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274D04" w14:textId="77777777" w:rsidR="001502AB" w:rsidRPr="00D81524" w:rsidRDefault="001502AB" w:rsidP="001502AB">
      <w:pPr>
        <w:pStyle w:val="IndexHeading1"/>
        <w:spacing w:after="0" w:line="390" w:lineRule="exact"/>
        <w:ind w:left="1440" w:hanging="1404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bookmarkStart w:id="0" w:name="_Hlk44892907"/>
      <w:bookmarkStart w:id="1" w:name="_GoBack"/>
      <w:bookmarkEnd w:id="1"/>
      <w:r w:rsidRPr="00D8152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D81524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D8152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3C271C3" w14:textId="77777777" w:rsidR="001502AB" w:rsidRPr="00D81524" w:rsidRDefault="001502AB" w:rsidP="001502AB">
      <w:pPr>
        <w:pStyle w:val="IndexHeading1"/>
        <w:spacing w:after="0" w:line="390" w:lineRule="exact"/>
        <w:ind w:left="1440" w:hanging="1404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</w:p>
    <w:bookmarkEnd w:id="0"/>
    <w:p w14:paraId="698139B2" w14:textId="77777777" w:rsidR="00A84EAC" w:rsidRPr="00D81524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1D8F5069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E0C9175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6334E9A7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14:paraId="7FF495B0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การบริหารความเสี่ยง</w:t>
      </w:r>
    </w:p>
    <w:p w14:paraId="04C9B27B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8D0D2AE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ลูกหนี้สำนักหักบัญชีและบริษัทหลักทรัพย์</w:t>
      </w:r>
    </w:p>
    <w:p w14:paraId="0E2F2752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ลูกหนี้ธุรกิจหลักทรัพย์</w:t>
      </w:r>
    </w:p>
    <w:p w14:paraId="42041A8E" w14:textId="0652847E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สินทรัพย์และหนี้สินอนุพันธ์</w:t>
      </w:r>
    </w:p>
    <w:p w14:paraId="327B820B" w14:textId="3650C279" w:rsidR="00A84EAC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1B441E" w:rsidRPr="009540CE">
        <w:rPr>
          <w:rFonts w:asciiTheme="majorBidi" w:hAnsiTheme="majorBidi" w:cstheme="majorBidi" w:hint="cs"/>
          <w:sz w:val="30"/>
          <w:szCs w:val="30"/>
          <w:cs/>
          <w:lang w:bidi="th-TH"/>
        </w:rPr>
        <w:t>ที่ไม่ได้วางเป็นประกัน</w:t>
      </w:r>
    </w:p>
    <w:p w14:paraId="5D56000F" w14:textId="1091AB65" w:rsidR="00B6017D" w:rsidRPr="002909EC" w:rsidRDefault="00B6017D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9EC">
        <w:rPr>
          <w:rFonts w:asciiTheme="majorBidi" w:hAnsiTheme="majorBidi" w:cstheme="majorBidi" w:hint="cs"/>
          <w:sz w:val="30"/>
          <w:szCs w:val="30"/>
          <w:cs/>
          <w:lang w:bidi="th-TH"/>
        </w:rPr>
        <w:t>การโอนสินทรัพย์ทางการเงิน</w:t>
      </w:r>
    </w:p>
    <w:p w14:paraId="6435CFD2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1E70DAB3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 w:hint="cs"/>
          <w:sz w:val="30"/>
          <w:szCs w:val="30"/>
          <w:cs/>
          <w:lang w:bidi="th-TH"/>
        </w:rPr>
        <w:t>ส่วนปรับปรุงอาคารเช่าและ</w:t>
      </w: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อุปกรณ์</w:t>
      </w:r>
    </w:p>
    <w:p w14:paraId="6A82B9ED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สินทรัพย์ไม่มีตัวตน</w:t>
      </w:r>
    </w:p>
    <w:p w14:paraId="34239C14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สินทรัพย์อื่น</w:t>
      </w:r>
    </w:p>
    <w:p w14:paraId="55278315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เงินกู้ยืมจากสถาบันการเงิน</w:t>
      </w:r>
    </w:p>
    <w:p w14:paraId="67DC91F8" w14:textId="77777777" w:rsidR="00A84EAC" w:rsidRPr="00D81524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เจ้าหนี้สำนักหักบัญชี</w:t>
      </w: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และบริษัทหลักทรัพย์</w:t>
      </w:r>
    </w:p>
    <w:p w14:paraId="13D8D307" w14:textId="77777777" w:rsidR="00A84EAC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เจ้าหนี้ธุรกิจหลักทรัพย์</w:t>
      </w:r>
    </w:p>
    <w:p w14:paraId="120F1FC8" w14:textId="77777777" w:rsidR="00A84EAC" w:rsidRPr="00D81524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ตราสารหนี้ที่ออก</w:t>
      </w:r>
    </w:p>
    <w:p w14:paraId="6942F487" w14:textId="77777777" w:rsidR="00A84EAC" w:rsidRPr="00D81524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</w:t>
      </w:r>
    </w:p>
    <w:p w14:paraId="48ABC214" w14:textId="086CE6F1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หนี้สินอื่น</w:t>
      </w:r>
    </w:p>
    <w:p w14:paraId="54E4665E" w14:textId="682A6F82" w:rsidR="00745D4A" w:rsidRPr="009540CE" w:rsidRDefault="00745D4A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 w:hint="cs"/>
          <w:sz w:val="30"/>
          <w:szCs w:val="30"/>
          <w:cs/>
          <w:lang w:bidi="th-TH"/>
        </w:rPr>
        <w:t>การหักกลบสินทรัพย์ทางการเงินและหนี้สินทางการเงิน</w:t>
      </w:r>
    </w:p>
    <w:p w14:paraId="67098E5D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</w:p>
    <w:p w14:paraId="74A77760" w14:textId="77777777" w:rsidR="00A84EAC" w:rsidRPr="00D81524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รายได้ค่านายหน้า</w:t>
      </w:r>
    </w:p>
    <w:p w14:paraId="579B9430" w14:textId="77777777" w:rsidR="00A84EAC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รายได้ค่าธรรมเนียมและบริการ</w:t>
      </w:r>
    </w:p>
    <w:p w14:paraId="0690C816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 w:hint="cs"/>
          <w:sz w:val="30"/>
          <w:szCs w:val="30"/>
          <w:cs/>
          <w:lang w:bidi="th-TH"/>
        </w:rPr>
        <w:t>รายได้ดอกเบี้ย</w:t>
      </w:r>
    </w:p>
    <w:p w14:paraId="7B58B4E0" w14:textId="77777777" w:rsidR="00A84EAC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กำไรและผลตอบแทนจากเครื่องมือทางการเงิน</w:t>
      </w:r>
    </w:p>
    <w:p w14:paraId="3E9D113D" w14:textId="77777777" w:rsidR="00A84EAC" w:rsidRPr="00D81524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รายได้อื่น</w:t>
      </w:r>
    </w:p>
    <w:p w14:paraId="2AAB2A54" w14:textId="77777777" w:rsidR="00A84EAC" w:rsidRPr="00D81524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ค่าใช้จ่ายผลประโยชน์พนักงาน</w:t>
      </w:r>
    </w:p>
    <w:p w14:paraId="697E96DB" w14:textId="4375275E" w:rsidR="00A84EAC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ค่าใช้จ่ายอื่น</w:t>
      </w:r>
    </w:p>
    <w:p w14:paraId="602F1A23" w14:textId="77777777" w:rsidR="00047BD5" w:rsidRDefault="00047BD5" w:rsidP="00B6017D">
      <w:pPr>
        <w:pStyle w:val="IndexHeading1"/>
        <w:spacing w:after="0" w:line="390" w:lineRule="exact"/>
        <w:ind w:left="1440" w:hanging="1404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03ED1E0" w14:textId="008A997E" w:rsidR="00B6017D" w:rsidRPr="00D81524" w:rsidRDefault="00B6017D" w:rsidP="00B6017D">
      <w:pPr>
        <w:pStyle w:val="IndexHeading1"/>
        <w:spacing w:after="0" w:line="390" w:lineRule="exact"/>
        <w:ind w:left="1440" w:hanging="1404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r w:rsidRPr="00D8152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D81524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Pr="00D8152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6356B3DB" w14:textId="77777777" w:rsidR="00B6017D" w:rsidRDefault="00B6017D" w:rsidP="00B6017D">
      <w:pPr>
        <w:pStyle w:val="index"/>
        <w:tabs>
          <w:tab w:val="clear" w:pos="1134"/>
          <w:tab w:val="num" w:pos="8620"/>
        </w:tabs>
        <w:spacing w:after="0" w:line="390" w:lineRule="exact"/>
        <w:ind w:left="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0005BB8E" w14:textId="0311F7A9" w:rsidR="009A1A6F" w:rsidRPr="00D81524" w:rsidRDefault="009A1A6F" w:rsidP="009A1A6F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ภาษีเงินได้</w:t>
      </w:r>
    </w:p>
    <w:p w14:paraId="329D152E" w14:textId="77777777" w:rsidR="009A1A6F" w:rsidRDefault="009A1A6F" w:rsidP="009A1A6F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กำไรต่อหุ้นขั้นพื้นฐาน</w:t>
      </w:r>
    </w:p>
    <w:p w14:paraId="130FAA4A" w14:textId="3FD7AD99" w:rsidR="009A1A6F" w:rsidRDefault="009A1A6F" w:rsidP="009A1A6F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0F7CD3C9" w14:textId="77777777" w:rsidR="009540CE" w:rsidRDefault="009A1A6F" w:rsidP="009540CE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ค่าตอบแทนที่จ่ายให้ผู้บริหารสำคัญ</w:t>
      </w:r>
    </w:p>
    <w:p w14:paraId="7F28D881" w14:textId="77777777" w:rsidR="009540CE" w:rsidRDefault="009A1A6F" w:rsidP="009540CE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647E6076" w14:textId="77777777" w:rsidR="009540CE" w:rsidRDefault="009A1A6F" w:rsidP="009540CE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CF494CB" w14:textId="77777777" w:rsidR="009540CE" w:rsidRDefault="009A1A6F" w:rsidP="009540CE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ข้อมูลทางการเงินจำแนกตามส่วนงาน</w:t>
      </w:r>
    </w:p>
    <w:p w14:paraId="12733B2E" w14:textId="77777777" w:rsidR="009540CE" w:rsidRDefault="00A84EAC" w:rsidP="009540CE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 w:hint="cs"/>
          <w:sz w:val="30"/>
          <w:szCs w:val="30"/>
          <w:cs/>
          <w:lang w:bidi="th-TH"/>
        </w:rPr>
        <w:t>สัญญาเช่า</w:t>
      </w:r>
    </w:p>
    <w:p w14:paraId="7454A76A" w14:textId="77777777" w:rsidR="009540CE" w:rsidRDefault="00A84EAC" w:rsidP="009540CE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2FED28C" w14:textId="77777777" w:rsidR="009540CE" w:rsidRDefault="009A1A6F" w:rsidP="009540CE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 w:hint="cs"/>
          <w:sz w:val="30"/>
          <w:szCs w:val="30"/>
          <w:cs/>
          <w:lang w:bidi="th-TH"/>
        </w:rPr>
        <w:t>การวัดมูลค่ายุติธรรม</w:t>
      </w:r>
    </w:p>
    <w:p w14:paraId="0949D2F4" w14:textId="1C0A522A" w:rsidR="00745D4A" w:rsidRPr="009540CE" w:rsidRDefault="00745D4A" w:rsidP="009540CE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 w:hint="cs"/>
          <w:sz w:val="30"/>
          <w:szCs w:val="30"/>
          <w:cs/>
          <w:lang w:bidi="th-TH"/>
        </w:rPr>
        <w:t>การจัดประเภทรายการใหม่</w:t>
      </w:r>
    </w:p>
    <w:p w14:paraId="68445A7A" w14:textId="77777777" w:rsidR="009A1A6F" w:rsidRPr="00745D4A" w:rsidRDefault="009A1A6F" w:rsidP="009A1A6F">
      <w:pPr>
        <w:pStyle w:val="index"/>
        <w:tabs>
          <w:tab w:val="clear" w:pos="1134"/>
          <w:tab w:val="num" w:pos="8620"/>
        </w:tabs>
        <w:spacing w:after="0" w:line="240" w:lineRule="auto"/>
        <w:ind w:left="1454" w:firstLine="0"/>
        <w:outlineLvl w:val="0"/>
        <w:rPr>
          <w:rFonts w:asciiTheme="majorBidi" w:hAnsiTheme="majorBidi" w:cstheme="majorBidi"/>
          <w:sz w:val="30"/>
          <w:szCs w:val="30"/>
          <w:highlight w:val="cyan"/>
          <w:lang w:bidi="th-TH"/>
        </w:rPr>
      </w:pPr>
    </w:p>
    <w:p w14:paraId="2A98F6B7" w14:textId="77777777" w:rsidR="001502AB" w:rsidRPr="00D81524" w:rsidRDefault="001502AB" w:rsidP="00150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3D9436" w14:textId="77777777" w:rsidR="001502AB" w:rsidRPr="00D81524" w:rsidRDefault="001502AB" w:rsidP="00150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5A6BAB44" w14:textId="77777777" w:rsidR="001502AB" w:rsidRPr="00D81524" w:rsidRDefault="001502AB" w:rsidP="00150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962CC3" w14:textId="77777777" w:rsidR="001502AB" w:rsidRPr="00D81524" w:rsidRDefault="001502AB" w:rsidP="00150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40259B" w14:textId="77777777" w:rsidR="001502AB" w:rsidRPr="00D81524" w:rsidRDefault="001502AB" w:rsidP="00150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EF9363" w14:textId="0CD94789" w:rsidR="00975D50" w:rsidRPr="00A31065" w:rsidRDefault="00CC5022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br w:type="page"/>
      </w:r>
      <w:r w:rsidR="00975D50" w:rsidRPr="00A3106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</w:t>
      </w:r>
      <w:r w:rsidR="0073476B" w:rsidRPr="00A31065">
        <w:rPr>
          <w:rFonts w:asciiTheme="majorBidi" w:hAnsiTheme="majorBidi" w:cstheme="majorBidi"/>
          <w:sz w:val="30"/>
          <w:szCs w:val="30"/>
          <w:cs/>
        </w:rPr>
        <w:t>การเงินเป็นส่วนหนึ่งของงบการเงิน</w:t>
      </w:r>
      <w:r w:rsidR="004F4C13" w:rsidRPr="00D8152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75D50" w:rsidRPr="00A31065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23F5FBFB" w14:textId="77777777" w:rsidR="00975D50" w:rsidRPr="00047BD5" w:rsidRDefault="00975D5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2ED09CCF" w14:textId="6D05F38F" w:rsidR="00975D50" w:rsidRPr="00A31065" w:rsidRDefault="00A643BC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31065">
        <w:rPr>
          <w:rFonts w:asciiTheme="majorBidi" w:hAnsiTheme="majorBidi" w:cstheme="majorBidi"/>
          <w:sz w:val="30"/>
          <w:szCs w:val="30"/>
          <w:cs/>
        </w:rPr>
        <w:t>ง</w:t>
      </w:r>
      <w:r w:rsidR="00975D50" w:rsidRPr="00A31065">
        <w:rPr>
          <w:rFonts w:asciiTheme="majorBidi" w:hAnsiTheme="majorBidi" w:cstheme="majorBidi"/>
          <w:sz w:val="30"/>
          <w:szCs w:val="30"/>
          <w:cs/>
        </w:rPr>
        <w:t>บการเงิน</w:t>
      </w:r>
      <w:r w:rsidR="004F4C13" w:rsidRPr="00D8152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75D50" w:rsidRPr="00A31065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</w:t>
      </w:r>
      <w:r w:rsidR="00755D93" w:rsidRPr="00A31065">
        <w:rPr>
          <w:rFonts w:asciiTheme="majorBidi" w:hAnsiTheme="majorBidi" w:cstheme="majorBidi"/>
          <w:sz w:val="30"/>
          <w:szCs w:val="30"/>
          <w:cs/>
        </w:rPr>
        <w:t>คณะ</w:t>
      </w:r>
      <w:r w:rsidR="00975D50" w:rsidRPr="00A31065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975D50" w:rsidRPr="00A31065">
        <w:rPr>
          <w:rFonts w:asciiTheme="majorBidi" w:hAnsiTheme="majorBidi" w:cstheme="majorBidi"/>
          <w:sz w:val="30"/>
          <w:szCs w:val="30"/>
        </w:rPr>
        <w:t xml:space="preserve"> </w:t>
      </w:r>
      <w:r w:rsidR="0010305A">
        <w:rPr>
          <w:rFonts w:asciiTheme="majorBidi" w:hAnsiTheme="majorBidi" w:cstheme="majorBidi"/>
          <w:sz w:val="30"/>
          <w:szCs w:val="30"/>
        </w:rPr>
        <w:t xml:space="preserve">20 </w:t>
      </w:r>
      <w:r w:rsidR="00370559" w:rsidRPr="00D81524">
        <w:rPr>
          <w:rFonts w:asciiTheme="majorBidi" w:hAnsiTheme="majorBidi" w:cstheme="majorBidi"/>
          <w:sz w:val="30"/>
          <w:szCs w:val="30"/>
          <w:cs/>
        </w:rPr>
        <w:t>สิงหาคม</w:t>
      </w:r>
      <w:r w:rsidR="00E4337E" w:rsidRPr="003368DE">
        <w:rPr>
          <w:rFonts w:ascii="Angsana New" w:hAnsi="Angsana New"/>
          <w:sz w:val="30"/>
          <w:szCs w:val="30"/>
        </w:rPr>
        <w:t xml:space="preserve"> </w:t>
      </w:r>
      <w:r w:rsidR="001F0E13" w:rsidRPr="001F0E13">
        <w:rPr>
          <w:rFonts w:ascii="Angsana New" w:hAnsi="Angsana New"/>
          <w:sz w:val="30"/>
          <w:szCs w:val="30"/>
        </w:rPr>
        <w:t>25</w:t>
      </w:r>
      <w:r w:rsidR="001F0E13" w:rsidRPr="001F0E13">
        <w:rPr>
          <w:rFonts w:ascii="Angsana New" w:hAnsi="Angsana New" w:hint="cs"/>
          <w:sz w:val="30"/>
          <w:szCs w:val="30"/>
        </w:rPr>
        <w:t>6</w:t>
      </w:r>
      <w:r w:rsidR="001F0E13" w:rsidRPr="001F0E13">
        <w:rPr>
          <w:rFonts w:ascii="Angsana New" w:hAnsi="Angsana New"/>
          <w:sz w:val="30"/>
          <w:szCs w:val="30"/>
        </w:rPr>
        <w:t>3</w:t>
      </w:r>
    </w:p>
    <w:p w14:paraId="141C75C3" w14:textId="77777777" w:rsidR="00975D50" w:rsidRPr="00047BD5" w:rsidRDefault="00975D5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DE7509" w14:textId="3B4A2472" w:rsidR="00162C2C" w:rsidRPr="005B50D1" w:rsidRDefault="00162C2C" w:rsidP="005B50D1">
      <w:pPr>
        <w:pStyle w:val="index"/>
        <w:numPr>
          <w:ilvl w:val="0"/>
          <w:numId w:val="21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B50D1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4B3CA0C7" w14:textId="77777777" w:rsidR="00162C2C" w:rsidRPr="00047BD5" w:rsidRDefault="00162C2C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F0C935" w14:textId="0F7398EC" w:rsidR="00162C2C" w:rsidRPr="0010305A" w:rsidRDefault="00162C2C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0305A">
        <w:rPr>
          <w:rFonts w:asciiTheme="majorBidi" w:hAnsiTheme="majorBidi" w:cstheme="majorBidi"/>
          <w:sz w:val="30"/>
          <w:szCs w:val="30"/>
          <w:cs/>
        </w:rPr>
        <w:t>บริษัทหลักทรัพย์ ไทยพาณิชย์ จำกัด</w:t>
      </w:r>
      <w:r w:rsidRPr="0010305A">
        <w:rPr>
          <w:rFonts w:asciiTheme="majorBidi" w:hAnsiTheme="majorBidi" w:cstheme="majorBidi"/>
          <w:sz w:val="30"/>
          <w:szCs w:val="30"/>
        </w:rPr>
        <w:t xml:space="preserve"> “</w:t>
      </w:r>
      <w:r w:rsidRPr="0010305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10305A">
        <w:rPr>
          <w:rFonts w:asciiTheme="majorBidi" w:hAnsiTheme="majorBidi" w:cstheme="majorBidi"/>
          <w:sz w:val="30"/>
          <w:szCs w:val="30"/>
        </w:rPr>
        <w:t>”</w:t>
      </w:r>
      <w:r w:rsidRPr="0010305A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1F0E1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1F0E13" w:rsidRPr="00A31065">
        <w:rPr>
          <w:rFonts w:asciiTheme="majorBidi" w:hAnsiTheme="majorBidi" w:cstheme="majorBidi"/>
          <w:sz w:val="30"/>
          <w:szCs w:val="30"/>
          <w:cs/>
        </w:rPr>
        <w:t xml:space="preserve">จดทะเบียนตามประมวลกฎหมายแพ่งและพาณิชย์เมื่อวันที่ </w:t>
      </w:r>
      <w:r w:rsidR="001F0E13" w:rsidRPr="001F0E13">
        <w:rPr>
          <w:rFonts w:asciiTheme="majorBidi" w:hAnsiTheme="majorBidi" w:cstheme="majorBidi"/>
          <w:sz w:val="30"/>
          <w:szCs w:val="30"/>
        </w:rPr>
        <w:t>27</w:t>
      </w:r>
      <w:r w:rsidR="001F0E13" w:rsidRPr="00A31065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1F0E13" w:rsidRPr="001F0E13">
        <w:rPr>
          <w:rFonts w:asciiTheme="majorBidi" w:hAnsiTheme="majorBidi" w:cstheme="majorBidi"/>
          <w:sz w:val="30"/>
          <w:szCs w:val="30"/>
        </w:rPr>
        <w:t>2538</w:t>
      </w:r>
      <w:r w:rsidR="001F0E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17BF3" w:rsidRPr="0010305A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10305A">
        <w:rPr>
          <w:rFonts w:asciiTheme="majorBidi" w:hAnsiTheme="majorBidi" w:cstheme="majorBidi"/>
          <w:sz w:val="30"/>
          <w:szCs w:val="30"/>
          <w:cs/>
        </w:rPr>
        <w:t>มีที่อยู่จดทะเบียนสำนักงานใหญ่</w:t>
      </w:r>
      <w:r w:rsidR="00537EAD" w:rsidRPr="0010305A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10305A">
        <w:rPr>
          <w:rFonts w:asciiTheme="majorBidi" w:hAnsiTheme="majorBidi" w:cstheme="majorBidi"/>
          <w:sz w:val="30"/>
          <w:szCs w:val="30"/>
          <w:cs/>
        </w:rPr>
        <w:t>ตั้งอยู่เลขที่</w:t>
      </w:r>
      <w:r w:rsidRPr="0010305A">
        <w:rPr>
          <w:rFonts w:asciiTheme="majorBidi" w:hAnsiTheme="majorBidi" w:cstheme="majorBidi"/>
          <w:sz w:val="30"/>
          <w:szCs w:val="30"/>
        </w:rPr>
        <w:t xml:space="preserve"> </w:t>
      </w:r>
      <w:r w:rsidR="001F0E13" w:rsidRPr="0010305A">
        <w:rPr>
          <w:rFonts w:asciiTheme="majorBidi" w:hAnsiTheme="majorBidi" w:cstheme="majorBidi"/>
          <w:sz w:val="30"/>
          <w:szCs w:val="30"/>
        </w:rPr>
        <w:t>19</w:t>
      </w:r>
      <w:r w:rsidRPr="0010305A">
        <w:rPr>
          <w:rFonts w:asciiTheme="majorBidi" w:hAnsiTheme="majorBidi" w:cstheme="majorBidi"/>
          <w:sz w:val="30"/>
          <w:szCs w:val="30"/>
          <w:cs/>
        </w:rPr>
        <w:t xml:space="preserve"> อาคาร</w:t>
      </w:r>
      <w:r w:rsidRPr="0010305A">
        <w:rPr>
          <w:rFonts w:asciiTheme="majorBidi" w:hAnsiTheme="majorBidi" w:cstheme="majorBidi"/>
          <w:sz w:val="30"/>
          <w:szCs w:val="30"/>
        </w:rPr>
        <w:t xml:space="preserve"> </w:t>
      </w:r>
      <w:r w:rsidR="001F0E13" w:rsidRPr="0010305A">
        <w:rPr>
          <w:rFonts w:asciiTheme="majorBidi" w:hAnsiTheme="majorBidi" w:cstheme="majorBidi"/>
          <w:sz w:val="30"/>
          <w:szCs w:val="30"/>
        </w:rPr>
        <w:t>3</w:t>
      </w:r>
      <w:r w:rsidRPr="0010305A">
        <w:rPr>
          <w:rFonts w:asciiTheme="majorBidi" w:hAnsiTheme="majorBidi" w:cstheme="majorBidi"/>
          <w:sz w:val="30"/>
          <w:szCs w:val="30"/>
          <w:cs/>
        </w:rPr>
        <w:t xml:space="preserve"> ชั้น</w:t>
      </w:r>
      <w:r w:rsidR="001C315E" w:rsidRPr="001030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F0E13" w:rsidRPr="0010305A">
        <w:rPr>
          <w:rFonts w:asciiTheme="majorBidi" w:hAnsiTheme="majorBidi" w:cstheme="majorBidi"/>
          <w:sz w:val="30"/>
          <w:szCs w:val="30"/>
        </w:rPr>
        <w:t>2</w:t>
      </w:r>
      <w:r w:rsidR="001C315E" w:rsidRPr="0010305A">
        <w:rPr>
          <w:rFonts w:asciiTheme="majorBidi" w:hAnsiTheme="majorBidi" w:cstheme="majorBidi"/>
          <w:sz w:val="30"/>
          <w:szCs w:val="30"/>
          <w:cs/>
        </w:rPr>
        <w:t>,</w:t>
      </w:r>
      <w:r w:rsidRPr="0010305A">
        <w:rPr>
          <w:rFonts w:asciiTheme="majorBidi" w:hAnsiTheme="majorBidi" w:cstheme="majorBidi"/>
          <w:sz w:val="30"/>
          <w:szCs w:val="30"/>
        </w:rPr>
        <w:t xml:space="preserve"> </w:t>
      </w:r>
      <w:r w:rsidR="001F0E13" w:rsidRPr="0010305A">
        <w:rPr>
          <w:rFonts w:asciiTheme="majorBidi" w:hAnsiTheme="majorBidi" w:cstheme="majorBidi"/>
          <w:sz w:val="30"/>
          <w:szCs w:val="30"/>
        </w:rPr>
        <w:t>20</w:t>
      </w:r>
      <w:r w:rsidRPr="0010305A">
        <w:rPr>
          <w:rFonts w:asciiTheme="majorBidi" w:hAnsiTheme="majorBidi" w:cstheme="majorBidi"/>
          <w:sz w:val="30"/>
          <w:szCs w:val="30"/>
        </w:rPr>
        <w:t xml:space="preserve"> - </w:t>
      </w:r>
      <w:r w:rsidR="001F0E13" w:rsidRPr="0010305A">
        <w:rPr>
          <w:rFonts w:asciiTheme="majorBidi" w:hAnsiTheme="majorBidi" w:cstheme="majorBidi"/>
          <w:sz w:val="30"/>
          <w:szCs w:val="30"/>
        </w:rPr>
        <w:t>21</w:t>
      </w:r>
      <w:r w:rsidRPr="0010305A">
        <w:rPr>
          <w:rFonts w:asciiTheme="majorBidi" w:hAnsiTheme="majorBidi" w:cstheme="majorBidi"/>
          <w:sz w:val="30"/>
          <w:szCs w:val="30"/>
        </w:rPr>
        <w:t xml:space="preserve"> </w:t>
      </w:r>
      <w:r w:rsidRPr="0010305A">
        <w:rPr>
          <w:rFonts w:asciiTheme="majorBidi" w:hAnsiTheme="majorBidi" w:cstheme="majorBidi"/>
          <w:sz w:val="30"/>
          <w:szCs w:val="30"/>
          <w:cs/>
        </w:rPr>
        <w:t>ไทยพาณิชย์ ปาร์ค พลาซ่า</w:t>
      </w:r>
      <w:r w:rsidR="004E688E" w:rsidRPr="001030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0305A">
        <w:rPr>
          <w:rFonts w:asciiTheme="majorBidi" w:hAnsiTheme="majorBidi" w:cstheme="majorBidi"/>
          <w:sz w:val="30"/>
          <w:szCs w:val="30"/>
          <w:cs/>
        </w:rPr>
        <w:t>ถนนรัชดาภิเษก เขตจตุจักร กรุงเทพมหานคร</w:t>
      </w:r>
      <w:r w:rsidRPr="0010305A">
        <w:rPr>
          <w:rFonts w:asciiTheme="majorBidi" w:hAnsiTheme="majorBidi" w:cstheme="majorBidi"/>
          <w:sz w:val="30"/>
          <w:szCs w:val="30"/>
        </w:rPr>
        <w:t xml:space="preserve"> </w:t>
      </w:r>
      <w:r w:rsidR="001F0E13" w:rsidRPr="0010305A">
        <w:rPr>
          <w:rFonts w:asciiTheme="majorBidi" w:hAnsiTheme="majorBidi" w:cstheme="majorBidi"/>
          <w:sz w:val="30"/>
          <w:szCs w:val="30"/>
        </w:rPr>
        <w:t>10900</w:t>
      </w:r>
      <w:r w:rsidRPr="0010305A">
        <w:rPr>
          <w:rFonts w:asciiTheme="majorBidi" w:hAnsiTheme="majorBidi" w:cstheme="majorBidi"/>
          <w:sz w:val="30"/>
          <w:szCs w:val="30"/>
        </w:rPr>
        <w:t xml:space="preserve"> </w:t>
      </w:r>
      <w:r w:rsidR="00672501" w:rsidRPr="0010305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1906C2" w:rsidRPr="0010305A">
        <w:rPr>
          <w:rFonts w:asciiTheme="majorBidi" w:hAnsiTheme="majorBidi" w:cstheme="majorBidi"/>
          <w:sz w:val="30"/>
          <w:szCs w:val="30"/>
          <w:cs/>
        </w:rPr>
        <w:t>มีสาขา ได้แก่ สินธร เฉลิมนคร ถนนราษฎร์ยินดี</w:t>
      </w:r>
      <w:r w:rsidR="00552340" w:rsidRPr="0010305A">
        <w:rPr>
          <w:rFonts w:asciiTheme="majorBidi" w:hAnsiTheme="majorBidi" w:cstheme="majorBidi"/>
          <w:sz w:val="30"/>
          <w:szCs w:val="30"/>
        </w:rPr>
        <w:t xml:space="preserve"> </w:t>
      </w:r>
      <w:r w:rsidR="001906C2" w:rsidRPr="0010305A">
        <w:rPr>
          <w:rFonts w:asciiTheme="majorBidi" w:hAnsiTheme="majorBidi" w:cstheme="majorBidi"/>
          <w:sz w:val="30"/>
          <w:szCs w:val="30"/>
          <w:cs/>
        </w:rPr>
        <w:t xml:space="preserve">(หาดใหญ่) </w:t>
      </w:r>
      <w:r w:rsidR="00966F6D" w:rsidRPr="0010305A">
        <w:rPr>
          <w:rFonts w:asciiTheme="majorBidi" w:hAnsiTheme="majorBidi" w:cstheme="majorBidi" w:hint="cs"/>
          <w:sz w:val="30"/>
          <w:szCs w:val="30"/>
          <w:cs/>
        </w:rPr>
        <w:t>เชียงใหม่</w:t>
      </w:r>
      <w:r w:rsidR="007A4D19" w:rsidRPr="001030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C16E2" w:rsidRPr="0010305A">
        <w:rPr>
          <w:rFonts w:asciiTheme="majorBidi" w:hAnsiTheme="majorBidi" w:cstheme="majorBidi"/>
          <w:sz w:val="30"/>
          <w:szCs w:val="30"/>
          <w:cs/>
        </w:rPr>
        <w:t>เซ็นทรัลพลาซ่าปิ่นเกล้า</w:t>
      </w:r>
      <w:r w:rsidR="00966F6D" w:rsidRPr="0010305A">
        <w:rPr>
          <w:rFonts w:asciiTheme="majorBidi" w:hAnsiTheme="majorBidi" w:cstheme="majorBidi" w:hint="cs"/>
          <w:sz w:val="30"/>
          <w:szCs w:val="30"/>
          <w:cs/>
        </w:rPr>
        <w:t xml:space="preserve"> และรามาธิบดี</w:t>
      </w:r>
      <w:r w:rsidR="0026037C" w:rsidRPr="0010305A">
        <w:rPr>
          <w:rFonts w:asciiTheme="majorBidi" w:hAnsiTheme="majorBidi" w:cstheme="majorBidi"/>
          <w:sz w:val="30"/>
          <w:szCs w:val="30"/>
        </w:rPr>
        <w:t xml:space="preserve"> </w:t>
      </w:r>
    </w:p>
    <w:p w14:paraId="7CC47039" w14:textId="77777777" w:rsidR="006636F0" w:rsidRPr="00047BD5" w:rsidRDefault="006636F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7123EF5" w14:textId="2BD7762E" w:rsidR="006636F0" w:rsidRPr="00A31065" w:rsidRDefault="006636F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10305A">
        <w:rPr>
          <w:rFonts w:asciiTheme="majorBidi" w:hAnsiTheme="majorBidi" w:cstheme="majorBidi"/>
          <w:sz w:val="30"/>
          <w:szCs w:val="30"/>
          <w:cs/>
        </w:rPr>
        <w:t>บริษัทใหญ่ในระหว่าง</w:t>
      </w:r>
      <w:r w:rsidR="009A1A6F" w:rsidRPr="0010305A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10305A">
        <w:rPr>
          <w:rFonts w:asciiTheme="majorBidi" w:hAnsiTheme="majorBidi" w:cstheme="majorBidi"/>
          <w:sz w:val="30"/>
          <w:szCs w:val="30"/>
          <w:cs/>
        </w:rPr>
        <w:t>ได้แก่ ธนาคารไทยพาณิชย์ จำกัด (มหาชน)</w:t>
      </w:r>
      <w:r w:rsidRPr="0010305A">
        <w:rPr>
          <w:rFonts w:asciiTheme="majorBidi" w:hAnsiTheme="majorBidi" w:cstheme="majorBidi"/>
          <w:sz w:val="30"/>
          <w:szCs w:val="30"/>
        </w:rPr>
        <w:t xml:space="preserve"> </w:t>
      </w:r>
      <w:r w:rsidRPr="0010305A">
        <w:rPr>
          <w:rFonts w:asciiTheme="majorBidi" w:hAnsiTheme="majorBidi" w:cstheme="majorBidi"/>
          <w:sz w:val="30"/>
          <w:szCs w:val="30"/>
          <w:cs/>
        </w:rPr>
        <w:t>(</w:t>
      </w:r>
      <w:r w:rsidR="0025796D" w:rsidRPr="0010305A">
        <w:rPr>
          <w:rFonts w:asciiTheme="majorBidi" w:hAnsiTheme="majorBidi" w:cstheme="majorBidi"/>
          <w:sz w:val="30"/>
          <w:szCs w:val="30"/>
          <w:cs/>
        </w:rPr>
        <w:t xml:space="preserve">ถือหุ้นร้อยละ </w:t>
      </w:r>
      <w:r w:rsidR="001F0E13" w:rsidRPr="0010305A">
        <w:rPr>
          <w:rFonts w:asciiTheme="majorBidi" w:hAnsiTheme="majorBidi" w:cstheme="majorBidi" w:hint="cs"/>
          <w:sz w:val="30"/>
          <w:szCs w:val="30"/>
        </w:rPr>
        <w:t>99</w:t>
      </w:r>
      <w:r w:rsidR="00384908" w:rsidRPr="0010305A">
        <w:rPr>
          <w:rFonts w:asciiTheme="majorBidi" w:hAnsiTheme="majorBidi" w:cstheme="majorBidi" w:hint="cs"/>
          <w:sz w:val="30"/>
          <w:szCs w:val="30"/>
          <w:cs/>
        </w:rPr>
        <w:t>.</w:t>
      </w:r>
      <w:r w:rsidR="001F0E13" w:rsidRPr="0010305A">
        <w:rPr>
          <w:rFonts w:asciiTheme="majorBidi" w:hAnsiTheme="majorBidi" w:cstheme="majorBidi" w:hint="cs"/>
          <w:sz w:val="30"/>
          <w:szCs w:val="30"/>
        </w:rPr>
        <w:t>9</w:t>
      </w:r>
      <w:r w:rsidRPr="0010305A">
        <w:rPr>
          <w:rFonts w:asciiTheme="majorBidi" w:hAnsiTheme="majorBidi" w:cstheme="majorBidi"/>
          <w:sz w:val="30"/>
          <w:szCs w:val="30"/>
          <w:cs/>
        </w:rPr>
        <w:t>)</w:t>
      </w:r>
      <w:r w:rsidRPr="0010305A">
        <w:rPr>
          <w:rFonts w:asciiTheme="majorBidi" w:hAnsiTheme="majorBidi" w:cstheme="majorBidi"/>
          <w:sz w:val="30"/>
          <w:szCs w:val="30"/>
        </w:rPr>
        <w:t xml:space="preserve"> </w:t>
      </w:r>
      <w:r w:rsidRPr="0010305A">
        <w:rPr>
          <w:rFonts w:asciiTheme="majorBidi" w:hAnsiTheme="majorBidi" w:cstheme="majorBidi"/>
          <w:sz w:val="30"/>
          <w:szCs w:val="30"/>
          <w:cs/>
        </w:rPr>
        <w:t>ซึ่งเป็นนิติบุคคลที่จัดตั้งขึ้น</w:t>
      </w:r>
      <w:r w:rsidRPr="00A31065">
        <w:rPr>
          <w:rFonts w:asciiTheme="majorBidi" w:hAnsiTheme="majorBidi" w:cstheme="majorBidi"/>
          <w:sz w:val="30"/>
          <w:szCs w:val="30"/>
          <w:cs/>
        </w:rPr>
        <w:t>ในประเทศไทย</w:t>
      </w:r>
    </w:p>
    <w:p w14:paraId="32060769" w14:textId="77777777" w:rsidR="006636F0" w:rsidRPr="00047BD5" w:rsidRDefault="006636F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5708C9" w14:textId="79274C33" w:rsidR="00162C2C" w:rsidRPr="00A31065" w:rsidRDefault="00162C2C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31065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บริษัทดำเนินธุรกิจหลักเกี่ยวกับการเป็นนายหน้าซื้อขายหลักทรัพย์ การค้าหลักทรัพย์ การเป็นที่ปรึกษาการลงทุน การจัดจำหน่ายหลักทรัพย์ และการจัดการกองทุนส่วนบุคคล โดยได้รับใบอนุญาตประกอบธุรกิจหลักทรัพย์จากกระทรวงการคลังเมื่อวันที่ </w:t>
      </w:r>
      <w:r w:rsidR="001F0E13" w:rsidRPr="001F0E13">
        <w:rPr>
          <w:rFonts w:asciiTheme="majorBidi" w:hAnsiTheme="majorBidi" w:cstheme="majorBidi"/>
          <w:sz w:val="30"/>
          <w:szCs w:val="30"/>
        </w:rPr>
        <w:t>27</w:t>
      </w:r>
      <w:r w:rsidRPr="00A31065">
        <w:rPr>
          <w:rFonts w:asciiTheme="majorBidi" w:hAnsiTheme="majorBidi" w:cstheme="majorBidi"/>
          <w:sz w:val="30"/>
          <w:szCs w:val="30"/>
        </w:rPr>
        <w:t xml:space="preserve"> </w:t>
      </w:r>
      <w:r w:rsidRPr="00A3106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1F0E13" w:rsidRPr="001F0E13">
        <w:rPr>
          <w:rFonts w:asciiTheme="majorBidi" w:hAnsiTheme="majorBidi" w:cstheme="majorBidi"/>
          <w:sz w:val="30"/>
          <w:szCs w:val="30"/>
        </w:rPr>
        <w:t>2538</w:t>
      </w:r>
    </w:p>
    <w:p w14:paraId="21F8BEFE" w14:textId="77777777" w:rsidR="00162C2C" w:rsidRPr="00047BD5" w:rsidRDefault="00162C2C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C3E40C" w14:textId="55AB1618" w:rsidR="00B56CAD" w:rsidRPr="00384908" w:rsidRDefault="00162C2C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84908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="001F0E13" w:rsidRPr="001F0E13">
        <w:rPr>
          <w:rFonts w:asciiTheme="majorBidi" w:hAnsiTheme="majorBidi" w:cstheme="majorBidi"/>
          <w:sz w:val="30"/>
          <w:szCs w:val="30"/>
        </w:rPr>
        <w:t>27</w:t>
      </w:r>
      <w:r w:rsidRPr="00384908">
        <w:rPr>
          <w:rFonts w:asciiTheme="majorBidi" w:hAnsiTheme="majorBidi" w:cstheme="majorBidi"/>
          <w:sz w:val="30"/>
          <w:szCs w:val="30"/>
        </w:rPr>
        <w:t xml:space="preserve"> </w:t>
      </w:r>
      <w:r w:rsidRPr="00384908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1F0E13" w:rsidRPr="001F0E13">
        <w:rPr>
          <w:rFonts w:asciiTheme="majorBidi" w:hAnsiTheme="majorBidi" w:cstheme="majorBidi"/>
          <w:sz w:val="30"/>
          <w:szCs w:val="30"/>
        </w:rPr>
        <w:t>2548</w:t>
      </w:r>
      <w:r w:rsidRPr="00384908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อนุญาตจากสำนักงานคณะกรรมการกำกับหลักทรัพย์และตลาดหลักทรัพย์ให้ประกอบธุรกิจเป็นตัวแทนซื้อขายสัญญาซื้อขายล่วงหน้าและการเป็นผู้ค้าสัญญาซื้อขายล่วงหน้า</w:t>
      </w:r>
      <w:r w:rsidR="006636F0" w:rsidRPr="00384908">
        <w:rPr>
          <w:rFonts w:asciiTheme="majorBidi" w:hAnsiTheme="majorBidi" w:cstheme="majorBidi"/>
          <w:sz w:val="30"/>
          <w:szCs w:val="30"/>
          <w:cs/>
        </w:rPr>
        <w:t xml:space="preserve"> รายละเอียดของบริษัทย่อย ณ วันที่ </w:t>
      </w:r>
      <w:r w:rsidR="008B2C09">
        <w:rPr>
          <w:rFonts w:asciiTheme="majorBidi" w:hAnsiTheme="majorBidi" w:cstheme="majorBidi"/>
          <w:sz w:val="30"/>
          <w:szCs w:val="30"/>
        </w:rPr>
        <w:t>30</w:t>
      </w:r>
      <w:r w:rsidR="00E4337E" w:rsidRPr="00384908">
        <w:rPr>
          <w:rFonts w:asciiTheme="majorBidi" w:hAnsiTheme="majorBidi" w:cstheme="majorBidi"/>
          <w:sz w:val="30"/>
          <w:szCs w:val="30"/>
          <w:cs/>
        </w:rPr>
        <w:t xml:space="preserve"> ม</w:t>
      </w:r>
      <w:r w:rsidR="006403FE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E4337E" w:rsidRPr="003849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F0E13" w:rsidRPr="001F0E13">
        <w:rPr>
          <w:rFonts w:asciiTheme="majorBidi" w:hAnsiTheme="majorBidi" w:cstheme="majorBidi"/>
          <w:sz w:val="30"/>
          <w:szCs w:val="30"/>
        </w:rPr>
        <w:t>256</w:t>
      </w:r>
      <w:r w:rsidR="006403FE">
        <w:rPr>
          <w:rFonts w:asciiTheme="majorBidi" w:hAnsiTheme="majorBidi" w:cstheme="majorBidi"/>
          <w:sz w:val="30"/>
          <w:szCs w:val="30"/>
        </w:rPr>
        <w:t>3</w:t>
      </w:r>
      <w:r w:rsidR="00A76DE5" w:rsidRPr="0038490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403FE">
        <w:rPr>
          <w:rFonts w:asciiTheme="majorBidi" w:hAnsiTheme="majorBidi" w:cstheme="majorBidi"/>
          <w:sz w:val="30"/>
          <w:szCs w:val="30"/>
        </w:rPr>
        <w:t xml:space="preserve">31 </w:t>
      </w:r>
      <w:r w:rsidR="006403FE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1F0E13" w:rsidRPr="001F0E13">
        <w:rPr>
          <w:rFonts w:asciiTheme="majorBidi" w:hAnsiTheme="majorBidi" w:cstheme="majorBidi"/>
          <w:sz w:val="30"/>
          <w:szCs w:val="30"/>
        </w:rPr>
        <w:t>256</w:t>
      </w:r>
      <w:r w:rsidR="006403FE">
        <w:rPr>
          <w:rFonts w:asciiTheme="majorBidi" w:hAnsiTheme="majorBidi" w:cstheme="majorBidi"/>
          <w:sz w:val="30"/>
          <w:szCs w:val="30"/>
        </w:rPr>
        <w:t>2</w:t>
      </w:r>
      <w:r w:rsidR="006636F0" w:rsidRPr="00384908">
        <w:rPr>
          <w:rFonts w:asciiTheme="majorBidi" w:hAnsiTheme="majorBidi" w:cstheme="majorBidi"/>
          <w:sz w:val="30"/>
          <w:szCs w:val="30"/>
          <w:cs/>
        </w:rPr>
        <w:t xml:space="preserve"> ได้เปิดเผยในหมายเหตุข้อ </w:t>
      </w:r>
      <w:r w:rsidR="001F0E13" w:rsidRPr="001F0E13">
        <w:rPr>
          <w:rFonts w:asciiTheme="majorBidi" w:hAnsiTheme="majorBidi" w:cstheme="majorBidi"/>
          <w:sz w:val="30"/>
          <w:szCs w:val="30"/>
        </w:rPr>
        <w:t>1</w:t>
      </w:r>
      <w:r w:rsidR="00047BD5">
        <w:rPr>
          <w:rFonts w:asciiTheme="majorBidi" w:hAnsiTheme="majorBidi" w:cstheme="majorBidi"/>
          <w:sz w:val="30"/>
          <w:szCs w:val="30"/>
        </w:rPr>
        <w:t>2</w:t>
      </w:r>
    </w:p>
    <w:p w14:paraId="1C108F08" w14:textId="77777777" w:rsidR="00B56CAD" w:rsidRPr="00047BD5" w:rsidRDefault="00B56CAD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4802385" w14:textId="611E0B34" w:rsidR="00975D50" w:rsidRPr="005B50D1" w:rsidRDefault="00975D50" w:rsidP="005B50D1">
      <w:pPr>
        <w:pStyle w:val="index"/>
        <w:numPr>
          <w:ilvl w:val="0"/>
          <w:numId w:val="21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5B50D1">
        <w:rPr>
          <w:rFonts w:asciiTheme="majorBidi" w:hAnsiTheme="majorBidi" w:cstheme="majorBidi"/>
          <w:b/>
          <w:bCs/>
          <w:sz w:val="30"/>
          <w:szCs w:val="30"/>
          <w:cs/>
        </w:rPr>
        <w:t>เกณฑ์</w:t>
      </w:r>
      <w:r w:rsidR="0073476B" w:rsidRPr="005B50D1">
        <w:rPr>
          <w:rFonts w:asciiTheme="majorBidi" w:hAnsiTheme="majorBidi" w:cstheme="majorBidi"/>
          <w:b/>
          <w:bCs/>
          <w:sz w:val="30"/>
          <w:szCs w:val="30"/>
          <w:cs/>
        </w:rPr>
        <w:t>การจัดทำงบการเงิน</w:t>
      </w:r>
      <w:r w:rsidR="004F4C13" w:rsidRPr="005B50D1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72DF8EF6" w14:textId="77777777" w:rsidR="00B339AF" w:rsidRPr="009C5B20" w:rsidRDefault="00B339AF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706"/>
        <w:jc w:val="thaiDistribute"/>
        <w:rPr>
          <w:rFonts w:asciiTheme="majorBidi" w:hAnsiTheme="majorBidi" w:cstheme="majorBidi"/>
          <w:sz w:val="30"/>
          <w:szCs w:val="30"/>
        </w:rPr>
      </w:pPr>
    </w:p>
    <w:p w14:paraId="057C7812" w14:textId="0B24DFC2" w:rsidR="00B339AF" w:rsidRPr="00A31065" w:rsidRDefault="009A1A6F" w:rsidP="00D310BE">
      <w:pPr>
        <w:pStyle w:val="a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2.1</w:t>
      </w:r>
      <w:r w:rsidR="00B339AF" w:rsidRPr="00A310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1316F208" w14:textId="77777777" w:rsidR="001040B4" w:rsidRPr="00047BD5" w:rsidRDefault="001040B4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CAE514" w14:textId="050699F0" w:rsidR="006403FE" w:rsidRDefault="006403FE" w:rsidP="00640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374EF">
        <w:rPr>
          <w:rFonts w:asciiTheme="majorBidi" w:hAnsiTheme="majorBidi"/>
          <w:sz w:val="30"/>
          <w:szCs w:val="30"/>
          <w:cs/>
        </w:rPr>
        <w:t>งบการเงินระหว่างกาลนี้จัดทำขึ้นตามมาตรฐานการ</w:t>
      </w:r>
      <w:r w:rsidR="00352115">
        <w:rPr>
          <w:rFonts w:asciiTheme="majorBidi" w:hAnsiTheme="majorBidi" w:hint="cs"/>
          <w:sz w:val="30"/>
          <w:szCs w:val="30"/>
          <w:cs/>
        </w:rPr>
        <w:t>บัญชี</w:t>
      </w:r>
      <w:r w:rsidR="00807627">
        <w:rPr>
          <w:rFonts w:asciiTheme="majorBidi" w:hAnsiTheme="majorBidi"/>
          <w:sz w:val="30"/>
          <w:szCs w:val="30"/>
        </w:rPr>
        <w:t xml:space="preserve"> </w:t>
      </w:r>
      <w:r w:rsidRPr="00B374EF">
        <w:rPr>
          <w:rFonts w:asciiTheme="majorBidi" w:hAnsiTheme="majorBidi" w:hint="cs"/>
          <w:sz w:val="30"/>
          <w:szCs w:val="30"/>
          <w:cs/>
        </w:rPr>
        <w:t xml:space="preserve">ฉบับที่ </w:t>
      </w:r>
      <w:r w:rsidRPr="00B374EF">
        <w:rPr>
          <w:rFonts w:asciiTheme="majorBidi" w:hAnsiTheme="majorBidi"/>
          <w:sz w:val="30"/>
          <w:szCs w:val="30"/>
        </w:rPr>
        <w:t xml:space="preserve">34 </w:t>
      </w:r>
      <w:r w:rsidRPr="00B374EF">
        <w:rPr>
          <w:rFonts w:asciiTheme="majorBidi" w:hAnsiTheme="majorBidi" w:hint="cs"/>
          <w:sz w:val="30"/>
          <w:szCs w:val="30"/>
          <w:cs/>
        </w:rPr>
        <w:t xml:space="preserve">เรื่อง </w:t>
      </w:r>
      <w:r w:rsidRPr="00B374EF">
        <w:rPr>
          <w:rFonts w:asciiTheme="majorBidi" w:hAnsiTheme="majorBidi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="009C5B20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BE7FEE" w:rsidRPr="00352115">
        <w:rPr>
          <w:rFonts w:asciiTheme="majorBidi" w:hAnsiTheme="majorBidi" w:hint="cs"/>
          <w:sz w:val="30"/>
          <w:szCs w:val="30"/>
          <w:cs/>
        </w:rPr>
        <w:t>แบบสมบูรณ์</w:t>
      </w:r>
      <w:r w:rsidRPr="00B374EF">
        <w:rPr>
          <w:rFonts w:asciiTheme="majorBidi" w:hAnsiTheme="majorBidi"/>
          <w:sz w:val="30"/>
          <w:szCs w:val="30"/>
          <w:cs/>
        </w:rPr>
        <w:t xml:space="preserve"> </w:t>
      </w:r>
      <w:r w:rsidRPr="00B374EF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B374EF">
        <w:rPr>
          <w:rFonts w:asciiTheme="majorBidi" w:hAnsiTheme="majorBidi" w:cstheme="majorBidi"/>
          <w:sz w:val="30"/>
          <w:szCs w:val="30"/>
        </w:rPr>
        <w:t xml:space="preserve"> </w:t>
      </w:r>
      <w:r w:rsidR="00BE7FEE" w:rsidRPr="00B374EF">
        <w:rPr>
          <w:rFonts w:asciiTheme="majorBidi" w:hAnsiTheme="majorBidi" w:cstheme="majorBidi" w:hint="cs"/>
          <w:sz w:val="30"/>
          <w:szCs w:val="30"/>
          <w:cs/>
        </w:rPr>
        <w:t>งบการเงินระหว่างกาลนี้นำเสนอรายการในงบการเงิน</w:t>
      </w:r>
      <w:r w:rsidRPr="00B374EF">
        <w:rPr>
          <w:rFonts w:asciiTheme="majorBidi" w:hAnsiTheme="majorBidi" w:cstheme="majorBidi"/>
          <w:sz w:val="30"/>
          <w:szCs w:val="30"/>
          <w:cs/>
        </w:rPr>
        <w:t xml:space="preserve">ตามประกาศสำนักงานคณะกรรมการกำกับหลักทรัพย์และตลาดหลักทรัพย์ที่ </w:t>
      </w:r>
      <w:r w:rsidRPr="00B374EF">
        <w:rPr>
          <w:rFonts w:asciiTheme="majorBidi" w:hAnsiTheme="majorBidi" w:cstheme="majorBidi" w:hint="cs"/>
          <w:sz w:val="30"/>
          <w:szCs w:val="30"/>
          <w:cs/>
        </w:rPr>
        <w:t>สธ</w:t>
      </w:r>
      <w:r w:rsidRPr="00B374EF">
        <w:rPr>
          <w:rFonts w:asciiTheme="majorBidi" w:hAnsiTheme="majorBidi" w:cstheme="majorBidi"/>
          <w:sz w:val="30"/>
          <w:szCs w:val="30"/>
        </w:rPr>
        <w:t>.</w:t>
      </w:r>
      <w:r w:rsidRPr="00B374E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74EF">
        <w:rPr>
          <w:rFonts w:asciiTheme="majorBidi" w:hAnsiTheme="majorBidi" w:cstheme="majorBidi"/>
          <w:sz w:val="30"/>
          <w:szCs w:val="30"/>
        </w:rPr>
        <w:t>6/2562</w:t>
      </w:r>
      <w:r w:rsidR="001E7384">
        <w:rPr>
          <w:rFonts w:asciiTheme="majorBidi" w:hAnsiTheme="majorBidi" w:cstheme="majorBidi"/>
          <w:sz w:val="30"/>
          <w:szCs w:val="30"/>
        </w:rPr>
        <w:t xml:space="preserve"> </w:t>
      </w:r>
      <w:r w:rsidR="001E7384" w:rsidRPr="00B374EF">
        <w:rPr>
          <w:rFonts w:asciiTheme="majorBidi" w:hAnsiTheme="majorBidi" w:cstheme="majorBidi" w:hint="cs"/>
          <w:sz w:val="30"/>
          <w:szCs w:val="30"/>
          <w:cs/>
        </w:rPr>
        <w:t xml:space="preserve">ลงวันที่ </w:t>
      </w:r>
      <w:r w:rsidR="001E7384" w:rsidRPr="00B374EF">
        <w:rPr>
          <w:rFonts w:asciiTheme="majorBidi" w:hAnsiTheme="majorBidi" w:cstheme="majorBidi"/>
          <w:sz w:val="30"/>
          <w:szCs w:val="30"/>
        </w:rPr>
        <w:t xml:space="preserve">8 </w:t>
      </w:r>
      <w:r w:rsidR="001E7384" w:rsidRPr="00B374EF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1E7384" w:rsidRPr="00B374EF">
        <w:rPr>
          <w:rFonts w:asciiTheme="majorBidi" w:hAnsiTheme="majorBidi" w:cstheme="majorBidi"/>
          <w:sz w:val="30"/>
          <w:szCs w:val="30"/>
        </w:rPr>
        <w:t>2562</w:t>
      </w:r>
      <w:r w:rsidRPr="00B374EF">
        <w:rPr>
          <w:rFonts w:asciiTheme="majorBidi" w:hAnsiTheme="majorBidi" w:cstheme="majorBidi"/>
          <w:sz w:val="30"/>
          <w:szCs w:val="30"/>
        </w:rPr>
        <w:t xml:space="preserve"> </w:t>
      </w:r>
      <w:r w:rsidR="001E7384">
        <w:rPr>
          <w:rFonts w:asciiTheme="majorBidi" w:hAnsiTheme="majorBidi" w:cstheme="majorBidi"/>
          <w:sz w:val="30"/>
          <w:szCs w:val="30"/>
        </w:rPr>
        <w:br/>
      </w:r>
      <w:r w:rsidRPr="00B374EF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374E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แบบงบการเงินสำหรับบริษัทหลักทรัพย์ (ฉบับที่ </w:t>
      </w:r>
      <w:r w:rsidRPr="00B374EF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B374EF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B374EF">
        <w:rPr>
          <w:rFonts w:asciiTheme="majorBidi" w:hAnsiTheme="majorBidi" w:cstheme="majorBidi"/>
          <w:sz w:val="30"/>
          <w:szCs w:val="30"/>
        </w:rPr>
        <w:t xml:space="preserve"> </w:t>
      </w:r>
    </w:p>
    <w:p w14:paraId="713F6B73" w14:textId="77777777" w:rsidR="000D0A82" w:rsidRPr="00CF10DD" w:rsidRDefault="000D0A82" w:rsidP="00640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0CAECE" w14:textId="2A9F333E" w:rsidR="00B17BF3" w:rsidRPr="0010305A" w:rsidRDefault="00A321D0" w:rsidP="002D484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10305A">
        <w:rPr>
          <w:rFonts w:asciiTheme="majorBidi" w:hAnsiTheme="majorBidi" w:hint="cs"/>
          <w:sz w:val="30"/>
          <w:szCs w:val="30"/>
          <w:cs/>
          <w:lang w:val="en-GB"/>
        </w:rPr>
        <w:t>กลุ่มบริษัทถือปฏิบัติตามมาตรฐานการรายงานทางการเงิน</w:t>
      </w:r>
      <w:r w:rsidRPr="0010305A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0305A">
        <w:rPr>
          <w:rFonts w:asciiTheme="majorBidi" w:hAnsiTheme="majorBidi" w:hint="cs"/>
          <w:sz w:val="30"/>
          <w:szCs w:val="30"/>
          <w:cs/>
          <w:lang w:val="en-GB"/>
        </w:rPr>
        <w:t>ฉบับที่</w:t>
      </w:r>
      <w:r w:rsidRPr="0010305A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0305A">
        <w:rPr>
          <w:rFonts w:asciiTheme="majorBidi" w:hAnsiTheme="majorBidi"/>
          <w:sz w:val="30"/>
          <w:szCs w:val="30"/>
          <w:lang w:val="en-GB"/>
        </w:rPr>
        <w:t>9</w:t>
      </w:r>
      <w:r w:rsidRPr="0010305A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0305A">
        <w:rPr>
          <w:rFonts w:asciiTheme="majorBidi" w:hAnsiTheme="majorBidi" w:hint="cs"/>
          <w:sz w:val="30"/>
          <w:szCs w:val="30"/>
          <w:cs/>
          <w:lang w:val="en-GB"/>
        </w:rPr>
        <w:t>เรื่อง</w:t>
      </w:r>
      <w:r w:rsidRPr="0010305A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0305A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เครื่องมือทางการเงิน</w:t>
      </w:r>
      <w:r w:rsidRPr="0010305A">
        <w:rPr>
          <w:rFonts w:asciiTheme="majorBidi" w:hAnsiTheme="majorBidi"/>
          <w:sz w:val="30"/>
          <w:szCs w:val="30"/>
          <w:cs/>
          <w:lang w:val="en-GB"/>
        </w:rPr>
        <w:t xml:space="preserve"> (</w:t>
      </w:r>
      <w:r w:rsidRPr="0010305A">
        <w:rPr>
          <w:rFonts w:asciiTheme="majorBidi" w:hAnsiTheme="majorBidi" w:cstheme="majorBidi"/>
          <w:sz w:val="30"/>
          <w:szCs w:val="30"/>
          <w:lang w:val="en-GB"/>
        </w:rPr>
        <w:t xml:space="preserve">TFRS </w:t>
      </w:r>
      <w:r w:rsidRPr="0010305A">
        <w:rPr>
          <w:rFonts w:asciiTheme="majorBidi" w:hAnsiTheme="majorBidi"/>
          <w:sz w:val="30"/>
          <w:szCs w:val="30"/>
          <w:lang w:val="en-GB"/>
        </w:rPr>
        <w:t>9</w:t>
      </w:r>
      <w:r w:rsidRPr="0010305A">
        <w:rPr>
          <w:rFonts w:asciiTheme="majorBidi" w:hAnsiTheme="majorBidi"/>
          <w:sz w:val="30"/>
          <w:szCs w:val="30"/>
          <w:cs/>
          <w:lang w:val="en-GB"/>
        </w:rPr>
        <w:t xml:space="preserve">) </w:t>
      </w:r>
      <w:r w:rsidRPr="0010305A">
        <w:rPr>
          <w:rFonts w:asciiTheme="majorBidi" w:hAnsiTheme="majorBidi" w:hint="cs"/>
          <w:sz w:val="30"/>
          <w:szCs w:val="30"/>
          <w:cs/>
          <w:lang w:val="en-GB"/>
        </w:rPr>
        <w:t>และมาตรฐานการรายงานทางการเงินที่เกี่ยวข้องกับเครื่องมือทางการเงิน</w:t>
      </w:r>
      <w:r w:rsidRPr="0010305A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0305A">
        <w:rPr>
          <w:rFonts w:asciiTheme="majorBidi" w:hAnsiTheme="majorBidi" w:hint="cs"/>
          <w:sz w:val="30"/>
          <w:szCs w:val="30"/>
          <w:cs/>
          <w:lang w:val="en-GB"/>
        </w:rPr>
        <w:t>รวมถึงมาตรฐานการรายงานทางการเงิน</w:t>
      </w:r>
      <w:r w:rsidRPr="0010305A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6B5041" w:rsidRPr="0010305A">
        <w:rPr>
          <w:rFonts w:asciiTheme="majorBidi" w:hAnsiTheme="majorBidi"/>
          <w:sz w:val="30"/>
          <w:szCs w:val="30"/>
          <w:lang w:val="en-GB"/>
        </w:rPr>
        <w:br/>
      </w:r>
      <w:r w:rsidRPr="0010305A">
        <w:rPr>
          <w:rFonts w:asciiTheme="majorBidi" w:hAnsiTheme="majorBidi" w:hint="cs"/>
          <w:sz w:val="30"/>
          <w:szCs w:val="30"/>
          <w:cs/>
          <w:lang w:val="en-GB"/>
        </w:rPr>
        <w:lastRenderedPageBreak/>
        <w:t>ฉบับที่</w:t>
      </w:r>
      <w:r w:rsidRPr="0010305A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0305A">
        <w:rPr>
          <w:rFonts w:asciiTheme="majorBidi" w:hAnsiTheme="majorBidi"/>
          <w:sz w:val="30"/>
          <w:szCs w:val="30"/>
          <w:lang w:val="en-GB"/>
        </w:rPr>
        <w:t>16</w:t>
      </w:r>
      <w:r w:rsidRPr="0010305A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0305A">
        <w:rPr>
          <w:rFonts w:asciiTheme="majorBidi" w:hAnsiTheme="majorBidi" w:hint="cs"/>
          <w:sz w:val="30"/>
          <w:szCs w:val="30"/>
          <w:cs/>
          <w:lang w:val="en-GB"/>
        </w:rPr>
        <w:t>เรื่อง</w:t>
      </w:r>
      <w:r w:rsidRPr="0010305A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0305A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สัญญาเช่า</w:t>
      </w:r>
      <w:r w:rsidRPr="0010305A">
        <w:rPr>
          <w:rFonts w:asciiTheme="majorBidi" w:hAnsiTheme="majorBidi"/>
          <w:sz w:val="30"/>
          <w:szCs w:val="30"/>
          <w:cs/>
          <w:lang w:val="en-GB"/>
        </w:rPr>
        <w:t xml:space="preserve"> (</w:t>
      </w:r>
      <w:r w:rsidRPr="0010305A">
        <w:rPr>
          <w:rFonts w:asciiTheme="majorBidi" w:hAnsiTheme="majorBidi" w:cstheme="majorBidi"/>
          <w:sz w:val="30"/>
          <w:szCs w:val="30"/>
          <w:lang w:val="en-GB"/>
        </w:rPr>
        <w:t xml:space="preserve">TFRS </w:t>
      </w:r>
      <w:r w:rsidRPr="0010305A">
        <w:rPr>
          <w:rFonts w:asciiTheme="majorBidi" w:hAnsiTheme="majorBidi"/>
          <w:sz w:val="30"/>
          <w:szCs w:val="30"/>
          <w:lang w:val="en-GB"/>
        </w:rPr>
        <w:t>16</w:t>
      </w:r>
      <w:r w:rsidRPr="0010305A">
        <w:rPr>
          <w:rFonts w:asciiTheme="majorBidi" w:hAnsiTheme="majorBidi"/>
          <w:sz w:val="30"/>
          <w:szCs w:val="30"/>
          <w:cs/>
          <w:lang w:val="en-GB"/>
        </w:rPr>
        <w:t xml:space="preserve">) </w:t>
      </w:r>
      <w:r w:rsidRPr="0010305A">
        <w:rPr>
          <w:rFonts w:asciiTheme="majorBidi" w:hAnsiTheme="majorBidi" w:hint="cs"/>
          <w:sz w:val="30"/>
          <w:szCs w:val="30"/>
          <w:cs/>
          <w:lang w:val="en-GB"/>
        </w:rPr>
        <w:t>เป็นครั้งแรกซึ่งได้เปิดเผยผลกระทบจากการเปลี่ยนแปลงนโยบายการบัญชีไว้ในหมายเหตุข้อ</w:t>
      </w:r>
      <w:r w:rsidRPr="0010305A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0305A">
        <w:rPr>
          <w:rFonts w:asciiTheme="majorBidi" w:hAnsiTheme="majorBidi"/>
          <w:sz w:val="30"/>
          <w:szCs w:val="30"/>
          <w:lang w:val="en-GB"/>
        </w:rPr>
        <w:t>3</w:t>
      </w:r>
    </w:p>
    <w:p w14:paraId="7E20C34E" w14:textId="77777777" w:rsidR="00A321D0" w:rsidRPr="009C5B20" w:rsidRDefault="00A321D0" w:rsidP="002D484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CB81D14" w14:textId="2719D220" w:rsidR="002D4841" w:rsidRPr="00101CEA" w:rsidRDefault="009A1A6F" w:rsidP="007819C0">
      <w:pPr>
        <w:pStyle w:val="a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2.2</w:t>
      </w:r>
      <w:r w:rsidR="002D4841" w:rsidRPr="00101CEA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2D4841" w:rsidRPr="00101CE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</w:t>
      </w:r>
    </w:p>
    <w:p w14:paraId="3E409103" w14:textId="77777777" w:rsidR="002D4841" w:rsidRPr="009C5B20" w:rsidRDefault="002D4841" w:rsidP="00781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E07E699" w14:textId="6054FBE2" w:rsidR="002D4841" w:rsidRPr="00A0362E" w:rsidRDefault="002D4841" w:rsidP="00781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GB"/>
        </w:rPr>
      </w:pPr>
      <w:r w:rsidRPr="00A0362E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งบการเงิน</w:t>
      </w:r>
      <w:r w:rsidR="004F4C13" w:rsidRPr="00D8152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A0362E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นี</w:t>
      </w:r>
      <w:r w:rsidR="00E947ED">
        <w:rPr>
          <w:rFonts w:asciiTheme="majorBidi" w:hAnsiTheme="majorBidi" w:cstheme="majorBidi" w:hint="cs"/>
          <w:spacing w:val="-6"/>
          <w:sz w:val="30"/>
          <w:szCs w:val="30"/>
          <w:cs/>
          <w:lang w:val="en-GB"/>
        </w:rPr>
        <w:t>้นำเสนอ</w:t>
      </w:r>
      <w:r w:rsidRPr="00A0362E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เป็นเงินบาท</w:t>
      </w:r>
      <w:r w:rsidRPr="00A0362E">
        <w:rPr>
          <w:rFonts w:asciiTheme="majorBidi" w:hAnsiTheme="majorBidi" w:cstheme="majorBidi"/>
          <w:spacing w:val="-6"/>
          <w:sz w:val="30"/>
          <w:szCs w:val="30"/>
          <w:cs/>
        </w:rPr>
        <w:t>ซึ่งเป็นสกุลเงินที่ใช้ในการดำเนินงานของบริษัท</w:t>
      </w:r>
    </w:p>
    <w:p w14:paraId="20265280" w14:textId="77777777" w:rsidR="002D4841" w:rsidRPr="009C5B20" w:rsidRDefault="002D4841" w:rsidP="00781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7937C6F2" w14:textId="00C1333D" w:rsidR="002D4841" w:rsidRPr="00101CEA" w:rsidRDefault="00E947ED" w:rsidP="007819C0">
      <w:pPr>
        <w:pStyle w:val="a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2.3</w:t>
      </w:r>
      <w:r w:rsidR="002D4841" w:rsidRPr="00101CE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การใช้วิจารณญาณและการประมาณการ</w:t>
      </w:r>
    </w:p>
    <w:p w14:paraId="6BD838EF" w14:textId="77777777" w:rsidR="002D4841" w:rsidRPr="009C5B20" w:rsidRDefault="002D4841" w:rsidP="00781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61EBFC7" w14:textId="2917D1C5" w:rsidR="00161C3B" w:rsidRDefault="00A0362E" w:rsidP="00161C3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shd w:val="clear" w:color="auto" w:fill="FFFFFF"/>
        </w:rPr>
      </w:pPr>
      <w:r w:rsidRPr="0049662A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ในการจัดทำงบการเงิน</w:t>
      </w:r>
      <w:r w:rsidR="004F4C13" w:rsidRPr="00D8152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49662A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ให้เป็นไปตามมาตรฐานการรายงานทางการเงิน</w:t>
      </w:r>
      <w:r w:rsidRPr="0049662A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</w:t>
      </w:r>
      <w:r w:rsidRPr="0049662A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ผู้บริหารใช้วิจารณญาณ</w:t>
      </w:r>
      <w:r w:rsidR="00543D7D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 </w:t>
      </w:r>
      <w:r w:rsidR="008337F4">
        <w:rPr>
          <w:rFonts w:asciiTheme="majorBidi" w:hAnsiTheme="majorBidi" w:cstheme="majorBidi"/>
          <w:sz w:val="30"/>
          <w:szCs w:val="30"/>
          <w:shd w:val="clear" w:color="auto" w:fill="FFFFFF"/>
        </w:rPr>
        <w:br/>
      </w:r>
      <w:r w:rsidR="00B17BF3" w:rsidRPr="00B17BF3">
        <w:rPr>
          <w:rFonts w:asciiTheme="majorBidi" w:hAnsiTheme="majorBidi" w:hint="cs"/>
          <w:sz w:val="30"/>
          <w:szCs w:val="30"/>
          <w:shd w:val="clear" w:color="auto" w:fill="FFFFFF"/>
          <w:cs/>
        </w:rPr>
        <w:t>การประมาณการและข้อสมมติหลายประการ</w:t>
      </w:r>
      <w:r w:rsidR="00B17BF3" w:rsidRPr="00B17BF3">
        <w:rPr>
          <w:rFonts w:asciiTheme="majorBidi" w:hAnsiTheme="majorBidi"/>
          <w:sz w:val="30"/>
          <w:szCs w:val="30"/>
          <w:shd w:val="clear" w:color="auto" w:fill="FFFFFF"/>
          <w:cs/>
        </w:rPr>
        <w:t xml:space="preserve"> </w:t>
      </w:r>
      <w:r w:rsidR="00B17BF3" w:rsidRPr="00B17BF3">
        <w:rPr>
          <w:rFonts w:asciiTheme="majorBidi" w:hAnsiTheme="majorBidi" w:hint="cs"/>
          <w:sz w:val="30"/>
          <w:szCs w:val="30"/>
          <w:shd w:val="clear" w:color="auto" w:fill="FFFFFF"/>
          <w:cs/>
        </w:rPr>
        <w:t>ซึ่งมีผลกระทบต่อการ</w:t>
      </w:r>
      <w:r w:rsidR="00161C3B">
        <w:rPr>
          <w:rFonts w:asciiTheme="majorBidi" w:hAnsiTheme="majorBidi" w:hint="cs"/>
          <w:sz w:val="30"/>
          <w:szCs w:val="30"/>
          <w:shd w:val="clear" w:color="auto" w:fill="FFFFFF"/>
          <w:cs/>
        </w:rPr>
        <w:t>ปฏิบัติตาม</w:t>
      </w:r>
      <w:r w:rsidR="00B17BF3" w:rsidRPr="00B17BF3">
        <w:rPr>
          <w:rFonts w:asciiTheme="majorBidi" w:hAnsiTheme="majorBidi" w:hint="cs"/>
          <w:sz w:val="30"/>
          <w:szCs w:val="30"/>
          <w:shd w:val="clear" w:color="auto" w:fill="FFFFFF"/>
          <w:cs/>
        </w:rPr>
        <w:t>นโยบายการบัญชีของกลุ่มบริษัท</w:t>
      </w:r>
      <w:r w:rsidR="00161C3B">
        <w:rPr>
          <w:rFonts w:asciiTheme="majorBidi" w:hAnsiTheme="majorBidi" w:hint="cs"/>
          <w:sz w:val="30"/>
          <w:szCs w:val="30"/>
          <w:shd w:val="clear" w:color="auto" w:fill="FFFFFF"/>
          <w:cs/>
        </w:rPr>
        <w:t xml:space="preserve"> </w:t>
      </w:r>
      <w:r w:rsidR="00B17BF3" w:rsidRPr="00B17BF3">
        <w:rPr>
          <w:rFonts w:asciiTheme="majorBidi" w:hAnsiTheme="majorBidi" w:hint="cs"/>
          <w:sz w:val="30"/>
          <w:szCs w:val="30"/>
          <w:shd w:val="clear" w:color="auto" w:fill="FFFFFF"/>
          <w:cs/>
        </w:rPr>
        <w:t>ทั้งนี้ผลที่เกิดขึ้นจริงอาจแตกต่างจากที่ประมาณการไว้</w:t>
      </w:r>
      <w:r w:rsidR="00B17BF3" w:rsidRPr="00B17BF3">
        <w:rPr>
          <w:rFonts w:asciiTheme="majorBidi" w:hAnsiTheme="majorBidi"/>
          <w:sz w:val="30"/>
          <w:szCs w:val="30"/>
          <w:shd w:val="clear" w:color="auto" w:fill="FFFFFF"/>
          <w:cs/>
        </w:rPr>
        <w:t xml:space="preserve"> </w:t>
      </w:r>
      <w:r w:rsidR="00B17BF3" w:rsidRPr="00B17BF3">
        <w:rPr>
          <w:rFonts w:asciiTheme="majorBidi" w:hAnsiTheme="majorBidi" w:hint="cs"/>
          <w:sz w:val="30"/>
          <w:szCs w:val="30"/>
          <w:shd w:val="clear" w:color="auto" w:fill="FFFFFF"/>
          <w:cs/>
        </w:rPr>
        <w:t>ประมาณการและข้อสมมติที่ใช้ในการจัดทำงบการเงิน</w:t>
      </w:r>
      <w:r w:rsidR="00E947ED">
        <w:rPr>
          <w:rFonts w:asciiTheme="majorBidi" w:hAnsiTheme="majorBidi"/>
          <w:sz w:val="30"/>
          <w:szCs w:val="30"/>
          <w:shd w:val="clear" w:color="auto" w:fill="FFFFFF"/>
          <w:cs/>
        </w:rPr>
        <w:br/>
      </w:r>
      <w:r w:rsidR="00E947ED">
        <w:rPr>
          <w:rFonts w:asciiTheme="majorBidi" w:hAnsiTheme="majorBidi" w:hint="cs"/>
          <w:sz w:val="30"/>
          <w:szCs w:val="30"/>
          <w:shd w:val="clear" w:color="auto" w:fill="FFFFFF"/>
          <w:cs/>
        </w:rPr>
        <w:t>ระหว่างกาล</w:t>
      </w:r>
      <w:r w:rsidR="00B17BF3" w:rsidRPr="00B17BF3">
        <w:rPr>
          <w:rFonts w:asciiTheme="majorBidi" w:hAnsiTheme="majorBidi" w:hint="cs"/>
          <w:sz w:val="30"/>
          <w:szCs w:val="30"/>
          <w:shd w:val="clear" w:color="auto" w:fill="FFFFFF"/>
          <w:cs/>
        </w:rPr>
        <w:t>จะได้รับการทบทวนอย่างต่อเนื่อง</w:t>
      </w:r>
      <w:r w:rsidR="00B17BF3" w:rsidRPr="00B17BF3">
        <w:rPr>
          <w:rFonts w:asciiTheme="majorBidi" w:hAnsiTheme="majorBidi"/>
          <w:sz w:val="30"/>
          <w:szCs w:val="30"/>
          <w:shd w:val="clear" w:color="auto" w:fill="FFFFFF"/>
          <w:cs/>
        </w:rPr>
        <w:t xml:space="preserve"> </w:t>
      </w:r>
      <w:r w:rsidR="00B17BF3" w:rsidRPr="00B17BF3">
        <w:rPr>
          <w:rFonts w:asciiTheme="majorBidi" w:hAnsiTheme="majorBidi" w:hint="cs"/>
          <w:sz w:val="30"/>
          <w:szCs w:val="30"/>
          <w:shd w:val="clear" w:color="auto" w:fill="FFFFFF"/>
          <w:cs/>
        </w:rPr>
        <w:t>การปรับประมาณการทางบัญชีจะบันทึกโดยวิธีเปลี่ยนทันที</w:t>
      </w:r>
      <w:r w:rsidR="003C57F9">
        <w:rPr>
          <w:rFonts w:asciiTheme="majorBidi" w:hAnsiTheme="majorBidi"/>
          <w:sz w:val="30"/>
          <w:szCs w:val="30"/>
          <w:shd w:val="clear" w:color="auto" w:fill="FFFFFF"/>
          <w:cs/>
        </w:rPr>
        <w:br/>
      </w:r>
      <w:r w:rsidR="00B17BF3" w:rsidRPr="00B17BF3">
        <w:rPr>
          <w:rFonts w:asciiTheme="majorBidi" w:hAnsiTheme="majorBidi" w:hint="cs"/>
          <w:sz w:val="30"/>
          <w:szCs w:val="30"/>
          <w:shd w:val="clear" w:color="auto" w:fill="FFFFFF"/>
          <w:cs/>
        </w:rPr>
        <w:t>เป็นต้นไป</w:t>
      </w:r>
    </w:p>
    <w:p w14:paraId="0415DE6B" w14:textId="77777777" w:rsidR="00E53063" w:rsidRPr="009C5B20" w:rsidRDefault="00E53063" w:rsidP="00161C3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shd w:val="clear" w:color="auto" w:fill="FFFFFF"/>
        </w:rPr>
      </w:pPr>
    </w:p>
    <w:p w14:paraId="3976D299" w14:textId="77777777" w:rsidR="00E53063" w:rsidRPr="00E53063" w:rsidRDefault="00E53063" w:rsidP="00E53063">
      <w:pPr>
        <w:pStyle w:val="AccountingPolicy"/>
        <w:tabs>
          <w:tab w:val="clear" w:pos="1531"/>
          <w:tab w:val="clear" w:pos="1871"/>
          <w:tab w:val="left" w:pos="-6210"/>
          <w:tab w:val="left" w:pos="1080"/>
        </w:tabs>
        <w:spacing w:line="240" w:lineRule="auto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53063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</w:t>
      </w:r>
    </w:p>
    <w:p w14:paraId="1E7A1B77" w14:textId="77777777" w:rsidR="00E53063" w:rsidRPr="009C5B20" w:rsidRDefault="00E53063" w:rsidP="00E53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D7C680A" w14:textId="2B09EC60" w:rsidR="00E53063" w:rsidRPr="00E53063" w:rsidRDefault="00E53063" w:rsidP="00E53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53063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ประกอบด้วยหมายเหตุข้อต่อไปนี้</w:t>
      </w:r>
    </w:p>
    <w:p w14:paraId="3B47552F" w14:textId="77777777" w:rsidR="00E53063" w:rsidRPr="009C5B20" w:rsidRDefault="00E53063" w:rsidP="00E53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540" w:type="dxa"/>
        <w:tblLook w:val="04A0" w:firstRow="1" w:lastRow="0" w:firstColumn="1" w:lastColumn="0" w:noHBand="0" w:noVBand="1"/>
      </w:tblPr>
      <w:tblGrid>
        <w:gridCol w:w="720"/>
        <w:gridCol w:w="8550"/>
      </w:tblGrid>
      <w:tr w:rsidR="00E53063" w:rsidRPr="00E53063" w14:paraId="60EF4A97" w14:textId="77777777" w:rsidTr="00566E5D">
        <w:tc>
          <w:tcPr>
            <w:tcW w:w="720" w:type="dxa"/>
          </w:tcPr>
          <w:p w14:paraId="583922E8" w14:textId="303AAA3E" w:rsidR="00E53063" w:rsidRPr="00E53063" w:rsidRDefault="00E53063" w:rsidP="00A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8550" w:type="dxa"/>
          </w:tcPr>
          <w:p w14:paraId="142D6507" w14:textId="77777777" w:rsidR="00E53063" w:rsidRPr="00E53063" w:rsidRDefault="00E53063" w:rsidP="00E5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53063">
              <w:rPr>
                <w:rFonts w:asciiTheme="majorBidi" w:hAnsiTheme="majorBidi" w:hint="cs"/>
                <w:sz w:val="30"/>
                <w:szCs w:val="30"/>
                <w:cs/>
              </w:rPr>
              <w:t>สัญญาเช่า</w:t>
            </w:r>
          </w:p>
          <w:p w14:paraId="22FD0D2D" w14:textId="318D250B" w:rsidR="00E53063" w:rsidRPr="00E53063" w:rsidRDefault="00E53063" w:rsidP="007B6D8F">
            <w:pPr>
              <w:pStyle w:val="ListParagraph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6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53063">
              <w:rPr>
                <w:rFonts w:asciiTheme="majorBidi" w:hAnsiTheme="majorBidi" w:hint="cs"/>
                <w:sz w:val="30"/>
                <w:szCs w:val="30"/>
                <w:cs/>
              </w:rPr>
              <w:t>ประเมินว่ากลุ่มบริษัทมีความแน่นอนอย่างสมเหตุสมผลที่จะใช้สิทธิเลือกในการขยายอายุสัญญาเช่า</w:t>
            </w:r>
          </w:p>
        </w:tc>
      </w:tr>
    </w:tbl>
    <w:p w14:paraId="33656AC1" w14:textId="77777777" w:rsidR="00001772" w:rsidRPr="009C5B20" w:rsidRDefault="00001772" w:rsidP="00E94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0FC0160" w14:textId="7535FE30" w:rsidR="001F0C4C" w:rsidRPr="00E947ED" w:rsidRDefault="002D4841" w:rsidP="00B4276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shd w:val="clear" w:color="auto" w:fill="FFFFFF"/>
        </w:rPr>
      </w:pPr>
      <w:r w:rsidRPr="00E947ED">
        <w:rPr>
          <w:rFonts w:asciiTheme="majorBidi" w:hAnsiTheme="majorBidi"/>
          <w:i/>
          <w:iCs/>
          <w:sz w:val="30"/>
          <w:szCs w:val="30"/>
          <w:shd w:val="clear" w:color="auto" w:fill="FFFFFF"/>
          <w:cs/>
        </w:rPr>
        <w:t>ข้อสมมติและความไม่แน่นอนของการประมาณการ</w:t>
      </w:r>
    </w:p>
    <w:p w14:paraId="3F4CE1A3" w14:textId="77777777" w:rsidR="001F0C4C" w:rsidRPr="009C5B20" w:rsidRDefault="001F0C4C" w:rsidP="00E94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496C2EFF" w14:textId="6129B665" w:rsidR="002D4841" w:rsidRPr="001F0C4C" w:rsidRDefault="002D4841" w:rsidP="00B42760">
      <w:pPr>
        <w:pStyle w:val="ListParagraph"/>
        <w:tabs>
          <w:tab w:val="clear" w:pos="227"/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shd w:val="clear" w:color="auto" w:fill="FFFFFF"/>
        </w:rPr>
      </w:pPr>
      <w:r w:rsidRPr="001F0C4C">
        <w:rPr>
          <w:rFonts w:asciiTheme="majorBidi" w:hAnsiTheme="majorBidi" w:cstheme="majorBidi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="00B17BF3" w:rsidRPr="001F0C4C">
        <w:rPr>
          <w:rFonts w:asciiTheme="majorBidi" w:hAnsiTheme="majorBidi" w:cstheme="majorBidi"/>
          <w:sz w:val="30"/>
          <w:szCs w:val="30"/>
        </w:rPr>
        <w:t xml:space="preserve"> </w:t>
      </w:r>
      <w:r w:rsidR="00B17BF3" w:rsidRPr="001F0C4C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547A3D" w:rsidRPr="001F0C4C">
        <w:rPr>
          <w:rFonts w:asciiTheme="majorBidi" w:hAnsiTheme="majorBidi" w:cstheme="majorBidi"/>
          <w:sz w:val="30"/>
          <w:szCs w:val="30"/>
        </w:rPr>
        <w:t xml:space="preserve">30 </w:t>
      </w:r>
      <w:r w:rsidR="00547A3D" w:rsidRPr="001F0C4C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547A3D" w:rsidRPr="001F0C4C">
        <w:rPr>
          <w:rFonts w:asciiTheme="majorBidi" w:hAnsiTheme="majorBidi" w:cstheme="majorBidi"/>
          <w:sz w:val="30"/>
          <w:szCs w:val="30"/>
        </w:rPr>
        <w:t>2563</w:t>
      </w:r>
      <w:r w:rsidR="00B17BF3" w:rsidRPr="001F0C4C">
        <w:rPr>
          <w:rFonts w:asciiTheme="majorBidi" w:hAnsiTheme="majorBidi" w:cstheme="majorBidi"/>
          <w:sz w:val="30"/>
          <w:szCs w:val="30"/>
        </w:rPr>
        <w:t xml:space="preserve"> </w:t>
      </w:r>
      <w:r w:rsidRPr="001F0C4C">
        <w:rPr>
          <w:rFonts w:asciiTheme="majorBidi" w:hAnsiTheme="majorBidi" w:cstheme="majorBidi"/>
          <w:sz w:val="30"/>
          <w:szCs w:val="30"/>
          <w:cs/>
        </w:rPr>
        <w:t>ซึ่งมีความเสี่ยงอย่างมีนัยสำคัญที่</w:t>
      </w:r>
      <w:r w:rsidR="00B17BF3" w:rsidRPr="001F0C4C">
        <w:rPr>
          <w:rFonts w:asciiTheme="majorBidi" w:hAnsiTheme="majorBidi" w:cstheme="majorBidi" w:hint="cs"/>
          <w:sz w:val="30"/>
          <w:szCs w:val="30"/>
          <w:cs/>
        </w:rPr>
        <w:t>จะส่งผล</w:t>
      </w:r>
      <w:r w:rsidRPr="001F0C4C">
        <w:rPr>
          <w:rFonts w:asciiTheme="majorBidi" w:hAnsiTheme="majorBidi" w:cstheme="majorBidi"/>
          <w:sz w:val="30"/>
          <w:szCs w:val="30"/>
          <w:cs/>
        </w:rPr>
        <w:t>ให้ต้องมีการปรับปรุง</w:t>
      </w:r>
      <w:r w:rsidR="009533C7" w:rsidRPr="001F0C4C">
        <w:rPr>
          <w:rFonts w:asciiTheme="majorBidi" w:hAnsiTheme="majorBidi" w:cstheme="majorBidi" w:hint="cs"/>
          <w:sz w:val="30"/>
          <w:szCs w:val="30"/>
          <w:cs/>
        </w:rPr>
        <w:t>ที่มีสาระสำคัญ</w:t>
      </w:r>
      <w:r w:rsidR="00161C3B" w:rsidRPr="001F0C4C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1F0C4C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มูลค่าตามบัญชีของสินทรัพย์และหนี้สิน</w:t>
      </w:r>
      <w:r w:rsidR="00A0362E" w:rsidRPr="001F0C4C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E43D9E" w:rsidRPr="001F0C4C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9533C7" w:rsidRPr="001F0C4C">
        <w:rPr>
          <w:rFonts w:asciiTheme="majorBidi" w:hAnsiTheme="majorBidi" w:cstheme="majorBidi" w:hint="cs"/>
          <w:sz w:val="30"/>
          <w:szCs w:val="30"/>
          <w:cs/>
        </w:rPr>
        <w:t>บัญชีถัดไป</w:t>
      </w:r>
      <w:r w:rsidRPr="001F0C4C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</w:t>
      </w:r>
      <w:r w:rsidR="00161C3B" w:rsidRPr="001F0C4C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Pr="001F0C4C">
        <w:rPr>
          <w:rFonts w:asciiTheme="majorBidi" w:hAnsiTheme="majorBidi" w:cstheme="majorBidi"/>
          <w:sz w:val="30"/>
          <w:szCs w:val="30"/>
          <w:cs/>
        </w:rPr>
        <w:t>ต่อไปนี้</w:t>
      </w:r>
    </w:p>
    <w:p w14:paraId="41462456" w14:textId="77777777" w:rsidR="00E73BEB" w:rsidRPr="009C5B20" w:rsidRDefault="00E73BEB" w:rsidP="00E94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tbl>
      <w:tblPr>
        <w:tblW w:w="9270" w:type="dxa"/>
        <w:tblInd w:w="540" w:type="dxa"/>
        <w:tblLook w:val="04A0" w:firstRow="1" w:lastRow="0" w:firstColumn="1" w:lastColumn="0" w:noHBand="0" w:noVBand="1"/>
      </w:tblPr>
      <w:tblGrid>
        <w:gridCol w:w="720"/>
        <w:gridCol w:w="8550"/>
      </w:tblGrid>
      <w:tr w:rsidR="00E73BEB" w:rsidRPr="00891863" w14:paraId="56526BBB" w14:textId="77777777" w:rsidTr="00566E5D">
        <w:tc>
          <w:tcPr>
            <w:tcW w:w="720" w:type="dxa"/>
          </w:tcPr>
          <w:p w14:paraId="13AD8E6F" w14:textId="7BB1DAFD" w:rsidR="00E73BEB" w:rsidRPr="001F0E13" w:rsidRDefault="00B6017D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5211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8550" w:type="dxa"/>
          </w:tcPr>
          <w:p w14:paraId="043DEA4E" w14:textId="47805856" w:rsidR="00E73BEB" w:rsidRPr="001F0E13" w:rsidRDefault="00E73BEB" w:rsidP="00E7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</w:tbl>
    <w:p w14:paraId="53DE2529" w14:textId="77777777" w:rsidR="00566E5D" w:rsidRDefault="00566E5D" w:rsidP="00566E5D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32429F3" w14:textId="21C9C02C" w:rsidR="005B50D1" w:rsidRPr="009540CE" w:rsidRDefault="005B50D1" w:rsidP="005B50D1">
      <w:pPr>
        <w:pStyle w:val="index"/>
        <w:numPr>
          <w:ilvl w:val="0"/>
          <w:numId w:val="21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540CE">
        <w:rPr>
          <w:rFonts w:asciiTheme="majorBidi" w:hAnsiTheme="majorBidi" w:cstheme="majorBidi" w:hint="cs"/>
          <w:b/>
          <w:bCs/>
          <w:sz w:val="30"/>
          <w:szCs w:val="30"/>
          <w:cs/>
        </w:rPr>
        <w:t>การเปลี่ยนแปลงนโยบายการบัญชี</w:t>
      </w:r>
      <w:r w:rsidRPr="009540C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</w:t>
      </w:r>
    </w:p>
    <w:p w14:paraId="1D6A0B13" w14:textId="77777777" w:rsidR="005B50D1" w:rsidRPr="009540CE" w:rsidRDefault="005B50D1" w:rsidP="009540CE">
      <w:pPr>
        <w:pStyle w:val="BodyText2"/>
        <w:tabs>
          <w:tab w:val="left" w:pos="-1710"/>
          <w:tab w:val="left" w:pos="540"/>
        </w:tabs>
        <w:ind w:left="0" w:right="387" w:firstLine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3072153" w14:textId="2B09A7D8" w:rsidR="005B50D1" w:rsidRPr="009540CE" w:rsidRDefault="005B50D1" w:rsidP="00001772">
      <w:pPr>
        <w:pStyle w:val="BodyText2"/>
        <w:tabs>
          <w:tab w:val="left" w:pos="-1710"/>
          <w:tab w:val="left" w:pos="540"/>
        </w:tabs>
        <w:ind w:left="540" w:right="-45" w:firstLine="0"/>
        <w:jc w:val="thaiDistribute"/>
        <w:rPr>
          <w:rFonts w:asciiTheme="majorBidi" w:hAnsiTheme="majorBidi"/>
          <w:sz w:val="30"/>
          <w:szCs w:val="30"/>
        </w:rPr>
      </w:pPr>
      <w:r w:rsidRPr="009540CE">
        <w:rPr>
          <w:rFonts w:asciiTheme="majorBidi" w:hAnsiTheme="majorBidi" w:hint="cs"/>
          <w:sz w:val="30"/>
          <w:szCs w:val="30"/>
          <w:cs/>
        </w:rPr>
        <w:lastRenderedPageBreak/>
        <w:t>ตั้งแต่วันที่</w:t>
      </w:r>
      <w:r w:rsidRPr="009540CE">
        <w:rPr>
          <w:rFonts w:asciiTheme="majorBidi" w:hAnsiTheme="majorBidi"/>
          <w:sz w:val="30"/>
          <w:szCs w:val="30"/>
          <w:cs/>
        </w:rPr>
        <w:t xml:space="preserve"> </w:t>
      </w:r>
      <w:r w:rsidRPr="009540CE">
        <w:rPr>
          <w:rFonts w:asciiTheme="majorBidi" w:hAnsiTheme="majorBidi" w:cstheme="majorBidi"/>
          <w:sz w:val="30"/>
          <w:szCs w:val="30"/>
        </w:rPr>
        <w:t>1</w:t>
      </w:r>
      <w:r w:rsidRPr="009540CE">
        <w:rPr>
          <w:rFonts w:asciiTheme="majorBidi" w:hAnsiTheme="majorBidi"/>
          <w:sz w:val="30"/>
          <w:szCs w:val="30"/>
          <w:cs/>
        </w:rPr>
        <w:t xml:space="preserve"> </w:t>
      </w:r>
      <w:r w:rsidRPr="009540CE">
        <w:rPr>
          <w:rFonts w:asciiTheme="majorBidi" w:hAnsiTheme="majorBidi" w:hint="cs"/>
          <w:sz w:val="30"/>
          <w:szCs w:val="30"/>
          <w:cs/>
        </w:rPr>
        <w:t>มกราคม</w:t>
      </w:r>
      <w:r w:rsidRPr="009540CE">
        <w:rPr>
          <w:rFonts w:asciiTheme="majorBidi" w:hAnsiTheme="majorBidi"/>
          <w:sz w:val="30"/>
          <w:szCs w:val="30"/>
          <w:cs/>
        </w:rPr>
        <w:t xml:space="preserve"> </w:t>
      </w:r>
      <w:r w:rsidRPr="009540CE">
        <w:rPr>
          <w:rFonts w:asciiTheme="majorBidi" w:hAnsiTheme="majorBidi" w:cstheme="majorBidi"/>
          <w:sz w:val="30"/>
          <w:szCs w:val="30"/>
        </w:rPr>
        <w:t>2563</w:t>
      </w:r>
      <w:r w:rsidRPr="009540CE">
        <w:rPr>
          <w:rFonts w:asciiTheme="majorBidi" w:hAnsiTheme="majorBidi"/>
          <w:sz w:val="30"/>
          <w:szCs w:val="30"/>
          <w:cs/>
        </w:rPr>
        <w:t xml:space="preserve"> </w:t>
      </w:r>
      <w:r w:rsidRPr="009540CE">
        <w:rPr>
          <w:rFonts w:asciiTheme="majorBidi" w:hAnsiTheme="majorBidi" w:hint="cs"/>
          <w:sz w:val="30"/>
          <w:szCs w:val="30"/>
          <w:cs/>
        </w:rPr>
        <w:t>กลุ่ม</w:t>
      </w:r>
      <w:r w:rsidR="006E1929" w:rsidRPr="009540CE">
        <w:rPr>
          <w:rFonts w:asciiTheme="majorBidi" w:hAnsiTheme="majorBidi" w:hint="cs"/>
          <w:sz w:val="30"/>
          <w:szCs w:val="30"/>
          <w:cs/>
        </w:rPr>
        <w:t>บริษัท</w:t>
      </w:r>
      <w:r w:rsidRPr="009540CE">
        <w:rPr>
          <w:rFonts w:asciiTheme="majorBidi" w:hAnsiTheme="majorBidi" w:hint="cs"/>
          <w:sz w:val="30"/>
          <w:szCs w:val="30"/>
          <w:cs/>
        </w:rPr>
        <w:t>ได้ถือปฏิบัติตามมาตรฐานการรายงานทางการเงินกลุ่มเครื่องมือทางการเงิน</w:t>
      </w:r>
      <w:r w:rsidRPr="009540CE">
        <w:rPr>
          <w:rFonts w:asciiTheme="majorBidi" w:hAnsiTheme="majorBidi"/>
          <w:sz w:val="30"/>
          <w:szCs w:val="30"/>
          <w:cs/>
        </w:rPr>
        <w:t xml:space="preserve"> </w:t>
      </w:r>
      <w:r w:rsidRPr="009540CE">
        <w:rPr>
          <w:rFonts w:asciiTheme="majorBidi" w:hAnsiTheme="majorBidi" w:hint="cs"/>
          <w:sz w:val="30"/>
          <w:szCs w:val="30"/>
          <w:cs/>
        </w:rPr>
        <w:t>ซึ่งประกอบด้วยมาตรฐานการรายงานทางการเงิน</w:t>
      </w:r>
      <w:r w:rsidRPr="009540CE">
        <w:rPr>
          <w:rFonts w:asciiTheme="majorBidi" w:hAnsiTheme="majorBidi"/>
          <w:sz w:val="30"/>
          <w:szCs w:val="30"/>
          <w:cs/>
        </w:rPr>
        <w:t xml:space="preserve"> </w:t>
      </w:r>
      <w:r w:rsidRPr="009540CE">
        <w:rPr>
          <w:rFonts w:asciiTheme="majorBidi" w:hAnsiTheme="majorBidi" w:hint="cs"/>
          <w:sz w:val="30"/>
          <w:szCs w:val="30"/>
          <w:cs/>
        </w:rPr>
        <w:t>ฉบับที่</w:t>
      </w:r>
      <w:r w:rsidRPr="009540CE">
        <w:rPr>
          <w:rFonts w:asciiTheme="majorBidi" w:hAnsiTheme="majorBidi"/>
          <w:sz w:val="30"/>
          <w:szCs w:val="30"/>
          <w:cs/>
        </w:rPr>
        <w:t xml:space="preserve"> </w:t>
      </w:r>
      <w:r w:rsidRPr="009540CE">
        <w:rPr>
          <w:rFonts w:asciiTheme="majorBidi" w:hAnsiTheme="majorBidi" w:cstheme="majorBidi"/>
          <w:sz w:val="30"/>
          <w:szCs w:val="30"/>
        </w:rPr>
        <w:t>9</w:t>
      </w:r>
      <w:r w:rsidRPr="009540CE">
        <w:rPr>
          <w:rFonts w:asciiTheme="majorBidi" w:hAnsiTheme="majorBidi"/>
          <w:sz w:val="30"/>
          <w:szCs w:val="30"/>
          <w:cs/>
        </w:rPr>
        <w:t xml:space="preserve"> </w:t>
      </w:r>
      <w:r w:rsidRPr="009540CE">
        <w:rPr>
          <w:rFonts w:asciiTheme="majorBidi" w:hAnsiTheme="majorBidi" w:hint="cs"/>
          <w:i/>
          <w:iCs/>
          <w:sz w:val="30"/>
          <w:szCs w:val="30"/>
          <w:cs/>
        </w:rPr>
        <w:t>เครื่องมือทางการเงิน</w:t>
      </w:r>
      <w:r w:rsidRPr="009540CE">
        <w:rPr>
          <w:rFonts w:asciiTheme="majorBidi" w:hAnsiTheme="majorBidi"/>
          <w:sz w:val="30"/>
          <w:szCs w:val="30"/>
          <w:cs/>
        </w:rPr>
        <w:t xml:space="preserve"> (“</w:t>
      </w:r>
      <w:r w:rsidRPr="009540CE">
        <w:rPr>
          <w:rFonts w:asciiTheme="majorBidi" w:hAnsiTheme="majorBidi" w:cstheme="majorBidi"/>
          <w:sz w:val="30"/>
          <w:szCs w:val="30"/>
        </w:rPr>
        <w:t xml:space="preserve">TFRS 9”) </w:t>
      </w:r>
      <w:r w:rsidRPr="009540CE">
        <w:rPr>
          <w:rFonts w:asciiTheme="majorBidi" w:hAnsiTheme="majorBidi" w:hint="cs"/>
          <w:sz w:val="30"/>
          <w:szCs w:val="30"/>
          <w:cs/>
        </w:rPr>
        <w:t>รวมถึงมาตรฐานและการตีความมาตรฐานที่เกี่ยวข้อง</w:t>
      </w:r>
      <w:r w:rsidRPr="009540CE">
        <w:rPr>
          <w:rFonts w:asciiTheme="majorBidi" w:hAnsiTheme="majorBidi"/>
          <w:sz w:val="30"/>
          <w:szCs w:val="30"/>
          <w:cs/>
        </w:rPr>
        <w:t xml:space="preserve"> </w:t>
      </w:r>
      <w:r w:rsidRPr="009540CE">
        <w:rPr>
          <w:rFonts w:asciiTheme="majorBidi" w:hAnsiTheme="majorBidi" w:hint="cs"/>
          <w:sz w:val="30"/>
          <w:szCs w:val="30"/>
          <w:cs/>
        </w:rPr>
        <w:t>และมาตรฐานการรายงานทางการเงิน</w:t>
      </w:r>
      <w:r w:rsidRPr="009540CE">
        <w:rPr>
          <w:rFonts w:asciiTheme="majorBidi" w:hAnsiTheme="majorBidi"/>
          <w:sz w:val="30"/>
          <w:szCs w:val="30"/>
          <w:cs/>
        </w:rPr>
        <w:t xml:space="preserve"> </w:t>
      </w:r>
      <w:r w:rsidRPr="009540CE">
        <w:rPr>
          <w:rFonts w:asciiTheme="majorBidi" w:hAnsiTheme="majorBidi" w:hint="cs"/>
          <w:sz w:val="30"/>
          <w:szCs w:val="30"/>
          <w:cs/>
        </w:rPr>
        <w:t>ฉบับที่</w:t>
      </w:r>
      <w:r w:rsidRPr="009540CE">
        <w:rPr>
          <w:rFonts w:asciiTheme="majorBidi" w:hAnsiTheme="majorBidi"/>
          <w:sz w:val="30"/>
          <w:szCs w:val="30"/>
          <w:cs/>
        </w:rPr>
        <w:t xml:space="preserve"> </w:t>
      </w:r>
      <w:r w:rsidRPr="009540CE">
        <w:rPr>
          <w:rFonts w:asciiTheme="majorBidi" w:hAnsiTheme="majorBidi" w:cstheme="majorBidi"/>
          <w:sz w:val="30"/>
          <w:szCs w:val="30"/>
        </w:rPr>
        <w:t xml:space="preserve">16 </w:t>
      </w:r>
      <w:r w:rsidRPr="009540CE">
        <w:rPr>
          <w:rFonts w:asciiTheme="majorBidi" w:hAnsiTheme="majorBidi" w:hint="cs"/>
          <w:sz w:val="30"/>
          <w:szCs w:val="30"/>
          <w:cs/>
        </w:rPr>
        <w:t>เรื่อง</w:t>
      </w:r>
      <w:r w:rsidRPr="009540CE">
        <w:rPr>
          <w:rFonts w:asciiTheme="majorBidi" w:hAnsiTheme="majorBidi"/>
          <w:sz w:val="30"/>
          <w:szCs w:val="30"/>
          <w:cs/>
        </w:rPr>
        <w:t xml:space="preserve"> </w:t>
      </w:r>
      <w:r w:rsidRPr="009540CE">
        <w:rPr>
          <w:rFonts w:asciiTheme="majorBidi" w:hAnsiTheme="majorBidi" w:hint="cs"/>
          <w:i/>
          <w:iCs/>
          <w:sz w:val="30"/>
          <w:szCs w:val="30"/>
          <w:cs/>
        </w:rPr>
        <w:t>สัญญาเช่า</w:t>
      </w:r>
      <w:r w:rsidRPr="009540CE">
        <w:rPr>
          <w:rFonts w:asciiTheme="majorBidi" w:hAnsiTheme="majorBidi"/>
          <w:sz w:val="30"/>
          <w:szCs w:val="30"/>
          <w:cs/>
        </w:rPr>
        <w:t xml:space="preserve"> (“</w:t>
      </w:r>
      <w:r w:rsidRPr="009540CE">
        <w:rPr>
          <w:rFonts w:asciiTheme="majorBidi" w:hAnsiTheme="majorBidi" w:cstheme="majorBidi"/>
          <w:sz w:val="30"/>
          <w:szCs w:val="30"/>
        </w:rPr>
        <w:t xml:space="preserve">TFRS 16”) </w:t>
      </w:r>
      <w:r w:rsidRPr="009540CE">
        <w:rPr>
          <w:rFonts w:asciiTheme="majorBidi" w:hAnsiTheme="majorBidi" w:hint="cs"/>
          <w:sz w:val="30"/>
          <w:szCs w:val="30"/>
          <w:cs/>
        </w:rPr>
        <w:t>เป็นครั้งแรก</w:t>
      </w:r>
    </w:p>
    <w:p w14:paraId="4F531D2E" w14:textId="78402A0B" w:rsidR="00A57827" w:rsidRDefault="00A57827" w:rsidP="005B50D1">
      <w:pPr>
        <w:pStyle w:val="BodyText2"/>
        <w:tabs>
          <w:tab w:val="left" w:pos="-1710"/>
          <w:tab w:val="left" w:pos="540"/>
        </w:tabs>
        <w:ind w:left="540" w:right="387" w:firstLine="0"/>
        <w:jc w:val="thaiDistribute"/>
        <w:rPr>
          <w:rFonts w:asciiTheme="majorBidi" w:hAnsiTheme="majorBidi"/>
          <w:sz w:val="30"/>
          <w:szCs w:val="30"/>
          <w:highlight w:val="cyan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1080"/>
        <w:gridCol w:w="180"/>
        <w:gridCol w:w="1080"/>
        <w:gridCol w:w="180"/>
        <w:gridCol w:w="1080"/>
        <w:gridCol w:w="180"/>
        <w:gridCol w:w="1080"/>
      </w:tblGrid>
      <w:tr w:rsidR="00A57827" w:rsidRPr="0095241B" w14:paraId="6A708595" w14:textId="77777777" w:rsidTr="00352115">
        <w:trPr>
          <w:cantSplit/>
          <w:trHeight w:val="299"/>
          <w:tblHeader/>
        </w:trPr>
        <w:tc>
          <w:tcPr>
            <w:tcW w:w="3420" w:type="dxa"/>
            <w:vAlign w:val="bottom"/>
          </w:tcPr>
          <w:p w14:paraId="38EF9AFC" w14:textId="5E08B5EE" w:rsidR="00A57827" w:rsidRPr="00A57827" w:rsidRDefault="00A57827" w:rsidP="00B33418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19900F" w14:textId="77777777" w:rsidR="00A57827" w:rsidRPr="00A57827" w:rsidRDefault="00A57827" w:rsidP="00B334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EB87978" w14:textId="6EB6A763" w:rsidR="00A57827" w:rsidRPr="00A57827" w:rsidRDefault="00A57827" w:rsidP="00B33418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shd w:val="clear" w:color="auto" w:fill="FFFFFF"/>
              </w:rPr>
            </w:pPr>
            <w:r w:rsidRPr="00A5782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618F1A0" w14:textId="77777777" w:rsidR="00A57827" w:rsidRPr="00A57827" w:rsidRDefault="00A57827" w:rsidP="00B3341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5FA3283" w14:textId="0AA1034F" w:rsidR="00A57827" w:rsidRPr="00A57827" w:rsidRDefault="00A57827" w:rsidP="00B33418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A5782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</w:t>
            </w:r>
            <w:r w:rsidR="003D26BC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กิจการ</w:t>
            </w:r>
            <w:r w:rsidRPr="00A5782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A57827" w:rsidRPr="0095241B" w14:paraId="3395721B" w14:textId="77777777" w:rsidTr="00352115">
        <w:trPr>
          <w:cantSplit/>
          <w:trHeight w:val="20"/>
          <w:tblHeader/>
        </w:trPr>
        <w:tc>
          <w:tcPr>
            <w:tcW w:w="3420" w:type="dxa"/>
            <w:vAlign w:val="bottom"/>
          </w:tcPr>
          <w:p w14:paraId="79C19598" w14:textId="112C7BD4" w:rsidR="00A57827" w:rsidRPr="00A57827" w:rsidRDefault="00A57827" w:rsidP="00B33418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294DAB6" w14:textId="77777777" w:rsidR="00A57827" w:rsidRPr="00A57827" w:rsidRDefault="00A57827" w:rsidP="00B334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3974092" w14:textId="77777777" w:rsidR="00A57827" w:rsidRPr="00A57827" w:rsidRDefault="00A57827" w:rsidP="00B33418">
            <w:pPr>
              <w:pStyle w:val="acctfourfigures"/>
              <w:tabs>
                <w:tab w:val="clear" w:pos="765"/>
                <w:tab w:val="decimal" w:pos="-75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5782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0C9513AF" w14:textId="77777777" w:rsidR="00A57827" w:rsidRPr="00A57827" w:rsidRDefault="00A57827" w:rsidP="00B3341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F54E15" w14:textId="6713ED7B" w:rsidR="00A57827" w:rsidRPr="00A57827" w:rsidRDefault="00A57827" w:rsidP="00352115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5782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องค์ประกอบอื่นของส่วน</w:t>
            </w:r>
          </w:p>
          <w:p w14:paraId="6CC170E4" w14:textId="77777777" w:rsidR="00A57827" w:rsidRPr="00A57827" w:rsidRDefault="00A57827" w:rsidP="00B33418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82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</w:t>
            </w:r>
            <w:r w:rsidRPr="00A5782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14:paraId="5414BEEE" w14:textId="77777777" w:rsidR="00A57827" w:rsidRPr="00A57827" w:rsidRDefault="00A57827" w:rsidP="00B3341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EDA413" w14:textId="77777777" w:rsidR="00A57827" w:rsidRPr="00A57827" w:rsidRDefault="00A57827" w:rsidP="00B33418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82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49BC5128" w14:textId="77777777" w:rsidR="00A57827" w:rsidRPr="00A57827" w:rsidRDefault="00A57827" w:rsidP="00B3341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DFDCDC" w14:textId="028A8771" w:rsidR="00A57827" w:rsidRPr="00A57827" w:rsidRDefault="00A57827" w:rsidP="00352115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5782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องค์ประกอบอื่นของส่วน</w:t>
            </w:r>
          </w:p>
          <w:p w14:paraId="5F28997E" w14:textId="77777777" w:rsidR="00A57827" w:rsidRPr="00A57827" w:rsidRDefault="00A57827" w:rsidP="00B33418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82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</w:t>
            </w:r>
            <w:r w:rsidRPr="00A5782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เจ้าของ</w:t>
            </w:r>
          </w:p>
        </w:tc>
      </w:tr>
      <w:tr w:rsidR="00A57827" w:rsidRPr="0095241B" w14:paraId="7DA257D0" w14:textId="77777777" w:rsidTr="00352115">
        <w:trPr>
          <w:cantSplit/>
          <w:trHeight w:val="20"/>
          <w:tblHeader/>
        </w:trPr>
        <w:tc>
          <w:tcPr>
            <w:tcW w:w="3420" w:type="dxa"/>
          </w:tcPr>
          <w:p w14:paraId="07474EE7" w14:textId="77777777" w:rsidR="00A57827" w:rsidRPr="00A57827" w:rsidRDefault="00A57827" w:rsidP="00B33418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5AAA645" w14:textId="77777777" w:rsidR="00A57827" w:rsidRPr="00A57827" w:rsidRDefault="00A57827" w:rsidP="00B3341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578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4860" w:type="dxa"/>
            <w:gridSpan w:val="7"/>
            <w:vAlign w:val="bottom"/>
          </w:tcPr>
          <w:p w14:paraId="0EB9814E" w14:textId="2B41A453" w:rsidR="00A57827" w:rsidRPr="00A57827" w:rsidRDefault="00A57827" w:rsidP="00B33418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578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86514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578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57827" w:rsidRPr="0095241B" w14:paraId="2E25F2D5" w14:textId="77777777" w:rsidTr="00352115">
        <w:trPr>
          <w:cantSplit/>
          <w:trHeight w:val="20"/>
        </w:trPr>
        <w:tc>
          <w:tcPr>
            <w:tcW w:w="3420" w:type="dxa"/>
          </w:tcPr>
          <w:p w14:paraId="580FB588" w14:textId="77777777" w:rsidR="00A57827" w:rsidRPr="00A57827" w:rsidRDefault="00A57827" w:rsidP="00B33418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A57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5782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57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5782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A57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5782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A57827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990" w:type="dxa"/>
            <w:vAlign w:val="bottom"/>
          </w:tcPr>
          <w:p w14:paraId="6DB3FCB1" w14:textId="77777777" w:rsidR="00A57827" w:rsidRPr="00A57827" w:rsidRDefault="00A57827" w:rsidP="00B3341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F20DC9" w14:textId="7A3AD16A" w:rsidR="00A57827" w:rsidRPr="00A57827" w:rsidRDefault="0010305A" w:rsidP="00807627">
            <w:pPr>
              <w:pStyle w:val="acctfourfigures"/>
              <w:tabs>
                <w:tab w:val="clear" w:pos="765"/>
                <w:tab w:val="decimal" w:pos="822"/>
                <w:tab w:val="decimal" w:pos="1642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694,898</w:t>
            </w:r>
          </w:p>
        </w:tc>
        <w:tc>
          <w:tcPr>
            <w:tcW w:w="180" w:type="dxa"/>
            <w:vAlign w:val="bottom"/>
          </w:tcPr>
          <w:p w14:paraId="5D0798AE" w14:textId="77777777" w:rsidR="00A57827" w:rsidRPr="00A57827" w:rsidRDefault="00A57827" w:rsidP="00B334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79420D" w14:textId="6BE833A6" w:rsidR="00A57827" w:rsidRPr="00A57827" w:rsidRDefault="0010305A" w:rsidP="0080762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2,480</w:t>
            </w:r>
          </w:p>
        </w:tc>
        <w:tc>
          <w:tcPr>
            <w:tcW w:w="180" w:type="dxa"/>
            <w:vAlign w:val="bottom"/>
          </w:tcPr>
          <w:p w14:paraId="51E7A358" w14:textId="77777777" w:rsidR="00A57827" w:rsidRPr="00A57827" w:rsidRDefault="00A57827" w:rsidP="00B3341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7250C5" w14:textId="59CB8915" w:rsidR="00A57827" w:rsidRPr="00A57827" w:rsidRDefault="0010305A" w:rsidP="00807627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662,496</w:t>
            </w:r>
          </w:p>
        </w:tc>
        <w:tc>
          <w:tcPr>
            <w:tcW w:w="180" w:type="dxa"/>
            <w:vAlign w:val="bottom"/>
          </w:tcPr>
          <w:p w14:paraId="42915B53" w14:textId="77777777" w:rsidR="00A57827" w:rsidRPr="00A57827" w:rsidRDefault="00A57827" w:rsidP="00B3341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695D1C" w14:textId="0BBA3CF3" w:rsidR="00A57827" w:rsidRPr="00A57827" w:rsidRDefault="0010305A" w:rsidP="009074D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2,480</w:t>
            </w:r>
          </w:p>
        </w:tc>
      </w:tr>
      <w:tr w:rsidR="00A57827" w:rsidRPr="0095241B" w14:paraId="51BDCA80" w14:textId="77777777" w:rsidTr="00352115">
        <w:trPr>
          <w:cantSplit/>
          <w:trHeight w:val="254"/>
        </w:trPr>
        <w:tc>
          <w:tcPr>
            <w:tcW w:w="3420" w:type="dxa"/>
          </w:tcPr>
          <w:p w14:paraId="00E1B24B" w14:textId="77777777" w:rsidR="00A57827" w:rsidRPr="00A57827" w:rsidRDefault="00A57827" w:rsidP="00B33418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8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990" w:type="dxa"/>
            <w:vAlign w:val="bottom"/>
          </w:tcPr>
          <w:p w14:paraId="6D81A3B6" w14:textId="77777777" w:rsidR="00A57827" w:rsidRPr="00A57827" w:rsidRDefault="00A57827" w:rsidP="00B3341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726D5D" w14:textId="77777777" w:rsidR="00A57827" w:rsidRPr="00A57827" w:rsidRDefault="00A57827" w:rsidP="00B3341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DA4B8C" w14:textId="77777777" w:rsidR="00A57827" w:rsidRPr="00A57827" w:rsidRDefault="00A57827" w:rsidP="00B334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910DA0" w14:textId="77777777" w:rsidR="00A57827" w:rsidRPr="00A57827" w:rsidRDefault="00A57827" w:rsidP="00B334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9C4B62D" w14:textId="77777777" w:rsidR="00A57827" w:rsidRPr="00A57827" w:rsidRDefault="00A57827" w:rsidP="00B3341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8DAA58" w14:textId="77777777" w:rsidR="00A57827" w:rsidRPr="00A57827" w:rsidRDefault="00A57827" w:rsidP="007A0C9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CCF58B" w14:textId="77777777" w:rsidR="00A57827" w:rsidRPr="00A57827" w:rsidRDefault="00A57827" w:rsidP="00B3341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F4ADD5" w14:textId="77777777" w:rsidR="00A57827" w:rsidRPr="00A57827" w:rsidRDefault="00A57827" w:rsidP="00B3341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7827" w:rsidRPr="0095241B" w14:paraId="373F84FA" w14:textId="77777777" w:rsidTr="00352115">
        <w:trPr>
          <w:cantSplit/>
          <w:trHeight w:val="254"/>
        </w:trPr>
        <w:tc>
          <w:tcPr>
            <w:tcW w:w="3420" w:type="dxa"/>
          </w:tcPr>
          <w:p w14:paraId="790E6FBB" w14:textId="362C4F24" w:rsidR="00A57827" w:rsidRPr="00A57827" w:rsidRDefault="00A57827" w:rsidP="00B33418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A57827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990" w:type="dxa"/>
            <w:vAlign w:val="bottom"/>
          </w:tcPr>
          <w:p w14:paraId="39E153F7" w14:textId="77777777" w:rsidR="00A57827" w:rsidRPr="00A57827" w:rsidRDefault="00A57827" w:rsidP="00B3341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5F0E77" w14:textId="77777777" w:rsidR="00A57827" w:rsidRPr="00A57827" w:rsidRDefault="00A57827" w:rsidP="00B3341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DBA95A4" w14:textId="77777777" w:rsidR="00A57827" w:rsidRPr="00A57827" w:rsidRDefault="00A57827" w:rsidP="00B334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0B8714" w14:textId="77777777" w:rsidR="00A57827" w:rsidRPr="00A57827" w:rsidRDefault="00A57827" w:rsidP="00B334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749BD37" w14:textId="77777777" w:rsidR="00A57827" w:rsidRPr="00A57827" w:rsidRDefault="00A57827" w:rsidP="00B3341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ECD499" w14:textId="77777777" w:rsidR="00A57827" w:rsidRPr="00A57827" w:rsidRDefault="00A57827" w:rsidP="007A0C9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A4E7D3" w14:textId="77777777" w:rsidR="00A57827" w:rsidRPr="00A57827" w:rsidRDefault="00A57827" w:rsidP="00B3341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5E2F0C" w14:textId="77777777" w:rsidR="00A57827" w:rsidRPr="00A57827" w:rsidRDefault="00A57827" w:rsidP="00B3341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74DE" w:rsidRPr="0095241B" w14:paraId="1E6A7D9A" w14:textId="77777777" w:rsidTr="00352115">
        <w:trPr>
          <w:cantSplit/>
          <w:trHeight w:val="20"/>
        </w:trPr>
        <w:tc>
          <w:tcPr>
            <w:tcW w:w="3420" w:type="dxa"/>
          </w:tcPr>
          <w:p w14:paraId="1ADD3C56" w14:textId="77777777" w:rsidR="009074DE" w:rsidRPr="00A57827" w:rsidRDefault="009074DE" w:rsidP="0090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578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990" w:type="dxa"/>
            <w:vAlign w:val="bottom"/>
          </w:tcPr>
          <w:p w14:paraId="34606B69" w14:textId="77777777" w:rsidR="009074DE" w:rsidRPr="00A57827" w:rsidRDefault="009074DE" w:rsidP="009074D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A578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3.1.1</w:t>
            </w:r>
          </w:p>
        </w:tc>
        <w:tc>
          <w:tcPr>
            <w:tcW w:w="1080" w:type="dxa"/>
            <w:vAlign w:val="bottom"/>
          </w:tcPr>
          <w:p w14:paraId="72056F83" w14:textId="41759682" w:rsidR="009074DE" w:rsidRPr="00A57827" w:rsidRDefault="009074DE" w:rsidP="009074D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2,480</w:t>
            </w:r>
          </w:p>
        </w:tc>
        <w:tc>
          <w:tcPr>
            <w:tcW w:w="180" w:type="dxa"/>
            <w:vAlign w:val="bottom"/>
          </w:tcPr>
          <w:p w14:paraId="5593E2A9" w14:textId="77777777" w:rsidR="009074DE" w:rsidRPr="00A57827" w:rsidRDefault="009074DE" w:rsidP="009074D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6B40CB" w14:textId="61CD813A" w:rsidR="009074DE" w:rsidRPr="00A57827" w:rsidRDefault="009074DE" w:rsidP="009074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(2,567)</w:t>
            </w:r>
          </w:p>
        </w:tc>
        <w:tc>
          <w:tcPr>
            <w:tcW w:w="180" w:type="dxa"/>
            <w:vAlign w:val="bottom"/>
          </w:tcPr>
          <w:p w14:paraId="1EA16598" w14:textId="77777777" w:rsidR="009074DE" w:rsidRPr="00A57827" w:rsidRDefault="009074DE" w:rsidP="009074D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C33463" w14:textId="0EDCD1CB" w:rsidR="009074DE" w:rsidRPr="00A57827" w:rsidRDefault="009074DE" w:rsidP="009074DE">
            <w:pPr>
              <w:pStyle w:val="acctfourfigures"/>
              <w:tabs>
                <w:tab w:val="clear" w:pos="765"/>
                <w:tab w:val="decimal" w:pos="730"/>
                <w:tab w:val="decimal" w:pos="824"/>
                <w:tab w:val="decimal" w:pos="1642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2,480</w:t>
            </w:r>
          </w:p>
        </w:tc>
        <w:tc>
          <w:tcPr>
            <w:tcW w:w="180" w:type="dxa"/>
            <w:vAlign w:val="bottom"/>
          </w:tcPr>
          <w:p w14:paraId="4BBD8E55" w14:textId="77777777" w:rsidR="009074DE" w:rsidRPr="00A57827" w:rsidRDefault="009074DE" w:rsidP="009074D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0A40F3" w14:textId="410CED39" w:rsidR="009074DE" w:rsidRPr="00A57827" w:rsidRDefault="009074DE" w:rsidP="009074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(2,567)</w:t>
            </w:r>
          </w:p>
        </w:tc>
      </w:tr>
      <w:tr w:rsidR="0010305A" w:rsidRPr="0095241B" w14:paraId="116BA0EB" w14:textId="77777777" w:rsidTr="00352115">
        <w:trPr>
          <w:cantSplit/>
          <w:trHeight w:val="20"/>
        </w:trPr>
        <w:tc>
          <w:tcPr>
            <w:tcW w:w="3420" w:type="dxa"/>
          </w:tcPr>
          <w:p w14:paraId="76612FD2" w14:textId="77777777" w:rsidR="0010305A" w:rsidRPr="00A57827" w:rsidRDefault="0010305A" w:rsidP="0010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A57827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097471F2" w14:textId="77777777" w:rsidR="0010305A" w:rsidRPr="00A57827" w:rsidRDefault="0010305A" w:rsidP="0010305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827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3.1.2</w:t>
            </w:r>
          </w:p>
        </w:tc>
        <w:tc>
          <w:tcPr>
            <w:tcW w:w="1080" w:type="dxa"/>
            <w:vAlign w:val="bottom"/>
          </w:tcPr>
          <w:p w14:paraId="5343FEB2" w14:textId="6A508A0F" w:rsidR="0010305A" w:rsidRPr="00A57827" w:rsidRDefault="0010305A" w:rsidP="009074DE">
            <w:pPr>
              <w:pStyle w:val="acctfourfigures"/>
              <w:tabs>
                <w:tab w:val="clear" w:pos="765"/>
                <w:tab w:val="decimal" w:pos="914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  <w:tc>
          <w:tcPr>
            <w:tcW w:w="180" w:type="dxa"/>
            <w:vAlign w:val="bottom"/>
          </w:tcPr>
          <w:p w14:paraId="728ECBD3" w14:textId="77777777" w:rsidR="0010305A" w:rsidRPr="00A57827" w:rsidRDefault="0010305A" w:rsidP="0010305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2E63B2" w14:textId="068B4458" w:rsidR="0010305A" w:rsidRPr="00A57827" w:rsidRDefault="0010305A" w:rsidP="0010305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B3A237" w14:textId="77777777" w:rsidR="0010305A" w:rsidRPr="00A57827" w:rsidRDefault="0010305A" w:rsidP="0010305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63103E" w14:textId="6D96BBF3" w:rsidR="0010305A" w:rsidRPr="00A57827" w:rsidRDefault="0010305A" w:rsidP="009074DE">
            <w:pPr>
              <w:pStyle w:val="acctfourfigures"/>
              <w:tabs>
                <w:tab w:val="clear" w:pos="765"/>
                <w:tab w:val="decimal" w:pos="734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  <w:tc>
          <w:tcPr>
            <w:tcW w:w="180" w:type="dxa"/>
            <w:vAlign w:val="bottom"/>
          </w:tcPr>
          <w:p w14:paraId="3672E288" w14:textId="77777777" w:rsidR="0010305A" w:rsidRPr="00A57827" w:rsidRDefault="0010305A" w:rsidP="0010305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69443C" w14:textId="4AB55C7A" w:rsidR="0010305A" w:rsidRPr="00A57827" w:rsidRDefault="0010305A" w:rsidP="007A0C9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074DE" w:rsidRPr="0095241B" w14:paraId="3B781768" w14:textId="77777777" w:rsidTr="00352115">
        <w:trPr>
          <w:cantSplit/>
          <w:trHeight w:val="20"/>
        </w:trPr>
        <w:tc>
          <w:tcPr>
            <w:tcW w:w="3420" w:type="dxa"/>
          </w:tcPr>
          <w:p w14:paraId="7CFF7A2B" w14:textId="77777777" w:rsidR="009074DE" w:rsidRPr="00A57827" w:rsidRDefault="009074DE" w:rsidP="0090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A5782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990" w:type="dxa"/>
            <w:vAlign w:val="bottom"/>
          </w:tcPr>
          <w:p w14:paraId="6FFEAC5E" w14:textId="12E9AB6F" w:rsidR="009074DE" w:rsidRPr="00A57827" w:rsidRDefault="009074DE" w:rsidP="009074D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278FF5" w14:textId="29E19A58" w:rsidR="009074DE" w:rsidRPr="00A57827" w:rsidRDefault="009074DE" w:rsidP="009074D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620</w:t>
            </w:r>
          </w:p>
        </w:tc>
        <w:tc>
          <w:tcPr>
            <w:tcW w:w="180" w:type="dxa"/>
            <w:vAlign w:val="bottom"/>
          </w:tcPr>
          <w:p w14:paraId="40CA5C95" w14:textId="77777777" w:rsidR="009074DE" w:rsidRPr="00A57827" w:rsidRDefault="009074DE" w:rsidP="009074D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4E8AE9" w14:textId="2480CBC4" w:rsidR="009074DE" w:rsidRPr="00A57827" w:rsidRDefault="009074DE" w:rsidP="009074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80" w:type="dxa"/>
            <w:vAlign w:val="bottom"/>
          </w:tcPr>
          <w:p w14:paraId="1633CAC3" w14:textId="77777777" w:rsidR="009074DE" w:rsidRPr="00A57827" w:rsidRDefault="009074DE" w:rsidP="009074DE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F66491" w14:textId="04D12FB9" w:rsidR="009074DE" w:rsidRPr="00A57827" w:rsidRDefault="009074DE" w:rsidP="009074D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620</w:t>
            </w:r>
          </w:p>
        </w:tc>
        <w:tc>
          <w:tcPr>
            <w:tcW w:w="180" w:type="dxa"/>
            <w:vAlign w:val="bottom"/>
          </w:tcPr>
          <w:p w14:paraId="167D04B1" w14:textId="77777777" w:rsidR="009074DE" w:rsidRPr="00A57827" w:rsidRDefault="009074DE" w:rsidP="009074DE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29B0FF" w14:textId="74891784" w:rsidR="009074DE" w:rsidRPr="00A57827" w:rsidRDefault="009074DE" w:rsidP="009074DE">
            <w:pPr>
              <w:pStyle w:val="acctfourfigures"/>
              <w:tabs>
                <w:tab w:val="clear" w:pos="765"/>
                <w:tab w:val="decimal" w:pos="820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10305A" w:rsidRPr="0095241B" w14:paraId="226C2E22" w14:textId="77777777" w:rsidTr="00352115">
        <w:trPr>
          <w:cantSplit/>
          <w:trHeight w:val="20"/>
        </w:trPr>
        <w:tc>
          <w:tcPr>
            <w:tcW w:w="3420" w:type="dxa"/>
          </w:tcPr>
          <w:p w14:paraId="71800611" w14:textId="77777777" w:rsidR="0010305A" w:rsidRPr="00A57827" w:rsidRDefault="0010305A" w:rsidP="0010305A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57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A57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57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2563 - </w:t>
            </w:r>
            <w:r w:rsidRPr="00A578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990" w:type="dxa"/>
            <w:vAlign w:val="bottom"/>
          </w:tcPr>
          <w:p w14:paraId="57759FDB" w14:textId="77777777" w:rsidR="0010305A" w:rsidRPr="00A57827" w:rsidRDefault="0010305A" w:rsidP="0010305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271B2" w14:textId="19F33C35" w:rsidR="0010305A" w:rsidRPr="00A57827" w:rsidRDefault="007A0C93" w:rsidP="009074DE">
            <w:pPr>
              <w:pStyle w:val="acctfourfigures"/>
              <w:tabs>
                <w:tab w:val="decimal" w:pos="731"/>
                <w:tab w:val="decimal" w:pos="824"/>
                <w:tab w:val="decimal" w:pos="1642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697,976</w:t>
            </w:r>
          </w:p>
        </w:tc>
        <w:tc>
          <w:tcPr>
            <w:tcW w:w="180" w:type="dxa"/>
            <w:vAlign w:val="bottom"/>
          </w:tcPr>
          <w:p w14:paraId="65508B09" w14:textId="77777777" w:rsidR="0010305A" w:rsidRPr="00A57827" w:rsidRDefault="0010305A" w:rsidP="0010305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2BC26" w14:textId="3D538198" w:rsidR="0010305A" w:rsidRPr="007A0C93" w:rsidRDefault="007A0C93" w:rsidP="007A0C9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0C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(70)</w:t>
            </w:r>
          </w:p>
        </w:tc>
        <w:tc>
          <w:tcPr>
            <w:tcW w:w="180" w:type="dxa"/>
            <w:vAlign w:val="bottom"/>
          </w:tcPr>
          <w:p w14:paraId="4428DC84" w14:textId="77777777" w:rsidR="0010305A" w:rsidRPr="00A57827" w:rsidRDefault="0010305A" w:rsidP="0010305A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07E34" w14:textId="2D96C3DA" w:rsidR="0010305A" w:rsidRPr="007A0C93" w:rsidRDefault="007A0C93" w:rsidP="009074DE">
            <w:pPr>
              <w:pStyle w:val="acctfourfigures"/>
              <w:tabs>
                <w:tab w:val="decimal" w:pos="734"/>
                <w:tab w:val="decimal" w:pos="1642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0C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665,574</w:t>
            </w:r>
          </w:p>
        </w:tc>
        <w:tc>
          <w:tcPr>
            <w:tcW w:w="180" w:type="dxa"/>
            <w:vAlign w:val="bottom"/>
          </w:tcPr>
          <w:p w14:paraId="1E169152" w14:textId="77777777" w:rsidR="0010305A" w:rsidRPr="00A57827" w:rsidRDefault="0010305A" w:rsidP="0010305A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1B727" w14:textId="5F9A8AD5" w:rsidR="0010305A" w:rsidRPr="00333C34" w:rsidRDefault="007A0C93" w:rsidP="00333C3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3C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(70)</w:t>
            </w:r>
          </w:p>
        </w:tc>
      </w:tr>
    </w:tbl>
    <w:p w14:paraId="14ADD1A2" w14:textId="77777777" w:rsidR="00D2655E" w:rsidRDefault="00D2655E" w:rsidP="00D265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540"/>
          <w:tab w:val="left" w:pos="10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highlight w:val="cyan"/>
        </w:rPr>
      </w:pPr>
    </w:p>
    <w:p w14:paraId="73EE3FAB" w14:textId="77777777" w:rsidR="003D26BC" w:rsidRPr="003D26BC" w:rsidRDefault="003D26BC" w:rsidP="003D26BC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D26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50D91AF6" w14:textId="12D82C52" w:rsidR="001562E5" w:rsidRDefault="001562E5" w:rsidP="001562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540"/>
          <w:tab w:val="left" w:pos="10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78F62176" w14:textId="7E3E7E64" w:rsidR="003D26BC" w:rsidRPr="003D26BC" w:rsidRDefault="003D26BC" w:rsidP="003D26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540"/>
          <w:tab w:val="left" w:pos="10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D26BC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3D26BC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</w:t>
      </w:r>
      <w:r w:rsidRPr="003D26BC">
        <w:rPr>
          <w:rFonts w:ascii="Angsana New" w:hAnsi="Angsana New"/>
          <w:sz w:val="30"/>
          <w:szCs w:val="30"/>
          <w:cs/>
        </w:rPr>
        <w:t xml:space="preserve"> </w:t>
      </w:r>
      <w:r w:rsidRPr="003D26BC">
        <w:rPr>
          <w:rFonts w:ascii="Angsana New" w:hAnsi="Angsana New" w:hint="cs"/>
          <w:sz w:val="30"/>
          <w:szCs w:val="30"/>
          <w:cs/>
        </w:rPr>
        <w:t>ฉบับที่</w:t>
      </w:r>
      <w:r w:rsidRPr="003D26BC">
        <w:rPr>
          <w:rFonts w:ascii="Angsana New" w:hAnsi="Angsana New"/>
          <w:sz w:val="30"/>
          <w:szCs w:val="30"/>
          <w:cs/>
        </w:rPr>
        <w:t xml:space="preserve"> </w:t>
      </w:r>
      <w:r w:rsidRPr="003D26BC">
        <w:rPr>
          <w:rFonts w:ascii="Angsana New" w:hAnsi="Angsana New"/>
          <w:sz w:val="30"/>
          <w:szCs w:val="30"/>
        </w:rPr>
        <w:t>9</w:t>
      </w:r>
      <w:r w:rsidRPr="003D26BC">
        <w:rPr>
          <w:rFonts w:ascii="Angsana New" w:hAnsi="Angsana New"/>
          <w:sz w:val="30"/>
          <w:szCs w:val="30"/>
          <w:cs/>
        </w:rPr>
        <w:t xml:space="preserve"> </w:t>
      </w:r>
      <w:r w:rsidRPr="003D26BC">
        <w:rPr>
          <w:rFonts w:ascii="Angsana New" w:hAnsi="Angsana New" w:hint="cs"/>
          <w:sz w:val="30"/>
          <w:szCs w:val="30"/>
          <w:cs/>
        </w:rPr>
        <w:t>เรื่อง</w:t>
      </w:r>
      <w:r w:rsidRPr="003D26BC">
        <w:rPr>
          <w:rFonts w:ascii="Angsana New" w:hAnsi="Angsana New"/>
          <w:sz w:val="30"/>
          <w:szCs w:val="30"/>
          <w:cs/>
        </w:rPr>
        <w:t xml:space="preserve"> </w:t>
      </w:r>
      <w:r w:rsidRPr="003D26BC">
        <w:rPr>
          <w:rFonts w:ascii="Angsana New" w:hAnsi="Angsana New" w:hint="cs"/>
          <w:i/>
          <w:iCs/>
          <w:sz w:val="30"/>
          <w:szCs w:val="30"/>
          <w:cs/>
        </w:rPr>
        <w:t>เครื่องมือทางการเงิน</w:t>
      </w:r>
      <w:r w:rsidRPr="003D26BC">
        <w:rPr>
          <w:rFonts w:ascii="Angsana New" w:hAnsi="Angsana New"/>
          <w:sz w:val="30"/>
          <w:szCs w:val="30"/>
          <w:cs/>
        </w:rPr>
        <w:t xml:space="preserve"> (</w:t>
      </w:r>
      <w:r w:rsidRPr="003D26BC">
        <w:rPr>
          <w:rFonts w:ascii="Angsana New" w:hAnsi="Angsana New"/>
          <w:sz w:val="30"/>
          <w:szCs w:val="30"/>
        </w:rPr>
        <w:t xml:space="preserve">TFRS 9) </w:t>
      </w:r>
      <w:r w:rsidRPr="003D26BC">
        <w:rPr>
          <w:rFonts w:ascii="Angsana New" w:hAnsi="Angsana New" w:hint="cs"/>
          <w:sz w:val="30"/>
          <w:szCs w:val="30"/>
          <w:cs/>
        </w:rPr>
        <w:t>และมาตรฐานการรายงานทางการเงินที่เกี่ยวข้องกับเครื่องมือทางการเงินโดยใช้วิธีรับรู้ผลกระทบสะสมของการเริ่มใช้มาตรฐานเป็นครั้งแรกกับเครื่องมือทางการเงินที่ยังไม่ได้มีการตัดรายการก่อนวันที่</w:t>
      </w:r>
      <w:r w:rsidRPr="003D26B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Pr="003D26BC">
        <w:rPr>
          <w:rFonts w:ascii="Angsana New" w:hAnsi="Angsana New"/>
          <w:sz w:val="30"/>
          <w:szCs w:val="30"/>
          <w:cs/>
        </w:rPr>
        <w:t xml:space="preserve"> </w:t>
      </w:r>
      <w:r w:rsidRPr="003D26BC">
        <w:rPr>
          <w:rFonts w:ascii="Angsana New" w:hAnsi="Angsana New" w:hint="cs"/>
          <w:sz w:val="30"/>
          <w:szCs w:val="30"/>
          <w:cs/>
        </w:rPr>
        <w:t>มกราคม</w:t>
      </w:r>
      <w:r w:rsidRPr="003D26BC">
        <w:rPr>
          <w:rFonts w:ascii="Angsana New" w:hAnsi="Angsana New"/>
          <w:sz w:val="30"/>
          <w:szCs w:val="30"/>
          <w:cs/>
        </w:rPr>
        <w:t xml:space="preserve"> </w:t>
      </w:r>
      <w:r w:rsidRPr="003D26BC">
        <w:rPr>
          <w:rFonts w:ascii="Angsana New" w:hAnsi="Angsana New"/>
          <w:sz w:val="30"/>
          <w:szCs w:val="30"/>
        </w:rPr>
        <w:t>2563</w:t>
      </w:r>
      <w:r w:rsidRPr="003D26BC">
        <w:rPr>
          <w:rFonts w:ascii="Angsana New" w:hAnsi="Angsana New"/>
          <w:sz w:val="30"/>
          <w:szCs w:val="30"/>
          <w:cs/>
        </w:rPr>
        <w:t xml:space="preserve"> </w:t>
      </w:r>
      <w:r w:rsidRPr="003D26BC">
        <w:rPr>
          <w:rFonts w:ascii="Angsana New" w:hAnsi="Angsana New" w:hint="cs"/>
          <w:sz w:val="30"/>
          <w:szCs w:val="30"/>
          <w:cs/>
        </w:rPr>
        <w:t>โดยปรับปรุงกับกำไรสะสมหรือองค์ประกอบอื่นของส่วนของเจ้าของ</w:t>
      </w:r>
      <w:r w:rsidRPr="003D26BC">
        <w:rPr>
          <w:rFonts w:ascii="Angsana New" w:hAnsi="Angsana New"/>
          <w:sz w:val="30"/>
          <w:szCs w:val="30"/>
          <w:cs/>
        </w:rPr>
        <w:t xml:space="preserve"> </w:t>
      </w:r>
      <w:r w:rsidRPr="003D26BC">
        <w:rPr>
          <w:rFonts w:ascii="Angsana New" w:hAnsi="Angsana New" w:hint="cs"/>
          <w:sz w:val="30"/>
          <w:szCs w:val="30"/>
          <w:cs/>
        </w:rPr>
        <w:t>ณ</w:t>
      </w:r>
      <w:r w:rsidRPr="003D26BC">
        <w:rPr>
          <w:rFonts w:ascii="Angsana New" w:hAnsi="Angsana New"/>
          <w:sz w:val="30"/>
          <w:szCs w:val="30"/>
          <w:cs/>
        </w:rPr>
        <w:t xml:space="preserve"> </w:t>
      </w:r>
      <w:r w:rsidRPr="003D26BC">
        <w:rPr>
          <w:rFonts w:ascii="Angsana New" w:hAnsi="Angsana New" w:hint="cs"/>
          <w:sz w:val="30"/>
          <w:szCs w:val="30"/>
          <w:cs/>
        </w:rPr>
        <w:t>วันที่</w:t>
      </w:r>
      <w:r w:rsidRPr="003D26BC">
        <w:rPr>
          <w:rFonts w:ascii="Angsana New" w:hAnsi="Angsana New"/>
          <w:sz w:val="30"/>
          <w:szCs w:val="30"/>
          <w:cs/>
        </w:rPr>
        <w:t xml:space="preserve"> </w:t>
      </w:r>
      <w:r w:rsidRPr="003D26BC">
        <w:rPr>
          <w:rFonts w:ascii="Angsana New" w:hAnsi="Angsana New"/>
          <w:sz w:val="30"/>
          <w:szCs w:val="30"/>
        </w:rPr>
        <w:t>1</w:t>
      </w:r>
      <w:r w:rsidRPr="003D26BC">
        <w:rPr>
          <w:rFonts w:ascii="Angsana New" w:hAnsi="Angsana New"/>
          <w:sz w:val="30"/>
          <w:szCs w:val="30"/>
          <w:cs/>
        </w:rPr>
        <w:t xml:space="preserve"> </w:t>
      </w:r>
      <w:r w:rsidRPr="003D26BC">
        <w:rPr>
          <w:rFonts w:ascii="Angsana New" w:hAnsi="Angsana New" w:hint="cs"/>
          <w:sz w:val="30"/>
          <w:szCs w:val="30"/>
          <w:cs/>
        </w:rPr>
        <w:t>มกราคม</w:t>
      </w:r>
      <w:r w:rsidRPr="003D26BC">
        <w:rPr>
          <w:rFonts w:ascii="Angsana New" w:hAnsi="Angsana New"/>
          <w:sz w:val="30"/>
          <w:szCs w:val="30"/>
          <w:cs/>
        </w:rPr>
        <w:t xml:space="preserve"> </w:t>
      </w:r>
      <w:r w:rsidRPr="003D26BC">
        <w:rPr>
          <w:rFonts w:ascii="Angsana New" w:hAnsi="Angsana New"/>
          <w:sz w:val="30"/>
          <w:szCs w:val="30"/>
        </w:rPr>
        <w:t>2563</w:t>
      </w:r>
      <w:r w:rsidRPr="003D26BC">
        <w:rPr>
          <w:rFonts w:ascii="Angsana New" w:hAnsi="Angsana New"/>
          <w:sz w:val="30"/>
          <w:szCs w:val="30"/>
          <w:cs/>
        </w:rPr>
        <w:t xml:space="preserve"> </w:t>
      </w:r>
      <w:r w:rsidRPr="003D26BC">
        <w:rPr>
          <w:rFonts w:ascii="Angsana New" w:hAnsi="Angsana New" w:hint="cs"/>
          <w:sz w:val="30"/>
          <w:szCs w:val="30"/>
          <w:cs/>
        </w:rPr>
        <w:t>ดังนั้นกลุ่ม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3D26BC">
        <w:rPr>
          <w:rFonts w:ascii="Angsana New" w:hAnsi="Angsana New" w:hint="cs"/>
          <w:sz w:val="30"/>
          <w:szCs w:val="30"/>
          <w:cs/>
        </w:rPr>
        <w:t>ไม่ปรับปรุงข้อมูลที่นำเสนอของปี</w:t>
      </w:r>
      <w:r w:rsidRPr="003D26BC">
        <w:rPr>
          <w:rFonts w:ascii="Angsana New" w:hAnsi="Angsana New"/>
          <w:sz w:val="30"/>
          <w:szCs w:val="30"/>
          <w:cs/>
        </w:rPr>
        <w:t xml:space="preserve"> </w:t>
      </w:r>
      <w:r w:rsidRPr="003D26BC">
        <w:rPr>
          <w:rFonts w:ascii="Angsana New" w:hAnsi="Angsana New"/>
          <w:sz w:val="30"/>
          <w:szCs w:val="30"/>
        </w:rPr>
        <w:t>2562</w:t>
      </w:r>
      <w:r w:rsidRPr="003D26BC">
        <w:rPr>
          <w:rFonts w:ascii="Angsana New" w:hAnsi="Angsana New"/>
          <w:sz w:val="30"/>
          <w:szCs w:val="30"/>
          <w:cs/>
        </w:rPr>
        <w:t xml:space="preserve"> </w:t>
      </w:r>
      <w:r w:rsidRPr="003D26BC">
        <w:rPr>
          <w:rFonts w:ascii="Angsana New" w:hAnsi="Angsana New" w:hint="cs"/>
          <w:sz w:val="30"/>
          <w:szCs w:val="30"/>
          <w:cs/>
        </w:rPr>
        <w:t>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  <w:r w:rsidRPr="003D26BC">
        <w:rPr>
          <w:rFonts w:ascii="Angsana New" w:hAnsi="Angsana New"/>
          <w:sz w:val="30"/>
          <w:szCs w:val="30"/>
          <w:cs/>
        </w:rPr>
        <w:t xml:space="preserve"> </w:t>
      </w:r>
    </w:p>
    <w:p w14:paraId="156E93A5" w14:textId="77777777" w:rsidR="003D26BC" w:rsidRPr="003D26BC" w:rsidRDefault="003D26BC" w:rsidP="003D26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540"/>
          <w:tab w:val="left" w:pos="10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22EA72" w14:textId="26F2F95A" w:rsidR="003D26BC" w:rsidRPr="00A80BF2" w:rsidRDefault="003D26BC" w:rsidP="003D26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540"/>
          <w:tab w:val="left" w:pos="10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D26BC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</w:t>
      </w:r>
      <w:r w:rsidRPr="003D26BC">
        <w:rPr>
          <w:rFonts w:ascii="Angsana New" w:hAnsi="Angsana New"/>
          <w:sz w:val="30"/>
          <w:szCs w:val="30"/>
          <w:cs/>
        </w:rPr>
        <w:t xml:space="preserve"> </w:t>
      </w:r>
      <w:r w:rsidRPr="003D26BC">
        <w:rPr>
          <w:rFonts w:ascii="Angsana New" w:hAnsi="Angsana New" w:hint="cs"/>
          <w:sz w:val="30"/>
          <w:szCs w:val="30"/>
          <w:cs/>
        </w:rPr>
        <w:t>การรับรู้รายการ</w:t>
      </w:r>
      <w:r w:rsidRPr="003D26BC">
        <w:rPr>
          <w:rFonts w:ascii="Angsana New" w:hAnsi="Angsana New"/>
          <w:sz w:val="30"/>
          <w:szCs w:val="30"/>
          <w:cs/>
        </w:rPr>
        <w:t xml:space="preserve"> </w:t>
      </w:r>
      <w:r w:rsidRPr="003D26BC">
        <w:rPr>
          <w:rFonts w:ascii="Angsana New" w:hAnsi="Angsana New" w:hint="cs"/>
          <w:sz w:val="30"/>
          <w:szCs w:val="30"/>
          <w:cs/>
        </w:rPr>
        <w:t>การวัดมูลค่า</w:t>
      </w:r>
      <w:r w:rsidRPr="003D26BC">
        <w:rPr>
          <w:rFonts w:ascii="Angsana New" w:hAnsi="Angsana New"/>
          <w:sz w:val="30"/>
          <w:szCs w:val="30"/>
          <w:cs/>
        </w:rPr>
        <w:t xml:space="preserve"> </w:t>
      </w:r>
      <w:r w:rsidRPr="003D26BC">
        <w:rPr>
          <w:rFonts w:ascii="Angsana New" w:hAnsi="Angsana New" w:hint="cs"/>
          <w:sz w:val="30"/>
          <w:szCs w:val="30"/>
          <w:cs/>
        </w:rPr>
        <w:t>การด้อยค่าและการตัดรายการออกจากบัญชีของสินทรัพย์ทางการเงินและหนี้สินทางการเงิน</w:t>
      </w:r>
      <w:r w:rsidRPr="003D26BC">
        <w:rPr>
          <w:rFonts w:ascii="Angsana New" w:hAnsi="Angsana New"/>
          <w:sz w:val="30"/>
          <w:szCs w:val="30"/>
          <w:cs/>
        </w:rPr>
        <w:t xml:space="preserve"> </w:t>
      </w:r>
      <w:r w:rsidRPr="003D26BC">
        <w:rPr>
          <w:rFonts w:ascii="Angsana New" w:hAnsi="Angsana New" w:hint="cs"/>
          <w:sz w:val="30"/>
          <w:szCs w:val="30"/>
          <w:cs/>
        </w:rPr>
        <w:t>รวมถึงหลักการบัญชีของอนุพันธ์และการบัญชีป้องกันความเสี่ยง</w:t>
      </w:r>
    </w:p>
    <w:p w14:paraId="188B33B9" w14:textId="77777777" w:rsidR="003D26BC" w:rsidRDefault="003D26BC" w:rsidP="003D26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540"/>
          <w:tab w:val="left" w:pos="10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C88F886" w14:textId="69A151EF" w:rsidR="003D26BC" w:rsidRPr="003D26BC" w:rsidRDefault="003D26BC" w:rsidP="00333C3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630"/>
        <w:jc w:val="thaiDistribute"/>
        <w:rPr>
          <w:rFonts w:ascii="Angsana New" w:hAnsi="Angsana New"/>
          <w:i/>
          <w:iCs/>
          <w:sz w:val="30"/>
          <w:szCs w:val="30"/>
        </w:rPr>
      </w:pPr>
      <w:r w:rsidRPr="003D26BC">
        <w:rPr>
          <w:rFonts w:ascii="Angsana New" w:hAnsi="Angsana New"/>
          <w:i/>
          <w:iCs/>
          <w:sz w:val="30"/>
          <w:szCs w:val="30"/>
        </w:rPr>
        <w:lastRenderedPageBreak/>
        <w:t>3.1.1</w:t>
      </w:r>
      <w:r w:rsidR="00333C34">
        <w:rPr>
          <w:rFonts w:ascii="Angsana New" w:hAnsi="Angsana New"/>
          <w:i/>
          <w:iCs/>
          <w:sz w:val="30"/>
          <w:szCs w:val="30"/>
        </w:rPr>
        <w:tab/>
      </w:r>
      <w:r w:rsidRPr="003D26BC">
        <w:rPr>
          <w:rFonts w:ascii="Angsana New" w:hAnsi="Angsana New" w:hint="cs"/>
          <w:i/>
          <w:iCs/>
          <w:sz w:val="30"/>
          <w:szCs w:val="30"/>
          <w:cs/>
        </w:rPr>
        <w:t>การจัดประเภทรายการและการวัดมูลค่าสินทรัพย์ทางการเงินและหนี้สินทางการเงิน</w:t>
      </w:r>
    </w:p>
    <w:p w14:paraId="1DB2EFBE" w14:textId="77777777" w:rsidR="003D26BC" w:rsidRPr="003D26BC" w:rsidRDefault="003D26BC" w:rsidP="003D26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540"/>
          <w:tab w:val="left" w:pos="10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290003" w14:textId="296289B5" w:rsidR="003D26BC" w:rsidRPr="009906BC" w:rsidRDefault="003D26BC" w:rsidP="00333C3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/>
        <w:jc w:val="thaiDistribute"/>
        <w:rPr>
          <w:rFonts w:ascii="Angsana New" w:hAnsi="Angsana New"/>
          <w:sz w:val="30"/>
          <w:szCs w:val="30"/>
          <w:highlight w:val="cyan"/>
        </w:rPr>
      </w:pPr>
      <w:r w:rsidRPr="003D26BC">
        <w:rPr>
          <w:rFonts w:ascii="Angsana New" w:hAnsi="Angsana New"/>
          <w:sz w:val="30"/>
          <w:szCs w:val="30"/>
        </w:rPr>
        <w:t xml:space="preserve">TFRS 9 </w:t>
      </w:r>
      <w:r w:rsidRPr="003D26BC">
        <w:rPr>
          <w:rFonts w:ascii="Angsana New" w:hAnsi="Angsana New" w:hint="cs"/>
          <w:sz w:val="30"/>
          <w:szCs w:val="30"/>
          <w:cs/>
        </w:rPr>
        <w:t>กำหนดการจัดประเภทสินทรัพย์ทางการเงินเป็น</w:t>
      </w:r>
      <w:r w:rsidRPr="003D26BC">
        <w:rPr>
          <w:rFonts w:ascii="Angsana New" w:hAnsi="Angsana New"/>
          <w:sz w:val="30"/>
          <w:szCs w:val="30"/>
          <w:cs/>
        </w:rPr>
        <w:t xml:space="preserve"> </w:t>
      </w:r>
      <w:r w:rsidRPr="003D26BC">
        <w:rPr>
          <w:rFonts w:ascii="Angsana New" w:hAnsi="Angsana New"/>
          <w:sz w:val="30"/>
          <w:szCs w:val="30"/>
        </w:rPr>
        <w:t xml:space="preserve">3 </w:t>
      </w:r>
      <w:r w:rsidRPr="003D26BC">
        <w:rPr>
          <w:rFonts w:ascii="Angsana New" w:hAnsi="Angsana New" w:hint="cs"/>
          <w:sz w:val="30"/>
          <w:szCs w:val="30"/>
          <w:cs/>
        </w:rPr>
        <w:t>ประเภท</w:t>
      </w:r>
      <w:r w:rsidRPr="003D26BC">
        <w:rPr>
          <w:rFonts w:ascii="Angsana New" w:hAnsi="Angsana New"/>
          <w:sz w:val="30"/>
          <w:szCs w:val="30"/>
          <w:cs/>
        </w:rPr>
        <w:t xml:space="preserve"> </w:t>
      </w:r>
      <w:r w:rsidRPr="003D26BC">
        <w:rPr>
          <w:rFonts w:ascii="Angsana New" w:hAnsi="Angsana New" w:hint="cs"/>
          <w:sz w:val="30"/>
          <w:szCs w:val="30"/>
          <w:cs/>
        </w:rPr>
        <w:t>ได้แก่</w:t>
      </w:r>
      <w:r w:rsidRPr="003D26BC">
        <w:rPr>
          <w:rFonts w:ascii="Angsana New" w:hAnsi="Angsana New"/>
          <w:sz w:val="30"/>
          <w:szCs w:val="30"/>
          <w:cs/>
        </w:rPr>
        <w:t xml:space="preserve"> </w:t>
      </w:r>
      <w:r w:rsidRPr="003D26BC">
        <w:rPr>
          <w:rFonts w:ascii="Angsana New" w:hAnsi="Angsana New" w:hint="cs"/>
          <w:sz w:val="30"/>
          <w:szCs w:val="30"/>
          <w:cs/>
        </w:rPr>
        <w:t>ราคาทุนตัดจำหน่าย</w:t>
      </w:r>
      <w:r w:rsidRPr="003D26BC">
        <w:rPr>
          <w:rFonts w:ascii="Angsana New" w:hAnsi="Angsana New"/>
          <w:sz w:val="30"/>
          <w:szCs w:val="30"/>
          <w:cs/>
        </w:rPr>
        <w:t xml:space="preserve"> </w:t>
      </w:r>
      <w:r w:rsidRPr="003D26BC">
        <w:rPr>
          <w:rFonts w:ascii="Angsana New" w:hAnsi="Angsana New" w:hint="cs"/>
          <w:sz w:val="30"/>
          <w:szCs w:val="30"/>
          <w:cs/>
        </w:rPr>
        <w:t>มูลค่ายุติธรรมผ่านกำไรหรือขาดทุน</w:t>
      </w:r>
      <w:r w:rsidRPr="003D26BC">
        <w:rPr>
          <w:rFonts w:ascii="Angsana New" w:hAnsi="Angsana New"/>
          <w:sz w:val="30"/>
          <w:szCs w:val="30"/>
          <w:cs/>
        </w:rPr>
        <w:t xml:space="preserve">  </w:t>
      </w:r>
      <w:r w:rsidRPr="003D26BC">
        <w:rPr>
          <w:rFonts w:ascii="Angsana New" w:hAnsi="Angsana New" w:hint="cs"/>
          <w:sz w:val="30"/>
          <w:szCs w:val="30"/>
          <w:cs/>
        </w:rPr>
        <w:t>และมูลค่ายุติธรรมผ่านกำไรขาดทุนเบ็ดเสร็จอื่น</w:t>
      </w:r>
      <w:r w:rsidRPr="003D26BC">
        <w:rPr>
          <w:rFonts w:ascii="Angsana New" w:hAnsi="Angsana New"/>
          <w:sz w:val="30"/>
          <w:szCs w:val="30"/>
          <w:cs/>
        </w:rPr>
        <w:t xml:space="preserve"> </w:t>
      </w:r>
      <w:r w:rsidRPr="003D26BC">
        <w:rPr>
          <w:rFonts w:ascii="Angsana New" w:hAnsi="Angsana New" w:hint="cs"/>
          <w:sz w:val="30"/>
          <w:szCs w:val="30"/>
          <w:cs/>
        </w:rPr>
        <w:t>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</w:t>
      </w:r>
      <w:r w:rsidR="009C5B20">
        <w:rPr>
          <w:rFonts w:ascii="Angsana New" w:hAnsi="Angsana New"/>
          <w:sz w:val="30"/>
          <w:szCs w:val="30"/>
        </w:rPr>
        <w:br/>
      </w:r>
      <w:r w:rsidRPr="003D26BC">
        <w:rPr>
          <w:rFonts w:ascii="Angsana New" w:hAnsi="Angsana New" w:hint="cs"/>
          <w:sz w:val="30"/>
          <w:szCs w:val="30"/>
          <w:cs/>
        </w:rPr>
        <w:t>การเงินนั้น</w:t>
      </w:r>
      <w:r w:rsidRPr="003D26BC">
        <w:rPr>
          <w:rFonts w:ascii="Angsana New" w:hAnsi="Angsana New"/>
          <w:sz w:val="30"/>
          <w:szCs w:val="30"/>
          <w:cs/>
        </w:rPr>
        <w:t xml:space="preserve"> </w:t>
      </w:r>
      <w:r w:rsidRPr="003D26BC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3D26BC">
        <w:rPr>
          <w:rFonts w:ascii="Angsana New" w:hAnsi="Angsana New"/>
          <w:sz w:val="30"/>
          <w:szCs w:val="30"/>
          <w:cs/>
        </w:rPr>
        <w:t xml:space="preserve"> </w:t>
      </w:r>
      <w:r w:rsidRPr="003D26BC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3D26BC">
        <w:rPr>
          <w:rFonts w:ascii="Angsana New" w:hAnsi="Angsana New" w:hint="cs"/>
          <w:sz w:val="30"/>
          <w:szCs w:val="30"/>
          <w:cs/>
        </w:rPr>
        <w:t>อาจเลือกกำหนดให้วัดมูลค่าเมื่อเริ่มแรกด้วยมูลค่ายุติธรรมผ่านกำไรหรือขาดทุนทั้งนี้เมื่อกำหนดแล้วไม่สามารถยกเลิกได้</w:t>
      </w:r>
      <w:r w:rsidRPr="003D26BC">
        <w:rPr>
          <w:rFonts w:ascii="Angsana New" w:hAnsi="Angsana New"/>
          <w:sz w:val="30"/>
          <w:szCs w:val="30"/>
          <w:cs/>
        </w:rPr>
        <w:t xml:space="preserve"> </w:t>
      </w:r>
      <w:r w:rsidRPr="003D26BC">
        <w:rPr>
          <w:rFonts w:ascii="Angsana New" w:hAnsi="Angsana New"/>
          <w:sz w:val="30"/>
          <w:szCs w:val="30"/>
        </w:rPr>
        <w:t xml:space="preserve">TFRS 9 </w:t>
      </w:r>
      <w:r w:rsidRPr="003D26BC">
        <w:rPr>
          <w:rFonts w:ascii="Angsana New" w:hAnsi="Angsana New" w:hint="cs"/>
          <w:sz w:val="30"/>
          <w:szCs w:val="30"/>
          <w:cs/>
        </w:rPr>
        <w:t>ยกเลิกการจัดประเภทเงินลงทุนเป็นตราสารหนี้ที่จะถือจนครบกำหนด</w:t>
      </w:r>
      <w:r w:rsidRPr="003D26BC">
        <w:rPr>
          <w:rFonts w:ascii="Angsana New" w:hAnsi="Angsana New"/>
          <w:sz w:val="30"/>
          <w:szCs w:val="30"/>
          <w:cs/>
        </w:rPr>
        <w:t xml:space="preserve"> </w:t>
      </w:r>
      <w:r w:rsidRPr="003D26BC">
        <w:rPr>
          <w:rFonts w:ascii="Angsana New" w:hAnsi="Angsana New" w:hint="cs"/>
          <w:sz w:val="30"/>
          <w:szCs w:val="30"/>
          <w:cs/>
        </w:rPr>
        <w:t>หลักทรัพย์เผื่อขาย</w:t>
      </w:r>
      <w:r w:rsidRPr="003D26BC">
        <w:rPr>
          <w:rFonts w:ascii="Angsana New" w:hAnsi="Angsana New"/>
          <w:sz w:val="30"/>
          <w:szCs w:val="30"/>
          <w:cs/>
        </w:rPr>
        <w:t xml:space="preserve"> </w:t>
      </w:r>
      <w:r w:rsidRPr="003D26BC">
        <w:rPr>
          <w:rFonts w:ascii="Angsana New" w:hAnsi="Angsana New" w:hint="cs"/>
          <w:sz w:val="30"/>
          <w:szCs w:val="30"/>
          <w:cs/>
        </w:rPr>
        <w:t>หลักทรัพย์เพื่อค้า</w:t>
      </w:r>
      <w:r w:rsidRPr="003D26BC">
        <w:rPr>
          <w:rFonts w:ascii="Angsana New" w:hAnsi="Angsana New"/>
          <w:sz w:val="30"/>
          <w:szCs w:val="30"/>
          <w:cs/>
        </w:rPr>
        <w:t xml:space="preserve"> </w:t>
      </w:r>
      <w:r w:rsidRPr="003D26BC">
        <w:rPr>
          <w:rFonts w:ascii="Angsana New" w:hAnsi="Angsana New" w:hint="cs"/>
          <w:sz w:val="30"/>
          <w:szCs w:val="30"/>
          <w:cs/>
        </w:rPr>
        <w:t>และเงินลงทุนทั่วไปตามที่กำหนดโดยมาตรฐานการบัญชี</w:t>
      </w:r>
      <w:r w:rsidRPr="003D26BC">
        <w:rPr>
          <w:rFonts w:ascii="Angsana New" w:hAnsi="Angsana New"/>
          <w:sz w:val="30"/>
          <w:szCs w:val="30"/>
          <w:cs/>
        </w:rPr>
        <w:t xml:space="preserve"> </w:t>
      </w:r>
      <w:r w:rsidRPr="003D26BC">
        <w:rPr>
          <w:rFonts w:ascii="Angsana New" w:hAnsi="Angsana New" w:hint="cs"/>
          <w:sz w:val="30"/>
          <w:szCs w:val="30"/>
          <w:cs/>
        </w:rPr>
        <w:t>ฉบับที่</w:t>
      </w:r>
      <w:r w:rsidRPr="003D26BC">
        <w:rPr>
          <w:rFonts w:ascii="Angsana New" w:hAnsi="Angsana New"/>
          <w:sz w:val="30"/>
          <w:szCs w:val="30"/>
          <w:cs/>
        </w:rPr>
        <w:t xml:space="preserve"> </w:t>
      </w:r>
      <w:r w:rsidRPr="003D26BC">
        <w:rPr>
          <w:rFonts w:ascii="Angsana New" w:hAnsi="Angsana New"/>
          <w:sz w:val="30"/>
          <w:szCs w:val="30"/>
        </w:rPr>
        <w:t>105</w:t>
      </w:r>
    </w:p>
    <w:p w14:paraId="64F58414" w14:textId="44EA5303" w:rsidR="009906BC" w:rsidRPr="00AE5267" w:rsidRDefault="009906BC" w:rsidP="00EC4BA2">
      <w:pPr>
        <w:pStyle w:val="BodyText2"/>
        <w:tabs>
          <w:tab w:val="left" w:pos="-1710"/>
          <w:tab w:val="left" w:pos="540"/>
          <w:tab w:val="left" w:pos="900"/>
        </w:tabs>
        <w:ind w:left="1080" w:right="387"/>
        <w:jc w:val="thaiDistribute"/>
        <w:rPr>
          <w:rFonts w:asciiTheme="majorBidi" w:hAnsiTheme="majorBidi" w:cstheme="majorBidi"/>
          <w:b/>
          <w:bCs/>
          <w:sz w:val="30"/>
          <w:szCs w:val="30"/>
          <w:highlight w:val="cyan"/>
        </w:rPr>
      </w:pPr>
    </w:p>
    <w:p w14:paraId="6C7F688A" w14:textId="119E9EC1" w:rsidR="00111A99" w:rsidRPr="007A0C93" w:rsidRDefault="00111A99" w:rsidP="00EC4BA2">
      <w:pPr>
        <w:pStyle w:val="BodyText2"/>
        <w:tabs>
          <w:tab w:val="left" w:pos="-1710"/>
          <w:tab w:val="left" w:pos="540"/>
          <w:tab w:val="left" w:pos="900"/>
        </w:tabs>
        <w:ind w:left="1080" w:right="387"/>
        <w:jc w:val="thaiDistribute"/>
        <w:rPr>
          <w:rFonts w:asciiTheme="majorBidi" w:hAnsiTheme="majorBidi" w:cstheme="majorBidi"/>
          <w:b/>
          <w:bCs/>
          <w:sz w:val="30"/>
          <w:szCs w:val="30"/>
          <w:highlight w:val="cyan"/>
        </w:rPr>
      </w:pPr>
    </w:p>
    <w:p w14:paraId="0D3D1268" w14:textId="7AF7CD69" w:rsidR="00A80BF2" w:rsidRDefault="00A80BF2" w:rsidP="00EC4BA2">
      <w:pPr>
        <w:pStyle w:val="BodyText2"/>
        <w:tabs>
          <w:tab w:val="left" w:pos="-1710"/>
          <w:tab w:val="left" w:pos="540"/>
          <w:tab w:val="left" w:pos="900"/>
        </w:tabs>
        <w:ind w:left="1080" w:right="387"/>
        <w:jc w:val="thaiDistribute"/>
        <w:rPr>
          <w:rFonts w:asciiTheme="majorBidi" w:hAnsiTheme="majorBidi" w:cstheme="majorBidi"/>
          <w:b/>
          <w:bCs/>
          <w:sz w:val="30"/>
          <w:szCs w:val="30"/>
          <w:highlight w:val="cyan"/>
        </w:rPr>
      </w:pPr>
    </w:p>
    <w:p w14:paraId="0F9026BD" w14:textId="282AE239" w:rsidR="00A80BF2" w:rsidRDefault="00A80BF2" w:rsidP="00EC4BA2">
      <w:pPr>
        <w:pStyle w:val="BodyText2"/>
        <w:tabs>
          <w:tab w:val="left" w:pos="-1710"/>
          <w:tab w:val="left" w:pos="540"/>
          <w:tab w:val="left" w:pos="900"/>
        </w:tabs>
        <w:ind w:left="1080" w:right="387"/>
        <w:jc w:val="thaiDistribute"/>
        <w:rPr>
          <w:rFonts w:asciiTheme="majorBidi" w:hAnsiTheme="majorBidi" w:cstheme="majorBidi"/>
          <w:b/>
          <w:bCs/>
          <w:sz w:val="30"/>
          <w:szCs w:val="30"/>
          <w:highlight w:val="cyan"/>
        </w:rPr>
      </w:pPr>
    </w:p>
    <w:p w14:paraId="10357C14" w14:textId="6EE5B6CC" w:rsidR="00A80BF2" w:rsidRDefault="00A80BF2" w:rsidP="00EC4BA2">
      <w:pPr>
        <w:pStyle w:val="BodyText2"/>
        <w:tabs>
          <w:tab w:val="left" w:pos="-1710"/>
          <w:tab w:val="left" w:pos="540"/>
          <w:tab w:val="left" w:pos="900"/>
        </w:tabs>
        <w:ind w:left="1080" w:right="387"/>
        <w:jc w:val="thaiDistribute"/>
        <w:rPr>
          <w:rFonts w:asciiTheme="majorBidi" w:hAnsiTheme="majorBidi" w:cstheme="majorBidi"/>
          <w:b/>
          <w:bCs/>
          <w:sz w:val="30"/>
          <w:szCs w:val="30"/>
          <w:highlight w:val="cyan"/>
        </w:rPr>
      </w:pPr>
    </w:p>
    <w:p w14:paraId="7DA29E66" w14:textId="62A3BDA4" w:rsidR="00A80BF2" w:rsidRDefault="00A80BF2" w:rsidP="00EC4BA2">
      <w:pPr>
        <w:pStyle w:val="BodyText2"/>
        <w:tabs>
          <w:tab w:val="left" w:pos="-1710"/>
          <w:tab w:val="left" w:pos="540"/>
          <w:tab w:val="left" w:pos="900"/>
        </w:tabs>
        <w:ind w:left="1080" w:right="387"/>
        <w:jc w:val="thaiDistribute"/>
        <w:rPr>
          <w:rFonts w:asciiTheme="majorBidi" w:hAnsiTheme="majorBidi" w:cstheme="majorBidi"/>
          <w:b/>
          <w:bCs/>
          <w:sz w:val="30"/>
          <w:szCs w:val="30"/>
          <w:highlight w:val="cyan"/>
        </w:rPr>
      </w:pPr>
    </w:p>
    <w:p w14:paraId="3EAF2FE5" w14:textId="77777777" w:rsidR="00A80BF2" w:rsidRPr="00AE5267" w:rsidRDefault="00A80BF2" w:rsidP="00EC4BA2">
      <w:pPr>
        <w:pStyle w:val="BodyText2"/>
        <w:tabs>
          <w:tab w:val="left" w:pos="-1710"/>
          <w:tab w:val="left" w:pos="540"/>
          <w:tab w:val="left" w:pos="900"/>
        </w:tabs>
        <w:ind w:left="1080" w:right="387"/>
        <w:jc w:val="thaiDistribute"/>
        <w:rPr>
          <w:rFonts w:asciiTheme="majorBidi" w:hAnsiTheme="majorBidi" w:cstheme="majorBidi"/>
          <w:b/>
          <w:bCs/>
          <w:sz w:val="30"/>
          <w:szCs w:val="30"/>
          <w:highlight w:val="cyan"/>
        </w:rPr>
      </w:pPr>
    </w:p>
    <w:p w14:paraId="6F021041" w14:textId="77777777" w:rsidR="00A80BF2" w:rsidRDefault="00A80BF2" w:rsidP="00EC4BA2">
      <w:pPr>
        <w:pStyle w:val="BodyText2"/>
        <w:tabs>
          <w:tab w:val="left" w:pos="-1710"/>
          <w:tab w:val="left" w:pos="540"/>
          <w:tab w:val="left" w:pos="900"/>
        </w:tabs>
        <w:ind w:left="1080" w:right="387"/>
        <w:jc w:val="thaiDistribute"/>
        <w:rPr>
          <w:rFonts w:asciiTheme="majorBidi" w:hAnsiTheme="majorBidi" w:cstheme="majorBidi"/>
          <w:b/>
          <w:bCs/>
          <w:sz w:val="30"/>
          <w:szCs w:val="30"/>
          <w:highlight w:val="cyan"/>
          <w:cs/>
        </w:rPr>
        <w:sectPr w:rsidR="00A80BF2" w:rsidSect="00001772">
          <w:headerReference w:type="default" r:id="rId11"/>
          <w:pgSz w:w="11907" w:h="16839" w:code="9"/>
          <w:pgMar w:top="691" w:right="1152" w:bottom="576" w:left="1170" w:header="720" w:footer="720" w:gutter="0"/>
          <w:pgNumType w:start="16"/>
          <w:cols w:space="720"/>
          <w:docGrid w:linePitch="245"/>
        </w:sectPr>
      </w:pPr>
    </w:p>
    <w:p w14:paraId="1776C689" w14:textId="5EDF9B8A" w:rsidR="00A80BF2" w:rsidRPr="001E7384" w:rsidRDefault="00A80BF2" w:rsidP="009C5B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Theme="majorBidi" w:hAnsiTheme="majorBidi"/>
          <w:sz w:val="28"/>
          <w:szCs w:val="28"/>
        </w:rPr>
      </w:pPr>
      <w:r w:rsidRPr="001E7384">
        <w:rPr>
          <w:rFonts w:ascii="Angsana New" w:hAnsi="Angsana New"/>
          <w:sz w:val="30"/>
          <w:szCs w:val="30"/>
          <w:cs/>
        </w:rPr>
        <w:lastRenderedPageBreak/>
        <w:t>ตารางดังต่อไปนี้แสดงการจัดประเภท</w:t>
      </w:r>
      <w:r w:rsidRPr="001E7384">
        <w:rPr>
          <w:rFonts w:ascii="Angsana New" w:hAnsi="Angsana New" w:hint="cs"/>
          <w:sz w:val="30"/>
          <w:szCs w:val="30"/>
          <w:cs/>
        </w:rPr>
        <w:t xml:space="preserve">สินทรัพย์ทางการเงินและหนี้สินทางการเงินใหม่ตาม </w:t>
      </w:r>
      <w:r w:rsidRPr="001E7384">
        <w:rPr>
          <w:rFonts w:ascii="Angsana New" w:hAnsi="Angsana New"/>
          <w:sz w:val="30"/>
          <w:szCs w:val="30"/>
        </w:rPr>
        <w:t xml:space="preserve">TFRS </w:t>
      </w:r>
      <w:r w:rsidR="00F07C94" w:rsidRPr="00F07C94">
        <w:rPr>
          <w:rFonts w:ascii="Angsana New" w:hAnsi="Angsana New"/>
          <w:sz w:val="30"/>
          <w:szCs w:val="30"/>
        </w:rPr>
        <w:t>9</w:t>
      </w:r>
      <w:r w:rsidRPr="001E7384">
        <w:rPr>
          <w:rFonts w:ascii="Angsana New" w:hAnsi="Angsana New"/>
          <w:sz w:val="30"/>
          <w:szCs w:val="30"/>
          <w:cs/>
        </w:rPr>
        <w:t xml:space="preserve"> </w:t>
      </w:r>
      <w:r w:rsidRPr="001E738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1E7384">
        <w:rPr>
          <w:rFonts w:ascii="Angsana New" w:hAnsi="Angsana New"/>
          <w:sz w:val="30"/>
          <w:szCs w:val="30"/>
        </w:rPr>
        <w:t xml:space="preserve">1 </w:t>
      </w:r>
      <w:r w:rsidRPr="001E7384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1E7384">
        <w:rPr>
          <w:rFonts w:ascii="Angsana New" w:hAnsi="Angsana New"/>
          <w:sz w:val="30"/>
          <w:szCs w:val="30"/>
        </w:rPr>
        <w:t>2563</w:t>
      </w:r>
    </w:p>
    <w:p w14:paraId="0E8E62D0" w14:textId="533AC0A1" w:rsidR="00A80BF2" w:rsidRDefault="00A80BF2" w:rsidP="00A80BF2">
      <w:pPr>
        <w:pStyle w:val="BodyText2"/>
        <w:tabs>
          <w:tab w:val="left" w:pos="-1710"/>
          <w:tab w:val="left" w:pos="540"/>
          <w:tab w:val="left" w:pos="900"/>
        </w:tabs>
        <w:ind w:left="0" w:right="387" w:firstLine="0"/>
        <w:jc w:val="thaiDistribute"/>
        <w:rPr>
          <w:rFonts w:asciiTheme="majorBidi" w:hAnsiTheme="majorBidi" w:cstheme="majorBidi"/>
          <w:b/>
          <w:bCs/>
          <w:sz w:val="30"/>
          <w:szCs w:val="30"/>
          <w:highlight w:val="cyan"/>
        </w:rPr>
      </w:pPr>
    </w:p>
    <w:tbl>
      <w:tblPr>
        <w:tblW w:w="13770" w:type="dxa"/>
        <w:tblInd w:w="1260" w:type="dxa"/>
        <w:tblLayout w:type="fixed"/>
        <w:tblLook w:val="0000" w:firstRow="0" w:lastRow="0" w:firstColumn="0" w:lastColumn="0" w:noHBand="0" w:noVBand="0"/>
      </w:tblPr>
      <w:tblGrid>
        <w:gridCol w:w="3600"/>
        <w:gridCol w:w="2021"/>
        <w:gridCol w:w="249"/>
        <w:gridCol w:w="1975"/>
        <w:gridCol w:w="1975"/>
        <w:gridCol w:w="1975"/>
        <w:gridCol w:w="1975"/>
      </w:tblGrid>
      <w:tr w:rsidR="00D6746B" w:rsidRPr="00333C34" w14:paraId="2B2E6A42" w14:textId="77777777" w:rsidTr="00DD0BE8">
        <w:trPr>
          <w:trHeight w:val="525"/>
          <w:tblHeader/>
        </w:trPr>
        <w:tc>
          <w:tcPr>
            <w:tcW w:w="13770" w:type="dxa"/>
            <w:gridSpan w:val="7"/>
            <w:vAlign w:val="bottom"/>
          </w:tcPr>
          <w:p w14:paraId="377C0090" w14:textId="48CB5951" w:rsidR="00D6746B" w:rsidRPr="00D6746B" w:rsidRDefault="00D6746B" w:rsidP="007804CC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bookmarkStart w:id="2" w:name="_Hlk48214671"/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6746B" w:rsidRPr="00333C34" w14:paraId="5DF70ED1" w14:textId="77777777" w:rsidTr="00D6746B">
        <w:trPr>
          <w:trHeight w:val="525"/>
          <w:tblHeader/>
        </w:trPr>
        <w:tc>
          <w:tcPr>
            <w:tcW w:w="5621" w:type="dxa"/>
            <w:gridSpan w:val="2"/>
            <w:tcBorders>
              <w:bottom w:val="single" w:sz="4" w:space="0" w:color="auto"/>
            </w:tcBorders>
            <w:vAlign w:val="bottom"/>
          </w:tcPr>
          <w:p w14:paraId="2267896A" w14:textId="0D4DE026" w:rsidR="00D6746B" w:rsidRPr="00EF6EA6" w:rsidRDefault="00D6746B" w:rsidP="00D6746B">
            <w:pPr>
              <w:spacing w:line="240" w:lineRule="auto"/>
              <w:ind w:right="-112"/>
              <w:jc w:val="thaiDistribute"/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</w:pPr>
            <w:r w:rsidRPr="00EF6EA6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การจัดประเภทรายการตามมาตรฐานเดิม</w:t>
            </w:r>
            <w:r w:rsidRPr="00EF6EA6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EF6EA6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ณ</w:t>
            </w:r>
            <w:r w:rsidRPr="00EF6EA6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EF6EA6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วันที่</w:t>
            </w:r>
            <w:r w:rsidRPr="00EF6EA6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EF6EA6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31 </w:t>
            </w:r>
            <w:r w:rsidRPr="00EF6EA6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  <w:r w:rsidRPr="00EF6EA6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EF6EA6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49" w:type="dxa"/>
          </w:tcPr>
          <w:p w14:paraId="790F695E" w14:textId="77777777" w:rsidR="00D6746B" w:rsidRPr="00807627" w:rsidRDefault="00D6746B" w:rsidP="00D6746B">
            <w:pPr>
              <w:tabs>
                <w:tab w:val="clear" w:pos="3742"/>
                <w:tab w:val="left" w:pos="1800"/>
              </w:tabs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900" w:type="dxa"/>
            <w:gridSpan w:val="4"/>
            <w:tcBorders>
              <w:bottom w:val="single" w:sz="4" w:space="0" w:color="auto"/>
            </w:tcBorders>
            <w:vAlign w:val="bottom"/>
          </w:tcPr>
          <w:p w14:paraId="7627550F" w14:textId="55B7EAD5" w:rsidR="00D6746B" w:rsidRPr="00807627" w:rsidRDefault="00D6746B" w:rsidP="00D6746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6746B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การจัดประเภทรายการตาม</w:t>
            </w:r>
            <w:r w:rsidRPr="00D6746B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D6746B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TFRS 9 </w:t>
            </w:r>
            <w:r w:rsidRPr="00D6746B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ณ</w:t>
            </w:r>
            <w:r w:rsidRPr="00D6746B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D6746B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วันที่</w:t>
            </w:r>
            <w:r w:rsidRPr="00D6746B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D6746B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1 </w:t>
            </w:r>
            <w:r w:rsidRPr="00D6746B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มกราคม</w:t>
            </w:r>
            <w:r w:rsidRPr="00D6746B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D6746B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2563</w:t>
            </w:r>
          </w:p>
        </w:tc>
      </w:tr>
      <w:tr w:rsidR="00D6746B" w:rsidRPr="00333C34" w14:paraId="196FE2DC" w14:textId="77777777" w:rsidTr="00C17C78">
        <w:trPr>
          <w:trHeight w:val="525"/>
          <w:tblHeader/>
        </w:trPr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11940E4A" w14:textId="77777777" w:rsidR="00D6746B" w:rsidRPr="00807627" w:rsidRDefault="00D6746B" w:rsidP="00D6746B">
            <w:pPr>
              <w:tabs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021" w:type="dxa"/>
            <w:tcBorders>
              <w:top w:val="single" w:sz="4" w:space="0" w:color="auto"/>
            </w:tcBorders>
            <w:vAlign w:val="bottom"/>
          </w:tcPr>
          <w:p w14:paraId="08D44384" w14:textId="6296953A" w:rsidR="00D6746B" w:rsidRPr="00807627" w:rsidRDefault="00D6746B" w:rsidP="00D6746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249" w:type="dxa"/>
          </w:tcPr>
          <w:p w14:paraId="055526E8" w14:textId="77777777" w:rsidR="00D6746B" w:rsidRPr="00807627" w:rsidRDefault="00D6746B" w:rsidP="00D6746B">
            <w:pPr>
              <w:tabs>
                <w:tab w:val="clear" w:pos="3742"/>
                <w:tab w:val="left" w:pos="1800"/>
              </w:tabs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975" w:type="dxa"/>
            <w:vAlign w:val="bottom"/>
          </w:tcPr>
          <w:p w14:paraId="522ED760" w14:textId="0431CB69" w:rsidR="00D6746B" w:rsidRPr="00807627" w:rsidRDefault="00D6746B" w:rsidP="00D6746B">
            <w:pPr>
              <w:tabs>
                <w:tab w:val="clear" w:pos="3742"/>
                <w:tab w:val="left" w:pos="1800"/>
              </w:tabs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เครื่องมือทางการเงิน</w:t>
            </w: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br/>
            </w: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ที่วัดมูลค่า</w:t>
            </w: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br/>
            </w: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ด้วยมูลค่ายุติธรรม</w:t>
            </w: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br/>
            </w: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ผ่านกำไรหรือขาดทุน </w:t>
            </w:r>
          </w:p>
        </w:tc>
        <w:tc>
          <w:tcPr>
            <w:tcW w:w="1975" w:type="dxa"/>
            <w:vAlign w:val="bottom"/>
          </w:tcPr>
          <w:p w14:paraId="6A094F18" w14:textId="63A0FC7A" w:rsidR="00D6746B" w:rsidRPr="00807627" w:rsidRDefault="00D6746B" w:rsidP="00D6746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br/>
            </w: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ที่กำหนดให้วัดมูลค่า</w:t>
            </w: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br/>
            </w: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ด้วยมูลค่ายุติธรรม</w:t>
            </w: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br/>
            </w: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ผ่านกำไรขาดทุน</w:t>
            </w: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br/>
              <w:t>เบ็ดเสร็จอื่น</w:t>
            </w:r>
          </w:p>
        </w:tc>
        <w:tc>
          <w:tcPr>
            <w:tcW w:w="1975" w:type="dxa"/>
            <w:vAlign w:val="bottom"/>
          </w:tcPr>
          <w:p w14:paraId="3202D2CD" w14:textId="54BC81D0" w:rsidR="00D6746B" w:rsidRPr="00807627" w:rsidRDefault="00D6746B" w:rsidP="00D6746B">
            <w:pPr>
              <w:tabs>
                <w:tab w:val="clear" w:pos="227"/>
                <w:tab w:val="clear" w:pos="680"/>
                <w:tab w:val="clear" w:pos="907"/>
                <w:tab w:val="left" w:pos="0"/>
                <w:tab w:val="left" w:pos="970"/>
              </w:tabs>
              <w:spacing w:line="240" w:lineRule="auto"/>
              <w:ind w:right="7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เครื่องมือทา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>ง</w:t>
            </w: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การเงิน</w:t>
            </w: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br/>
            </w: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ที่วัดมูลค่า</w:t>
            </w: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br/>
            </w: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ด้วยราคาทุน</w:t>
            </w:r>
          </w:p>
          <w:p w14:paraId="022C4807" w14:textId="315DCD54" w:rsidR="00D6746B" w:rsidRPr="00807627" w:rsidRDefault="00D6746B" w:rsidP="00D6746B">
            <w:pPr>
              <w:tabs>
                <w:tab w:val="clear" w:pos="227"/>
                <w:tab w:val="clear" w:pos="680"/>
                <w:tab w:val="clear" w:pos="907"/>
                <w:tab w:val="left" w:pos="0"/>
                <w:tab w:val="left" w:pos="970"/>
              </w:tabs>
              <w:spacing w:line="240" w:lineRule="auto"/>
              <w:ind w:right="7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8076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>ตัด</w:t>
            </w: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975" w:type="dxa"/>
            <w:vAlign w:val="bottom"/>
          </w:tcPr>
          <w:p w14:paraId="77D3F521" w14:textId="769AD499" w:rsidR="00D6746B" w:rsidRPr="00807627" w:rsidRDefault="00D6746B" w:rsidP="00D6746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D6746B" w:rsidRPr="00D6746B" w14:paraId="0E57FF92" w14:textId="77777777" w:rsidTr="00C17C78">
        <w:trPr>
          <w:trHeight w:val="525"/>
          <w:tblHeader/>
        </w:trPr>
        <w:tc>
          <w:tcPr>
            <w:tcW w:w="3600" w:type="dxa"/>
            <w:vAlign w:val="bottom"/>
          </w:tcPr>
          <w:p w14:paraId="43044D42" w14:textId="77777777" w:rsidR="00D6746B" w:rsidRPr="00D6746B" w:rsidRDefault="00D6746B" w:rsidP="00D6746B">
            <w:pPr>
              <w:tabs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170" w:type="dxa"/>
            <w:gridSpan w:val="6"/>
            <w:vAlign w:val="bottom"/>
          </w:tcPr>
          <w:p w14:paraId="30F050C9" w14:textId="59C0833B" w:rsidR="00D6746B" w:rsidRPr="00D6746B" w:rsidRDefault="00D6746B" w:rsidP="00D6746B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D6746B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6746B" w:rsidRPr="00333C34" w14:paraId="02B2FCCA" w14:textId="77777777" w:rsidTr="00C17C78">
        <w:trPr>
          <w:trHeight w:val="235"/>
        </w:trPr>
        <w:tc>
          <w:tcPr>
            <w:tcW w:w="3600" w:type="dxa"/>
            <w:vAlign w:val="bottom"/>
          </w:tcPr>
          <w:p w14:paraId="2904ACCA" w14:textId="1A85EE10" w:rsidR="00D6746B" w:rsidRPr="00807627" w:rsidRDefault="00D6746B" w:rsidP="00D6746B">
            <w:pPr>
              <w:spacing w:line="240" w:lineRule="auto"/>
              <w:ind w:left="75" w:hanging="9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021" w:type="dxa"/>
            <w:vAlign w:val="bottom"/>
          </w:tcPr>
          <w:p w14:paraId="33658E2F" w14:textId="1D72CDB5" w:rsidR="00D6746B" w:rsidRPr="00807627" w:rsidRDefault="00D6746B" w:rsidP="00D6746B">
            <w:pPr>
              <w:pStyle w:val="BodyText"/>
              <w:tabs>
                <w:tab w:val="decimal" w:pos="708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9" w:type="dxa"/>
          </w:tcPr>
          <w:p w14:paraId="6E6DEFF9" w14:textId="77777777" w:rsidR="00D6746B" w:rsidRPr="00807627" w:rsidRDefault="00D6746B" w:rsidP="00D6746B">
            <w:pPr>
              <w:pStyle w:val="BodyText"/>
              <w:tabs>
                <w:tab w:val="decimal" w:pos="709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75" w:type="dxa"/>
            <w:vAlign w:val="bottom"/>
          </w:tcPr>
          <w:p w14:paraId="2CDF88A7" w14:textId="2EC248C1" w:rsidR="00D6746B" w:rsidRPr="00807627" w:rsidRDefault="00D6746B" w:rsidP="00D6746B">
            <w:pPr>
              <w:pStyle w:val="BodyText"/>
              <w:tabs>
                <w:tab w:val="decimal" w:pos="709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75" w:type="dxa"/>
            <w:vAlign w:val="bottom"/>
          </w:tcPr>
          <w:p w14:paraId="52099507" w14:textId="77777777" w:rsidR="00D6746B" w:rsidRPr="00807627" w:rsidRDefault="00D6746B" w:rsidP="00D6746B">
            <w:pPr>
              <w:pStyle w:val="BodyText"/>
              <w:tabs>
                <w:tab w:val="decimal" w:pos="831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75" w:type="dxa"/>
            <w:vAlign w:val="bottom"/>
          </w:tcPr>
          <w:p w14:paraId="275FE5F0" w14:textId="77777777" w:rsidR="00D6746B" w:rsidRPr="00807627" w:rsidRDefault="00D6746B" w:rsidP="00D6746B">
            <w:pPr>
              <w:pStyle w:val="BodyText"/>
              <w:tabs>
                <w:tab w:val="decimal" w:pos="831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75" w:type="dxa"/>
            <w:vAlign w:val="bottom"/>
          </w:tcPr>
          <w:p w14:paraId="4A964A73" w14:textId="77777777" w:rsidR="00D6746B" w:rsidRPr="00807627" w:rsidRDefault="00D6746B" w:rsidP="00D6746B">
            <w:pPr>
              <w:pStyle w:val="BodyText"/>
              <w:tabs>
                <w:tab w:val="decimal" w:pos="831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6746B" w:rsidRPr="00333C34" w14:paraId="7EABD731" w14:textId="77777777" w:rsidTr="00C17C78">
        <w:trPr>
          <w:trHeight w:val="266"/>
        </w:trPr>
        <w:tc>
          <w:tcPr>
            <w:tcW w:w="3600" w:type="dxa"/>
            <w:vAlign w:val="bottom"/>
          </w:tcPr>
          <w:p w14:paraId="298A877F" w14:textId="77777777" w:rsidR="00D6746B" w:rsidRPr="00807627" w:rsidRDefault="00D6746B" w:rsidP="00D6746B">
            <w:pPr>
              <w:spacing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021" w:type="dxa"/>
            <w:vAlign w:val="bottom"/>
          </w:tcPr>
          <w:p w14:paraId="427CCE41" w14:textId="3660D956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1,074,090</w:t>
            </w:r>
          </w:p>
        </w:tc>
        <w:tc>
          <w:tcPr>
            <w:tcW w:w="249" w:type="dxa"/>
          </w:tcPr>
          <w:p w14:paraId="214AB094" w14:textId="77777777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75" w:type="dxa"/>
            <w:vAlign w:val="bottom"/>
          </w:tcPr>
          <w:p w14:paraId="589F97FD" w14:textId="0A9C17D3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75" w:type="dxa"/>
            <w:vAlign w:val="bottom"/>
          </w:tcPr>
          <w:p w14:paraId="1A516F84" w14:textId="7A47F4E3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75" w:type="dxa"/>
            <w:vAlign w:val="bottom"/>
          </w:tcPr>
          <w:p w14:paraId="613A6D34" w14:textId="1C3493E7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1,074,090</w:t>
            </w:r>
          </w:p>
        </w:tc>
        <w:tc>
          <w:tcPr>
            <w:tcW w:w="1975" w:type="dxa"/>
            <w:vAlign w:val="bottom"/>
          </w:tcPr>
          <w:p w14:paraId="4DFD04BE" w14:textId="76A7B6C8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1,074,090</w:t>
            </w:r>
          </w:p>
        </w:tc>
      </w:tr>
      <w:tr w:rsidR="00D6746B" w:rsidRPr="00333C34" w14:paraId="28415159" w14:textId="77777777" w:rsidTr="00C17C78">
        <w:trPr>
          <w:trHeight w:val="266"/>
        </w:trPr>
        <w:tc>
          <w:tcPr>
            <w:tcW w:w="3600" w:type="dxa"/>
            <w:vAlign w:val="bottom"/>
          </w:tcPr>
          <w:p w14:paraId="216B81C4" w14:textId="77777777" w:rsidR="00D6746B" w:rsidRPr="00807627" w:rsidRDefault="00D6746B" w:rsidP="00D6746B">
            <w:pPr>
              <w:spacing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2021" w:type="dxa"/>
            <w:vAlign w:val="bottom"/>
          </w:tcPr>
          <w:p w14:paraId="345E058F" w14:textId="5FF05334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343,516</w:t>
            </w:r>
          </w:p>
        </w:tc>
        <w:tc>
          <w:tcPr>
            <w:tcW w:w="249" w:type="dxa"/>
          </w:tcPr>
          <w:p w14:paraId="3C8DDFC1" w14:textId="77777777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75" w:type="dxa"/>
            <w:vAlign w:val="bottom"/>
          </w:tcPr>
          <w:p w14:paraId="4EABFA90" w14:textId="4964D6B6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75" w:type="dxa"/>
            <w:vAlign w:val="bottom"/>
          </w:tcPr>
          <w:p w14:paraId="58A9A580" w14:textId="1FA705A3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75" w:type="dxa"/>
            <w:vAlign w:val="bottom"/>
          </w:tcPr>
          <w:p w14:paraId="2CCDFD57" w14:textId="281AC416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343,516</w:t>
            </w:r>
          </w:p>
        </w:tc>
        <w:tc>
          <w:tcPr>
            <w:tcW w:w="1975" w:type="dxa"/>
            <w:vAlign w:val="bottom"/>
          </w:tcPr>
          <w:p w14:paraId="4ED04DB1" w14:textId="1B1C01F5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343,516</w:t>
            </w:r>
          </w:p>
        </w:tc>
      </w:tr>
      <w:tr w:rsidR="00D6746B" w:rsidRPr="00333C34" w14:paraId="4659FE5B" w14:textId="77777777" w:rsidTr="00C17C78">
        <w:trPr>
          <w:trHeight w:val="171"/>
        </w:trPr>
        <w:tc>
          <w:tcPr>
            <w:tcW w:w="3600" w:type="dxa"/>
            <w:vAlign w:val="bottom"/>
          </w:tcPr>
          <w:p w14:paraId="6CDA9933" w14:textId="77777777" w:rsidR="00D6746B" w:rsidRPr="00807627" w:rsidRDefault="00D6746B" w:rsidP="00D6746B">
            <w:pPr>
              <w:spacing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2021" w:type="dxa"/>
            <w:vAlign w:val="bottom"/>
          </w:tcPr>
          <w:p w14:paraId="19341983" w14:textId="3193A41D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3,189,470</w:t>
            </w:r>
          </w:p>
        </w:tc>
        <w:tc>
          <w:tcPr>
            <w:tcW w:w="249" w:type="dxa"/>
          </w:tcPr>
          <w:p w14:paraId="577AA09D" w14:textId="77777777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75" w:type="dxa"/>
            <w:vAlign w:val="bottom"/>
          </w:tcPr>
          <w:p w14:paraId="2DB6F296" w14:textId="29CDCE93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75" w:type="dxa"/>
            <w:vAlign w:val="bottom"/>
          </w:tcPr>
          <w:p w14:paraId="35343CE7" w14:textId="608AEA33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75" w:type="dxa"/>
            <w:vAlign w:val="bottom"/>
          </w:tcPr>
          <w:p w14:paraId="1E871C00" w14:textId="25E13831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3,189,470</w:t>
            </w:r>
          </w:p>
        </w:tc>
        <w:tc>
          <w:tcPr>
            <w:tcW w:w="1975" w:type="dxa"/>
            <w:vAlign w:val="bottom"/>
          </w:tcPr>
          <w:p w14:paraId="6EA18AE2" w14:textId="1C83CBAE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3,189,470</w:t>
            </w:r>
          </w:p>
        </w:tc>
      </w:tr>
      <w:tr w:rsidR="00D6746B" w:rsidRPr="00333C34" w14:paraId="3B6F3F41" w14:textId="77777777" w:rsidTr="00C17C78">
        <w:trPr>
          <w:trHeight w:val="274"/>
        </w:trPr>
        <w:tc>
          <w:tcPr>
            <w:tcW w:w="3600" w:type="dxa"/>
            <w:vAlign w:val="bottom"/>
          </w:tcPr>
          <w:p w14:paraId="057FC573" w14:textId="77777777" w:rsidR="00D6746B" w:rsidRPr="00807627" w:rsidRDefault="00D6746B" w:rsidP="00D6746B">
            <w:pPr>
              <w:spacing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2021" w:type="dxa"/>
            <w:vAlign w:val="bottom"/>
          </w:tcPr>
          <w:p w14:paraId="11C67ED5" w14:textId="44A11B40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50,695</w:t>
            </w:r>
          </w:p>
        </w:tc>
        <w:tc>
          <w:tcPr>
            <w:tcW w:w="249" w:type="dxa"/>
          </w:tcPr>
          <w:p w14:paraId="74A84792" w14:textId="77777777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75" w:type="dxa"/>
            <w:vAlign w:val="bottom"/>
          </w:tcPr>
          <w:p w14:paraId="1DA460FD" w14:textId="16707E41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50,695</w:t>
            </w:r>
          </w:p>
        </w:tc>
        <w:tc>
          <w:tcPr>
            <w:tcW w:w="1975" w:type="dxa"/>
            <w:vAlign w:val="bottom"/>
          </w:tcPr>
          <w:p w14:paraId="43AD2EC1" w14:textId="349802EF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75" w:type="dxa"/>
            <w:vAlign w:val="bottom"/>
          </w:tcPr>
          <w:p w14:paraId="7BA51BA8" w14:textId="3EF059AF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75" w:type="dxa"/>
            <w:vAlign w:val="bottom"/>
          </w:tcPr>
          <w:p w14:paraId="3ECC3738" w14:textId="0729841E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50,695</w:t>
            </w:r>
          </w:p>
        </w:tc>
      </w:tr>
      <w:tr w:rsidR="00D6746B" w:rsidRPr="00333C34" w14:paraId="349838CF" w14:textId="77777777" w:rsidTr="00C17C78">
        <w:trPr>
          <w:trHeight w:val="171"/>
        </w:trPr>
        <w:tc>
          <w:tcPr>
            <w:tcW w:w="3600" w:type="dxa"/>
            <w:vAlign w:val="bottom"/>
          </w:tcPr>
          <w:p w14:paraId="35DA6746" w14:textId="77777777" w:rsidR="00D6746B" w:rsidRPr="00807627" w:rsidRDefault="00D6746B" w:rsidP="00D6746B">
            <w:pPr>
              <w:spacing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2021" w:type="dxa"/>
            <w:vAlign w:val="bottom"/>
          </w:tcPr>
          <w:p w14:paraId="16B8A6EC" w14:textId="3C9344BF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1,836,992</w:t>
            </w:r>
          </w:p>
        </w:tc>
        <w:tc>
          <w:tcPr>
            <w:tcW w:w="249" w:type="dxa"/>
          </w:tcPr>
          <w:p w14:paraId="703FC907" w14:textId="77777777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75" w:type="dxa"/>
            <w:vAlign w:val="bottom"/>
          </w:tcPr>
          <w:p w14:paraId="24680BF6" w14:textId="76CEA293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1,833,512</w:t>
            </w:r>
          </w:p>
        </w:tc>
        <w:tc>
          <w:tcPr>
            <w:tcW w:w="1975" w:type="dxa"/>
            <w:vAlign w:val="bottom"/>
          </w:tcPr>
          <w:p w14:paraId="73219A58" w14:textId="25D37CDF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3,393</w:t>
            </w:r>
          </w:p>
        </w:tc>
        <w:tc>
          <w:tcPr>
            <w:tcW w:w="1975" w:type="dxa"/>
            <w:vAlign w:val="bottom"/>
          </w:tcPr>
          <w:p w14:paraId="6EF918AE" w14:textId="25AD5BD4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75" w:type="dxa"/>
            <w:vAlign w:val="bottom"/>
          </w:tcPr>
          <w:p w14:paraId="32F9CF73" w14:textId="6F033C19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1,836,905</w:t>
            </w:r>
          </w:p>
        </w:tc>
      </w:tr>
      <w:tr w:rsidR="00D6746B" w:rsidRPr="00333C34" w14:paraId="713C190C" w14:textId="77777777" w:rsidTr="00C17C78">
        <w:trPr>
          <w:trHeight w:val="171"/>
        </w:trPr>
        <w:tc>
          <w:tcPr>
            <w:tcW w:w="3600" w:type="dxa"/>
            <w:vAlign w:val="bottom"/>
          </w:tcPr>
          <w:p w14:paraId="124087B8" w14:textId="432D875A" w:rsidR="00D6746B" w:rsidRPr="00807627" w:rsidRDefault="00D6746B" w:rsidP="00D6746B">
            <w:pPr>
              <w:spacing w:line="240" w:lineRule="auto"/>
              <w:ind w:left="90" w:hanging="90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021" w:type="dxa"/>
            <w:vAlign w:val="bottom"/>
          </w:tcPr>
          <w:p w14:paraId="50A36B65" w14:textId="26E8109F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675,161</w:t>
            </w:r>
          </w:p>
        </w:tc>
        <w:tc>
          <w:tcPr>
            <w:tcW w:w="249" w:type="dxa"/>
          </w:tcPr>
          <w:p w14:paraId="30FC5262" w14:textId="77777777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75" w:type="dxa"/>
            <w:vAlign w:val="bottom"/>
          </w:tcPr>
          <w:p w14:paraId="66FEE235" w14:textId="5A0FF379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75" w:type="dxa"/>
            <w:vAlign w:val="bottom"/>
          </w:tcPr>
          <w:p w14:paraId="3146750E" w14:textId="6441ABCC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75" w:type="dxa"/>
            <w:vAlign w:val="bottom"/>
          </w:tcPr>
          <w:p w14:paraId="25A7CF02" w14:textId="564288D8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675,161</w:t>
            </w:r>
          </w:p>
        </w:tc>
        <w:tc>
          <w:tcPr>
            <w:tcW w:w="1975" w:type="dxa"/>
            <w:vAlign w:val="bottom"/>
          </w:tcPr>
          <w:p w14:paraId="432B5A83" w14:textId="4F6F348F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675,161</w:t>
            </w:r>
          </w:p>
        </w:tc>
      </w:tr>
      <w:tr w:rsidR="00D6746B" w:rsidRPr="00333C34" w14:paraId="02EA7D10" w14:textId="77777777" w:rsidTr="00C17C78">
        <w:trPr>
          <w:trHeight w:val="355"/>
        </w:trPr>
        <w:tc>
          <w:tcPr>
            <w:tcW w:w="3600" w:type="dxa"/>
            <w:vAlign w:val="bottom"/>
          </w:tcPr>
          <w:p w14:paraId="4EC8225C" w14:textId="77777777" w:rsidR="00D6746B" w:rsidRPr="00807627" w:rsidRDefault="00D6746B" w:rsidP="00D6746B">
            <w:pPr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21" w:type="dxa"/>
            <w:vAlign w:val="bottom"/>
          </w:tcPr>
          <w:p w14:paraId="6EDAEFFF" w14:textId="37B95F2C" w:rsidR="00D6746B" w:rsidRPr="00807627" w:rsidDel="00F87932" w:rsidRDefault="00D6746B" w:rsidP="00D6746B">
            <w:pPr>
              <w:pStyle w:val="BodyText"/>
              <w:spacing w:after="0" w:line="240" w:lineRule="auto"/>
              <w:ind w:left="90" w:hanging="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749FA44D" w14:textId="77777777" w:rsidR="00D6746B" w:rsidRPr="00807627" w:rsidRDefault="00D6746B" w:rsidP="00D6746B">
            <w:pPr>
              <w:pStyle w:val="BodyText"/>
              <w:tabs>
                <w:tab w:val="clear" w:pos="1644"/>
                <w:tab w:val="decimal" w:pos="1143"/>
              </w:tabs>
              <w:spacing w:after="0" w:line="240" w:lineRule="auto"/>
              <w:ind w:left="90" w:right="65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75" w:type="dxa"/>
            <w:vAlign w:val="bottom"/>
          </w:tcPr>
          <w:p w14:paraId="120DA6E9" w14:textId="5AF142E1" w:rsidR="00D6746B" w:rsidRPr="00807627" w:rsidRDefault="00D6746B" w:rsidP="00D6746B">
            <w:pPr>
              <w:pStyle w:val="BodyText"/>
              <w:tabs>
                <w:tab w:val="clear" w:pos="1644"/>
                <w:tab w:val="decimal" w:pos="1143"/>
              </w:tabs>
              <w:spacing w:after="0" w:line="240" w:lineRule="auto"/>
              <w:ind w:left="90" w:right="65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75" w:type="dxa"/>
            <w:vAlign w:val="bottom"/>
          </w:tcPr>
          <w:p w14:paraId="27F488FA" w14:textId="77777777" w:rsidR="00D6746B" w:rsidRPr="00807627" w:rsidRDefault="00D6746B" w:rsidP="00D6746B">
            <w:pPr>
              <w:pStyle w:val="BodyText"/>
              <w:tabs>
                <w:tab w:val="clear" w:pos="907"/>
                <w:tab w:val="decimal" w:pos="901"/>
              </w:tabs>
              <w:spacing w:after="0" w:line="240" w:lineRule="auto"/>
              <w:ind w:left="90" w:right="53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75" w:type="dxa"/>
            <w:vAlign w:val="bottom"/>
          </w:tcPr>
          <w:p w14:paraId="52132FD1" w14:textId="77777777" w:rsidR="00D6746B" w:rsidRPr="00807627" w:rsidRDefault="00D6746B" w:rsidP="00D6746B">
            <w:pPr>
              <w:pStyle w:val="BodyText"/>
              <w:tabs>
                <w:tab w:val="decimal" w:pos="1064"/>
              </w:tabs>
              <w:spacing w:after="0" w:line="240" w:lineRule="auto"/>
              <w:ind w:left="9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75" w:type="dxa"/>
            <w:vAlign w:val="bottom"/>
          </w:tcPr>
          <w:p w14:paraId="379C515F" w14:textId="77777777" w:rsidR="00D6746B" w:rsidRPr="00807627" w:rsidRDefault="00D6746B" w:rsidP="00D6746B">
            <w:pPr>
              <w:pStyle w:val="BodyText"/>
              <w:tabs>
                <w:tab w:val="decimal" w:pos="1064"/>
              </w:tabs>
              <w:spacing w:after="0" w:line="240" w:lineRule="auto"/>
              <w:ind w:left="9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6746B" w:rsidRPr="00333C34" w14:paraId="12C31CA0" w14:textId="77777777" w:rsidTr="00C17C78">
        <w:trPr>
          <w:trHeight w:val="355"/>
        </w:trPr>
        <w:tc>
          <w:tcPr>
            <w:tcW w:w="3600" w:type="dxa"/>
            <w:vAlign w:val="bottom"/>
          </w:tcPr>
          <w:p w14:paraId="751601A0" w14:textId="77777777" w:rsidR="00D6746B" w:rsidRPr="00333C34" w:rsidRDefault="00D6746B" w:rsidP="00D6746B">
            <w:pPr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21" w:type="dxa"/>
            <w:vAlign w:val="bottom"/>
          </w:tcPr>
          <w:p w14:paraId="68494199" w14:textId="4F2FE5A7" w:rsidR="00D6746B" w:rsidRPr="00333C34" w:rsidDel="00F87932" w:rsidRDefault="00D6746B" w:rsidP="00D6746B">
            <w:pPr>
              <w:pStyle w:val="BodyText"/>
              <w:spacing w:after="0" w:line="240" w:lineRule="auto"/>
              <w:ind w:left="90" w:hanging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</w:tcPr>
          <w:p w14:paraId="5F55E7FF" w14:textId="77777777" w:rsidR="00D6746B" w:rsidRPr="00333C34" w:rsidRDefault="00D6746B" w:rsidP="00D6746B">
            <w:pPr>
              <w:pStyle w:val="BodyText"/>
              <w:tabs>
                <w:tab w:val="clear" w:pos="1644"/>
                <w:tab w:val="decimal" w:pos="1143"/>
              </w:tabs>
              <w:spacing w:after="0" w:line="240" w:lineRule="auto"/>
              <w:ind w:left="90" w:right="650" w:hanging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75" w:type="dxa"/>
            <w:vAlign w:val="bottom"/>
          </w:tcPr>
          <w:p w14:paraId="3CCE0D68" w14:textId="2B6F13C3" w:rsidR="00D6746B" w:rsidRPr="00333C34" w:rsidRDefault="00D6746B" w:rsidP="00D6746B">
            <w:pPr>
              <w:pStyle w:val="BodyText"/>
              <w:tabs>
                <w:tab w:val="clear" w:pos="1644"/>
                <w:tab w:val="decimal" w:pos="1143"/>
              </w:tabs>
              <w:spacing w:after="0" w:line="240" w:lineRule="auto"/>
              <w:ind w:left="90" w:right="650" w:hanging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75" w:type="dxa"/>
            <w:vAlign w:val="bottom"/>
          </w:tcPr>
          <w:p w14:paraId="3BEFBD78" w14:textId="77777777" w:rsidR="00D6746B" w:rsidRPr="00333C34" w:rsidRDefault="00D6746B" w:rsidP="00D6746B">
            <w:pPr>
              <w:pStyle w:val="BodyText"/>
              <w:tabs>
                <w:tab w:val="clear" w:pos="907"/>
                <w:tab w:val="decimal" w:pos="901"/>
              </w:tabs>
              <w:spacing w:after="0" w:line="240" w:lineRule="auto"/>
              <w:ind w:left="90" w:right="530" w:hanging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75" w:type="dxa"/>
            <w:vAlign w:val="bottom"/>
          </w:tcPr>
          <w:p w14:paraId="1B796591" w14:textId="77777777" w:rsidR="00D6746B" w:rsidRPr="00333C34" w:rsidRDefault="00D6746B" w:rsidP="00D6746B">
            <w:pPr>
              <w:pStyle w:val="BodyText"/>
              <w:tabs>
                <w:tab w:val="decimal" w:pos="1064"/>
              </w:tabs>
              <w:spacing w:after="0" w:line="240" w:lineRule="auto"/>
              <w:ind w:left="90" w:hanging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75" w:type="dxa"/>
            <w:vAlign w:val="bottom"/>
          </w:tcPr>
          <w:p w14:paraId="1FE0EBCF" w14:textId="77777777" w:rsidR="00D6746B" w:rsidRPr="00333C34" w:rsidRDefault="00D6746B" w:rsidP="00D6746B">
            <w:pPr>
              <w:pStyle w:val="BodyText"/>
              <w:tabs>
                <w:tab w:val="decimal" w:pos="1064"/>
              </w:tabs>
              <w:spacing w:after="0" w:line="240" w:lineRule="auto"/>
              <w:ind w:left="90" w:hanging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6746B" w:rsidRPr="00333C34" w14:paraId="5F557F11" w14:textId="77777777" w:rsidTr="00C17C78">
        <w:trPr>
          <w:trHeight w:val="355"/>
        </w:trPr>
        <w:tc>
          <w:tcPr>
            <w:tcW w:w="3600" w:type="dxa"/>
            <w:vAlign w:val="bottom"/>
          </w:tcPr>
          <w:p w14:paraId="78CC703A" w14:textId="77777777" w:rsidR="00D6746B" w:rsidRPr="00807627" w:rsidRDefault="00D6746B" w:rsidP="00D6746B">
            <w:pPr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หนี้สิน</w:t>
            </w:r>
          </w:p>
        </w:tc>
        <w:tc>
          <w:tcPr>
            <w:tcW w:w="2021" w:type="dxa"/>
            <w:vAlign w:val="bottom"/>
          </w:tcPr>
          <w:p w14:paraId="55FA61B9" w14:textId="2A264AB3" w:rsidR="00D6746B" w:rsidRPr="00807627" w:rsidDel="00F87932" w:rsidRDefault="00D6746B" w:rsidP="00D6746B">
            <w:pPr>
              <w:pStyle w:val="BodyText"/>
              <w:spacing w:after="0" w:line="240" w:lineRule="auto"/>
              <w:ind w:left="90" w:hanging="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4D767C8A" w14:textId="77777777" w:rsidR="00D6746B" w:rsidRPr="00807627" w:rsidRDefault="00D6746B" w:rsidP="00D6746B">
            <w:pPr>
              <w:pStyle w:val="BodyText"/>
              <w:tabs>
                <w:tab w:val="clear" w:pos="1644"/>
                <w:tab w:val="decimal" w:pos="1143"/>
              </w:tabs>
              <w:spacing w:after="0" w:line="240" w:lineRule="auto"/>
              <w:ind w:left="90" w:right="65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75" w:type="dxa"/>
            <w:vAlign w:val="bottom"/>
          </w:tcPr>
          <w:p w14:paraId="3B8E8E7A" w14:textId="45FB1C38" w:rsidR="00D6746B" w:rsidRPr="00807627" w:rsidRDefault="00D6746B" w:rsidP="00D6746B">
            <w:pPr>
              <w:pStyle w:val="BodyText"/>
              <w:tabs>
                <w:tab w:val="clear" w:pos="1644"/>
                <w:tab w:val="decimal" w:pos="1143"/>
              </w:tabs>
              <w:spacing w:after="0" w:line="240" w:lineRule="auto"/>
              <w:ind w:left="90" w:right="65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75" w:type="dxa"/>
            <w:vAlign w:val="bottom"/>
          </w:tcPr>
          <w:p w14:paraId="06EA28C7" w14:textId="77777777" w:rsidR="00D6746B" w:rsidRPr="00807627" w:rsidRDefault="00D6746B" w:rsidP="00D6746B">
            <w:pPr>
              <w:pStyle w:val="BodyText"/>
              <w:tabs>
                <w:tab w:val="clear" w:pos="907"/>
                <w:tab w:val="decimal" w:pos="901"/>
              </w:tabs>
              <w:spacing w:after="0" w:line="240" w:lineRule="auto"/>
              <w:ind w:left="90" w:right="53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75" w:type="dxa"/>
            <w:vAlign w:val="bottom"/>
          </w:tcPr>
          <w:p w14:paraId="6EE16E8E" w14:textId="77777777" w:rsidR="00D6746B" w:rsidRPr="00807627" w:rsidRDefault="00D6746B" w:rsidP="00D6746B">
            <w:pPr>
              <w:pStyle w:val="BodyText"/>
              <w:tabs>
                <w:tab w:val="decimal" w:pos="1064"/>
              </w:tabs>
              <w:spacing w:after="0" w:line="240" w:lineRule="auto"/>
              <w:ind w:left="9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75" w:type="dxa"/>
            <w:vAlign w:val="bottom"/>
          </w:tcPr>
          <w:p w14:paraId="1A057B3C" w14:textId="77777777" w:rsidR="00D6746B" w:rsidRPr="00807627" w:rsidRDefault="00D6746B" w:rsidP="00D6746B">
            <w:pPr>
              <w:pStyle w:val="BodyText"/>
              <w:tabs>
                <w:tab w:val="decimal" w:pos="1064"/>
              </w:tabs>
              <w:spacing w:after="0" w:line="240" w:lineRule="auto"/>
              <w:ind w:left="9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6746B" w:rsidRPr="00333C34" w14:paraId="7E66A0CA" w14:textId="77777777" w:rsidTr="00C17C78">
        <w:trPr>
          <w:trHeight w:val="383"/>
        </w:trPr>
        <w:tc>
          <w:tcPr>
            <w:tcW w:w="3600" w:type="dxa"/>
            <w:vAlign w:val="bottom"/>
          </w:tcPr>
          <w:p w14:paraId="6DF899F2" w14:textId="77777777" w:rsidR="00D6746B" w:rsidRPr="00807627" w:rsidRDefault="00D6746B" w:rsidP="00D6746B">
            <w:pPr>
              <w:spacing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2021" w:type="dxa"/>
            <w:vAlign w:val="bottom"/>
          </w:tcPr>
          <w:p w14:paraId="7536D2E5" w14:textId="6C8FE650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797,308</w:t>
            </w:r>
          </w:p>
        </w:tc>
        <w:tc>
          <w:tcPr>
            <w:tcW w:w="249" w:type="dxa"/>
          </w:tcPr>
          <w:p w14:paraId="41A6F5FD" w14:textId="77777777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75" w:type="dxa"/>
            <w:vAlign w:val="bottom"/>
          </w:tcPr>
          <w:p w14:paraId="2EBDD694" w14:textId="55949F0F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75" w:type="dxa"/>
            <w:vAlign w:val="bottom"/>
          </w:tcPr>
          <w:p w14:paraId="2E573875" w14:textId="72671607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75" w:type="dxa"/>
            <w:vAlign w:val="bottom"/>
          </w:tcPr>
          <w:p w14:paraId="021326BA" w14:textId="5F78B9B7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797,308</w:t>
            </w:r>
          </w:p>
        </w:tc>
        <w:tc>
          <w:tcPr>
            <w:tcW w:w="1975" w:type="dxa"/>
            <w:vAlign w:val="bottom"/>
          </w:tcPr>
          <w:p w14:paraId="1F1EDF3B" w14:textId="3FAAC45C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797,308</w:t>
            </w:r>
          </w:p>
        </w:tc>
      </w:tr>
      <w:tr w:rsidR="00D6746B" w:rsidRPr="00333C34" w14:paraId="66E3012B" w14:textId="77777777" w:rsidTr="00C17C78">
        <w:trPr>
          <w:trHeight w:val="274"/>
        </w:trPr>
        <w:tc>
          <w:tcPr>
            <w:tcW w:w="3600" w:type="dxa"/>
            <w:vAlign w:val="bottom"/>
          </w:tcPr>
          <w:p w14:paraId="423354BA" w14:textId="77777777" w:rsidR="00D6746B" w:rsidRPr="00807627" w:rsidRDefault="00D6746B" w:rsidP="00D6746B">
            <w:pPr>
              <w:spacing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2021" w:type="dxa"/>
            <w:vAlign w:val="bottom"/>
          </w:tcPr>
          <w:p w14:paraId="46463A6A" w14:textId="3A187D2E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1,073,574</w:t>
            </w:r>
          </w:p>
        </w:tc>
        <w:tc>
          <w:tcPr>
            <w:tcW w:w="249" w:type="dxa"/>
          </w:tcPr>
          <w:p w14:paraId="2008057A" w14:textId="77777777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75" w:type="dxa"/>
            <w:vAlign w:val="bottom"/>
          </w:tcPr>
          <w:p w14:paraId="01A7BDB1" w14:textId="3D37C832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18,335</w:t>
            </w:r>
          </w:p>
        </w:tc>
        <w:tc>
          <w:tcPr>
            <w:tcW w:w="1975" w:type="dxa"/>
            <w:vAlign w:val="bottom"/>
          </w:tcPr>
          <w:p w14:paraId="72E009A9" w14:textId="5B1ACBA6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75" w:type="dxa"/>
            <w:vAlign w:val="bottom"/>
          </w:tcPr>
          <w:p w14:paraId="749C8D81" w14:textId="55F42FEE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1,055,239</w:t>
            </w:r>
          </w:p>
        </w:tc>
        <w:tc>
          <w:tcPr>
            <w:tcW w:w="1975" w:type="dxa"/>
            <w:vAlign w:val="bottom"/>
          </w:tcPr>
          <w:p w14:paraId="176A5F9E" w14:textId="153BC3C8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1,073,574</w:t>
            </w:r>
          </w:p>
        </w:tc>
      </w:tr>
      <w:tr w:rsidR="00D6746B" w:rsidRPr="00333C34" w14:paraId="1DA505C4" w14:textId="77777777" w:rsidTr="00C17C78">
        <w:trPr>
          <w:trHeight w:val="274"/>
        </w:trPr>
        <w:tc>
          <w:tcPr>
            <w:tcW w:w="3600" w:type="dxa"/>
            <w:vAlign w:val="bottom"/>
          </w:tcPr>
          <w:p w14:paraId="2DB0C77B" w14:textId="77777777" w:rsidR="00D6746B" w:rsidRPr="00807627" w:rsidRDefault="00D6746B" w:rsidP="00D6746B">
            <w:pPr>
              <w:spacing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2021" w:type="dxa"/>
            <w:vAlign w:val="bottom"/>
          </w:tcPr>
          <w:p w14:paraId="71E192FF" w14:textId="5480B855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151,792</w:t>
            </w:r>
          </w:p>
        </w:tc>
        <w:tc>
          <w:tcPr>
            <w:tcW w:w="249" w:type="dxa"/>
          </w:tcPr>
          <w:p w14:paraId="5BF07CAD" w14:textId="77777777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75" w:type="dxa"/>
            <w:vAlign w:val="bottom"/>
          </w:tcPr>
          <w:p w14:paraId="74E869EC" w14:textId="6EC6CE98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151,792</w:t>
            </w:r>
          </w:p>
        </w:tc>
        <w:tc>
          <w:tcPr>
            <w:tcW w:w="1975" w:type="dxa"/>
            <w:vAlign w:val="bottom"/>
          </w:tcPr>
          <w:p w14:paraId="5F7C0F59" w14:textId="15B93738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75" w:type="dxa"/>
            <w:vAlign w:val="bottom"/>
          </w:tcPr>
          <w:p w14:paraId="19F7A0B7" w14:textId="683B547A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75" w:type="dxa"/>
            <w:vAlign w:val="bottom"/>
          </w:tcPr>
          <w:p w14:paraId="04892D8C" w14:textId="30D298A3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151,792</w:t>
            </w:r>
          </w:p>
        </w:tc>
      </w:tr>
      <w:tr w:rsidR="00D6746B" w:rsidRPr="00333C34" w14:paraId="5396CCE6" w14:textId="77777777" w:rsidTr="00C17C78">
        <w:trPr>
          <w:trHeight w:val="346"/>
        </w:trPr>
        <w:tc>
          <w:tcPr>
            <w:tcW w:w="3600" w:type="dxa"/>
            <w:vAlign w:val="bottom"/>
          </w:tcPr>
          <w:p w14:paraId="5EDAE2A1" w14:textId="77777777" w:rsidR="00D6746B" w:rsidRPr="00807627" w:rsidRDefault="00D6746B" w:rsidP="00D6746B">
            <w:pPr>
              <w:spacing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ตราสารหนี้ที่ออก</w:t>
            </w:r>
          </w:p>
        </w:tc>
        <w:tc>
          <w:tcPr>
            <w:tcW w:w="2021" w:type="dxa"/>
            <w:vAlign w:val="bottom"/>
          </w:tcPr>
          <w:p w14:paraId="0E351DB2" w14:textId="6ABFA212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1,596,447</w:t>
            </w:r>
          </w:p>
        </w:tc>
        <w:tc>
          <w:tcPr>
            <w:tcW w:w="249" w:type="dxa"/>
          </w:tcPr>
          <w:p w14:paraId="7B5FE030" w14:textId="77777777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75" w:type="dxa"/>
            <w:vAlign w:val="bottom"/>
          </w:tcPr>
          <w:p w14:paraId="54913B29" w14:textId="33EBE293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75" w:type="dxa"/>
            <w:vAlign w:val="bottom"/>
          </w:tcPr>
          <w:p w14:paraId="65E0DC66" w14:textId="5A1126A9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75" w:type="dxa"/>
            <w:vAlign w:val="bottom"/>
          </w:tcPr>
          <w:p w14:paraId="484C17C1" w14:textId="0015D8B3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1,596,447</w:t>
            </w:r>
          </w:p>
        </w:tc>
        <w:tc>
          <w:tcPr>
            <w:tcW w:w="1975" w:type="dxa"/>
            <w:vAlign w:val="bottom"/>
          </w:tcPr>
          <w:p w14:paraId="492961B9" w14:textId="1A367BE9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1,596,447</w:t>
            </w:r>
          </w:p>
        </w:tc>
      </w:tr>
      <w:tr w:rsidR="00D6746B" w:rsidRPr="00333C34" w14:paraId="22259561" w14:textId="77777777" w:rsidTr="00C17C78">
        <w:trPr>
          <w:trHeight w:val="346"/>
        </w:trPr>
        <w:tc>
          <w:tcPr>
            <w:tcW w:w="3600" w:type="dxa"/>
            <w:vAlign w:val="bottom"/>
          </w:tcPr>
          <w:p w14:paraId="187EE0E8" w14:textId="658982E9" w:rsidR="00D6746B" w:rsidRPr="00807627" w:rsidRDefault="00D6746B" w:rsidP="00D6746B">
            <w:pPr>
              <w:spacing w:line="240" w:lineRule="auto"/>
              <w:ind w:left="90" w:hanging="90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2021" w:type="dxa"/>
            <w:vAlign w:val="bottom"/>
          </w:tcPr>
          <w:p w14:paraId="5686DD9A" w14:textId="6B8A5B84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878,134</w:t>
            </w:r>
          </w:p>
        </w:tc>
        <w:tc>
          <w:tcPr>
            <w:tcW w:w="249" w:type="dxa"/>
          </w:tcPr>
          <w:p w14:paraId="38A4441A" w14:textId="77777777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75" w:type="dxa"/>
            <w:vAlign w:val="bottom"/>
          </w:tcPr>
          <w:p w14:paraId="303071AB" w14:textId="282899E2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75" w:type="dxa"/>
            <w:vAlign w:val="bottom"/>
          </w:tcPr>
          <w:p w14:paraId="137B20DE" w14:textId="2590740B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75" w:type="dxa"/>
            <w:vAlign w:val="bottom"/>
          </w:tcPr>
          <w:p w14:paraId="5E68463D" w14:textId="2C146004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878,134</w:t>
            </w:r>
          </w:p>
        </w:tc>
        <w:tc>
          <w:tcPr>
            <w:tcW w:w="1975" w:type="dxa"/>
            <w:vAlign w:val="bottom"/>
          </w:tcPr>
          <w:p w14:paraId="0BA70989" w14:textId="1DE22813" w:rsidR="00D6746B" w:rsidRPr="00807627" w:rsidRDefault="00D6746B" w:rsidP="00D674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878,134</w:t>
            </w:r>
          </w:p>
        </w:tc>
      </w:tr>
      <w:bookmarkEnd w:id="2"/>
    </w:tbl>
    <w:p w14:paraId="0FFCCD5D" w14:textId="44C93F33" w:rsidR="00D2737C" w:rsidRDefault="00D2737C" w:rsidP="00A80BF2">
      <w:pPr>
        <w:pStyle w:val="BodyText2"/>
        <w:tabs>
          <w:tab w:val="left" w:pos="-1710"/>
          <w:tab w:val="left" w:pos="540"/>
          <w:tab w:val="left" w:pos="900"/>
        </w:tabs>
        <w:ind w:left="0" w:right="387" w:firstLine="0"/>
        <w:jc w:val="thaiDistribute"/>
        <w:rPr>
          <w:rFonts w:asciiTheme="majorBidi" w:hAnsiTheme="majorBidi" w:cstheme="majorBidi"/>
          <w:b/>
          <w:bCs/>
          <w:sz w:val="30"/>
          <w:szCs w:val="30"/>
          <w:highlight w:val="cyan"/>
        </w:rPr>
      </w:pPr>
    </w:p>
    <w:p w14:paraId="778A5633" w14:textId="77777777" w:rsidR="00D2737C" w:rsidRDefault="00D27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cyan"/>
        </w:rPr>
      </w:pPr>
      <w:r>
        <w:rPr>
          <w:rFonts w:asciiTheme="majorBidi" w:hAnsiTheme="majorBidi" w:cstheme="majorBidi"/>
          <w:b/>
          <w:bCs/>
          <w:sz w:val="30"/>
          <w:szCs w:val="30"/>
          <w:highlight w:val="cyan"/>
        </w:rPr>
        <w:br w:type="page"/>
      </w:r>
    </w:p>
    <w:tbl>
      <w:tblPr>
        <w:tblW w:w="13770" w:type="dxa"/>
        <w:tblInd w:w="1260" w:type="dxa"/>
        <w:tblLayout w:type="fixed"/>
        <w:tblLook w:val="0000" w:firstRow="0" w:lastRow="0" w:firstColumn="0" w:lastColumn="0" w:noHBand="0" w:noVBand="0"/>
      </w:tblPr>
      <w:tblGrid>
        <w:gridCol w:w="3600"/>
        <w:gridCol w:w="1993"/>
        <w:gridCol w:w="237"/>
        <w:gridCol w:w="1985"/>
        <w:gridCol w:w="1985"/>
        <w:gridCol w:w="1985"/>
        <w:gridCol w:w="1985"/>
      </w:tblGrid>
      <w:tr w:rsidR="00C17C78" w:rsidRPr="00807627" w14:paraId="2EE3E8C7" w14:textId="77777777" w:rsidTr="00DD0BE8">
        <w:trPr>
          <w:trHeight w:val="525"/>
          <w:tblHeader/>
        </w:trPr>
        <w:tc>
          <w:tcPr>
            <w:tcW w:w="13770" w:type="dxa"/>
            <w:gridSpan w:val="7"/>
            <w:vAlign w:val="bottom"/>
          </w:tcPr>
          <w:p w14:paraId="03AA1492" w14:textId="46064845" w:rsidR="00C17C78" w:rsidRPr="00C17C78" w:rsidDel="00F87932" w:rsidRDefault="00C17C78" w:rsidP="003F4F13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lastRenderedPageBreak/>
              <w:t>งบการเงินเฉพาะกิจการ</w:t>
            </w:r>
          </w:p>
        </w:tc>
      </w:tr>
      <w:tr w:rsidR="00C17C78" w:rsidRPr="00807627" w14:paraId="57936602" w14:textId="77777777" w:rsidTr="00C17C78">
        <w:trPr>
          <w:trHeight w:val="525"/>
          <w:tblHeader/>
        </w:trPr>
        <w:tc>
          <w:tcPr>
            <w:tcW w:w="5593" w:type="dxa"/>
            <w:gridSpan w:val="2"/>
            <w:tcBorders>
              <w:bottom w:val="single" w:sz="4" w:space="0" w:color="auto"/>
            </w:tcBorders>
            <w:vAlign w:val="bottom"/>
          </w:tcPr>
          <w:p w14:paraId="2E6106E6" w14:textId="44AFD04E" w:rsidR="00C17C78" w:rsidRPr="00807627" w:rsidDel="00F87932" w:rsidRDefault="00C17C78" w:rsidP="003F4F13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C17C78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การจัดประเภทรายการตามมาตรฐานเดิม</w:t>
            </w:r>
            <w:r w:rsidRPr="00C17C78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C17C78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ณ</w:t>
            </w:r>
            <w:r w:rsidRPr="00C17C78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C17C78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วันที่</w:t>
            </w:r>
            <w:r w:rsidRPr="00C17C78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31 </w:t>
            </w:r>
            <w:r w:rsidRPr="00C17C78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  <w:r w:rsidRPr="00C17C78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2562</w:t>
            </w:r>
          </w:p>
        </w:tc>
        <w:tc>
          <w:tcPr>
            <w:tcW w:w="237" w:type="dxa"/>
            <w:vAlign w:val="bottom"/>
          </w:tcPr>
          <w:p w14:paraId="5B5264CB" w14:textId="77777777" w:rsidR="00C17C78" w:rsidRPr="00807627" w:rsidRDefault="00C17C78" w:rsidP="003F4F13">
            <w:pPr>
              <w:pStyle w:val="BodyText"/>
              <w:tabs>
                <w:tab w:val="clear" w:pos="680"/>
                <w:tab w:val="decimal" w:pos="677"/>
              </w:tabs>
              <w:spacing w:after="0" w:line="240" w:lineRule="auto"/>
              <w:ind w:left="-108"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940" w:type="dxa"/>
            <w:gridSpan w:val="4"/>
            <w:tcBorders>
              <w:bottom w:val="single" w:sz="4" w:space="0" w:color="auto"/>
            </w:tcBorders>
            <w:vAlign w:val="bottom"/>
          </w:tcPr>
          <w:p w14:paraId="46056228" w14:textId="4E75196C" w:rsidR="00C17C78" w:rsidRPr="00807627" w:rsidDel="00F87932" w:rsidRDefault="00C17C78" w:rsidP="003F4F13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C17C78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การจัดประเภทรายการตาม</w:t>
            </w:r>
            <w:r w:rsidRPr="00C17C78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C17C78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TFRS </w:t>
            </w:r>
            <w:r w:rsidRPr="00C17C78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9 </w:t>
            </w:r>
            <w:r w:rsidRPr="00C17C78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ณ</w:t>
            </w:r>
            <w:r w:rsidRPr="00C17C78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C17C78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วันที่</w:t>
            </w:r>
            <w:r w:rsidRPr="00C17C78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1 </w:t>
            </w:r>
            <w:r w:rsidRPr="00C17C78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GB"/>
              </w:rPr>
              <w:t>มกราคม</w:t>
            </w:r>
            <w:r w:rsidRPr="00C17C78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 xml:space="preserve"> 2563</w:t>
            </w:r>
          </w:p>
        </w:tc>
      </w:tr>
      <w:tr w:rsidR="00C17C78" w:rsidRPr="00807627" w14:paraId="6C29A97A" w14:textId="77777777" w:rsidTr="00C17C78">
        <w:trPr>
          <w:trHeight w:val="525"/>
          <w:tblHeader/>
        </w:trPr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55CB4B54" w14:textId="77777777" w:rsidR="00C17C78" w:rsidRPr="00807627" w:rsidRDefault="00C17C78" w:rsidP="00C17C78">
            <w:pPr>
              <w:tabs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993" w:type="dxa"/>
            <w:tcBorders>
              <w:top w:val="single" w:sz="4" w:space="0" w:color="auto"/>
            </w:tcBorders>
            <w:vAlign w:val="bottom"/>
          </w:tcPr>
          <w:p w14:paraId="7315AC6E" w14:textId="62041546" w:rsidR="00C17C78" w:rsidRPr="00807627" w:rsidRDefault="00C17C78" w:rsidP="00C17C78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237" w:type="dxa"/>
            <w:vAlign w:val="bottom"/>
          </w:tcPr>
          <w:p w14:paraId="2184ECC7" w14:textId="77777777" w:rsidR="00C17C78" w:rsidRPr="00807627" w:rsidRDefault="00C17C78" w:rsidP="00C17C78">
            <w:pPr>
              <w:pStyle w:val="BodyText"/>
              <w:tabs>
                <w:tab w:val="clear" w:pos="680"/>
                <w:tab w:val="decimal" w:pos="677"/>
              </w:tabs>
              <w:spacing w:after="0" w:line="240" w:lineRule="auto"/>
              <w:ind w:left="-108"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85" w:type="dxa"/>
            <w:vAlign w:val="bottom"/>
          </w:tcPr>
          <w:p w14:paraId="037C48AB" w14:textId="51B0FA37" w:rsidR="00C17C78" w:rsidRPr="00807627" w:rsidRDefault="00C17C78" w:rsidP="00C17C78">
            <w:pPr>
              <w:tabs>
                <w:tab w:val="clear" w:pos="3742"/>
                <w:tab w:val="left" w:pos="1800"/>
              </w:tabs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เครื่องมือทางการเงิน</w:t>
            </w: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br/>
            </w: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ที่วัดมูลค่า</w:t>
            </w: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br/>
            </w: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ด้วยมูลค่ายุติธรรม</w:t>
            </w: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br/>
            </w: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ผ่านกำไรหรือขาดทุน </w:t>
            </w:r>
          </w:p>
        </w:tc>
        <w:tc>
          <w:tcPr>
            <w:tcW w:w="1985" w:type="dxa"/>
            <w:vAlign w:val="bottom"/>
          </w:tcPr>
          <w:p w14:paraId="51FC6857" w14:textId="0D7BFD61" w:rsidR="00C17C78" w:rsidRPr="00807627" w:rsidRDefault="00C17C78" w:rsidP="00C17C78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br/>
            </w: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ที่กำหนดให้วัดมูลค่า</w:t>
            </w: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br/>
            </w: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ด้วยมูลค่ายุติธรรม</w:t>
            </w: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br/>
            </w: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ผ่านกำไรขาดทุน</w:t>
            </w: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br/>
              <w:t>เบ็ดเสร็จอื่น</w:t>
            </w:r>
          </w:p>
        </w:tc>
        <w:tc>
          <w:tcPr>
            <w:tcW w:w="1985" w:type="dxa"/>
            <w:vAlign w:val="bottom"/>
          </w:tcPr>
          <w:p w14:paraId="68B42D34" w14:textId="77777777" w:rsidR="00C17C78" w:rsidRPr="00807627" w:rsidRDefault="00C17C78" w:rsidP="00C17C78">
            <w:pPr>
              <w:tabs>
                <w:tab w:val="clear" w:pos="227"/>
                <w:tab w:val="clear" w:pos="680"/>
                <w:tab w:val="clear" w:pos="907"/>
                <w:tab w:val="left" w:pos="0"/>
                <w:tab w:val="left" w:pos="970"/>
              </w:tabs>
              <w:spacing w:line="240" w:lineRule="auto"/>
              <w:ind w:right="7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เครื่องมือทางการเงิน</w:t>
            </w: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br/>
            </w: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ที่วัดมูลค่า</w:t>
            </w: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br/>
            </w: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ด้วยราคาทุน</w:t>
            </w:r>
          </w:p>
          <w:p w14:paraId="5B3BAF7D" w14:textId="63372238" w:rsidR="00C17C78" w:rsidRPr="00807627" w:rsidRDefault="00C17C78" w:rsidP="00C17C78">
            <w:pPr>
              <w:tabs>
                <w:tab w:val="clear" w:pos="227"/>
                <w:tab w:val="clear" w:pos="680"/>
                <w:tab w:val="clear" w:pos="907"/>
                <w:tab w:val="left" w:pos="0"/>
                <w:tab w:val="left" w:pos="970"/>
              </w:tabs>
              <w:spacing w:line="240" w:lineRule="auto"/>
              <w:ind w:right="7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8076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>ตัด</w:t>
            </w: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985" w:type="dxa"/>
            <w:vAlign w:val="bottom"/>
          </w:tcPr>
          <w:p w14:paraId="1BC83F1B" w14:textId="5528A19F" w:rsidR="00C17C78" w:rsidRPr="00807627" w:rsidRDefault="00C17C78" w:rsidP="00C17C78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C17C78" w:rsidRPr="00807627" w14:paraId="0A2610D1" w14:textId="77777777" w:rsidTr="00DD0BE8">
        <w:trPr>
          <w:trHeight w:val="525"/>
          <w:tblHeader/>
        </w:trPr>
        <w:tc>
          <w:tcPr>
            <w:tcW w:w="3600" w:type="dxa"/>
            <w:vAlign w:val="bottom"/>
          </w:tcPr>
          <w:p w14:paraId="5A968141" w14:textId="77777777" w:rsidR="00C17C78" w:rsidRPr="00807627" w:rsidRDefault="00C17C78" w:rsidP="00C17C78">
            <w:pPr>
              <w:tabs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170" w:type="dxa"/>
            <w:gridSpan w:val="6"/>
            <w:vAlign w:val="bottom"/>
          </w:tcPr>
          <w:p w14:paraId="1681BC6B" w14:textId="28FFF301" w:rsidR="00C17C78" w:rsidRPr="00C17C78" w:rsidRDefault="00C17C78" w:rsidP="00C17C78">
            <w:pPr>
              <w:spacing w:line="240" w:lineRule="auto"/>
              <w:ind w:left="-118" w:right="-11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C17C78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17C78" w:rsidRPr="00D2737C" w14:paraId="2F2332D3" w14:textId="77777777" w:rsidTr="00C17C78">
        <w:trPr>
          <w:trHeight w:val="235"/>
        </w:trPr>
        <w:tc>
          <w:tcPr>
            <w:tcW w:w="3600" w:type="dxa"/>
            <w:vAlign w:val="bottom"/>
          </w:tcPr>
          <w:p w14:paraId="65517D5A" w14:textId="77777777" w:rsidR="00C17C78" w:rsidRPr="00807627" w:rsidRDefault="00C17C78" w:rsidP="00C17C78">
            <w:pPr>
              <w:spacing w:line="240" w:lineRule="auto"/>
              <w:ind w:left="75" w:hanging="9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993" w:type="dxa"/>
            <w:vAlign w:val="bottom"/>
          </w:tcPr>
          <w:p w14:paraId="0242C190" w14:textId="77777777" w:rsidR="00C17C78" w:rsidRPr="00807627" w:rsidRDefault="00C17C78" w:rsidP="00C17C78">
            <w:pPr>
              <w:pStyle w:val="BodyText"/>
              <w:tabs>
                <w:tab w:val="decimal" w:pos="708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560858F3" w14:textId="77777777" w:rsidR="00C17C78" w:rsidRPr="00807627" w:rsidRDefault="00C17C78" w:rsidP="00C17C78">
            <w:pPr>
              <w:pStyle w:val="BodyText"/>
              <w:tabs>
                <w:tab w:val="decimal" w:pos="709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19493F7E" w14:textId="77777777" w:rsidR="00C17C78" w:rsidRPr="00807627" w:rsidRDefault="00C17C78" w:rsidP="00C17C78">
            <w:pPr>
              <w:pStyle w:val="BodyText"/>
              <w:tabs>
                <w:tab w:val="decimal" w:pos="709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17EBFBCF" w14:textId="77777777" w:rsidR="00C17C78" w:rsidRPr="00807627" w:rsidRDefault="00C17C78" w:rsidP="00C17C78">
            <w:pPr>
              <w:pStyle w:val="BodyText"/>
              <w:tabs>
                <w:tab w:val="decimal" w:pos="831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3DD87F0B" w14:textId="77777777" w:rsidR="00C17C78" w:rsidRPr="00807627" w:rsidRDefault="00C17C78" w:rsidP="00C17C78">
            <w:pPr>
              <w:pStyle w:val="BodyText"/>
              <w:tabs>
                <w:tab w:val="decimal" w:pos="831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3DB04A67" w14:textId="77777777" w:rsidR="00C17C78" w:rsidRPr="00807627" w:rsidRDefault="00C17C78" w:rsidP="00C17C78">
            <w:pPr>
              <w:pStyle w:val="BodyText"/>
              <w:tabs>
                <w:tab w:val="decimal" w:pos="831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C17C78" w:rsidRPr="00D2737C" w14:paraId="43788D90" w14:textId="77777777" w:rsidTr="00C17C78">
        <w:trPr>
          <w:trHeight w:val="266"/>
        </w:trPr>
        <w:tc>
          <w:tcPr>
            <w:tcW w:w="3600" w:type="dxa"/>
            <w:vAlign w:val="bottom"/>
          </w:tcPr>
          <w:p w14:paraId="7461A795" w14:textId="77777777" w:rsidR="00C17C78" w:rsidRPr="00807627" w:rsidRDefault="00C17C78" w:rsidP="00C17C78">
            <w:pPr>
              <w:spacing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993" w:type="dxa"/>
            <w:vAlign w:val="bottom"/>
          </w:tcPr>
          <w:p w14:paraId="616704A6" w14:textId="5EC5AC4A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857,129</w:t>
            </w:r>
          </w:p>
        </w:tc>
        <w:tc>
          <w:tcPr>
            <w:tcW w:w="237" w:type="dxa"/>
            <w:vAlign w:val="bottom"/>
          </w:tcPr>
          <w:p w14:paraId="482A4885" w14:textId="77777777" w:rsidR="00C17C78" w:rsidRPr="00807627" w:rsidRDefault="00C17C78" w:rsidP="00C17C78">
            <w:pPr>
              <w:pStyle w:val="BodyText"/>
              <w:tabs>
                <w:tab w:val="decimal" w:pos="709"/>
              </w:tabs>
              <w:spacing w:after="0" w:line="240" w:lineRule="auto"/>
              <w:ind w:left="9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192CE598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85" w:type="dxa"/>
            <w:vAlign w:val="bottom"/>
          </w:tcPr>
          <w:p w14:paraId="007A51B3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85" w:type="dxa"/>
            <w:vAlign w:val="bottom"/>
          </w:tcPr>
          <w:p w14:paraId="750DD853" w14:textId="3E9E5E59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857,129</w:t>
            </w:r>
          </w:p>
        </w:tc>
        <w:tc>
          <w:tcPr>
            <w:tcW w:w="1985" w:type="dxa"/>
            <w:vAlign w:val="bottom"/>
          </w:tcPr>
          <w:p w14:paraId="006BD289" w14:textId="2D65C9FC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857,129</w:t>
            </w:r>
          </w:p>
        </w:tc>
      </w:tr>
      <w:tr w:rsidR="00C17C78" w:rsidRPr="00D2737C" w14:paraId="1F7F68CE" w14:textId="77777777" w:rsidTr="00C17C78">
        <w:trPr>
          <w:trHeight w:val="266"/>
        </w:trPr>
        <w:tc>
          <w:tcPr>
            <w:tcW w:w="3600" w:type="dxa"/>
            <w:vAlign w:val="bottom"/>
          </w:tcPr>
          <w:p w14:paraId="02DBA535" w14:textId="77777777" w:rsidR="00C17C78" w:rsidRPr="00807627" w:rsidRDefault="00C17C78" w:rsidP="00C17C78">
            <w:pPr>
              <w:spacing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993" w:type="dxa"/>
            <w:vAlign w:val="bottom"/>
          </w:tcPr>
          <w:p w14:paraId="3F5DA3AB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343,516</w:t>
            </w:r>
          </w:p>
        </w:tc>
        <w:tc>
          <w:tcPr>
            <w:tcW w:w="237" w:type="dxa"/>
            <w:vAlign w:val="bottom"/>
          </w:tcPr>
          <w:p w14:paraId="065CA08F" w14:textId="77777777" w:rsidR="00C17C78" w:rsidRPr="00807627" w:rsidRDefault="00C17C78" w:rsidP="00C17C78">
            <w:pPr>
              <w:pStyle w:val="BodyText"/>
              <w:tabs>
                <w:tab w:val="decimal" w:pos="709"/>
              </w:tabs>
              <w:spacing w:after="0" w:line="240" w:lineRule="auto"/>
              <w:ind w:left="9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2A88325E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85" w:type="dxa"/>
            <w:vAlign w:val="bottom"/>
          </w:tcPr>
          <w:p w14:paraId="2F27406F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85" w:type="dxa"/>
            <w:vAlign w:val="bottom"/>
          </w:tcPr>
          <w:p w14:paraId="13BB7A85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343,516</w:t>
            </w:r>
          </w:p>
        </w:tc>
        <w:tc>
          <w:tcPr>
            <w:tcW w:w="1985" w:type="dxa"/>
            <w:vAlign w:val="bottom"/>
          </w:tcPr>
          <w:p w14:paraId="3EA01CD8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343,516</w:t>
            </w:r>
          </w:p>
        </w:tc>
      </w:tr>
      <w:tr w:rsidR="00C17C78" w:rsidRPr="00D2737C" w14:paraId="204A349B" w14:textId="77777777" w:rsidTr="00C17C78">
        <w:trPr>
          <w:trHeight w:val="171"/>
        </w:trPr>
        <w:tc>
          <w:tcPr>
            <w:tcW w:w="3600" w:type="dxa"/>
            <w:vAlign w:val="bottom"/>
          </w:tcPr>
          <w:p w14:paraId="75E4749C" w14:textId="77777777" w:rsidR="00C17C78" w:rsidRPr="00807627" w:rsidRDefault="00C17C78" w:rsidP="00C17C78">
            <w:pPr>
              <w:spacing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993" w:type="dxa"/>
            <w:vAlign w:val="bottom"/>
          </w:tcPr>
          <w:p w14:paraId="585A7357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3,189,470</w:t>
            </w:r>
          </w:p>
        </w:tc>
        <w:tc>
          <w:tcPr>
            <w:tcW w:w="237" w:type="dxa"/>
            <w:vAlign w:val="bottom"/>
          </w:tcPr>
          <w:p w14:paraId="2107B563" w14:textId="77777777" w:rsidR="00C17C78" w:rsidRPr="00807627" w:rsidRDefault="00C17C78" w:rsidP="00C17C78">
            <w:pPr>
              <w:pStyle w:val="BodyText"/>
              <w:tabs>
                <w:tab w:val="decimal" w:pos="855"/>
                <w:tab w:val="decimal" w:pos="1064"/>
              </w:tabs>
              <w:spacing w:after="0" w:line="240" w:lineRule="auto"/>
              <w:ind w:left="9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3FC65634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85" w:type="dxa"/>
            <w:vAlign w:val="bottom"/>
          </w:tcPr>
          <w:p w14:paraId="2DF85D6F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85" w:type="dxa"/>
            <w:vAlign w:val="bottom"/>
          </w:tcPr>
          <w:p w14:paraId="286EA0E3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3,189,470</w:t>
            </w:r>
          </w:p>
        </w:tc>
        <w:tc>
          <w:tcPr>
            <w:tcW w:w="1985" w:type="dxa"/>
            <w:vAlign w:val="bottom"/>
          </w:tcPr>
          <w:p w14:paraId="371AF588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3,189,470</w:t>
            </w:r>
          </w:p>
        </w:tc>
      </w:tr>
      <w:tr w:rsidR="00C17C78" w:rsidRPr="00D2737C" w14:paraId="06705F19" w14:textId="77777777" w:rsidTr="00C17C78">
        <w:trPr>
          <w:trHeight w:val="274"/>
        </w:trPr>
        <w:tc>
          <w:tcPr>
            <w:tcW w:w="3600" w:type="dxa"/>
            <w:vAlign w:val="bottom"/>
          </w:tcPr>
          <w:p w14:paraId="59D0DBC0" w14:textId="77777777" w:rsidR="00C17C78" w:rsidRPr="00807627" w:rsidRDefault="00C17C78" w:rsidP="00C17C78">
            <w:pPr>
              <w:spacing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993" w:type="dxa"/>
            <w:vAlign w:val="bottom"/>
          </w:tcPr>
          <w:p w14:paraId="3C8B2C7E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50,695</w:t>
            </w:r>
          </w:p>
        </w:tc>
        <w:tc>
          <w:tcPr>
            <w:tcW w:w="237" w:type="dxa"/>
            <w:vAlign w:val="bottom"/>
          </w:tcPr>
          <w:p w14:paraId="4236AC26" w14:textId="77777777" w:rsidR="00C17C78" w:rsidRPr="00807627" w:rsidRDefault="00C17C78" w:rsidP="00C17C78">
            <w:pPr>
              <w:pStyle w:val="BodyText"/>
              <w:tabs>
                <w:tab w:val="decimal" w:pos="709"/>
                <w:tab w:val="decimal" w:pos="1064"/>
              </w:tabs>
              <w:spacing w:after="0" w:line="240" w:lineRule="auto"/>
              <w:ind w:left="9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4677077E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50,695</w:t>
            </w:r>
          </w:p>
        </w:tc>
        <w:tc>
          <w:tcPr>
            <w:tcW w:w="1985" w:type="dxa"/>
            <w:vAlign w:val="bottom"/>
          </w:tcPr>
          <w:p w14:paraId="1A7C8AA5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85" w:type="dxa"/>
            <w:vAlign w:val="bottom"/>
          </w:tcPr>
          <w:p w14:paraId="3D7340AB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85" w:type="dxa"/>
            <w:vAlign w:val="bottom"/>
          </w:tcPr>
          <w:p w14:paraId="4238570D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50,695</w:t>
            </w:r>
          </w:p>
        </w:tc>
      </w:tr>
      <w:tr w:rsidR="00C17C78" w:rsidRPr="00D2737C" w14:paraId="196CD6C6" w14:textId="77777777" w:rsidTr="00C17C78">
        <w:trPr>
          <w:trHeight w:val="171"/>
        </w:trPr>
        <w:tc>
          <w:tcPr>
            <w:tcW w:w="3600" w:type="dxa"/>
            <w:vAlign w:val="bottom"/>
          </w:tcPr>
          <w:p w14:paraId="1FFCFF9A" w14:textId="77777777" w:rsidR="00C17C78" w:rsidRPr="00807627" w:rsidRDefault="00C17C78" w:rsidP="00C17C78">
            <w:pPr>
              <w:spacing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993" w:type="dxa"/>
            <w:vAlign w:val="bottom"/>
          </w:tcPr>
          <w:p w14:paraId="47E66F4B" w14:textId="10FE6358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1,832,499</w:t>
            </w:r>
          </w:p>
        </w:tc>
        <w:tc>
          <w:tcPr>
            <w:tcW w:w="237" w:type="dxa"/>
            <w:vAlign w:val="bottom"/>
          </w:tcPr>
          <w:p w14:paraId="6E485A7F" w14:textId="77777777" w:rsidR="00C17C78" w:rsidRPr="00807627" w:rsidRDefault="00C17C78" w:rsidP="00C17C78">
            <w:pPr>
              <w:pStyle w:val="BodyText"/>
              <w:tabs>
                <w:tab w:val="decimal" w:pos="855"/>
                <w:tab w:val="decimal" w:pos="1064"/>
              </w:tabs>
              <w:spacing w:after="0" w:line="240" w:lineRule="auto"/>
              <w:ind w:left="9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68C4BA90" w14:textId="51012274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1,829,019</w:t>
            </w:r>
          </w:p>
        </w:tc>
        <w:tc>
          <w:tcPr>
            <w:tcW w:w="1985" w:type="dxa"/>
            <w:vAlign w:val="bottom"/>
          </w:tcPr>
          <w:p w14:paraId="5A9F1398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3,393</w:t>
            </w:r>
          </w:p>
        </w:tc>
        <w:tc>
          <w:tcPr>
            <w:tcW w:w="1985" w:type="dxa"/>
            <w:vAlign w:val="bottom"/>
          </w:tcPr>
          <w:p w14:paraId="08C4973E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85" w:type="dxa"/>
            <w:vAlign w:val="bottom"/>
          </w:tcPr>
          <w:p w14:paraId="63ADB104" w14:textId="1654B089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1,832,412</w:t>
            </w:r>
          </w:p>
        </w:tc>
      </w:tr>
      <w:tr w:rsidR="00C17C78" w:rsidRPr="00D2737C" w14:paraId="3AC6A725" w14:textId="77777777" w:rsidTr="00C17C78">
        <w:trPr>
          <w:trHeight w:val="171"/>
        </w:trPr>
        <w:tc>
          <w:tcPr>
            <w:tcW w:w="3600" w:type="dxa"/>
            <w:vAlign w:val="bottom"/>
          </w:tcPr>
          <w:p w14:paraId="50516228" w14:textId="77777777" w:rsidR="00C17C78" w:rsidRPr="00807627" w:rsidRDefault="00C17C78" w:rsidP="00C17C78">
            <w:pPr>
              <w:spacing w:line="240" w:lineRule="auto"/>
              <w:ind w:left="90" w:hanging="90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993" w:type="dxa"/>
            <w:vAlign w:val="bottom"/>
          </w:tcPr>
          <w:p w14:paraId="5D2F7C1C" w14:textId="1582DA44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649,160</w:t>
            </w:r>
          </w:p>
        </w:tc>
        <w:tc>
          <w:tcPr>
            <w:tcW w:w="237" w:type="dxa"/>
            <w:vAlign w:val="bottom"/>
          </w:tcPr>
          <w:p w14:paraId="01B92760" w14:textId="77777777" w:rsidR="00C17C78" w:rsidRPr="00807627" w:rsidRDefault="00C17C78" w:rsidP="00C17C78">
            <w:pPr>
              <w:pStyle w:val="BodyText"/>
              <w:tabs>
                <w:tab w:val="decimal" w:pos="855"/>
                <w:tab w:val="decimal" w:pos="1064"/>
              </w:tabs>
              <w:spacing w:after="0" w:line="240" w:lineRule="auto"/>
              <w:ind w:left="9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37284240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85" w:type="dxa"/>
            <w:vAlign w:val="bottom"/>
          </w:tcPr>
          <w:p w14:paraId="0C225C3B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85" w:type="dxa"/>
            <w:vAlign w:val="bottom"/>
          </w:tcPr>
          <w:p w14:paraId="30B7F40A" w14:textId="236C91A3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649,160</w:t>
            </w:r>
          </w:p>
        </w:tc>
        <w:tc>
          <w:tcPr>
            <w:tcW w:w="1985" w:type="dxa"/>
            <w:vAlign w:val="bottom"/>
          </w:tcPr>
          <w:p w14:paraId="2777D22C" w14:textId="1F27BB0E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649,160</w:t>
            </w:r>
          </w:p>
        </w:tc>
      </w:tr>
      <w:tr w:rsidR="00C17C78" w:rsidRPr="00D2737C" w14:paraId="0A9D51A2" w14:textId="77777777" w:rsidTr="00C17C78">
        <w:trPr>
          <w:trHeight w:val="171"/>
        </w:trPr>
        <w:tc>
          <w:tcPr>
            <w:tcW w:w="3600" w:type="dxa"/>
            <w:vAlign w:val="bottom"/>
          </w:tcPr>
          <w:p w14:paraId="4588ED08" w14:textId="77777777" w:rsidR="00C17C78" w:rsidRPr="00807627" w:rsidRDefault="00C17C78" w:rsidP="00C17C78">
            <w:pPr>
              <w:spacing w:line="240" w:lineRule="auto"/>
              <w:ind w:left="90" w:hanging="90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993" w:type="dxa"/>
            <w:vAlign w:val="bottom"/>
          </w:tcPr>
          <w:p w14:paraId="30FA28AB" w14:textId="77777777" w:rsidR="00C17C78" w:rsidRPr="00807627" w:rsidRDefault="00C17C78" w:rsidP="00C17C78">
            <w:pPr>
              <w:spacing w:line="240" w:lineRule="auto"/>
              <w:ind w:left="90" w:hanging="90"/>
              <w:rPr>
                <w:rFonts w:asciiTheme="majorBidi" w:hAnsiTheme="majorBidi"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07F6FD05" w14:textId="77777777" w:rsidR="00C17C78" w:rsidRPr="00807627" w:rsidRDefault="00C17C78" w:rsidP="00C17C78">
            <w:pPr>
              <w:spacing w:line="240" w:lineRule="auto"/>
              <w:ind w:left="90" w:hanging="90"/>
              <w:rPr>
                <w:rFonts w:asciiTheme="majorBidi" w:hAnsiTheme="maj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29555494" w14:textId="77777777" w:rsidR="00C17C78" w:rsidRPr="00807627" w:rsidRDefault="00C17C78" w:rsidP="00C17C78">
            <w:pPr>
              <w:spacing w:line="240" w:lineRule="auto"/>
              <w:ind w:left="90" w:hanging="90"/>
              <w:rPr>
                <w:rFonts w:asciiTheme="majorBidi" w:hAnsiTheme="maj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439DC806" w14:textId="77777777" w:rsidR="00C17C78" w:rsidRPr="00807627" w:rsidRDefault="00C17C78" w:rsidP="00C17C78">
            <w:pPr>
              <w:spacing w:line="240" w:lineRule="auto"/>
              <w:ind w:left="90" w:hanging="90"/>
              <w:rPr>
                <w:rFonts w:asciiTheme="majorBidi" w:hAnsiTheme="maj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43502DEC" w14:textId="77777777" w:rsidR="00C17C78" w:rsidRPr="00807627" w:rsidRDefault="00C17C78" w:rsidP="00C17C78">
            <w:pPr>
              <w:spacing w:line="240" w:lineRule="auto"/>
              <w:ind w:left="90" w:hanging="90"/>
              <w:rPr>
                <w:rFonts w:asciiTheme="majorBidi" w:hAnsiTheme="maj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41C3ABA9" w14:textId="77777777" w:rsidR="00C17C78" w:rsidRPr="00807627" w:rsidRDefault="00C17C78" w:rsidP="00C17C78">
            <w:pPr>
              <w:spacing w:line="240" w:lineRule="auto"/>
              <w:ind w:left="90" w:hanging="90"/>
              <w:rPr>
                <w:rFonts w:asciiTheme="majorBidi" w:hAnsiTheme="majorBidi"/>
                <w:color w:val="000000"/>
                <w:sz w:val="30"/>
                <w:szCs w:val="30"/>
              </w:rPr>
            </w:pPr>
          </w:p>
        </w:tc>
      </w:tr>
      <w:tr w:rsidR="00C17C78" w:rsidRPr="00D2737C" w14:paraId="56A2B9AF" w14:textId="77777777" w:rsidTr="00C17C78">
        <w:trPr>
          <w:trHeight w:val="171"/>
        </w:trPr>
        <w:tc>
          <w:tcPr>
            <w:tcW w:w="3600" w:type="dxa"/>
            <w:vAlign w:val="bottom"/>
          </w:tcPr>
          <w:p w14:paraId="6F7A3902" w14:textId="77777777" w:rsidR="00C17C78" w:rsidRPr="00D2737C" w:rsidRDefault="00C17C78" w:rsidP="00C17C78">
            <w:pPr>
              <w:spacing w:line="240" w:lineRule="auto"/>
              <w:ind w:left="90" w:hanging="90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993" w:type="dxa"/>
            <w:vAlign w:val="bottom"/>
          </w:tcPr>
          <w:p w14:paraId="3EE9EC33" w14:textId="77777777" w:rsidR="00C17C78" w:rsidRPr="00D2737C" w:rsidRDefault="00C17C78" w:rsidP="00C17C78">
            <w:pPr>
              <w:spacing w:line="240" w:lineRule="auto"/>
              <w:ind w:left="90" w:hanging="90"/>
              <w:rPr>
                <w:rFonts w:asciiTheme="majorBidi" w:hAnsi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2F173EB7" w14:textId="77777777" w:rsidR="00C17C78" w:rsidRPr="00D2737C" w:rsidRDefault="00C17C78" w:rsidP="00C17C78">
            <w:pPr>
              <w:spacing w:line="240" w:lineRule="auto"/>
              <w:ind w:left="90" w:hanging="90"/>
              <w:rPr>
                <w:rFonts w:asciiTheme="majorBidi" w:hAnsiTheme="majorBidi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29CDB252" w14:textId="77777777" w:rsidR="00C17C78" w:rsidRPr="00D2737C" w:rsidRDefault="00C17C78" w:rsidP="00C17C78">
            <w:pPr>
              <w:spacing w:line="240" w:lineRule="auto"/>
              <w:ind w:left="90" w:hanging="90"/>
              <w:rPr>
                <w:rFonts w:asciiTheme="majorBidi" w:hAnsiTheme="majorBidi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29FEFB33" w14:textId="77777777" w:rsidR="00C17C78" w:rsidRPr="00D2737C" w:rsidRDefault="00C17C78" w:rsidP="00C17C78">
            <w:pPr>
              <w:spacing w:line="240" w:lineRule="auto"/>
              <w:ind w:left="90" w:hanging="90"/>
              <w:rPr>
                <w:rFonts w:asciiTheme="majorBidi" w:hAnsiTheme="majorBidi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75C92E99" w14:textId="77777777" w:rsidR="00C17C78" w:rsidRPr="00D2737C" w:rsidRDefault="00C17C78" w:rsidP="00C17C78">
            <w:pPr>
              <w:spacing w:line="240" w:lineRule="auto"/>
              <w:ind w:left="90" w:hanging="90"/>
              <w:rPr>
                <w:rFonts w:asciiTheme="majorBidi" w:hAnsiTheme="majorBidi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206826BC" w14:textId="77777777" w:rsidR="00C17C78" w:rsidRPr="00D2737C" w:rsidRDefault="00C17C78" w:rsidP="00C17C78">
            <w:pPr>
              <w:spacing w:line="240" w:lineRule="auto"/>
              <w:ind w:left="90" w:hanging="90"/>
              <w:rPr>
                <w:rFonts w:asciiTheme="majorBidi" w:hAnsiTheme="majorBidi"/>
                <w:color w:val="000000"/>
                <w:sz w:val="28"/>
                <w:szCs w:val="28"/>
              </w:rPr>
            </w:pPr>
          </w:p>
        </w:tc>
      </w:tr>
      <w:tr w:rsidR="00C17C78" w:rsidRPr="00D2737C" w14:paraId="737CBF6A" w14:textId="77777777" w:rsidTr="00C17C78">
        <w:trPr>
          <w:trHeight w:val="171"/>
        </w:trPr>
        <w:tc>
          <w:tcPr>
            <w:tcW w:w="3600" w:type="dxa"/>
            <w:vAlign w:val="bottom"/>
          </w:tcPr>
          <w:p w14:paraId="3B4205B2" w14:textId="77777777" w:rsidR="00C17C78" w:rsidRPr="00D2737C" w:rsidRDefault="00C17C78" w:rsidP="00C17C78">
            <w:pPr>
              <w:spacing w:line="240" w:lineRule="auto"/>
              <w:ind w:left="90" w:hanging="90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993" w:type="dxa"/>
            <w:vAlign w:val="bottom"/>
          </w:tcPr>
          <w:p w14:paraId="6EE145F8" w14:textId="77777777" w:rsidR="00C17C78" w:rsidRPr="00D2737C" w:rsidRDefault="00C17C78" w:rsidP="00C17C78">
            <w:pPr>
              <w:spacing w:line="240" w:lineRule="auto"/>
              <w:ind w:left="90" w:hanging="90"/>
              <w:rPr>
                <w:rFonts w:asciiTheme="majorBidi" w:hAnsi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3461FCC" w14:textId="77777777" w:rsidR="00C17C78" w:rsidRPr="00D2737C" w:rsidRDefault="00C17C78" w:rsidP="00C17C78">
            <w:pPr>
              <w:spacing w:line="240" w:lineRule="auto"/>
              <w:ind w:left="90" w:hanging="90"/>
              <w:rPr>
                <w:rFonts w:asciiTheme="majorBidi" w:hAnsiTheme="majorBidi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443EB3BE" w14:textId="77777777" w:rsidR="00C17C78" w:rsidRPr="00D2737C" w:rsidRDefault="00C17C78" w:rsidP="00C17C78">
            <w:pPr>
              <w:spacing w:line="240" w:lineRule="auto"/>
              <w:ind w:left="90" w:hanging="90"/>
              <w:rPr>
                <w:rFonts w:asciiTheme="majorBidi" w:hAnsiTheme="majorBidi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0A1CC9AC" w14:textId="77777777" w:rsidR="00C17C78" w:rsidRPr="00D2737C" w:rsidRDefault="00C17C78" w:rsidP="00C17C78">
            <w:pPr>
              <w:spacing w:line="240" w:lineRule="auto"/>
              <w:ind w:left="90" w:hanging="90"/>
              <w:rPr>
                <w:rFonts w:asciiTheme="majorBidi" w:hAnsiTheme="majorBidi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57FABFB3" w14:textId="77777777" w:rsidR="00C17C78" w:rsidRPr="00D2737C" w:rsidRDefault="00C17C78" w:rsidP="00C17C78">
            <w:pPr>
              <w:spacing w:line="240" w:lineRule="auto"/>
              <w:ind w:left="90" w:hanging="90"/>
              <w:rPr>
                <w:rFonts w:asciiTheme="majorBidi" w:hAnsiTheme="majorBidi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118697DD" w14:textId="77777777" w:rsidR="00C17C78" w:rsidRPr="00D2737C" w:rsidRDefault="00C17C78" w:rsidP="00C17C78">
            <w:pPr>
              <w:spacing w:line="240" w:lineRule="auto"/>
              <w:ind w:left="90" w:hanging="90"/>
              <w:rPr>
                <w:rFonts w:asciiTheme="majorBidi" w:hAnsiTheme="majorBidi"/>
                <w:color w:val="000000"/>
                <w:sz w:val="28"/>
                <w:szCs w:val="28"/>
              </w:rPr>
            </w:pPr>
          </w:p>
        </w:tc>
      </w:tr>
      <w:tr w:rsidR="00C17C78" w:rsidRPr="00D2737C" w14:paraId="09BDEE01" w14:textId="77777777" w:rsidTr="00C17C78">
        <w:trPr>
          <w:trHeight w:val="171"/>
        </w:trPr>
        <w:tc>
          <w:tcPr>
            <w:tcW w:w="3600" w:type="dxa"/>
            <w:vAlign w:val="bottom"/>
          </w:tcPr>
          <w:p w14:paraId="1857DA9F" w14:textId="77777777" w:rsidR="00C17C78" w:rsidRPr="00D2737C" w:rsidRDefault="00C17C78" w:rsidP="00C17C78">
            <w:pPr>
              <w:spacing w:line="240" w:lineRule="auto"/>
              <w:ind w:left="90" w:hanging="90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993" w:type="dxa"/>
            <w:vAlign w:val="bottom"/>
          </w:tcPr>
          <w:p w14:paraId="7D6AB6E9" w14:textId="77777777" w:rsidR="00C17C78" w:rsidRPr="00D2737C" w:rsidRDefault="00C17C78" w:rsidP="00C17C78">
            <w:pPr>
              <w:spacing w:line="240" w:lineRule="auto"/>
              <w:ind w:left="90" w:hanging="90"/>
              <w:rPr>
                <w:rFonts w:asciiTheme="majorBidi" w:hAnsi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1F80ED8" w14:textId="77777777" w:rsidR="00C17C78" w:rsidRPr="00D2737C" w:rsidRDefault="00C17C78" w:rsidP="00C17C78">
            <w:pPr>
              <w:spacing w:line="240" w:lineRule="auto"/>
              <w:ind w:left="90" w:hanging="90"/>
              <w:rPr>
                <w:rFonts w:asciiTheme="majorBidi" w:hAnsiTheme="majorBidi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245E343C" w14:textId="77777777" w:rsidR="00C17C78" w:rsidRPr="00D2737C" w:rsidRDefault="00C17C78" w:rsidP="00C17C78">
            <w:pPr>
              <w:spacing w:line="240" w:lineRule="auto"/>
              <w:ind w:left="90" w:hanging="90"/>
              <w:rPr>
                <w:rFonts w:asciiTheme="majorBidi" w:hAnsiTheme="majorBidi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13E980F5" w14:textId="77777777" w:rsidR="00C17C78" w:rsidRPr="00D2737C" w:rsidRDefault="00C17C78" w:rsidP="00C17C78">
            <w:pPr>
              <w:spacing w:line="240" w:lineRule="auto"/>
              <w:ind w:left="90" w:hanging="90"/>
              <w:rPr>
                <w:rFonts w:asciiTheme="majorBidi" w:hAnsiTheme="majorBidi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58003E37" w14:textId="77777777" w:rsidR="00C17C78" w:rsidRPr="00D2737C" w:rsidRDefault="00C17C78" w:rsidP="00C17C78">
            <w:pPr>
              <w:spacing w:line="240" w:lineRule="auto"/>
              <w:ind w:left="90" w:hanging="90"/>
              <w:rPr>
                <w:rFonts w:asciiTheme="majorBidi" w:hAnsiTheme="majorBidi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1E60FC5B" w14:textId="77777777" w:rsidR="00C17C78" w:rsidRPr="00D2737C" w:rsidRDefault="00C17C78" w:rsidP="00C17C78">
            <w:pPr>
              <w:spacing w:line="240" w:lineRule="auto"/>
              <w:ind w:left="90" w:hanging="90"/>
              <w:rPr>
                <w:rFonts w:asciiTheme="majorBidi" w:hAnsiTheme="majorBidi"/>
                <w:color w:val="000000"/>
                <w:sz w:val="28"/>
                <w:szCs w:val="28"/>
              </w:rPr>
            </w:pPr>
          </w:p>
        </w:tc>
      </w:tr>
      <w:tr w:rsidR="00C17C78" w:rsidRPr="00D2737C" w14:paraId="017578D4" w14:textId="77777777" w:rsidTr="00C17C78">
        <w:trPr>
          <w:trHeight w:val="355"/>
        </w:trPr>
        <w:tc>
          <w:tcPr>
            <w:tcW w:w="3600" w:type="dxa"/>
            <w:vAlign w:val="bottom"/>
          </w:tcPr>
          <w:p w14:paraId="40C01BBF" w14:textId="77777777" w:rsidR="00C17C78" w:rsidRPr="00807627" w:rsidRDefault="00C17C78" w:rsidP="00C17C78">
            <w:pPr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หนี้สิน</w:t>
            </w:r>
          </w:p>
        </w:tc>
        <w:tc>
          <w:tcPr>
            <w:tcW w:w="1993" w:type="dxa"/>
            <w:vAlign w:val="bottom"/>
          </w:tcPr>
          <w:p w14:paraId="24F54322" w14:textId="77777777" w:rsidR="00C17C78" w:rsidRPr="00807627" w:rsidDel="00F87932" w:rsidRDefault="00C17C78" w:rsidP="00C17C78">
            <w:pPr>
              <w:pStyle w:val="BodyText"/>
              <w:spacing w:after="0" w:line="240" w:lineRule="auto"/>
              <w:ind w:left="90" w:hanging="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701D3389" w14:textId="77777777" w:rsidR="00C17C78" w:rsidRPr="00807627" w:rsidRDefault="00C17C78" w:rsidP="00C17C78">
            <w:pPr>
              <w:pStyle w:val="BodyText"/>
              <w:tabs>
                <w:tab w:val="decimal" w:pos="855"/>
              </w:tabs>
              <w:spacing w:after="0" w:line="240" w:lineRule="auto"/>
              <w:ind w:left="9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2B4EF3D9" w14:textId="77777777" w:rsidR="00C17C78" w:rsidRPr="00807627" w:rsidRDefault="00C17C78" w:rsidP="00C17C78">
            <w:pPr>
              <w:pStyle w:val="BodyText"/>
              <w:tabs>
                <w:tab w:val="clear" w:pos="1644"/>
                <w:tab w:val="decimal" w:pos="1143"/>
              </w:tabs>
              <w:spacing w:after="0" w:line="240" w:lineRule="auto"/>
              <w:ind w:left="90" w:right="65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4E2D46D4" w14:textId="77777777" w:rsidR="00C17C78" w:rsidRPr="00807627" w:rsidRDefault="00C17C78" w:rsidP="00C17C78">
            <w:pPr>
              <w:pStyle w:val="BodyText"/>
              <w:tabs>
                <w:tab w:val="clear" w:pos="907"/>
                <w:tab w:val="decimal" w:pos="901"/>
              </w:tabs>
              <w:spacing w:after="0" w:line="240" w:lineRule="auto"/>
              <w:ind w:left="90" w:right="53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22617B9D" w14:textId="77777777" w:rsidR="00C17C78" w:rsidRPr="00807627" w:rsidRDefault="00C17C78" w:rsidP="00C17C78">
            <w:pPr>
              <w:pStyle w:val="BodyText"/>
              <w:tabs>
                <w:tab w:val="decimal" w:pos="1064"/>
              </w:tabs>
              <w:spacing w:after="0" w:line="240" w:lineRule="auto"/>
              <w:ind w:left="9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1321598F" w14:textId="77777777" w:rsidR="00C17C78" w:rsidRPr="00807627" w:rsidRDefault="00C17C78" w:rsidP="00C17C78">
            <w:pPr>
              <w:pStyle w:val="BodyText"/>
              <w:tabs>
                <w:tab w:val="decimal" w:pos="1064"/>
              </w:tabs>
              <w:spacing w:after="0" w:line="240" w:lineRule="auto"/>
              <w:ind w:left="9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17C78" w:rsidRPr="00D2737C" w14:paraId="7A47CEE5" w14:textId="77777777" w:rsidTr="00C17C78">
        <w:trPr>
          <w:trHeight w:val="383"/>
        </w:trPr>
        <w:tc>
          <w:tcPr>
            <w:tcW w:w="3600" w:type="dxa"/>
            <w:vAlign w:val="bottom"/>
          </w:tcPr>
          <w:p w14:paraId="12A90122" w14:textId="77777777" w:rsidR="00C17C78" w:rsidRPr="00807627" w:rsidRDefault="00C17C78" w:rsidP="00C17C78">
            <w:pPr>
              <w:spacing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993" w:type="dxa"/>
            <w:vAlign w:val="bottom"/>
          </w:tcPr>
          <w:p w14:paraId="789D3DF5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797,308</w:t>
            </w:r>
          </w:p>
        </w:tc>
        <w:tc>
          <w:tcPr>
            <w:tcW w:w="237" w:type="dxa"/>
            <w:vAlign w:val="bottom"/>
          </w:tcPr>
          <w:p w14:paraId="435EC5B8" w14:textId="77777777" w:rsidR="00C17C78" w:rsidRPr="00807627" w:rsidRDefault="00C17C78" w:rsidP="00C17C78">
            <w:pPr>
              <w:pStyle w:val="BodyText"/>
              <w:tabs>
                <w:tab w:val="decimal" w:pos="855"/>
                <w:tab w:val="decimal" w:pos="1064"/>
              </w:tabs>
              <w:spacing w:after="0" w:line="240" w:lineRule="auto"/>
              <w:ind w:left="9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25D400AF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85" w:type="dxa"/>
            <w:vAlign w:val="bottom"/>
          </w:tcPr>
          <w:p w14:paraId="772279E6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85" w:type="dxa"/>
            <w:vAlign w:val="bottom"/>
          </w:tcPr>
          <w:p w14:paraId="4BF97A54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797,308</w:t>
            </w:r>
          </w:p>
        </w:tc>
        <w:tc>
          <w:tcPr>
            <w:tcW w:w="1985" w:type="dxa"/>
            <w:vAlign w:val="bottom"/>
          </w:tcPr>
          <w:p w14:paraId="16CE0FFB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797,308</w:t>
            </w:r>
          </w:p>
        </w:tc>
      </w:tr>
      <w:tr w:rsidR="00C17C78" w:rsidRPr="00D2737C" w14:paraId="4E7A3B5E" w14:textId="77777777" w:rsidTr="00C17C78">
        <w:trPr>
          <w:trHeight w:val="274"/>
        </w:trPr>
        <w:tc>
          <w:tcPr>
            <w:tcW w:w="3600" w:type="dxa"/>
            <w:vAlign w:val="bottom"/>
          </w:tcPr>
          <w:p w14:paraId="2FD928AB" w14:textId="77777777" w:rsidR="00C17C78" w:rsidRPr="00807627" w:rsidRDefault="00C17C78" w:rsidP="00C17C78">
            <w:pPr>
              <w:spacing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993" w:type="dxa"/>
            <w:vAlign w:val="bottom"/>
          </w:tcPr>
          <w:p w14:paraId="38F9FD2A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1,073,574</w:t>
            </w:r>
          </w:p>
        </w:tc>
        <w:tc>
          <w:tcPr>
            <w:tcW w:w="237" w:type="dxa"/>
            <w:vAlign w:val="bottom"/>
          </w:tcPr>
          <w:p w14:paraId="69721450" w14:textId="77777777" w:rsidR="00C17C78" w:rsidRPr="00807627" w:rsidRDefault="00C17C78" w:rsidP="00C17C78">
            <w:pPr>
              <w:pStyle w:val="BodyText"/>
              <w:tabs>
                <w:tab w:val="decimal" w:pos="709"/>
                <w:tab w:val="decimal" w:pos="1064"/>
              </w:tabs>
              <w:spacing w:after="0" w:line="240" w:lineRule="auto"/>
              <w:ind w:left="9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58823C05" w14:textId="636AC3B3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18,335</w:t>
            </w:r>
          </w:p>
        </w:tc>
        <w:tc>
          <w:tcPr>
            <w:tcW w:w="1985" w:type="dxa"/>
            <w:vAlign w:val="bottom"/>
          </w:tcPr>
          <w:p w14:paraId="5CC40AEB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85" w:type="dxa"/>
            <w:vAlign w:val="bottom"/>
          </w:tcPr>
          <w:p w14:paraId="25730F63" w14:textId="4C61623A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1,055,239</w:t>
            </w:r>
          </w:p>
        </w:tc>
        <w:tc>
          <w:tcPr>
            <w:tcW w:w="1985" w:type="dxa"/>
            <w:vAlign w:val="bottom"/>
          </w:tcPr>
          <w:p w14:paraId="163A1D14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1,073,574</w:t>
            </w:r>
          </w:p>
        </w:tc>
      </w:tr>
      <w:tr w:rsidR="00C17C78" w:rsidRPr="00D2737C" w14:paraId="29CA5989" w14:textId="77777777" w:rsidTr="00C17C78">
        <w:trPr>
          <w:trHeight w:val="274"/>
        </w:trPr>
        <w:tc>
          <w:tcPr>
            <w:tcW w:w="3600" w:type="dxa"/>
            <w:vAlign w:val="bottom"/>
          </w:tcPr>
          <w:p w14:paraId="42445A58" w14:textId="77777777" w:rsidR="00C17C78" w:rsidRPr="00807627" w:rsidRDefault="00C17C78" w:rsidP="00C17C78">
            <w:pPr>
              <w:spacing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993" w:type="dxa"/>
            <w:vAlign w:val="bottom"/>
          </w:tcPr>
          <w:p w14:paraId="534AA999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151,792</w:t>
            </w:r>
          </w:p>
        </w:tc>
        <w:tc>
          <w:tcPr>
            <w:tcW w:w="237" w:type="dxa"/>
            <w:vAlign w:val="bottom"/>
          </w:tcPr>
          <w:p w14:paraId="7259454B" w14:textId="77777777" w:rsidR="00C17C78" w:rsidRPr="00807627" w:rsidRDefault="00C17C78" w:rsidP="00C17C78">
            <w:pPr>
              <w:pStyle w:val="BodyText"/>
              <w:tabs>
                <w:tab w:val="decimal" w:pos="709"/>
                <w:tab w:val="decimal" w:pos="1064"/>
              </w:tabs>
              <w:spacing w:after="0" w:line="240" w:lineRule="auto"/>
              <w:ind w:left="9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65C451F8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151,792</w:t>
            </w:r>
          </w:p>
        </w:tc>
        <w:tc>
          <w:tcPr>
            <w:tcW w:w="1985" w:type="dxa"/>
            <w:vAlign w:val="bottom"/>
          </w:tcPr>
          <w:p w14:paraId="30A13CC5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85" w:type="dxa"/>
            <w:vAlign w:val="bottom"/>
          </w:tcPr>
          <w:p w14:paraId="3F28CA55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85" w:type="dxa"/>
            <w:vAlign w:val="bottom"/>
          </w:tcPr>
          <w:p w14:paraId="2B16EE8D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151,792</w:t>
            </w:r>
          </w:p>
        </w:tc>
      </w:tr>
      <w:tr w:rsidR="00C17C78" w:rsidRPr="00D2737C" w14:paraId="7E6C1D0A" w14:textId="77777777" w:rsidTr="00C17C78">
        <w:trPr>
          <w:trHeight w:val="346"/>
        </w:trPr>
        <w:tc>
          <w:tcPr>
            <w:tcW w:w="3600" w:type="dxa"/>
            <w:vAlign w:val="bottom"/>
          </w:tcPr>
          <w:p w14:paraId="52D9AD18" w14:textId="77777777" w:rsidR="00C17C78" w:rsidRPr="00807627" w:rsidRDefault="00C17C78" w:rsidP="00C17C78">
            <w:pPr>
              <w:spacing w:line="240" w:lineRule="auto"/>
              <w:ind w:left="90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ตราสารหนี้ที่ออก</w:t>
            </w:r>
          </w:p>
        </w:tc>
        <w:tc>
          <w:tcPr>
            <w:tcW w:w="1993" w:type="dxa"/>
            <w:vAlign w:val="bottom"/>
          </w:tcPr>
          <w:p w14:paraId="03D240C6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1,596,447</w:t>
            </w:r>
          </w:p>
        </w:tc>
        <w:tc>
          <w:tcPr>
            <w:tcW w:w="237" w:type="dxa"/>
            <w:vAlign w:val="bottom"/>
          </w:tcPr>
          <w:p w14:paraId="340B913F" w14:textId="77777777" w:rsidR="00C17C78" w:rsidRPr="00807627" w:rsidRDefault="00C17C78" w:rsidP="00C17C78">
            <w:pPr>
              <w:pStyle w:val="BodyText"/>
              <w:tabs>
                <w:tab w:val="decimal" w:pos="855"/>
                <w:tab w:val="decimal" w:pos="1064"/>
              </w:tabs>
              <w:spacing w:after="0" w:line="240" w:lineRule="auto"/>
              <w:ind w:left="9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3ACFE2E5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85" w:type="dxa"/>
            <w:vAlign w:val="bottom"/>
          </w:tcPr>
          <w:p w14:paraId="4251624F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85" w:type="dxa"/>
            <w:vAlign w:val="bottom"/>
          </w:tcPr>
          <w:p w14:paraId="625F82F8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1,596,447</w:t>
            </w:r>
          </w:p>
        </w:tc>
        <w:tc>
          <w:tcPr>
            <w:tcW w:w="1985" w:type="dxa"/>
            <w:vAlign w:val="bottom"/>
          </w:tcPr>
          <w:p w14:paraId="2682AE79" w14:textId="77777777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1,596,447</w:t>
            </w:r>
          </w:p>
        </w:tc>
      </w:tr>
      <w:tr w:rsidR="00C17C78" w:rsidRPr="00D2737C" w14:paraId="42BD73D0" w14:textId="77777777" w:rsidTr="00C17C78">
        <w:trPr>
          <w:trHeight w:val="346"/>
        </w:trPr>
        <w:tc>
          <w:tcPr>
            <w:tcW w:w="3600" w:type="dxa"/>
            <w:vAlign w:val="bottom"/>
          </w:tcPr>
          <w:p w14:paraId="1A4CAE16" w14:textId="012C8578" w:rsidR="00C17C78" w:rsidRPr="00807627" w:rsidRDefault="00C17C78" w:rsidP="00C17C78">
            <w:pPr>
              <w:spacing w:line="240" w:lineRule="auto"/>
              <w:ind w:left="90" w:hanging="90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80762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993" w:type="dxa"/>
            <w:vAlign w:val="bottom"/>
          </w:tcPr>
          <w:p w14:paraId="0ABF4F3F" w14:textId="2D88DAB5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555,789</w:t>
            </w:r>
          </w:p>
        </w:tc>
        <w:tc>
          <w:tcPr>
            <w:tcW w:w="237" w:type="dxa"/>
            <w:vAlign w:val="bottom"/>
          </w:tcPr>
          <w:p w14:paraId="684FE1C6" w14:textId="77777777" w:rsidR="00C17C78" w:rsidRPr="00807627" w:rsidRDefault="00C17C78" w:rsidP="00C17C78">
            <w:pPr>
              <w:pStyle w:val="BodyText"/>
              <w:tabs>
                <w:tab w:val="decimal" w:pos="855"/>
                <w:tab w:val="decimal" w:pos="1064"/>
              </w:tabs>
              <w:spacing w:after="0" w:line="240" w:lineRule="auto"/>
              <w:ind w:left="9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5B956A7B" w14:textId="1BD844B3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85" w:type="dxa"/>
            <w:vAlign w:val="bottom"/>
          </w:tcPr>
          <w:p w14:paraId="6813A499" w14:textId="52D055ED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61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85" w:type="dxa"/>
            <w:vAlign w:val="bottom"/>
          </w:tcPr>
          <w:p w14:paraId="5F2AF619" w14:textId="205B312F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555,789</w:t>
            </w:r>
          </w:p>
        </w:tc>
        <w:tc>
          <w:tcPr>
            <w:tcW w:w="1985" w:type="dxa"/>
            <w:vAlign w:val="bottom"/>
          </w:tcPr>
          <w:p w14:paraId="60F56F58" w14:textId="6B8ED398" w:rsidR="00C17C78" w:rsidRPr="00807627" w:rsidRDefault="00C17C78" w:rsidP="00C17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340" w:hanging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76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555,789</w:t>
            </w:r>
          </w:p>
        </w:tc>
      </w:tr>
    </w:tbl>
    <w:p w14:paraId="705BA323" w14:textId="5C31D616" w:rsidR="00A80BF2" w:rsidRDefault="00A80BF2" w:rsidP="00A80BF2">
      <w:pPr>
        <w:pStyle w:val="BodyText2"/>
        <w:tabs>
          <w:tab w:val="left" w:pos="-1710"/>
          <w:tab w:val="left" w:pos="540"/>
          <w:tab w:val="left" w:pos="900"/>
        </w:tabs>
        <w:ind w:left="0" w:right="387" w:firstLine="0"/>
        <w:jc w:val="thaiDistribute"/>
        <w:rPr>
          <w:rFonts w:asciiTheme="majorBidi" w:hAnsiTheme="majorBidi" w:cstheme="majorBidi"/>
          <w:b/>
          <w:bCs/>
          <w:sz w:val="30"/>
          <w:szCs w:val="30"/>
          <w:highlight w:val="cyan"/>
          <w:cs/>
        </w:rPr>
        <w:sectPr w:rsidR="00A80BF2" w:rsidSect="002B413A">
          <w:headerReference w:type="default" r:id="rId12"/>
          <w:pgSz w:w="16839" w:h="11907" w:orient="landscape" w:code="9"/>
          <w:pgMar w:top="1170" w:right="691" w:bottom="1152" w:left="450" w:header="720" w:footer="720" w:gutter="0"/>
          <w:cols w:space="720"/>
          <w:docGrid w:linePitch="245"/>
        </w:sectPr>
      </w:pPr>
    </w:p>
    <w:p w14:paraId="4994D504" w14:textId="61424042" w:rsidR="0076380C" w:rsidRPr="0076380C" w:rsidRDefault="0076380C" w:rsidP="00F40A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630"/>
        <w:jc w:val="thaiDistribute"/>
        <w:rPr>
          <w:rFonts w:ascii="Angsana New" w:hAnsi="Angsana New"/>
          <w:i/>
          <w:iCs/>
          <w:sz w:val="30"/>
          <w:szCs w:val="30"/>
        </w:rPr>
      </w:pPr>
      <w:r w:rsidRPr="0076380C">
        <w:rPr>
          <w:rFonts w:ascii="Angsana New" w:hAnsi="Angsana New"/>
          <w:i/>
          <w:iCs/>
          <w:sz w:val="30"/>
          <w:szCs w:val="30"/>
        </w:rPr>
        <w:lastRenderedPageBreak/>
        <w:t>3.1.2</w:t>
      </w:r>
      <w:r w:rsidR="00F40A59">
        <w:rPr>
          <w:rFonts w:ascii="Angsana New" w:hAnsi="Angsana New"/>
          <w:i/>
          <w:iCs/>
          <w:sz w:val="30"/>
          <w:szCs w:val="30"/>
        </w:rPr>
        <w:tab/>
      </w:r>
      <w:r w:rsidRPr="0076380C">
        <w:rPr>
          <w:rFonts w:ascii="Angsana New" w:hAnsi="Angsana New"/>
          <w:i/>
          <w:iCs/>
          <w:sz w:val="30"/>
          <w:szCs w:val="30"/>
          <w:cs/>
        </w:rPr>
        <w:t xml:space="preserve">การด้อยค่า </w:t>
      </w:r>
    </w:p>
    <w:p w14:paraId="6DBCD471" w14:textId="77777777" w:rsidR="0076380C" w:rsidRPr="0076380C" w:rsidRDefault="0076380C" w:rsidP="0076380C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2ED2AA" w14:textId="1D09F297" w:rsidR="0076380C" w:rsidRPr="0076380C" w:rsidRDefault="0076380C" w:rsidP="00F40A5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76380C">
        <w:rPr>
          <w:rFonts w:asciiTheme="majorBidi" w:hAnsiTheme="majorBidi" w:cstheme="majorBidi"/>
          <w:sz w:val="30"/>
          <w:szCs w:val="30"/>
        </w:rPr>
        <w:t xml:space="preserve">TFRS 9 </w:t>
      </w:r>
      <w:r w:rsidRPr="0076380C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ในขณะที่เดิมกลุ่ม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6380C">
        <w:rPr>
          <w:rFonts w:asciiTheme="majorBidi" w:hAnsiTheme="majorBidi" w:cstheme="majorBidi"/>
          <w:sz w:val="30"/>
          <w:szCs w:val="30"/>
          <w:cs/>
        </w:rPr>
        <w:t>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</w:t>
      </w:r>
      <w:r w:rsidRPr="0076380C">
        <w:rPr>
          <w:rFonts w:asciiTheme="majorBidi" w:hAnsiTheme="majorBidi" w:cstheme="majorBidi"/>
          <w:sz w:val="30"/>
          <w:szCs w:val="30"/>
        </w:rPr>
        <w:t xml:space="preserve"> </w:t>
      </w:r>
      <w:r w:rsidRPr="00AF284E">
        <w:rPr>
          <w:rFonts w:asciiTheme="majorBidi" w:hAnsiTheme="majorBidi" w:cstheme="majorBidi" w:hint="cs"/>
          <w:sz w:val="30"/>
          <w:szCs w:val="30"/>
          <w:cs/>
        </w:rPr>
        <w:t>ตลอดจนตามเกณฑ์ขั้นต่ำตาม</w:t>
      </w:r>
      <w:r w:rsidR="00AF284E" w:rsidRPr="00AF284E">
        <w:rPr>
          <w:rFonts w:asciiTheme="majorBidi" w:hAnsiTheme="majorBidi" w:cstheme="majorBidi"/>
          <w:sz w:val="30"/>
          <w:szCs w:val="30"/>
          <w:cs/>
        </w:rPr>
        <w:t>ประกาศ</w:t>
      </w:r>
      <w:r w:rsidR="00AF284E" w:rsidRPr="00204A7F">
        <w:rPr>
          <w:rFonts w:asciiTheme="majorBidi" w:hAnsiTheme="majorBidi" w:cstheme="majorBidi" w:hint="cs"/>
          <w:sz w:val="30"/>
          <w:szCs w:val="30"/>
          <w:cs/>
        </w:rPr>
        <w:t>สำนักงาน</w:t>
      </w:r>
      <w:r w:rsidR="00AF284E" w:rsidRPr="00204A7F">
        <w:rPr>
          <w:rFonts w:asciiTheme="majorBidi" w:hAnsiTheme="majorBidi" w:cstheme="majorBidi"/>
          <w:sz w:val="30"/>
          <w:szCs w:val="30"/>
          <w:cs/>
        </w:rPr>
        <w:t>คณะกรรมการกำกับหลักทรัพย์และตลาดหลักทรัพย์ที่ กธ.</w:t>
      </w:r>
      <w:r w:rsidR="00AF284E" w:rsidRPr="00204A7F">
        <w:rPr>
          <w:rFonts w:asciiTheme="majorBidi" w:hAnsiTheme="majorBidi" w:cstheme="majorBidi"/>
          <w:sz w:val="30"/>
          <w:szCs w:val="30"/>
        </w:rPr>
        <w:t>33</w:t>
      </w:r>
      <w:r w:rsidR="00AF284E" w:rsidRPr="00204A7F">
        <w:rPr>
          <w:rFonts w:asciiTheme="majorBidi" w:hAnsiTheme="majorBidi" w:cstheme="majorBidi"/>
          <w:sz w:val="30"/>
          <w:szCs w:val="30"/>
          <w:cs/>
        </w:rPr>
        <w:t>/</w:t>
      </w:r>
      <w:r w:rsidR="00AF284E" w:rsidRPr="00204A7F">
        <w:rPr>
          <w:rFonts w:asciiTheme="majorBidi" w:hAnsiTheme="majorBidi" w:cstheme="majorBidi"/>
          <w:sz w:val="30"/>
          <w:szCs w:val="30"/>
        </w:rPr>
        <w:t>2543</w:t>
      </w:r>
      <w:r w:rsidR="00AF284E" w:rsidRPr="00204A7F">
        <w:rPr>
          <w:rFonts w:asciiTheme="majorBidi" w:hAnsiTheme="majorBidi" w:cstheme="majorBidi"/>
          <w:sz w:val="30"/>
          <w:szCs w:val="30"/>
          <w:cs/>
        </w:rPr>
        <w:t xml:space="preserve"> ลงวันที่ </w:t>
      </w:r>
      <w:r w:rsidR="00AF284E" w:rsidRPr="00204A7F">
        <w:rPr>
          <w:rFonts w:asciiTheme="majorBidi" w:hAnsiTheme="majorBidi" w:cstheme="majorBidi"/>
          <w:sz w:val="30"/>
          <w:szCs w:val="30"/>
        </w:rPr>
        <w:t>25</w:t>
      </w:r>
      <w:r w:rsidR="00AF284E" w:rsidRPr="00204A7F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AF284E" w:rsidRPr="00204A7F">
        <w:rPr>
          <w:rFonts w:asciiTheme="majorBidi" w:hAnsiTheme="majorBidi" w:cstheme="majorBidi"/>
          <w:sz w:val="30"/>
          <w:szCs w:val="30"/>
        </w:rPr>
        <w:t xml:space="preserve">2543 </w:t>
      </w:r>
      <w:r w:rsidR="00AF284E" w:rsidRPr="00204A7F">
        <w:rPr>
          <w:rFonts w:asciiTheme="majorBidi" w:hAnsiTheme="majorBidi" w:cstheme="majorBidi"/>
          <w:sz w:val="30"/>
          <w:szCs w:val="30"/>
          <w:cs/>
        </w:rPr>
        <w:t>กธ.</w:t>
      </w:r>
      <w:r w:rsidR="00AF284E" w:rsidRPr="00204A7F">
        <w:rPr>
          <w:rFonts w:asciiTheme="majorBidi" w:hAnsiTheme="majorBidi" w:cstheme="majorBidi"/>
          <w:sz w:val="30"/>
          <w:szCs w:val="30"/>
        </w:rPr>
        <w:t>5</w:t>
      </w:r>
      <w:r w:rsidR="00AF284E" w:rsidRPr="00204A7F">
        <w:rPr>
          <w:rFonts w:asciiTheme="majorBidi" w:hAnsiTheme="majorBidi" w:cstheme="majorBidi"/>
          <w:sz w:val="30"/>
          <w:szCs w:val="30"/>
          <w:cs/>
        </w:rPr>
        <w:t>/</w:t>
      </w:r>
      <w:r w:rsidR="00AF284E" w:rsidRPr="00204A7F">
        <w:rPr>
          <w:rFonts w:asciiTheme="majorBidi" w:hAnsiTheme="majorBidi" w:cstheme="majorBidi"/>
          <w:sz w:val="30"/>
          <w:szCs w:val="30"/>
        </w:rPr>
        <w:t>2544</w:t>
      </w:r>
      <w:r w:rsidR="00AF284E" w:rsidRPr="00204A7F">
        <w:rPr>
          <w:rFonts w:asciiTheme="majorBidi" w:hAnsiTheme="majorBidi" w:cstheme="majorBidi"/>
          <w:sz w:val="30"/>
          <w:szCs w:val="30"/>
          <w:cs/>
        </w:rPr>
        <w:t xml:space="preserve"> ลงวันที่ </w:t>
      </w:r>
      <w:r w:rsidR="00AF284E" w:rsidRPr="00204A7F">
        <w:rPr>
          <w:rFonts w:asciiTheme="majorBidi" w:hAnsiTheme="majorBidi" w:cstheme="majorBidi"/>
          <w:sz w:val="30"/>
          <w:szCs w:val="30"/>
        </w:rPr>
        <w:t>15</w:t>
      </w:r>
      <w:r w:rsidR="00AF284E" w:rsidRPr="00204A7F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AF284E" w:rsidRPr="00204A7F">
        <w:rPr>
          <w:rFonts w:asciiTheme="majorBidi" w:hAnsiTheme="majorBidi" w:cstheme="majorBidi"/>
          <w:sz w:val="30"/>
          <w:szCs w:val="30"/>
        </w:rPr>
        <w:t>2545</w:t>
      </w:r>
      <w:r w:rsidR="00AF284E" w:rsidRPr="00204A7F">
        <w:rPr>
          <w:rFonts w:asciiTheme="majorBidi" w:hAnsiTheme="majorBidi" w:cstheme="majorBidi"/>
          <w:sz w:val="30"/>
          <w:szCs w:val="30"/>
          <w:cs/>
        </w:rPr>
        <w:t xml:space="preserve"> และ กธ.</w:t>
      </w:r>
      <w:r w:rsidR="00AF284E" w:rsidRPr="00204A7F">
        <w:rPr>
          <w:rFonts w:asciiTheme="majorBidi" w:hAnsiTheme="majorBidi" w:cstheme="majorBidi"/>
          <w:sz w:val="30"/>
          <w:szCs w:val="30"/>
        </w:rPr>
        <w:t>29</w:t>
      </w:r>
      <w:r w:rsidR="00AF284E" w:rsidRPr="00204A7F">
        <w:rPr>
          <w:rFonts w:asciiTheme="majorBidi" w:hAnsiTheme="majorBidi" w:cstheme="majorBidi"/>
          <w:sz w:val="30"/>
          <w:szCs w:val="30"/>
          <w:cs/>
        </w:rPr>
        <w:t>/</w:t>
      </w:r>
      <w:r w:rsidR="00AF284E" w:rsidRPr="00204A7F">
        <w:rPr>
          <w:rFonts w:asciiTheme="majorBidi" w:hAnsiTheme="majorBidi" w:cstheme="majorBidi"/>
          <w:sz w:val="30"/>
          <w:szCs w:val="30"/>
        </w:rPr>
        <w:t>2560</w:t>
      </w:r>
      <w:r w:rsidR="00AF284E" w:rsidRPr="00204A7F">
        <w:rPr>
          <w:rFonts w:asciiTheme="majorBidi" w:hAnsiTheme="majorBidi" w:cstheme="majorBidi"/>
          <w:sz w:val="30"/>
          <w:szCs w:val="30"/>
          <w:cs/>
        </w:rPr>
        <w:t xml:space="preserve"> ลงวันที่</w:t>
      </w:r>
      <w:r w:rsidR="00AF284E" w:rsidRPr="00204A7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F284E" w:rsidRPr="00204A7F">
        <w:rPr>
          <w:rFonts w:asciiTheme="majorBidi" w:hAnsiTheme="majorBidi" w:cstheme="majorBidi"/>
          <w:sz w:val="30"/>
          <w:szCs w:val="30"/>
        </w:rPr>
        <w:t>8</w:t>
      </w:r>
      <w:r w:rsidR="00AF284E" w:rsidRPr="00204A7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F284E" w:rsidRPr="00204A7F">
        <w:rPr>
          <w:rFonts w:asciiTheme="majorBidi" w:hAnsiTheme="majorBidi" w:cstheme="majorBidi"/>
          <w:sz w:val="30"/>
          <w:szCs w:val="30"/>
        </w:rPr>
        <w:t>2560</w:t>
      </w:r>
      <w:r w:rsidR="00AF284E" w:rsidRPr="00204A7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F284E" w:rsidRPr="00204A7F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AF284E" w:rsidRPr="00204A7F">
        <w:rPr>
          <w:rFonts w:asciiTheme="majorBidi" w:hAnsiTheme="majorBidi" w:cstheme="majorBidi"/>
          <w:sz w:val="30"/>
          <w:szCs w:val="30"/>
        </w:rPr>
        <w:t xml:space="preserve"> </w:t>
      </w:r>
      <w:r w:rsidR="00AF284E" w:rsidRPr="00F40A59">
        <w:rPr>
          <w:rFonts w:asciiTheme="majorBidi" w:hAnsiTheme="majorBidi" w:cstheme="majorBidi"/>
          <w:i/>
          <w:iCs/>
          <w:sz w:val="30"/>
          <w:szCs w:val="30"/>
          <w:cs/>
        </w:rPr>
        <w:t>การจัดทำบัญชีเกี่ยวกับลูกหนี้ด้อยคุณภาพของบริษัทหลักทรัพย์</w:t>
      </w:r>
      <w:r w:rsidRPr="0076380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6380C">
        <w:rPr>
          <w:rFonts w:asciiTheme="majorBidi" w:hAnsiTheme="majorBidi" w:cstheme="majorBidi"/>
          <w:sz w:val="30"/>
          <w:szCs w:val="30"/>
        </w:rPr>
        <w:t xml:space="preserve">TFRS 9 </w:t>
      </w:r>
      <w:r w:rsidRPr="0076380C">
        <w:rPr>
          <w:rFonts w:asciiTheme="majorBidi" w:hAnsiTheme="majorBidi" w:cstheme="majorBidi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76380C">
        <w:rPr>
          <w:rFonts w:asciiTheme="majorBidi" w:hAnsiTheme="majorBidi" w:cstheme="majorBidi"/>
          <w:sz w:val="30"/>
          <w:szCs w:val="30"/>
        </w:rPr>
        <w:t xml:space="preserve"> </w:t>
      </w:r>
      <w:r w:rsidRPr="0076380C">
        <w:rPr>
          <w:rFonts w:asciiTheme="majorBidi" w:hAnsiTheme="majorBidi" w:cstheme="majorBidi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ไม่ได้วัดมูลค่าด้วยมูลค่ายุติธรรมผ่านกำไรขาดทุน</w:t>
      </w:r>
      <w:r w:rsidRPr="0076380C">
        <w:rPr>
          <w:rFonts w:asciiTheme="majorBidi" w:hAnsiTheme="majorBidi" w:cstheme="majorBidi" w:hint="cs"/>
          <w:sz w:val="30"/>
          <w:szCs w:val="30"/>
          <w:cs/>
        </w:rPr>
        <w:t>ซึ่งได้แก่ สินทรัพย์ทางการเงินที่เป็นตราสารหนี้ ลูกหนี้ตามสัญญาเช่า สัญญาค้ำประกันทางการเงินที่ออกและภาระผูกพันวงเงินสินเชื่อ แต่</w:t>
      </w:r>
      <w:r w:rsidRPr="0076380C">
        <w:rPr>
          <w:rFonts w:asciiTheme="majorBidi" w:hAnsiTheme="majorBidi" w:cstheme="majorBidi"/>
          <w:sz w:val="30"/>
          <w:szCs w:val="30"/>
          <w:cs/>
        </w:rPr>
        <w:t>ไม่รวมเงินลงทุนในตราสารทุน</w:t>
      </w:r>
    </w:p>
    <w:p w14:paraId="49406983" w14:textId="3D368A12" w:rsidR="00111A99" w:rsidRPr="00C97373" w:rsidRDefault="00111A99" w:rsidP="0076380C">
      <w:pPr>
        <w:pStyle w:val="BodyText2"/>
        <w:tabs>
          <w:tab w:val="left" w:pos="-1710"/>
          <w:tab w:val="left" w:pos="540"/>
          <w:tab w:val="left" w:pos="900"/>
        </w:tabs>
        <w:ind w:right="387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8568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296"/>
        <w:gridCol w:w="180"/>
        <w:gridCol w:w="1296"/>
        <w:gridCol w:w="180"/>
        <w:gridCol w:w="1296"/>
      </w:tblGrid>
      <w:tr w:rsidR="0076380C" w:rsidRPr="0095241B" w14:paraId="2F3BCD13" w14:textId="77777777" w:rsidTr="00F40A59">
        <w:trPr>
          <w:cantSplit/>
          <w:trHeight w:hRule="exact" w:val="374"/>
        </w:trPr>
        <w:tc>
          <w:tcPr>
            <w:tcW w:w="4320" w:type="dxa"/>
            <w:shd w:val="clear" w:color="auto" w:fill="auto"/>
            <w:vAlign w:val="bottom"/>
          </w:tcPr>
          <w:p w14:paraId="4A7206BD" w14:textId="0141F4FE" w:rsidR="0076380C" w:rsidRPr="0076380C" w:rsidRDefault="0076380C" w:rsidP="00B33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4248" w:type="dxa"/>
            <w:gridSpan w:val="5"/>
            <w:shd w:val="clear" w:color="auto" w:fill="auto"/>
            <w:vAlign w:val="bottom"/>
          </w:tcPr>
          <w:p w14:paraId="13794AEB" w14:textId="5A605910" w:rsidR="0076380C" w:rsidRPr="0076380C" w:rsidRDefault="0076380C" w:rsidP="00B33418">
            <w:pPr>
              <w:pStyle w:val="acctfourfigures"/>
              <w:tabs>
                <w:tab w:val="clear" w:pos="765"/>
              </w:tabs>
              <w:spacing w:line="240" w:lineRule="auto"/>
              <w:ind w:left="-90" w:right="-4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38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6380C" w:rsidRPr="0095241B" w14:paraId="2D801CA1" w14:textId="77777777" w:rsidTr="00F40A59">
        <w:trPr>
          <w:cantSplit/>
          <w:trHeight w:hRule="exact" w:val="812"/>
        </w:trPr>
        <w:tc>
          <w:tcPr>
            <w:tcW w:w="4320" w:type="dxa"/>
            <w:shd w:val="clear" w:color="auto" w:fill="auto"/>
            <w:vAlign w:val="bottom"/>
          </w:tcPr>
          <w:p w14:paraId="712297E5" w14:textId="7B4349C7" w:rsidR="008114E0" w:rsidRDefault="0076380C" w:rsidP="00811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80"/>
              <w:rPr>
                <w:rFonts w:asciiTheme="majorBidi" w:hAnsiTheme="majorBidi"/>
                <w:bCs/>
                <w:i/>
                <w:iCs/>
                <w:sz w:val="30"/>
                <w:szCs w:val="30"/>
                <w:lang w:val="x-none"/>
              </w:rPr>
            </w:pPr>
            <w:r w:rsidRPr="0076380C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  <w:lang w:val="x-none"/>
              </w:rPr>
              <w:t>การกระทบยอดค่าเผื่อผลขาดทุนด้านเครดิตที่คาดว่า</w:t>
            </w:r>
            <w:r w:rsidR="008114E0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  <w:lang w:val="x-none"/>
              </w:rPr>
              <w:br/>
            </w:r>
            <w:r w:rsidR="008114E0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  <w:lang w:val="x-none"/>
              </w:rPr>
              <w:t>จะเกิดขึ้น</w:t>
            </w:r>
          </w:p>
          <w:p w14:paraId="65A639A8" w14:textId="07916D81" w:rsidR="0076380C" w:rsidRPr="0076380C" w:rsidRDefault="0076380C" w:rsidP="00B33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6380C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  <w:lang w:val="x-none"/>
              </w:rPr>
              <w:t>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FEDAF7" w14:textId="01D5AA74" w:rsidR="0076380C" w:rsidRPr="0076380C" w:rsidRDefault="008114E0" w:rsidP="00B33418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380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76380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ธันวาคม</w:t>
            </w:r>
            <w:r w:rsidR="00F07C94" w:rsidRPr="00F07C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231604" w14:textId="77777777" w:rsidR="0076380C" w:rsidRPr="0076380C" w:rsidRDefault="0076380C" w:rsidP="00B3341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105A97" w14:textId="77777777" w:rsidR="0076380C" w:rsidRPr="0076380C" w:rsidRDefault="0076380C" w:rsidP="00B33418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380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วัดมูลค่าใหม่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70231C" w14:textId="77777777" w:rsidR="0076380C" w:rsidRPr="0076380C" w:rsidRDefault="0076380C" w:rsidP="00B3341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FF8AE3" w14:textId="6E443ECC" w:rsidR="0076380C" w:rsidRPr="0076380C" w:rsidRDefault="008114E0" w:rsidP="00B33418">
            <w:pPr>
              <w:pStyle w:val="acctfourfigures"/>
              <w:tabs>
                <w:tab w:val="clear" w:pos="765"/>
              </w:tabs>
              <w:spacing w:line="240" w:lineRule="auto"/>
              <w:ind w:left="-90" w:right="-4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380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76380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มกราคม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F07C94" w:rsidRPr="00F07C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76380C" w:rsidRPr="0095241B" w14:paraId="6F2903A8" w14:textId="77777777" w:rsidTr="00F40A59">
        <w:trPr>
          <w:cantSplit/>
          <w:trHeight w:hRule="exact" w:val="374"/>
        </w:trPr>
        <w:tc>
          <w:tcPr>
            <w:tcW w:w="4320" w:type="dxa"/>
            <w:shd w:val="clear" w:color="auto" w:fill="auto"/>
            <w:vAlign w:val="bottom"/>
          </w:tcPr>
          <w:p w14:paraId="26D71133" w14:textId="77777777" w:rsidR="0076380C" w:rsidRPr="00AF284E" w:rsidRDefault="0076380C" w:rsidP="00B33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4248" w:type="dxa"/>
            <w:gridSpan w:val="5"/>
            <w:shd w:val="clear" w:color="auto" w:fill="auto"/>
            <w:vAlign w:val="bottom"/>
          </w:tcPr>
          <w:p w14:paraId="23BB9AA9" w14:textId="280016DB" w:rsidR="0076380C" w:rsidRPr="0076380C" w:rsidRDefault="0076380C" w:rsidP="00B33418">
            <w:pPr>
              <w:pStyle w:val="acctfourfigures"/>
              <w:tabs>
                <w:tab w:val="clear" w:pos="765"/>
              </w:tabs>
              <w:spacing w:line="240" w:lineRule="auto"/>
              <w:ind w:left="-90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Pr="007638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6380C" w:rsidRPr="0095241B" w14:paraId="02163DBD" w14:textId="77777777" w:rsidTr="00F40A59">
        <w:trPr>
          <w:cantSplit/>
          <w:trHeight w:hRule="exact" w:val="374"/>
        </w:trPr>
        <w:tc>
          <w:tcPr>
            <w:tcW w:w="4320" w:type="dxa"/>
            <w:shd w:val="clear" w:color="auto" w:fill="auto"/>
            <w:vAlign w:val="bottom"/>
          </w:tcPr>
          <w:p w14:paraId="137E4210" w14:textId="648231BC" w:rsidR="0076380C" w:rsidRPr="00AF284E" w:rsidRDefault="00AF284E" w:rsidP="00B33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F284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296" w:type="dxa"/>
            <w:shd w:val="clear" w:color="auto" w:fill="auto"/>
          </w:tcPr>
          <w:p w14:paraId="6DB9275E" w14:textId="5218A627" w:rsidR="0076380C" w:rsidRPr="0076380C" w:rsidRDefault="00582556" w:rsidP="00B3341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65,916</w:t>
            </w:r>
          </w:p>
        </w:tc>
        <w:tc>
          <w:tcPr>
            <w:tcW w:w="180" w:type="dxa"/>
            <w:shd w:val="clear" w:color="auto" w:fill="auto"/>
          </w:tcPr>
          <w:p w14:paraId="73282CE4" w14:textId="77777777" w:rsidR="0076380C" w:rsidRPr="0076380C" w:rsidRDefault="0076380C" w:rsidP="00B3341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674F2ED2" w14:textId="65A452F4" w:rsidR="0076380C" w:rsidRPr="0076380C" w:rsidRDefault="00582556" w:rsidP="00B3341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63C42234" w14:textId="77777777" w:rsidR="0076380C" w:rsidRPr="0076380C" w:rsidRDefault="0076380C" w:rsidP="00B3341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660FEA7" w14:textId="2D700C79" w:rsidR="0076380C" w:rsidRPr="0076380C" w:rsidRDefault="00582556" w:rsidP="00B3341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65,938</w:t>
            </w:r>
          </w:p>
        </w:tc>
      </w:tr>
      <w:tr w:rsidR="0076380C" w:rsidRPr="0095241B" w14:paraId="6F611025" w14:textId="77777777" w:rsidTr="00F40A59">
        <w:trPr>
          <w:cantSplit/>
          <w:trHeight w:hRule="exact" w:val="374"/>
        </w:trPr>
        <w:tc>
          <w:tcPr>
            <w:tcW w:w="4320" w:type="dxa"/>
            <w:shd w:val="clear" w:color="auto" w:fill="auto"/>
            <w:vAlign w:val="bottom"/>
          </w:tcPr>
          <w:p w14:paraId="6B412E8A" w14:textId="77777777" w:rsidR="0076380C" w:rsidRPr="0076380C" w:rsidRDefault="0076380C" w:rsidP="00B33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6380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A34E15" w14:textId="69001D3E" w:rsidR="0076380C" w:rsidRPr="0076380C" w:rsidRDefault="00582556" w:rsidP="00B3341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65,916</w:t>
            </w:r>
          </w:p>
        </w:tc>
        <w:tc>
          <w:tcPr>
            <w:tcW w:w="180" w:type="dxa"/>
            <w:shd w:val="clear" w:color="auto" w:fill="auto"/>
          </w:tcPr>
          <w:p w14:paraId="19F74F7A" w14:textId="77777777" w:rsidR="0076380C" w:rsidRPr="0076380C" w:rsidRDefault="0076380C" w:rsidP="00B3341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B0B89D" w14:textId="22B8722E" w:rsidR="0076380C" w:rsidRPr="0076380C" w:rsidRDefault="00582556" w:rsidP="00B3341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79A728D6" w14:textId="77777777" w:rsidR="0076380C" w:rsidRPr="0076380C" w:rsidRDefault="0076380C" w:rsidP="00B3341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D696BA" w14:textId="604E0CDD" w:rsidR="0076380C" w:rsidRPr="0076380C" w:rsidRDefault="00582556" w:rsidP="00B3341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65,938</w:t>
            </w:r>
          </w:p>
        </w:tc>
      </w:tr>
    </w:tbl>
    <w:p w14:paraId="2DD68992" w14:textId="1A6860DC" w:rsidR="00111A99" w:rsidRPr="00C97373" w:rsidRDefault="00111A99" w:rsidP="00EC4BA2">
      <w:pPr>
        <w:pStyle w:val="BodyText2"/>
        <w:tabs>
          <w:tab w:val="left" w:pos="-1710"/>
          <w:tab w:val="left" w:pos="540"/>
          <w:tab w:val="left" w:pos="900"/>
        </w:tabs>
        <w:ind w:left="1080" w:right="387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8568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296"/>
        <w:gridCol w:w="180"/>
        <w:gridCol w:w="1296"/>
        <w:gridCol w:w="180"/>
        <w:gridCol w:w="1296"/>
      </w:tblGrid>
      <w:tr w:rsidR="0076380C" w:rsidRPr="0095241B" w14:paraId="450495C7" w14:textId="77777777" w:rsidTr="00F40A59">
        <w:trPr>
          <w:cantSplit/>
          <w:trHeight w:hRule="exact" w:val="374"/>
        </w:trPr>
        <w:tc>
          <w:tcPr>
            <w:tcW w:w="4320" w:type="dxa"/>
            <w:shd w:val="clear" w:color="auto" w:fill="auto"/>
            <w:vAlign w:val="bottom"/>
          </w:tcPr>
          <w:p w14:paraId="4E89C3E2" w14:textId="76F81CF3" w:rsidR="0076380C" w:rsidRPr="0076380C" w:rsidRDefault="0076380C" w:rsidP="00B33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4248" w:type="dxa"/>
            <w:gridSpan w:val="5"/>
            <w:shd w:val="clear" w:color="auto" w:fill="auto"/>
            <w:vAlign w:val="bottom"/>
          </w:tcPr>
          <w:p w14:paraId="162C855A" w14:textId="3CD9F5B7" w:rsidR="0076380C" w:rsidRPr="0076380C" w:rsidRDefault="0076380C" w:rsidP="00B33418">
            <w:pPr>
              <w:pStyle w:val="acctfourfigures"/>
              <w:tabs>
                <w:tab w:val="clear" w:pos="765"/>
              </w:tabs>
              <w:spacing w:line="240" w:lineRule="auto"/>
              <w:ind w:left="-90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38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การเงินเฉพาะกิจการ</w:t>
            </w:r>
          </w:p>
        </w:tc>
      </w:tr>
      <w:tr w:rsidR="0076380C" w:rsidRPr="0095241B" w14:paraId="4FC8E67D" w14:textId="77777777" w:rsidTr="00F40A59">
        <w:trPr>
          <w:cantSplit/>
          <w:trHeight w:hRule="exact" w:val="848"/>
        </w:trPr>
        <w:tc>
          <w:tcPr>
            <w:tcW w:w="4320" w:type="dxa"/>
            <w:shd w:val="clear" w:color="auto" w:fill="auto"/>
            <w:vAlign w:val="bottom"/>
          </w:tcPr>
          <w:p w14:paraId="59BCC3F8" w14:textId="77777777" w:rsidR="008114E0" w:rsidRDefault="008114E0" w:rsidP="00811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80"/>
              <w:rPr>
                <w:rFonts w:asciiTheme="majorBidi" w:hAnsiTheme="majorBidi"/>
                <w:bCs/>
                <w:i/>
                <w:iCs/>
                <w:sz w:val="30"/>
                <w:szCs w:val="30"/>
                <w:lang w:val="x-none"/>
              </w:rPr>
            </w:pPr>
            <w:r w:rsidRPr="0076380C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  <w:lang w:val="x-none"/>
              </w:rPr>
              <w:t>การกระทบยอดค่าเผื่อผลขาดทุนด้านเครดิตที่คาดว่า</w:t>
            </w:r>
            <w:r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  <w:lang w:val="x-none"/>
              </w:rPr>
              <w:br/>
            </w:r>
            <w:r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  <w:lang w:val="x-none"/>
              </w:rPr>
              <w:t>จะเกิดขึ้น</w:t>
            </w:r>
          </w:p>
          <w:p w14:paraId="0AF3FB94" w14:textId="7B2BC8A1" w:rsidR="0076380C" w:rsidRPr="0076380C" w:rsidRDefault="0076380C" w:rsidP="00B33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6380C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  <w:lang w:val="x-none"/>
              </w:rPr>
              <w:t>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070DC5" w14:textId="29834058" w:rsidR="0076380C" w:rsidRPr="0076380C" w:rsidRDefault="008114E0" w:rsidP="00B33418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380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76380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ธันวาคม</w:t>
            </w:r>
            <w:r w:rsidR="00F07C94" w:rsidRPr="00F07C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A81077" w14:textId="77777777" w:rsidR="0076380C" w:rsidRPr="0076380C" w:rsidRDefault="0076380C" w:rsidP="00B3341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8C6D2A" w14:textId="77777777" w:rsidR="0076380C" w:rsidRPr="0076380C" w:rsidRDefault="0076380C" w:rsidP="00B33418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380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วัดมูลค่าใหม่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44A61F" w14:textId="77777777" w:rsidR="0076380C" w:rsidRPr="0076380C" w:rsidRDefault="0076380C" w:rsidP="00B3341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A5C023" w14:textId="0E1C4932" w:rsidR="0076380C" w:rsidRPr="0076380C" w:rsidRDefault="008114E0" w:rsidP="00B33418">
            <w:pPr>
              <w:pStyle w:val="acctfourfigures"/>
              <w:tabs>
                <w:tab w:val="clear" w:pos="765"/>
              </w:tabs>
              <w:spacing w:line="240" w:lineRule="auto"/>
              <w:ind w:left="-90" w:right="-4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380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76380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มกราคม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F07C94" w:rsidRPr="00F07C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76380C" w:rsidRPr="0095241B" w14:paraId="470B15FB" w14:textId="77777777" w:rsidTr="00F40A59">
        <w:trPr>
          <w:cantSplit/>
          <w:trHeight w:hRule="exact" w:val="374"/>
        </w:trPr>
        <w:tc>
          <w:tcPr>
            <w:tcW w:w="4320" w:type="dxa"/>
            <w:shd w:val="clear" w:color="auto" w:fill="auto"/>
            <w:vAlign w:val="bottom"/>
          </w:tcPr>
          <w:p w14:paraId="693F3947" w14:textId="77777777" w:rsidR="0076380C" w:rsidRPr="0076380C" w:rsidRDefault="0076380C" w:rsidP="00B33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4248" w:type="dxa"/>
            <w:gridSpan w:val="5"/>
            <w:shd w:val="clear" w:color="auto" w:fill="auto"/>
            <w:vAlign w:val="bottom"/>
          </w:tcPr>
          <w:p w14:paraId="398539E7" w14:textId="1CEC7C20" w:rsidR="0076380C" w:rsidRPr="0076380C" w:rsidRDefault="0076380C" w:rsidP="00B33418">
            <w:pPr>
              <w:pStyle w:val="acctfourfigures"/>
              <w:tabs>
                <w:tab w:val="clear" w:pos="765"/>
              </w:tabs>
              <w:spacing w:line="240" w:lineRule="auto"/>
              <w:ind w:left="-90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Pr="007638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6380C" w:rsidRPr="0095241B" w14:paraId="710D5EB2" w14:textId="77777777" w:rsidTr="00F40A59">
        <w:trPr>
          <w:cantSplit/>
          <w:trHeight w:hRule="exact" w:val="374"/>
        </w:trPr>
        <w:tc>
          <w:tcPr>
            <w:tcW w:w="4320" w:type="dxa"/>
            <w:shd w:val="clear" w:color="auto" w:fill="auto"/>
            <w:vAlign w:val="bottom"/>
          </w:tcPr>
          <w:p w14:paraId="0F570777" w14:textId="3C59046E" w:rsidR="0076380C" w:rsidRPr="0076380C" w:rsidRDefault="00AF284E" w:rsidP="00B33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F284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296" w:type="dxa"/>
            <w:shd w:val="clear" w:color="auto" w:fill="auto"/>
          </w:tcPr>
          <w:p w14:paraId="18C62C6F" w14:textId="201451BA" w:rsidR="0076380C" w:rsidRPr="0076380C" w:rsidRDefault="00582556" w:rsidP="00B3341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65,916</w:t>
            </w:r>
          </w:p>
        </w:tc>
        <w:tc>
          <w:tcPr>
            <w:tcW w:w="180" w:type="dxa"/>
            <w:shd w:val="clear" w:color="auto" w:fill="auto"/>
          </w:tcPr>
          <w:p w14:paraId="05A36DC1" w14:textId="77777777" w:rsidR="0076380C" w:rsidRPr="0076380C" w:rsidRDefault="0076380C" w:rsidP="00B3341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69B626E7" w14:textId="594077C6" w:rsidR="0076380C" w:rsidRPr="0076380C" w:rsidRDefault="00582556" w:rsidP="00B3341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0BFF690D" w14:textId="77777777" w:rsidR="0076380C" w:rsidRPr="0076380C" w:rsidRDefault="0076380C" w:rsidP="00B3341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606DD83C" w14:textId="1722B0B8" w:rsidR="0076380C" w:rsidRPr="0076380C" w:rsidRDefault="00582556" w:rsidP="00B3341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65,938</w:t>
            </w:r>
          </w:p>
        </w:tc>
      </w:tr>
      <w:tr w:rsidR="0076380C" w:rsidRPr="0095241B" w14:paraId="6467E826" w14:textId="77777777" w:rsidTr="00F40A59">
        <w:trPr>
          <w:cantSplit/>
          <w:trHeight w:hRule="exact" w:val="374"/>
        </w:trPr>
        <w:tc>
          <w:tcPr>
            <w:tcW w:w="4320" w:type="dxa"/>
            <w:shd w:val="clear" w:color="auto" w:fill="auto"/>
            <w:vAlign w:val="bottom"/>
          </w:tcPr>
          <w:p w14:paraId="50A98540" w14:textId="77777777" w:rsidR="0076380C" w:rsidRPr="0076380C" w:rsidRDefault="0076380C" w:rsidP="00B33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6380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9C637" w14:textId="3577A052" w:rsidR="0076380C" w:rsidRPr="0076380C" w:rsidRDefault="00582556" w:rsidP="00B3341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65,916</w:t>
            </w:r>
          </w:p>
        </w:tc>
        <w:tc>
          <w:tcPr>
            <w:tcW w:w="180" w:type="dxa"/>
            <w:shd w:val="clear" w:color="auto" w:fill="auto"/>
          </w:tcPr>
          <w:p w14:paraId="7EE5D6E9" w14:textId="77777777" w:rsidR="0076380C" w:rsidRPr="0076380C" w:rsidRDefault="0076380C" w:rsidP="00B3341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72ABEB" w14:textId="3E8DEED5" w:rsidR="0076380C" w:rsidRPr="0076380C" w:rsidRDefault="00582556" w:rsidP="00B3341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143A3934" w14:textId="77777777" w:rsidR="0076380C" w:rsidRPr="0076380C" w:rsidRDefault="0076380C" w:rsidP="00B3341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149C6" w14:textId="7A3A1E93" w:rsidR="0076380C" w:rsidRPr="0076380C" w:rsidRDefault="00582556" w:rsidP="00B3341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65,938</w:t>
            </w:r>
          </w:p>
        </w:tc>
      </w:tr>
    </w:tbl>
    <w:p w14:paraId="3158A1F4" w14:textId="3C5C4CD9" w:rsidR="001E7384" w:rsidRDefault="001E7384" w:rsidP="00C97373">
      <w:pPr>
        <w:pStyle w:val="BodyText2"/>
        <w:tabs>
          <w:tab w:val="left" w:pos="-1710"/>
          <w:tab w:val="left" w:pos="540"/>
          <w:tab w:val="left" w:pos="900"/>
        </w:tabs>
        <w:ind w:left="0" w:right="387" w:firstLine="0"/>
        <w:jc w:val="thaiDistribute"/>
        <w:rPr>
          <w:rFonts w:asciiTheme="majorBidi" w:hAnsiTheme="majorBidi" w:cstheme="majorBidi"/>
          <w:b/>
          <w:bCs/>
          <w:sz w:val="30"/>
          <w:szCs w:val="30"/>
          <w:highlight w:val="cyan"/>
        </w:rPr>
      </w:pPr>
      <w:r>
        <w:rPr>
          <w:rFonts w:asciiTheme="majorBidi" w:hAnsiTheme="majorBidi" w:cstheme="majorBidi"/>
          <w:b/>
          <w:bCs/>
          <w:sz w:val="30"/>
          <w:szCs w:val="30"/>
          <w:highlight w:val="cyan"/>
        </w:rPr>
        <w:br w:type="page"/>
      </w:r>
    </w:p>
    <w:p w14:paraId="4122EC94" w14:textId="67AA02BB" w:rsidR="008114E0" w:rsidRPr="008114E0" w:rsidRDefault="008114E0" w:rsidP="008114E0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114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8114E0">
        <w:rPr>
          <w:rFonts w:asciiTheme="majorBidi" w:hAnsiTheme="majorBidi" w:cstheme="majorBidi"/>
          <w:b/>
          <w:bCs/>
          <w:i/>
          <w:iCs/>
          <w:sz w:val="30"/>
          <w:szCs w:val="30"/>
        </w:rPr>
        <w:t>16</w:t>
      </w:r>
      <w:r w:rsidRPr="008114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8114E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เรื่อง </w:t>
      </w:r>
      <w:r w:rsidRPr="008114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7FCBC46B" w14:textId="77777777" w:rsidR="00A343EE" w:rsidRPr="00F40A59" w:rsidRDefault="00A343EE" w:rsidP="00A343EE">
      <w:pPr>
        <w:spacing w:line="240" w:lineRule="auto"/>
        <w:ind w:left="1260"/>
        <w:jc w:val="thaiDistribute"/>
        <w:rPr>
          <w:rFonts w:ascii="Angsana New" w:hAnsi="Angsana New"/>
          <w:sz w:val="24"/>
          <w:szCs w:val="24"/>
          <w:highlight w:val="cyan"/>
        </w:rPr>
      </w:pPr>
    </w:p>
    <w:p w14:paraId="473B3FFF" w14:textId="55FC3476" w:rsidR="00A343EE" w:rsidRPr="008114E0" w:rsidRDefault="00A343EE" w:rsidP="00CF10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14E0">
        <w:rPr>
          <w:rFonts w:ascii="Angsana New" w:hAnsi="Angsana New" w:hint="cs"/>
          <w:sz w:val="30"/>
          <w:szCs w:val="30"/>
          <w:cs/>
        </w:rPr>
        <w:t>ตั้งแต่วันที่</w:t>
      </w:r>
      <w:r w:rsidRPr="008114E0">
        <w:rPr>
          <w:rFonts w:ascii="Angsana New" w:hAnsi="Angsana New"/>
          <w:sz w:val="30"/>
          <w:szCs w:val="30"/>
          <w:cs/>
        </w:rPr>
        <w:t xml:space="preserve"> </w:t>
      </w:r>
      <w:r w:rsidRPr="008114E0">
        <w:rPr>
          <w:rFonts w:ascii="Angsana New" w:hAnsi="Angsana New"/>
          <w:sz w:val="30"/>
          <w:szCs w:val="30"/>
        </w:rPr>
        <w:t xml:space="preserve">1 </w:t>
      </w:r>
      <w:r w:rsidRPr="008114E0">
        <w:rPr>
          <w:rFonts w:ascii="Angsana New" w:hAnsi="Angsana New" w:hint="cs"/>
          <w:sz w:val="30"/>
          <w:szCs w:val="30"/>
          <w:cs/>
        </w:rPr>
        <w:t>มกราคม</w:t>
      </w:r>
      <w:r w:rsidRPr="008114E0">
        <w:rPr>
          <w:rFonts w:ascii="Angsana New" w:hAnsi="Angsana New"/>
          <w:sz w:val="30"/>
          <w:szCs w:val="30"/>
          <w:cs/>
        </w:rPr>
        <w:t xml:space="preserve"> </w:t>
      </w:r>
      <w:r w:rsidRPr="008114E0">
        <w:rPr>
          <w:rFonts w:ascii="Angsana New" w:hAnsi="Angsana New"/>
          <w:sz w:val="30"/>
          <w:szCs w:val="30"/>
        </w:rPr>
        <w:t xml:space="preserve">2563 </w:t>
      </w:r>
      <w:r w:rsidR="00001772" w:rsidRPr="008114E0">
        <w:rPr>
          <w:rFonts w:ascii="Angsana New" w:hAnsi="Angsana New" w:hint="cs"/>
          <w:sz w:val="30"/>
          <w:szCs w:val="30"/>
          <w:cs/>
        </w:rPr>
        <w:t>กลุ่ม</w:t>
      </w:r>
      <w:r w:rsidRPr="008114E0">
        <w:rPr>
          <w:rFonts w:ascii="Angsana New" w:hAnsi="Angsana New" w:hint="cs"/>
          <w:sz w:val="30"/>
          <w:szCs w:val="30"/>
          <w:cs/>
        </w:rPr>
        <w:t>บริษัทถือปฏิบัติ</w:t>
      </w:r>
      <w:r w:rsidR="00990084" w:rsidRPr="008114E0">
        <w:rPr>
          <w:rFonts w:ascii="Angsana New" w:hAnsi="Angsana New" w:hint="cs"/>
          <w:sz w:val="30"/>
          <w:szCs w:val="30"/>
          <w:cs/>
        </w:rPr>
        <w:t>ตามมาตรฐานการรายงานทางการเงิน</w:t>
      </w:r>
      <w:r w:rsidR="00990084" w:rsidRPr="008114E0">
        <w:rPr>
          <w:rFonts w:ascii="Angsana New" w:hAnsi="Angsana New"/>
          <w:sz w:val="30"/>
          <w:szCs w:val="30"/>
          <w:cs/>
        </w:rPr>
        <w:t xml:space="preserve"> </w:t>
      </w:r>
      <w:r w:rsidR="00990084" w:rsidRPr="008114E0">
        <w:rPr>
          <w:rFonts w:ascii="Angsana New" w:hAnsi="Angsana New" w:hint="cs"/>
          <w:sz w:val="30"/>
          <w:szCs w:val="30"/>
          <w:cs/>
        </w:rPr>
        <w:t>ฉบับที่</w:t>
      </w:r>
      <w:r w:rsidR="00990084" w:rsidRPr="008114E0">
        <w:rPr>
          <w:rFonts w:ascii="Angsana New" w:hAnsi="Angsana New"/>
          <w:sz w:val="30"/>
          <w:szCs w:val="30"/>
          <w:cs/>
        </w:rPr>
        <w:t xml:space="preserve"> </w:t>
      </w:r>
      <w:r w:rsidR="00990084" w:rsidRPr="008114E0">
        <w:rPr>
          <w:rFonts w:ascii="Angsana New" w:hAnsi="Angsana New"/>
          <w:sz w:val="30"/>
          <w:szCs w:val="30"/>
        </w:rPr>
        <w:t xml:space="preserve">16 </w:t>
      </w:r>
      <w:r w:rsidR="00990084" w:rsidRPr="008114E0">
        <w:rPr>
          <w:rFonts w:ascii="Angsana New" w:hAnsi="Angsana New" w:hint="cs"/>
          <w:sz w:val="30"/>
          <w:szCs w:val="30"/>
          <w:cs/>
        </w:rPr>
        <w:t>เรื่อง</w:t>
      </w:r>
      <w:r w:rsidR="00990084" w:rsidRPr="008114E0">
        <w:rPr>
          <w:rFonts w:ascii="Angsana New" w:hAnsi="Angsana New"/>
          <w:sz w:val="30"/>
          <w:szCs w:val="30"/>
          <w:cs/>
        </w:rPr>
        <w:t xml:space="preserve"> </w:t>
      </w:r>
      <w:r w:rsidR="00990084" w:rsidRPr="008114E0">
        <w:rPr>
          <w:rFonts w:ascii="Angsana New" w:hAnsi="Angsana New"/>
          <w:sz w:val="30"/>
          <w:szCs w:val="30"/>
          <w:cs/>
        </w:rPr>
        <w:br/>
      </w:r>
      <w:r w:rsidR="00990084" w:rsidRPr="008114E0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="00990084" w:rsidRPr="008114E0">
        <w:rPr>
          <w:rFonts w:ascii="Angsana New" w:hAnsi="Angsana New"/>
          <w:sz w:val="30"/>
          <w:szCs w:val="30"/>
          <w:cs/>
        </w:rPr>
        <w:t xml:space="preserve"> (</w:t>
      </w:r>
      <w:r w:rsidR="00990084" w:rsidRPr="008114E0">
        <w:rPr>
          <w:rFonts w:ascii="Angsana New" w:hAnsi="Angsana New"/>
          <w:sz w:val="30"/>
          <w:szCs w:val="30"/>
        </w:rPr>
        <w:t xml:space="preserve">TFRS 16) </w:t>
      </w:r>
      <w:r w:rsidRPr="008114E0">
        <w:rPr>
          <w:rFonts w:ascii="Angsana New" w:hAnsi="Angsana New" w:hint="cs"/>
          <w:sz w:val="30"/>
          <w:szCs w:val="30"/>
          <w:cs/>
        </w:rPr>
        <w:t>เป็นครั้งแรกกับสัญญาที่เคยระบุว่าเป็นสัญญาเช่าตามมาตรฐานการบัญชี</w:t>
      </w:r>
      <w:r w:rsidRPr="008114E0">
        <w:rPr>
          <w:rFonts w:ascii="Angsana New" w:hAnsi="Angsana New"/>
          <w:sz w:val="30"/>
          <w:szCs w:val="30"/>
          <w:cs/>
        </w:rPr>
        <w:t xml:space="preserve"> </w:t>
      </w:r>
      <w:r w:rsidRPr="008114E0">
        <w:rPr>
          <w:rFonts w:ascii="Angsana New" w:hAnsi="Angsana New" w:hint="cs"/>
          <w:sz w:val="30"/>
          <w:szCs w:val="30"/>
          <w:cs/>
        </w:rPr>
        <w:t>ฉบับที่</w:t>
      </w:r>
      <w:r w:rsidRPr="008114E0">
        <w:rPr>
          <w:rFonts w:ascii="Angsana New" w:hAnsi="Angsana New"/>
          <w:sz w:val="30"/>
          <w:szCs w:val="30"/>
          <w:cs/>
        </w:rPr>
        <w:t xml:space="preserve"> </w:t>
      </w:r>
      <w:r w:rsidRPr="008114E0">
        <w:rPr>
          <w:rFonts w:ascii="Angsana New" w:hAnsi="Angsana New"/>
          <w:sz w:val="30"/>
          <w:szCs w:val="30"/>
        </w:rPr>
        <w:t xml:space="preserve">17 </w:t>
      </w:r>
      <w:r w:rsidRPr="008114E0">
        <w:rPr>
          <w:rFonts w:ascii="Angsana New" w:hAnsi="Angsana New" w:hint="cs"/>
          <w:sz w:val="30"/>
          <w:szCs w:val="30"/>
          <w:cs/>
        </w:rPr>
        <w:t>เรื่อง</w:t>
      </w:r>
      <w:r w:rsidRPr="008114E0">
        <w:rPr>
          <w:rFonts w:ascii="Angsana New" w:hAnsi="Angsana New"/>
          <w:sz w:val="30"/>
          <w:szCs w:val="30"/>
          <w:cs/>
        </w:rPr>
        <w:t xml:space="preserve"> </w:t>
      </w:r>
      <w:r w:rsidRPr="008114E0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Pr="008114E0">
        <w:rPr>
          <w:rFonts w:ascii="Angsana New" w:hAnsi="Angsana New"/>
          <w:sz w:val="30"/>
          <w:szCs w:val="30"/>
          <w:cs/>
        </w:rPr>
        <w:t xml:space="preserve"> (</w:t>
      </w:r>
      <w:r w:rsidRPr="008114E0">
        <w:rPr>
          <w:rFonts w:ascii="Angsana New" w:hAnsi="Angsana New"/>
          <w:sz w:val="30"/>
          <w:szCs w:val="30"/>
        </w:rPr>
        <w:t xml:space="preserve">TAS 17) </w:t>
      </w:r>
      <w:r w:rsidRPr="008114E0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</w:t>
      </w:r>
      <w:r w:rsidRPr="008114E0">
        <w:rPr>
          <w:rFonts w:ascii="Angsana New" w:hAnsi="Angsana New"/>
          <w:sz w:val="30"/>
          <w:szCs w:val="30"/>
          <w:cs/>
        </w:rPr>
        <w:t xml:space="preserve"> </w:t>
      </w:r>
      <w:r w:rsidRPr="008114E0">
        <w:rPr>
          <w:rFonts w:ascii="Angsana New" w:hAnsi="Angsana New" w:hint="cs"/>
          <w:sz w:val="30"/>
          <w:szCs w:val="30"/>
          <w:cs/>
        </w:rPr>
        <w:t>ฉบับที่</w:t>
      </w:r>
      <w:r w:rsidRPr="008114E0">
        <w:rPr>
          <w:rFonts w:ascii="Angsana New" w:hAnsi="Angsana New"/>
          <w:sz w:val="30"/>
          <w:szCs w:val="30"/>
          <w:cs/>
        </w:rPr>
        <w:t xml:space="preserve"> </w:t>
      </w:r>
      <w:r w:rsidRPr="008114E0">
        <w:rPr>
          <w:rFonts w:ascii="Angsana New" w:hAnsi="Angsana New"/>
          <w:sz w:val="30"/>
          <w:szCs w:val="30"/>
        </w:rPr>
        <w:t xml:space="preserve">4 </w:t>
      </w:r>
      <w:r w:rsidRPr="008114E0">
        <w:rPr>
          <w:rFonts w:ascii="Angsana New" w:hAnsi="Angsana New" w:hint="cs"/>
          <w:sz w:val="30"/>
          <w:szCs w:val="30"/>
          <w:cs/>
        </w:rPr>
        <w:t>เรื่อง</w:t>
      </w:r>
      <w:r w:rsidRPr="008114E0">
        <w:rPr>
          <w:rFonts w:ascii="Angsana New" w:hAnsi="Angsana New"/>
          <w:sz w:val="30"/>
          <w:szCs w:val="30"/>
          <w:cs/>
        </w:rPr>
        <w:t xml:space="preserve"> </w:t>
      </w:r>
      <w:r w:rsidRPr="008114E0">
        <w:rPr>
          <w:rFonts w:ascii="Angsana New" w:hAnsi="Angsana New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8114E0">
        <w:rPr>
          <w:rFonts w:ascii="Angsana New" w:hAnsi="Angsana New"/>
          <w:sz w:val="30"/>
          <w:szCs w:val="30"/>
          <w:cs/>
        </w:rPr>
        <w:t xml:space="preserve"> (</w:t>
      </w:r>
      <w:r w:rsidRPr="008114E0">
        <w:rPr>
          <w:rFonts w:ascii="Angsana New" w:hAnsi="Angsana New"/>
          <w:sz w:val="30"/>
          <w:szCs w:val="30"/>
        </w:rPr>
        <w:t xml:space="preserve">TFRIC 4) </w:t>
      </w:r>
      <w:r w:rsidRPr="008114E0">
        <w:rPr>
          <w:rFonts w:ascii="Angsana New" w:hAnsi="Angsana New" w:hint="cs"/>
          <w:sz w:val="30"/>
          <w:szCs w:val="30"/>
          <w:cs/>
        </w:rPr>
        <w:t>ด้วยวิธีปรับปรุงย้อนหลังโดยรับรู้ผลกระทบสะสม</w:t>
      </w:r>
      <w:r w:rsidRPr="008114E0">
        <w:rPr>
          <w:rFonts w:ascii="Angsana New" w:hAnsi="Angsana New"/>
          <w:sz w:val="30"/>
          <w:szCs w:val="30"/>
          <w:cs/>
        </w:rPr>
        <w:t xml:space="preserve"> (</w:t>
      </w:r>
      <w:r w:rsidRPr="008114E0">
        <w:rPr>
          <w:rFonts w:ascii="Angsana New" w:hAnsi="Angsana New"/>
          <w:sz w:val="30"/>
          <w:szCs w:val="30"/>
        </w:rPr>
        <w:t>Modified retrospective approach)</w:t>
      </w:r>
    </w:p>
    <w:p w14:paraId="4712EEAE" w14:textId="77777777" w:rsidR="00A343EE" w:rsidRPr="00F40A59" w:rsidRDefault="00A343EE" w:rsidP="009900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="Angsana New" w:hAnsi="Angsana New"/>
          <w:sz w:val="24"/>
          <w:szCs w:val="24"/>
        </w:rPr>
      </w:pPr>
    </w:p>
    <w:p w14:paraId="3C5B6945" w14:textId="0D793408" w:rsidR="00A343EE" w:rsidRDefault="00A343EE" w:rsidP="00CF10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14E0">
        <w:rPr>
          <w:rFonts w:ascii="Angsana New" w:hAnsi="Angsana New"/>
          <w:sz w:val="30"/>
          <w:szCs w:val="30"/>
          <w:cs/>
        </w:rPr>
        <w:t>เดิม</w:t>
      </w:r>
      <w:r w:rsidR="00001772" w:rsidRPr="008114E0">
        <w:rPr>
          <w:rFonts w:ascii="Angsana New" w:hAnsi="Angsana New" w:hint="cs"/>
          <w:sz w:val="30"/>
          <w:szCs w:val="30"/>
          <w:cs/>
        </w:rPr>
        <w:t>กลุ่ม</w:t>
      </w:r>
      <w:r w:rsidRPr="008114E0">
        <w:rPr>
          <w:rFonts w:ascii="Angsana New" w:hAnsi="Angsana New"/>
          <w:sz w:val="30"/>
          <w:szCs w:val="30"/>
          <w:cs/>
        </w:rPr>
        <w:t>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8114E0">
        <w:rPr>
          <w:rFonts w:ascii="Angsana New" w:hAnsi="Angsana New"/>
          <w:sz w:val="30"/>
          <w:szCs w:val="30"/>
        </w:rPr>
        <w:t xml:space="preserve"> TFRS</w:t>
      </w:r>
      <w:r w:rsidRPr="008114E0">
        <w:rPr>
          <w:rFonts w:ascii="Angsana New" w:hAnsi="Angsana New"/>
          <w:sz w:val="30"/>
          <w:szCs w:val="30"/>
          <w:cs/>
        </w:rPr>
        <w:t xml:space="preserve"> </w:t>
      </w:r>
      <w:r w:rsidRPr="008114E0">
        <w:rPr>
          <w:rFonts w:ascii="Angsana New" w:hAnsi="Angsana New"/>
          <w:sz w:val="30"/>
          <w:szCs w:val="30"/>
        </w:rPr>
        <w:t xml:space="preserve">16 </w:t>
      </w:r>
      <w:r w:rsidR="00001772" w:rsidRPr="008114E0">
        <w:rPr>
          <w:rFonts w:ascii="Angsana New" w:hAnsi="Angsana New" w:hint="cs"/>
          <w:sz w:val="30"/>
          <w:szCs w:val="30"/>
          <w:cs/>
        </w:rPr>
        <w:t>กลุ่ม</w:t>
      </w:r>
      <w:r w:rsidRPr="008114E0">
        <w:rPr>
          <w:rFonts w:ascii="Angsana New" w:hAnsi="Angsana New"/>
          <w:sz w:val="30"/>
          <w:szCs w:val="30"/>
          <w:cs/>
        </w:rPr>
        <w:t xml:space="preserve">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="00001772" w:rsidRPr="008114E0">
        <w:rPr>
          <w:rFonts w:ascii="Angsana New" w:hAnsi="Angsana New" w:hint="cs"/>
          <w:sz w:val="30"/>
          <w:szCs w:val="30"/>
          <w:cs/>
        </w:rPr>
        <w:t>กลุ่ม</w:t>
      </w:r>
      <w:r w:rsidRPr="008114E0">
        <w:rPr>
          <w:rFonts w:ascii="Angsana New" w:hAnsi="Angsana New"/>
          <w:sz w:val="30"/>
          <w:szCs w:val="30"/>
          <w:cs/>
        </w:rPr>
        <w:t>บริษัทจะปันส่วนสิ่งตอบแทนที่ต้องจ่าย</w:t>
      </w:r>
      <w:r w:rsidRPr="008114E0">
        <w:rPr>
          <w:rFonts w:ascii="Angsana New" w:hAnsi="Angsana New" w:hint="cs"/>
          <w:sz w:val="30"/>
          <w:szCs w:val="30"/>
          <w:cs/>
        </w:rPr>
        <w:t xml:space="preserve">ตามราคาขายที่เป็นเอกเทศ </w:t>
      </w:r>
      <w:r w:rsidRPr="008114E0">
        <w:rPr>
          <w:rFonts w:ascii="Angsana New" w:hAnsi="Angsana New"/>
          <w:sz w:val="30"/>
          <w:szCs w:val="30"/>
        </w:rPr>
        <w:t xml:space="preserve">(Transaction price) </w:t>
      </w:r>
      <w:r w:rsidRPr="008114E0">
        <w:rPr>
          <w:rFonts w:ascii="Angsana New" w:hAnsi="Angsana New" w:hint="cs"/>
          <w:sz w:val="30"/>
          <w:szCs w:val="30"/>
          <w:cs/>
        </w:rPr>
        <w:t xml:space="preserve">ณ </w:t>
      </w:r>
      <w:r w:rsidRPr="008114E0">
        <w:rPr>
          <w:rFonts w:ascii="Angsana New" w:hAnsi="Angsana New"/>
          <w:sz w:val="30"/>
          <w:szCs w:val="30"/>
          <w:cs/>
        </w:rPr>
        <w:t>วันที่</w:t>
      </w:r>
      <w:r w:rsidRPr="008114E0">
        <w:rPr>
          <w:rFonts w:ascii="Angsana New" w:hAnsi="Angsana New" w:hint="cs"/>
          <w:sz w:val="30"/>
          <w:szCs w:val="30"/>
          <w:cs/>
        </w:rPr>
        <w:t xml:space="preserve"> </w:t>
      </w:r>
      <w:r w:rsidR="00162DDB" w:rsidRPr="008114E0">
        <w:rPr>
          <w:rFonts w:ascii="Angsana New" w:hAnsi="Angsana New"/>
          <w:sz w:val="30"/>
          <w:szCs w:val="30"/>
        </w:rPr>
        <w:t>1</w:t>
      </w:r>
      <w:r w:rsidRPr="008114E0">
        <w:rPr>
          <w:rFonts w:ascii="Angsana New" w:hAnsi="Angsana New"/>
          <w:sz w:val="30"/>
          <w:szCs w:val="30"/>
          <w:cs/>
        </w:rPr>
        <w:t xml:space="preserve"> </w:t>
      </w:r>
      <w:r w:rsidRPr="008114E0">
        <w:rPr>
          <w:rFonts w:ascii="Angsana New" w:hAnsi="Angsana New" w:hint="cs"/>
          <w:sz w:val="30"/>
          <w:szCs w:val="30"/>
          <w:cs/>
        </w:rPr>
        <w:t>มกราคม</w:t>
      </w:r>
      <w:r w:rsidRPr="008114E0">
        <w:rPr>
          <w:rFonts w:ascii="Angsana New" w:hAnsi="Angsana New"/>
          <w:sz w:val="30"/>
          <w:szCs w:val="30"/>
          <w:cs/>
        </w:rPr>
        <w:t xml:space="preserve"> </w:t>
      </w:r>
      <w:r w:rsidR="00162DDB" w:rsidRPr="008114E0">
        <w:rPr>
          <w:rFonts w:ascii="Angsana New" w:hAnsi="Angsana New"/>
          <w:sz w:val="30"/>
          <w:szCs w:val="30"/>
        </w:rPr>
        <w:t>2563</w:t>
      </w:r>
      <w:r w:rsidRPr="008114E0">
        <w:rPr>
          <w:rFonts w:ascii="Angsana New" w:hAnsi="Angsana New"/>
          <w:sz w:val="30"/>
          <w:szCs w:val="30"/>
          <w:cs/>
        </w:rPr>
        <w:t xml:space="preserve"> </w:t>
      </w:r>
      <w:r w:rsidR="00001772" w:rsidRPr="008114E0">
        <w:rPr>
          <w:rFonts w:ascii="Angsana New" w:hAnsi="Angsana New" w:hint="cs"/>
          <w:sz w:val="30"/>
          <w:szCs w:val="30"/>
          <w:cs/>
        </w:rPr>
        <w:t>กลุ่ม</w:t>
      </w:r>
      <w:r w:rsidRPr="008114E0">
        <w:rPr>
          <w:rFonts w:ascii="Angsana New" w:hAnsi="Angsana New" w:hint="cs"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Pr="008114E0">
        <w:rPr>
          <w:rFonts w:ascii="Angsana New" w:hAnsi="Angsana New"/>
          <w:sz w:val="30"/>
          <w:szCs w:val="30"/>
          <w:cs/>
        </w:rPr>
        <w:t xml:space="preserve"> </w:t>
      </w:r>
      <w:r w:rsidRPr="008114E0">
        <w:rPr>
          <w:rFonts w:ascii="Angsana New" w:hAnsi="Angsana New" w:hint="cs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</w:t>
      </w:r>
      <w:r w:rsidR="00001772" w:rsidRPr="008114E0">
        <w:rPr>
          <w:rFonts w:ascii="Angsana New" w:hAnsi="Angsana New" w:hint="cs"/>
          <w:sz w:val="30"/>
          <w:szCs w:val="30"/>
          <w:cs/>
        </w:rPr>
        <w:t>กลุ่ม</w:t>
      </w:r>
      <w:r w:rsidRPr="008114E0">
        <w:rPr>
          <w:rFonts w:ascii="Angsana New" w:hAnsi="Angsana New" w:hint="cs"/>
          <w:sz w:val="30"/>
          <w:szCs w:val="30"/>
          <w:cs/>
        </w:rPr>
        <w:t>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7DCDCC07" w14:textId="77777777" w:rsidR="009074DE" w:rsidRPr="009074DE" w:rsidRDefault="009074DE" w:rsidP="00CF10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530"/>
        <w:gridCol w:w="180"/>
        <w:gridCol w:w="1530"/>
      </w:tblGrid>
      <w:tr w:rsidR="00990084" w:rsidRPr="00BE7FEE" w14:paraId="00709B3D" w14:textId="77777777" w:rsidTr="00434A1C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48BB7910" w14:textId="39D6DF0B" w:rsidR="00990084" w:rsidRPr="00BE7FEE" w:rsidRDefault="001E7384" w:rsidP="001E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0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1E73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ผลกระทบจากการถือปฏิบัติตาม </w:t>
            </w:r>
            <w:r w:rsidRPr="001E73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TFRS 16</w:t>
            </w:r>
          </w:p>
        </w:tc>
        <w:tc>
          <w:tcPr>
            <w:tcW w:w="1530" w:type="dxa"/>
          </w:tcPr>
          <w:p w14:paraId="7F20B9B8" w14:textId="77777777" w:rsidR="00434A1C" w:rsidRDefault="00434A1C" w:rsidP="00FD116E">
            <w:pPr>
              <w:pStyle w:val="acctmergecolhdg"/>
              <w:spacing w:line="240" w:lineRule="auto"/>
              <w:ind w:left="-75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  <w:p w14:paraId="18446F05" w14:textId="0ED0E653" w:rsidR="00990084" w:rsidRPr="00BE7FEE" w:rsidRDefault="00990084" w:rsidP="00FD116E">
            <w:pPr>
              <w:pStyle w:val="acctmergecolhdg"/>
              <w:spacing w:line="240" w:lineRule="auto"/>
              <w:ind w:left="-75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BE7FEE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4A61383" w14:textId="77777777" w:rsidR="00990084" w:rsidRPr="00BE7FEE" w:rsidRDefault="00990084" w:rsidP="00FD116E">
            <w:pPr>
              <w:pStyle w:val="acctmergecolhdg"/>
              <w:spacing w:line="240" w:lineRule="auto"/>
              <w:ind w:left="-75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B2047D5" w14:textId="5FA811E6" w:rsidR="00990084" w:rsidRPr="00BE7FEE" w:rsidRDefault="00990084" w:rsidP="00FD116E">
            <w:pPr>
              <w:pStyle w:val="acctmergecolhdg"/>
              <w:spacing w:line="240" w:lineRule="auto"/>
              <w:ind w:left="-75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BE7FEE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434A1C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br/>
            </w:r>
            <w:r w:rsidRPr="00BE7FEE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90084" w:rsidRPr="00BE7FEE" w14:paraId="4C8ABE8C" w14:textId="77777777" w:rsidTr="00434A1C">
        <w:trPr>
          <w:cantSplit/>
          <w:trHeight w:val="20"/>
        </w:trPr>
        <w:tc>
          <w:tcPr>
            <w:tcW w:w="5940" w:type="dxa"/>
            <w:shd w:val="clear" w:color="auto" w:fill="auto"/>
          </w:tcPr>
          <w:p w14:paraId="59C2BCC6" w14:textId="578F91BD" w:rsidR="00990084" w:rsidRPr="00BE7FEE" w:rsidRDefault="00990084" w:rsidP="00055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1ED0D511" w14:textId="12474A01" w:rsidR="00990084" w:rsidRPr="00BE7FEE" w:rsidRDefault="00990084" w:rsidP="00162DD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FEE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E7FE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E7FEE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90084" w:rsidRPr="00BE7FEE" w14:paraId="03FAD7C6" w14:textId="77777777" w:rsidTr="00434A1C">
        <w:trPr>
          <w:cantSplit/>
          <w:trHeight w:val="20"/>
        </w:trPr>
        <w:tc>
          <w:tcPr>
            <w:tcW w:w="5940" w:type="dxa"/>
            <w:shd w:val="clear" w:color="auto" w:fill="auto"/>
          </w:tcPr>
          <w:p w14:paraId="01BCE4BE" w14:textId="77777777" w:rsidR="00990084" w:rsidRPr="00BE7FEE" w:rsidRDefault="00990084" w:rsidP="00FD1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0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BE7F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E7F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BE7F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BE7F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49CF3D97" w14:textId="77777777" w:rsidR="00990084" w:rsidRPr="00BE7FEE" w:rsidRDefault="00990084" w:rsidP="00162DD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BF3F5A6" w14:textId="77777777" w:rsidR="00990084" w:rsidRPr="00BE7FEE" w:rsidRDefault="00990084" w:rsidP="00162DD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6A0055F" w14:textId="0BF332E3" w:rsidR="00990084" w:rsidRPr="00BE7FEE" w:rsidRDefault="00990084" w:rsidP="00162DD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90084" w:rsidRPr="00BE7FEE" w14:paraId="1EF8B326" w14:textId="77777777" w:rsidTr="00434A1C">
        <w:trPr>
          <w:cantSplit/>
          <w:trHeight w:val="20"/>
        </w:trPr>
        <w:tc>
          <w:tcPr>
            <w:tcW w:w="5940" w:type="dxa"/>
            <w:shd w:val="clear" w:color="auto" w:fill="auto"/>
          </w:tcPr>
          <w:p w14:paraId="70DEE3FF" w14:textId="2F7EDE44" w:rsidR="00990084" w:rsidRPr="00BE7FEE" w:rsidRDefault="00990084" w:rsidP="00FD116E">
            <w:pPr>
              <w:tabs>
                <w:tab w:val="clear" w:pos="227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E7FEE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  <w:r w:rsidR="00313C5F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328A8DF7" w14:textId="29D88996" w:rsidR="00990084" w:rsidRPr="00BE7FEE" w:rsidRDefault="00296E97" w:rsidP="00162D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69,016</w:t>
            </w:r>
          </w:p>
        </w:tc>
        <w:tc>
          <w:tcPr>
            <w:tcW w:w="180" w:type="dxa"/>
          </w:tcPr>
          <w:p w14:paraId="5845A957" w14:textId="77777777" w:rsidR="00990084" w:rsidRPr="00BE7FEE" w:rsidRDefault="00990084" w:rsidP="00162D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1DDA466" w14:textId="01D1FF84" w:rsidR="00990084" w:rsidRPr="00BE7FEE" w:rsidRDefault="00296E97" w:rsidP="00162D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50,440</w:t>
            </w:r>
          </w:p>
        </w:tc>
      </w:tr>
      <w:tr w:rsidR="00990084" w:rsidRPr="00BE7FEE" w14:paraId="7B2D0FFA" w14:textId="77777777" w:rsidTr="00434A1C">
        <w:trPr>
          <w:cantSplit/>
          <w:trHeight w:val="20"/>
        </w:trPr>
        <w:tc>
          <w:tcPr>
            <w:tcW w:w="5940" w:type="dxa"/>
            <w:shd w:val="clear" w:color="auto" w:fill="auto"/>
          </w:tcPr>
          <w:p w14:paraId="5261ED25" w14:textId="77777777" w:rsidR="00990084" w:rsidRPr="00BE7FEE" w:rsidRDefault="00990084" w:rsidP="00FD116E">
            <w:pPr>
              <w:tabs>
                <w:tab w:val="clear" w:pos="227"/>
              </w:tabs>
              <w:spacing w:line="240" w:lineRule="auto"/>
              <w:ind w:left="1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BE7FE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530" w:type="dxa"/>
          </w:tcPr>
          <w:p w14:paraId="0E2959A3" w14:textId="086F469A" w:rsidR="00990084" w:rsidRPr="00BE7FEE" w:rsidRDefault="00296E97" w:rsidP="00162D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69,016</w:t>
            </w:r>
          </w:p>
        </w:tc>
        <w:tc>
          <w:tcPr>
            <w:tcW w:w="180" w:type="dxa"/>
          </w:tcPr>
          <w:p w14:paraId="2034FD80" w14:textId="77777777" w:rsidR="00990084" w:rsidRPr="00BE7FEE" w:rsidRDefault="00990084" w:rsidP="00162D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1D388A0" w14:textId="0F51D1A7" w:rsidR="00990084" w:rsidRPr="00BE7FEE" w:rsidRDefault="00296E97" w:rsidP="00162D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50,440</w:t>
            </w:r>
          </w:p>
        </w:tc>
      </w:tr>
    </w:tbl>
    <w:p w14:paraId="3CFC19D4" w14:textId="4DE4FDE5" w:rsidR="006B5041" w:rsidRPr="009074DE" w:rsidRDefault="006B5041" w:rsidP="005975E0">
      <w:pPr>
        <w:pStyle w:val="BodyText2"/>
        <w:tabs>
          <w:tab w:val="left" w:pos="-1710"/>
          <w:tab w:val="left" w:pos="540"/>
        </w:tabs>
        <w:ind w:left="0" w:right="387" w:firstLine="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530"/>
        <w:gridCol w:w="180"/>
        <w:gridCol w:w="1530"/>
      </w:tblGrid>
      <w:tr w:rsidR="001E7384" w:rsidRPr="00BE7FEE" w14:paraId="3DE7D6F4" w14:textId="77777777" w:rsidTr="00434A1C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37942CDE" w14:textId="5FC24B7E" w:rsidR="001E7384" w:rsidRPr="00BE7FEE" w:rsidRDefault="00434A1C" w:rsidP="00FB3B5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E7F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530" w:type="dxa"/>
          </w:tcPr>
          <w:p w14:paraId="25DDCB4B" w14:textId="77777777" w:rsidR="00434A1C" w:rsidRDefault="00434A1C" w:rsidP="00FB3B5B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  <w:p w14:paraId="4A8A026F" w14:textId="020F73E5" w:rsidR="001E7384" w:rsidRPr="00BE7FEE" w:rsidRDefault="001E7384" w:rsidP="00FB3B5B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BE7FEE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B8C4899" w14:textId="77777777" w:rsidR="001E7384" w:rsidRPr="00BE7FEE" w:rsidRDefault="001E7384" w:rsidP="00FB3B5B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3FC9DB1E" w14:textId="39F18887" w:rsidR="001E7384" w:rsidRPr="00BE7FEE" w:rsidRDefault="001E7384" w:rsidP="00FB3B5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E7FEE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434A1C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br/>
            </w:r>
            <w:r w:rsidRPr="00BE7FEE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E7384" w:rsidRPr="00BE7FEE" w14:paraId="32C13CE0" w14:textId="77777777" w:rsidTr="00434A1C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022E2C4E" w14:textId="77777777" w:rsidR="001E7384" w:rsidRPr="00BE7FEE" w:rsidRDefault="001E7384" w:rsidP="00FB3B5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240" w:type="dxa"/>
            <w:gridSpan w:val="3"/>
          </w:tcPr>
          <w:p w14:paraId="406661C3" w14:textId="77777777" w:rsidR="001E7384" w:rsidRPr="00434A1C" w:rsidRDefault="001E7384" w:rsidP="00434A1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4A1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434A1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34A1C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1E7384" w:rsidRPr="00BE7FEE" w14:paraId="65362AC7" w14:textId="77777777" w:rsidTr="00434A1C">
        <w:trPr>
          <w:cantSplit/>
          <w:trHeight w:val="20"/>
        </w:trPr>
        <w:tc>
          <w:tcPr>
            <w:tcW w:w="5940" w:type="dxa"/>
            <w:vAlign w:val="bottom"/>
          </w:tcPr>
          <w:p w14:paraId="49ACA3C0" w14:textId="77777777" w:rsidR="001E7384" w:rsidRPr="00BE7FEE" w:rsidRDefault="001E7384" w:rsidP="00FB3B5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E7F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  <w:r w:rsidRPr="00BE7FE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ณ วันที่ </w:t>
            </w:r>
            <w:r w:rsidRPr="00BE7FE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E7F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E7FE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F12D8FC" w14:textId="5312B420" w:rsidR="001E7384" w:rsidRPr="00582556" w:rsidRDefault="00582556" w:rsidP="00FB3B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59,582</w:t>
            </w:r>
          </w:p>
        </w:tc>
        <w:tc>
          <w:tcPr>
            <w:tcW w:w="180" w:type="dxa"/>
          </w:tcPr>
          <w:p w14:paraId="111B2C64" w14:textId="77777777" w:rsidR="001E7384" w:rsidRPr="00BE7FEE" w:rsidRDefault="001E7384" w:rsidP="00FB3B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A82C115" w14:textId="353DD3CE" w:rsidR="001E7384" w:rsidRPr="00BE7FEE" w:rsidRDefault="00582556" w:rsidP="00FB3B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56,048</w:t>
            </w:r>
          </w:p>
        </w:tc>
      </w:tr>
      <w:tr w:rsidR="001E7384" w:rsidRPr="00BE7FEE" w14:paraId="23385B3B" w14:textId="77777777" w:rsidTr="00434A1C">
        <w:trPr>
          <w:cantSplit/>
          <w:trHeight w:val="20"/>
        </w:trPr>
        <w:tc>
          <w:tcPr>
            <w:tcW w:w="5940" w:type="dxa"/>
          </w:tcPr>
          <w:p w14:paraId="6A140090" w14:textId="77777777" w:rsidR="001E7384" w:rsidRPr="00BE7FEE" w:rsidRDefault="001E7384" w:rsidP="00FB3B5B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E7F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  <w:r w:rsidRPr="00BE7FE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ณ วันที่ </w:t>
            </w:r>
            <w:r w:rsidRPr="00BE7FE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E7F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BE7FE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BE7F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C668036" w14:textId="0507F4B9" w:rsidR="001E7384" w:rsidRPr="00BE7FEE" w:rsidRDefault="00582556" w:rsidP="00FB3B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53,942</w:t>
            </w:r>
          </w:p>
        </w:tc>
        <w:tc>
          <w:tcPr>
            <w:tcW w:w="180" w:type="dxa"/>
          </w:tcPr>
          <w:p w14:paraId="235160AD" w14:textId="77777777" w:rsidR="001E7384" w:rsidRPr="00BE7FEE" w:rsidRDefault="001E7384" w:rsidP="00FB3B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3F68426" w14:textId="1B2D0B0C" w:rsidR="001E7384" w:rsidRPr="00BE7FEE" w:rsidRDefault="00582556" w:rsidP="00FB3B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50,440</w:t>
            </w:r>
          </w:p>
        </w:tc>
      </w:tr>
      <w:tr w:rsidR="00582556" w:rsidRPr="00BE7FEE" w14:paraId="7F0990E1" w14:textId="77777777" w:rsidTr="00434A1C">
        <w:trPr>
          <w:cantSplit/>
          <w:trHeight w:val="20"/>
        </w:trPr>
        <w:tc>
          <w:tcPr>
            <w:tcW w:w="5940" w:type="dxa"/>
          </w:tcPr>
          <w:p w14:paraId="1440E603" w14:textId="02C65CBA" w:rsidR="00582556" w:rsidRPr="00BE7FEE" w:rsidRDefault="00582556" w:rsidP="00FB3B5B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สิทธิเลือกขยายอายุสัญญาเช่าที่มีความแน่นอน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อย่างสมเหตุสมผลว่าจะใช้สิทธิ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8C4AB21" w14:textId="3BB4C715" w:rsidR="00582556" w:rsidRPr="00BE7FEE" w:rsidRDefault="00582556" w:rsidP="00FB3B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15,074</w:t>
            </w:r>
          </w:p>
        </w:tc>
        <w:tc>
          <w:tcPr>
            <w:tcW w:w="180" w:type="dxa"/>
          </w:tcPr>
          <w:p w14:paraId="4BE5C0A4" w14:textId="77777777" w:rsidR="00582556" w:rsidRPr="00BE7FEE" w:rsidRDefault="00582556" w:rsidP="00FB3B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81C417F" w14:textId="6A258D9B" w:rsidR="00582556" w:rsidRPr="00BE7FEE" w:rsidRDefault="009978E5" w:rsidP="009978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7384" w:rsidRPr="00BE7FEE" w14:paraId="2B6A483B" w14:textId="77777777" w:rsidTr="00434A1C">
        <w:trPr>
          <w:cantSplit/>
          <w:trHeight w:val="20"/>
        </w:trPr>
        <w:tc>
          <w:tcPr>
            <w:tcW w:w="5940" w:type="dxa"/>
            <w:vAlign w:val="bottom"/>
          </w:tcPr>
          <w:p w14:paraId="4410AD77" w14:textId="77777777" w:rsidR="001E7384" w:rsidRPr="00BE7FEE" w:rsidRDefault="001E7384" w:rsidP="00FB3B5B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F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BE7F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E7F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E7F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DB8F90" w14:textId="658A9F43" w:rsidR="001E7384" w:rsidRPr="00930762" w:rsidRDefault="00582556" w:rsidP="00FB3B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0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69,016</w:t>
            </w:r>
          </w:p>
        </w:tc>
        <w:tc>
          <w:tcPr>
            <w:tcW w:w="180" w:type="dxa"/>
          </w:tcPr>
          <w:p w14:paraId="581F5F47" w14:textId="77777777" w:rsidR="001E7384" w:rsidRPr="00930762" w:rsidRDefault="001E7384" w:rsidP="00FB3B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70A13" w14:textId="1F2227A2" w:rsidR="001E7384" w:rsidRPr="00930762" w:rsidRDefault="00582556" w:rsidP="00FB3B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0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50,440</w:t>
            </w:r>
          </w:p>
        </w:tc>
      </w:tr>
      <w:tr w:rsidR="001E7384" w:rsidRPr="00BE7FEE" w14:paraId="41792B66" w14:textId="77777777" w:rsidTr="00434A1C">
        <w:trPr>
          <w:cantSplit/>
          <w:trHeight w:val="20"/>
        </w:trPr>
        <w:tc>
          <w:tcPr>
            <w:tcW w:w="5940" w:type="dxa"/>
            <w:vAlign w:val="bottom"/>
          </w:tcPr>
          <w:p w14:paraId="2761C44B" w14:textId="12E2450A" w:rsidR="001E7384" w:rsidRPr="00BE7FEE" w:rsidRDefault="001E7384" w:rsidP="00FB3B5B">
            <w:pPr>
              <w:tabs>
                <w:tab w:val="clear" w:pos="454"/>
                <w:tab w:val="clear" w:pos="907"/>
              </w:tabs>
              <w:spacing w:line="240" w:lineRule="auto"/>
              <w:ind w:left="1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7FE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</w:t>
            </w:r>
            <w:r w:rsidRPr="00BE7F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7F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BE7F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B4484F" w14:textId="33C31EA1" w:rsidR="001E7384" w:rsidRPr="00BE7FEE" w:rsidRDefault="00582556" w:rsidP="00FB3B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2.29</w:t>
            </w:r>
            <w:r w:rsidR="00AF10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="00AF10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2.57</w:t>
            </w:r>
          </w:p>
        </w:tc>
        <w:tc>
          <w:tcPr>
            <w:tcW w:w="180" w:type="dxa"/>
          </w:tcPr>
          <w:p w14:paraId="5B470173" w14:textId="77777777" w:rsidR="001E7384" w:rsidRPr="00BE7FEE" w:rsidRDefault="001E7384" w:rsidP="00FB3B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0F7144" w14:textId="08250661" w:rsidR="001E7384" w:rsidRPr="00BE7FEE" w:rsidRDefault="00582556" w:rsidP="00FB3B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2.29</w:t>
            </w:r>
            <w:r w:rsidR="00AF10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="00AF10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2.57</w:t>
            </w:r>
          </w:p>
        </w:tc>
      </w:tr>
    </w:tbl>
    <w:p w14:paraId="31D7089E" w14:textId="79F32BD0" w:rsidR="002D4841" w:rsidRPr="00791933" w:rsidRDefault="002D4841" w:rsidP="00791933">
      <w:pPr>
        <w:pStyle w:val="index"/>
        <w:numPr>
          <w:ilvl w:val="0"/>
          <w:numId w:val="21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91933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21725A2F" w14:textId="77777777" w:rsidR="002D4841" w:rsidRPr="00C973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AFA8D2C" w14:textId="3630C5ED" w:rsidR="002D4841" w:rsidRPr="005975E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5975E0">
        <w:rPr>
          <w:rFonts w:asciiTheme="majorBidi" w:hAnsiTheme="majorBidi" w:cstheme="majorBidi"/>
          <w:sz w:val="30"/>
          <w:szCs w:val="30"/>
        </w:rPr>
        <w:t xml:space="preserve"> </w:t>
      </w:r>
      <w:r w:rsidR="00396BC1">
        <w:rPr>
          <w:rFonts w:asciiTheme="majorBidi" w:hAnsiTheme="majorBidi" w:cstheme="majorBidi" w:hint="cs"/>
          <w:sz w:val="30"/>
          <w:szCs w:val="30"/>
          <w:cs/>
        </w:rPr>
        <w:t xml:space="preserve">ยกเว้นที่ได้กล่าวไว้ในหมายเหตุข้อ </w:t>
      </w:r>
      <w:r w:rsidR="00396BC1">
        <w:rPr>
          <w:rFonts w:asciiTheme="majorBidi" w:hAnsiTheme="majorBidi" w:cstheme="majorBidi"/>
          <w:sz w:val="30"/>
          <w:szCs w:val="30"/>
        </w:rPr>
        <w:t>3</w:t>
      </w:r>
    </w:p>
    <w:p w14:paraId="3906B17E" w14:textId="77777777" w:rsidR="002D4841" w:rsidRPr="00C973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0D406D0" w14:textId="17F0DE46" w:rsidR="002D4841" w:rsidRPr="00BA4CDB" w:rsidRDefault="002D4841" w:rsidP="00BA4CDB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BA4CD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711643CF" w14:textId="77777777" w:rsidR="002D4841" w:rsidRPr="00C97373" w:rsidRDefault="002D4841" w:rsidP="005975E0">
      <w:pPr>
        <w:tabs>
          <w:tab w:val="clear" w:pos="454"/>
          <w:tab w:val="left" w:pos="63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7E344BC4" w14:textId="77777777" w:rsidR="002D4841" w:rsidRPr="005975E0" w:rsidRDefault="002D4841" w:rsidP="005975E0">
      <w:pPr>
        <w:tabs>
          <w:tab w:val="clear" w:pos="454"/>
          <w:tab w:val="left" w:pos="63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975E0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5975E0">
        <w:rPr>
          <w:rFonts w:asciiTheme="majorBidi" w:hAnsiTheme="majorBidi" w:cstheme="majorBidi"/>
          <w:sz w:val="30"/>
          <w:szCs w:val="30"/>
          <w:cs/>
        </w:rPr>
        <w:t xml:space="preserve">เงินของบริษัทและบริษัทย่อย (รวมกันเรียกว่า </w:t>
      </w:r>
      <w:r w:rsidRPr="005975E0">
        <w:rPr>
          <w:rFonts w:asciiTheme="majorBidi" w:hAnsiTheme="majorBidi" w:cstheme="majorBidi"/>
          <w:sz w:val="30"/>
          <w:szCs w:val="30"/>
        </w:rPr>
        <w:t>“</w:t>
      </w:r>
      <w:r w:rsidRPr="005975E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975E0">
        <w:rPr>
          <w:rFonts w:asciiTheme="majorBidi" w:hAnsiTheme="majorBidi" w:cstheme="majorBidi"/>
          <w:sz w:val="30"/>
          <w:szCs w:val="30"/>
        </w:rPr>
        <w:t>”</w:t>
      </w:r>
      <w:r w:rsidRPr="005975E0">
        <w:rPr>
          <w:rFonts w:asciiTheme="majorBidi" w:hAnsiTheme="majorBidi" w:cstheme="majorBidi"/>
          <w:sz w:val="30"/>
          <w:szCs w:val="30"/>
          <w:cs/>
        </w:rPr>
        <w:t>)</w:t>
      </w:r>
    </w:p>
    <w:p w14:paraId="5DF27EEF" w14:textId="77777777" w:rsidR="00055941" w:rsidRPr="00C97373" w:rsidRDefault="00055941" w:rsidP="005975E0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7F530F6" w14:textId="77777777" w:rsidR="002D4841" w:rsidRPr="005975E0" w:rsidRDefault="002D4841" w:rsidP="005975E0">
      <w:pPr>
        <w:pStyle w:val="BodyText2"/>
        <w:ind w:left="0" w:right="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975E0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  <w:r w:rsidRPr="005975E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4643E5C" w14:textId="77777777" w:rsidR="002D4841" w:rsidRPr="00C97373" w:rsidRDefault="002D4841" w:rsidP="005975E0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E9DD71A" w14:textId="29FF5F2E" w:rsidR="00DB5D74" w:rsidRDefault="002D4841" w:rsidP="00DB5D74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44F3218E" w14:textId="77777777" w:rsidR="00426392" w:rsidRPr="00DB5D74" w:rsidRDefault="00426392" w:rsidP="00DB5D74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8F364B" w14:textId="1AB54DFF" w:rsidR="002D4841" w:rsidRPr="005975E0" w:rsidRDefault="002D4841" w:rsidP="005975E0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t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3B2298FD" w14:textId="77777777" w:rsidR="002D4841" w:rsidRPr="00C97373" w:rsidRDefault="002D4841" w:rsidP="005975E0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277FDA2" w14:textId="3004F7F9" w:rsidR="00707B38" w:rsidRDefault="002D4841" w:rsidP="00707B38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Pr="005975E0">
        <w:rPr>
          <w:rFonts w:asciiTheme="majorBidi" w:hAnsiTheme="majorBidi" w:cstheme="majorBidi"/>
          <w:sz w:val="30"/>
          <w:szCs w:val="30"/>
        </w:rPr>
        <w:t xml:space="preserve"> </w:t>
      </w:r>
      <w:r w:rsidRPr="005975E0">
        <w:rPr>
          <w:rFonts w:asciiTheme="majorBidi" w:hAnsiTheme="majorBidi" w:cstheme="majorBidi"/>
          <w:sz w:val="30"/>
          <w:szCs w:val="30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2F2A08AF" w14:textId="77777777" w:rsidR="00434A1C" w:rsidRPr="00C97373" w:rsidRDefault="00434A1C" w:rsidP="005975E0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AC78FF" w14:textId="68D42F5E" w:rsidR="002D4841" w:rsidRPr="005975E0" w:rsidRDefault="002D4841" w:rsidP="005975E0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36A1C075" w14:textId="49A8F94E" w:rsidR="00124B65" w:rsidRPr="00C97373" w:rsidRDefault="00124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6611D78" w14:textId="77777777" w:rsidR="002D4841" w:rsidRPr="005975E0" w:rsidRDefault="002D4841" w:rsidP="005975E0">
      <w:pPr>
        <w:pStyle w:val="BodyText2"/>
        <w:ind w:left="540" w:right="47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5975E0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06B4840D" w14:textId="77777777" w:rsidR="002D4841" w:rsidRPr="00C97373" w:rsidRDefault="002D4841" w:rsidP="005975E0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63A9926" w14:textId="77777777" w:rsidR="007819C0" w:rsidRDefault="002D4841" w:rsidP="00214373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Pr="005975E0">
        <w:rPr>
          <w:rFonts w:asciiTheme="majorBidi" w:hAnsiTheme="majorBidi" w:cstheme="majorBidi"/>
          <w:sz w:val="30"/>
          <w:szCs w:val="30"/>
        </w:rPr>
        <w:t xml:space="preserve"> </w:t>
      </w:r>
      <w:r w:rsidRPr="005975E0">
        <w:rPr>
          <w:rFonts w:asciiTheme="majorBidi" w:hAnsiTheme="majorBidi" w:cstheme="majorBidi"/>
          <w:sz w:val="30"/>
          <w:szCs w:val="30"/>
          <w:cs/>
        </w:rPr>
        <w:t>การควบคุมเกิดขึ้นเมื่อกลุ่มบริษัทเปิดรับหรือมีสิทธิ</w:t>
      </w:r>
      <w:r w:rsidRPr="005975E0">
        <w:rPr>
          <w:rFonts w:asciiTheme="majorBidi" w:hAnsiTheme="majorBidi" w:cstheme="majorBidi"/>
          <w:sz w:val="30"/>
          <w:szCs w:val="30"/>
        </w:rPr>
        <w:br/>
      </w:r>
      <w:r w:rsidRPr="005975E0">
        <w:rPr>
          <w:rFonts w:asciiTheme="majorBidi" w:hAnsiTheme="majorBidi" w:cstheme="majorBidi"/>
          <w:sz w:val="30"/>
          <w:szCs w:val="30"/>
          <w:cs/>
        </w:rPr>
        <w:t xml:space="preserve"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</w:t>
      </w:r>
      <w:r w:rsidRPr="005975E0">
        <w:rPr>
          <w:rFonts w:asciiTheme="majorBidi" w:hAnsiTheme="majorBidi" w:cstheme="majorBidi"/>
          <w:sz w:val="30"/>
          <w:szCs w:val="30"/>
        </w:rPr>
        <w:br/>
      </w:r>
      <w:r w:rsidRPr="005975E0">
        <w:rPr>
          <w:rFonts w:asciiTheme="majorBidi" w:hAnsiTheme="majorBidi" w:cstheme="majorBidi"/>
          <w:sz w:val="30"/>
          <w:szCs w:val="30"/>
          <w:cs/>
        </w:rPr>
        <w:t xml:space="preserve">นับแต่วันที่มีการควบคุมจนถึงวันที่การควบคุมสิ้นสุดลง </w:t>
      </w:r>
    </w:p>
    <w:p w14:paraId="0D3F4C04" w14:textId="1BB733A9" w:rsidR="009533C7" w:rsidRDefault="00953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E459908" w14:textId="2F0CC26A" w:rsidR="00685686" w:rsidRDefault="00685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0E27B72" w14:textId="5D86FD11" w:rsidR="002D4841" w:rsidRPr="005975E0" w:rsidRDefault="002D4841" w:rsidP="005975E0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975E0">
        <w:rPr>
          <w:rFonts w:asciiTheme="majorBidi" w:hAnsiTheme="majorBidi" w:cstheme="majorBidi"/>
          <w:i/>
          <w:iCs/>
          <w:sz w:val="30"/>
          <w:szCs w:val="30"/>
          <w:cs/>
        </w:rPr>
        <w:t>การสูญเสียการควบคุม</w:t>
      </w:r>
      <w:r w:rsidRPr="005975E0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1BA6B3C3" w14:textId="77777777" w:rsidR="002D4841" w:rsidRPr="00C97373" w:rsidRDefault="002D4841" w:rsidP="005975E0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54AF02B" w14:textId="77777777" w:rsidR="002D4841" w:rsidRPr="005975E0" w:rsidRDefault="002D4841" w:rsidP="005975E0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</w:t>
      </w:r>
      <w:r w:rsidRPr="005975E0">
        <w:rPr>
          <w:rFonts w:asciiTheme="majorBidi" w:hAnsiTheme="majorBidi" w:cstheme="majorBidi"/>
          <w:sz w:val="30"/>
          <w:szCs w:val="30"/>
        </w:rPr>
        <w:br/>
      </w:r>
      <w:r w:rsidRPr="005975E0">
        <w:rPr>
          <w:rFonts w:asciiTheme="majorBidi" w:hAnsiTheme="majorBidi" w:cstheme="majorBidi"/>
          <w:sz w:val="30"/>
          <w:szCs w:val="30"/>
          <w:cs/>
        </w:rPr>
        <w:t xml:space="preserve">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B557DE">
        <w:rPr>
          <w:rFonts w:asciiTheme="majorBidi" w:hAnsiTheme="majorBidi" w:cstheme="majorBidi"/>
          <w:sz w:val="30"/>
          <w:szCs w:val="30"/>
        </w:rPr>
        <w:br/>
      </w:r>
      <w:r w:rsidRPr="005975E0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5975E0">
        <w:rPr>
          <w:rFonts w:asciiTheme="majorBidi" w:hAnsiTheme="majorBidi" w:cstheme="majorBidi"/>
          <w:sz w:val="30"/>
          <w:szCs w:val="30"/>
        </w:rPr>
        <w:t xml:space="preserve"> </w:t>
      </w:r>
      <w:r w:rsidRPr="005975E0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39C175A" w14:textId="77777777" w:rsidR="00FD116E" w:rsidRPr="00C97373" w:rsidRDefault="00FD116E" w:rsidP="005975E0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320510" w14:textId="77777777" w:rsidR="002D4841" w:rsidRPr="005975E0" w:rsidRDefault="002D4841" w:rsidP="005975E0">
      <w:pPr>
        <w:pStyle w:val="BodyText2"/>
        <w:tabs>
          <w:tab w:val="left" w:pos="540"/>
        </w:tabs>
        <w:ind w:left="540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5975E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</w:p>
    <w:p w14:paraId="2BF91BAB" w14:textId="77777777" w:rsidR="002D4841" w:rsidRPr="00C97373" w:rsidRDefault="002D4841" w:rsidP="005975E0">
      <w:pPr>
        <w:pStyle w:val="BodyText2"/>
        <w:tabs>
          <w:tab w:val="left" w:pos="540"/>
        </w:tabs>
        <w:ind w:left="540" w:right="47" w:firstLine="0"/>
        <w:rPr>
          <w:rFonts w:asciiTheme="majorBidi" w:hAnsiTheme="majorBidi" w:cstheme="majorBidi"/>
          <w:sz w:val="30"/>
          <w:szCs w:val="30"/>
        </w:rPr>
      </w:pPr>
    </w:p>
    <w:p w14:paraId="4537896F" w14:textId="6785DC2F" w:rsidR="00822756" w:rsidRDefault="002D4841" w:rsidP="00822756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t xml:space="preserve"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</w:t>
      </w:r>
    </w:p>
    <w:p w14:paraId="155CDBB5" w14:textId="77777777" w:rsidR="00822756" w:rsidRPr="00C97373" w:rsidRDefault="00822756" w:rsidP="00822756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8414AB" w14:textId="2665600F" w:rsidR="002D4841" w:rsidRPr="00C97373" w:rsidRDefault="002D4841" w:rsidP="00BA4CDB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9737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1B19C348" w14:textId="3845C3EE" w:rsidR="002D4841" w:rsidRPr="00C973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A0ABBC" w14:textId="0037B474" w:rsidR="0026037C" w:rsidRPr="00C97373" w:rsidRDefault="0026037C" w:rsidP="001F6CB9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 w:hint="cs"/>
          <w:sz w:val="30"/>
          <w:szCs w:val="30"/>
          <w:cs/>
        </w:rPr>
        <w:t>รายได้รับรู้เมื่อลูกค้ามีอำนาจควบคุมในบริการด้วยจำนวนเงินที่สะท้อนถึงสิ่งตอบแทนที่บริษัทคาดว่าจะมีสิทธิได้รับ</w:t>
      </w:r>
      <w:r w:rsidR="00990084" w:rsidRPr="00C97373">
        <w:rPr>
          <w:rFonts w:asciiTheme="majorBidi" w:hAnsiTheme="majorBidi" w:cstheme="majorBidi" w:hint="cs"/>
          <w:sz w:val="30"/>
          <w:szCs w:val="30"/>
          <w:cs/>
        </w:rPr>
        <w:t>และมีการใช้วิจารณาญาณในการ</w:t>
      </w:r>
      <w:bookmarkStart w:id="3" w:name="_Hlk47348863"/>
      <w:r w:rsidR="00990084" w:rsidRPr="00C97373">
        <w:rPr>
          <w:rFonts w:asciiTheme="majorBidi" w:hAnsiTheme="majorBidi" w:cstheme="majorBidi" w:hint="cs"/>
          <w:sz w:val="30"/>
          <w:szCs w:val="30"/>
          <w:cs/>
        </w:rPr>
        <w:t>พิจารณาจังหวะเวลาในการส่งมอบ</w:t>
      </w:r>
      <w:bookmarkEnd w:id="3"/>
      <w:r w:rsidR="00990084" w:rsidRPr="00C97373">
        <w:rPr>
          <w:rFonts w:asciiTheme="majorBidi" w:hAnsiTheme="majorBidi" w:cstheme="majorBidi" w:hint="cs"/>
          <w:sz w:val="30"/>
          <w:szCs w:val="30"/>
          <w:cs/>
        </w:rPr>
        <w:t>การควบคุม เพื่อประเมิน</w:t>
      </w:r>
      <w:r w:rsidR="00DC44B5" w:rsidRPr="00C97373">
        <w:rPr>
          <w:rFonts w:asciiTheme="majorBidi" w:hAnsiTheme="majorBidi" w:cstheme="majorBidi" w:hint="cs"/>
          <w:sz w:val="30"/>
          <w:szCs w:val="30"/>
          <w:cs/>
        </w:rPr>
        <w:t>ว่าจะรับรู้รายได้ ณ เวลาใดเวลาหนึ่งหรือรับรู้ตลอดช่วงเวลาหนึ่ง</w:t>
      </w:r>
    </w:p>
    <w:p w14:paraId="7412648F" w14:textId="77777777" w:rsidR="008114E0" w:rsidRPr="00C97373" w:rsidRDefault="008114E0" w:rsidP="001F6CB9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FBE7B11" w14:textId="77777777" w:rsidR="00551449" w:rsidRPr="00C97373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</w:t>
      </w:r>
      <w:r w:rsidRPr="00C97373">
        <w:rPr>
          <w:rFonts w:asciiTheme="majorBidi" w:hAnsiTheme="majorBidi" w:cstheme="majorBidi"/>
          <w:i/>
          <w:iCs/>
          <w:sz w:val="30"/>
          <w:szCs w:val="30"/>
          <w:cs/>
        </w:rPr>
        <w:t>ค่านายหน้า</w:t>
      </w:r>
    </w:p>
    <w:p w14:paraId="59842785" w14:textId="77777777" w:rsidR="00551449" w:rsidRPr="00C97373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ED0C2F" w14:textId="77777777" w:rsidR="00551449" w:rsidRPr="00C97373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97373">
        <w:rPr>
          <w:rFonts w:asciiTheme="majorBidi" w:hAnsiTheme="majorBidi" w:cstheme="majorBidi" w:hint="cs"/>
          <w:spacing w:val="-4"/>
          <w:sz w:val="30"/>
          <w:szCs w:val="30"/>
          <w:cs/>
        </w:rPr>
        <w:t>รายได้</w:t>
      </w:r>
      <w:r w:rsidRPr="00C97373">
        <w:rPr>
          <w:rFonts w:asciiTheme="majorBidi" w:hAnsiTheme="majorBidi" w:cstheme="majorBidi"/>
          <w:spacing w:val="-4"/>
          <w:sz w:val="30"/>
          <w:szCs w:val="30"/>
          <w:cs/>
        </w:rPr>
        <w:t>ค่านายหน้าจากการซื้อขายหลักทรัพย์และสัญญาซื้อขายล่วงหน้า</w:t>
      </w:r>
      <w:r w:rsidRPr="00C97373">
        <w:rPr>
          <w:rFonts w:asciiTheme="majorBidi" w:hAnsiTheme="majorBidi" w:cstheme="majorBidi" w:hint="cs"/>
          <w:spacing w:val="-4"/>
          <w:sz w:val="30"/>
          <w:szCs w:val="30"/>
          <w:cs/>
        </w:rPr>
        <w:t>รับรู้ ณ เวลาใดเวลาหนึ่ง</w:t>
      </w:r>
    </w:p>
    <w:p w14:paraId="5E73E7EC" w14:textId="77777777" w:rsidR="00E036B1" w:rsidRPr="00C97373" w:rsidRDefault="00E036B1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14DDF1B" w14:textId="77777777" w:rsidR="00551449" w:rsidRPr="00C97373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</w:t>
      </w:r>
      <w:r w:rsidRPr="00C97373">
        <w:rPr>
          <w:rFonts w:asciiTheme="majorBidi" w:hAnsiTheme="majorBidi" w:cstheme="majorBidi"/>
          <w:i/>
          <w:iCs/>
          <w:sz w:val="30"/>
          <w:szCs w:val="30"/>
          <w:cs/>
        </w:rPr>
        <w:t>ค่าธรรมเนียมและบริการ</w:t>
      </w:r>
    </w:p>
    <w:p w14:paraId="6374E7BF" w14:textId="77777777" w:rsidR="00551449" w:rsidRPr="00C97373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B7B88" w14:textId="0034EA93" w:rsidR="00551449" w:rsidRPr="00C97373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 w:hint="cs"/>
          <w:sz w:val="30"/>
          <w:szCs w:val="30"/>
          <w:cs/>
        </w:rPr>
        <w:t>รายได้</w:t>
      </w:r>
      <w:r w:rsidRPr="00C97373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C97373">
        <w:rPr>
          <w:rFonts w:asciiTheme="majorBidi" w:hAnsiTheme="majorBidi" w:cstheme="majorBidi" w:hint="cs"/>
          <w:sz w:val="30"/>
          <w:szCs w:val="30"/>
          <w:cs/>
        </w:rPr>
        <w:t>และบริการรับรู้</w:t>
      </w:r>
      <w:r w:rsidR="002111B8" w:rsidRPr="00C97373">
        <w:rPr>
          <w:rFonts w:asciiTheme="majorBidi" w:hAnsiTheme="majorBidi" w:cstheme="majorBidi" w:hint="cs"/>
          <w:sz w:val="30"/>
          <w:szCs w:val="30"/>
          <w:cs/>
        </w:rPr>
        <w:t xml:space="preserve"> ณ </w:t>
      </w:r>
      <w:r w:rsidR="00DC44B5" w:rsidRPr="00C97373">
        <w:rPr>
          <w:rFonts w:asciiTheme="majorBidi" w:hAnsiTheme="majorBidi" w:cstheme="majorBidi" w:hint="cs"/>
          <w:sz w:val="30"/>
          <w:szCs w:val="30"/>
          <w:cs/>
        </w:rPr>
        <w:t>เวลาใดเวลาหนึ่ง</w:t>
      </w:r>
      <w:r w:rsidRPr="00C97373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="00DC44B5" w:rsidRPr="00C97373">
        <w:rPr>
          <w:rFonts w:asciiTheme="majorBidi" w:hAnsiTheme="majorBidi" w:cstheme="majorBidi" w:hint="cs"/>
          <w:sz w:val="30"/>
          <w:szCs w:val="30"/>
          <w:cs/>
        </w:rPr>
        <w:t>ตลอดช่วงเวลาหนึ่ง</w:t>
      </w:r>
    </w:p>
    <w:p w14:paraId="363E3F0E" w14:textId="77777777" w:rsidR="00E44115" w:rsidRPr="00C97373" w:rsidRDefault="00E44115" w:rsidP="00E44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128A5F9C" w14:textId="3AEB9914" w:rsidR="00826E57" w:rsidRPr="00C97373" w:rsidRDefault="00A25F97" w:rsidP="009E3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การใ</w:t>
      </w:r>
      <w:r w:rsidR="00434A1C" w:rsidRPr="00C97373">
        <w:rPr>
          <w:rFonts w:asciiTheme="majorBidi" w:hAnsiTheme="majorBidi" w:cstheme="majorBidi" w:hint="cs"/>
          <w:i/>
          <w:iCs/>
          <w:sz w:val="30"/>
          <w:szCs w:val="30"/>
          <w:cs/>
        </w:rPr>
        <w:t>ห้</w:t>
      </w:r>
      <w:r w:rsidRPr="00C97373">
        <w:rPr>
          <w:rFonts w:asciiTheme="majorBidi" w:hAnsiTheme="majorBidi" w:cstheme="majorBidi" w:hint="cs"/>
          <w:i/>
          <w:iCs/>
          <w:sz w:val="30"/>
          <w:szCs w:val="30"/>
          <w:cs/>
        </w:rPr>
        <w:t>สิทธิในการเข้าถึงแพลตฟอร์ม</w:t>
      </w:r>
    </w:p>
    <w:p w14:paraId="65BD3A9F" w14:textId="77777777" w:rsidR="00770CFD" w:rsidRPr="00C97373" w:rsidRDefault="00770CFD" w:rsidP="009E3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4563BECA" w14:textId="07E7D831" w:rsidR="00770CFD" w:rsidRPr="00C97373" w:rsidRDefault="006F74B5" w:rsidP="009E3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 w:hint="cs"/>
          <w:sz w:val="30"/>
          <w:szCs w:val="30"/>
          <w:cs/>
        </w:rPr>
        <w:t>รายได้จากการให้สิทธิ</w:t>
      </w:r>
      <w:r w:rsidR="00800CD8" w:rsidRPr="00C97373">
        <w:rPr>
          <w:rFonts w:asciiTheme="majorBidi" w:hAnsiTheme="majorBidi" w:cstheme="majorBidi" w:hint="cs"/>
          <w:sz w:val="30"/>
          <w:szCs w:val="30"/>
          <w:cs/>
        </w:rPr>
        <w:t>ลูกค้า</w:t>
      </w:r>
      <w:r w:rsidR="00E10CAB" w:rsidRPr="00C97373">
        <w:rPr>
          <w:rFonts w:asciiTheme="majorBidi" w:hAnsiTheme="majorBidi" w:cstheme="majorBidi" w:hint="cs"/>
          <w:sz w:val="30"/>
          <w:szCs w:val="30"/>
          <w:cs/>
        </w:rPr>
        <w:t>ในการเข้าถึงแพลตฟอร์มรับรู้ตลอดระยะเวลาการให้สิทธิ</w:t>
      </w:r>
    </w:p>
    <w:p w14:paraId="11E31A7C" w14:textId="022F34BE" w:rsidR="00685686" w:rsidRDefault="00685686" w:rsidP="005E0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i/>
          <w:iCs/>
          <w:sz w:val="30"/>
          <w:szCs w:val="30"/>
          <w:highlight w:val="magenta"/>
        </w:rPr>
      </w:pPr>
      <w:r>
        <w:rPr>
          <w:rFonts w:asciiTheme="majorBidi" w:hAnsiTheme="majorBidi" w:cstheme="majorBidi"/>
          <w:i/>
          <w:iCs/>
          <w:sz w:val="30"/>
          <w:szCs w:val="30"/>
          <w:highlight w:val="magenta"/>
        </w:rPr>
        <w:br w:type="page"/>
      </w:r>
    </w:p>
    <w:p w14:paraId="7E2A103D" w14:textId="2C6F90E0" w:rsidR="001F0E13" w:rsidRPr="00C97373" w:rsidRDefault="00C8682C" w:rsidP="00D265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รายได้</w:t>
      </w:r>
      <w:r w:rsidR="00D2655E" w:rsidRPr="00C97373">
        <w:rPr>
          <w:rFonts w:asciiTheme="majorBidi" w:hAnsiTheme="majorBidi" w:cstheme="majorBidi" w:hint="cs"/>
          <w:i/>
          <w:iCs/>
          <w:sz w:val="30"/>
          <w:szCs w:val="30"/>
          <w:cs/>
        </w:rPr>
        <w:t>ดอกเบี้ย</w:t>
      </w:r>
    </w:p>
    <w:p w14:paraId="0F22B703" w14:textId="7984AF73" w:rsidR="00C8682C" w:rsidRPr="00C97373" w:rsidRDefault="00C8682C" w:rsidP="00C8682C">
      <w:pPr>
        <w:tabs>
          <w:tab w:val="clear" w:pos="454"/>
          <w:tab w:val="clear" w:pos="680"/>
          <w:tab w:val="left" w:pos="540"/>
          <w:tab w:val="left" w:pos="63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7CE2E79" w14:textId="27ACFACC" w:rsidR="00DC44B5" w:rsidRPr="00C97373" w:rsidRDefault="00DC44B5" w:rsidP="00551449">
      <w:pPr>
        <w:tabs>
          <w:tab w:val="clear" w:pos="454"/>
          <w:tab w:val="clear" w:pos="68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97373">
        <w:rPr>
          <w:rFonts w:asciiTheme="majorBidi" w:hAnsiTheme="majorBidi" w:hint="cs"/>
          <w:sz w:val="30"/>
          <w:szCs w:val="30"/>
          <w:cs/>
        </w:rPr>
        <w:t>รายได้ดอกเบี้ยจากเงินฝากในสถาบันการเงินบันทึกในกำไรหรือขาดทุนตามเกณฑ์คงค้าง</w:t>
      </w:r>
    </w:p>
    <w:p w14:paraId="321E34A9" w14:textId="77777777" w:rsidR="00A72892" w:rsidRPr="00C97373" w:rsidRDefault="00A72892" w:rsidP="00551449">
      <w:pPr>
        <w:tabs>
          <w:tab w:val="clear" w:pos="454"/>
          <w:tab w:val="clear" w:pos="68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E3FF2C5" w14:textId="77777777" w:rsidR="00DC44B5" w:rsidRPr="00C97373" w:rsidRDefault="00DC44B5" w:rsidP="00DC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i/>
          <w:iCs/>
          <w:sz w:val="30"/>
          <w:szCs w:val="30"/>
          <w:cs/>
        </w:rPr>
        <w:t>กำไรและผลตอบแทนจากเครื่องมือทางการเงิน</w:t>
      </w:r>
    </w:p>
    <w:p w14:paraId="765170BD" w14:textId="77777777" w:rsidR="00DC44B5" w:rsidRPr="00C97373" w:rsidRDefault="00DC44B5" w:rsidP="00DC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5F088F" w14:textId="6D136F88" w:rsidR="00DC44B5" w:rsidRPr="00C97373" w:rsidRDefault="001E7384" w:rsidP="00DC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97373">
        <w:rPr>
          <w:rFonts w:asciiTheme="majorBidi" w:hAnsiTheme="majorBidi" w:hint="cs"/>
          <w:sz w:val="30"/>
          <w:szCs w:val="30"/>
          <w:cs/>
        </w:rPr>
        <w:t>กลุ่ม</w:t>
      </w:r>
      <w:r w:rsidR="00DC44B5" w:rsidRPr="00C97373">
        <w:rPr>
          <w:rFonts w:asciiTheme="majorBidi" w:hAnsiTheme="majorBidi" w:hint="cs"/>
          <w:sz w:val="30"/>
          <w:szCs w:val="30"/>
          <w:cs/>
        </w:rPr>
        <w:t>บริษัทบันทึกเงินปันผลรับเป็นรายได้ในกำไรหรือขาดทุนในวันที่กลุ่มบริษัทมีสิทธิได้รับเงินปันผล เงินปันผลรับแสดงรายการในกำไรและผลตอบแทนจากเครื่องมือทางการเงิน รายได้สุทธิจากเครื่องมือทางการเงินอื่นที่วัดมูลค่ายุติธรรมผ่านกำไรหรือขาดทุนขึ้นอยู่กับการจัดประเภทเงินลงทุนในตราสารทุน</w:t>
      </w:r>
    </w:p>
    <w:p w14:paraId="31D82034" w14:textId="77777777" w:rsidR="00DC44B5" w:rsidRPr="00C97373" w:rsidRDefault="00DC44B5" w:rsidP="00DC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4B5844F4" w14:textId="13DAC414" w:rsidR="00DC44B5" w:rsidRPr="00C97373" w:rsidRDefault="00DC44B5" w:rsidP="00DC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97373">
        <w:rPr>
          <w:rFonts w:asciiTheme="majorBidi" w:hAnsiTheme="majorBidi" w:hint="cs"/>
          <w:sz w:val="30"/>
          <w:szCs w:val="30"/>
          <w:cs/>
        </w:rPr>
        <w:t xml:space="preserve">ตั้งแต่วันที่ </w:t>
      </w:r>
      <w:r w:rsidRPr="00C97373">
        <w:rPr>
          <w:rFonts w:asciiTheme="majorBidi" w:hAnsiTheme="majorBidi"/>
          <w:sz w:val="30"/>
          <w:szCs w:val="30"/>
        </w:rPr>
        <w:t xml:space="preserve">1 </w:t>
      </w:r>
      <w:r w:rsidRPr="00C97373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Pr="00C97373">
        <w:rPr>
          <w:rFonts w:asciiTheme="majorBidi" w:hAnsiTheme="majorBidi"/>
          <w:sz w:val="30"/>
          <w:szCs w:val="30"/>
        </w:rPr>
        <w:t xml:space="preserve">2563 </w:t>
      </w:r>
      <w:r w:rsidRPr="00C97373">
        <w:rPr>
          <w:rFonts w:asciiTheme="majorBidi" w:hAnsiTheme="majorBidi" w:hint="cs"/>
          <w:sz w:val="30"/>
          <w:szCs w:val="30"/>
          <w:cs/>
        </w:rPr>
        <w:t>เงินปันผลที่ได้รับจากเงินลงทุนในตราสารทุนที่กำหนดให้วัดมูลค่ายุติธรรมผ่านกำไรขาดทุนเบ็ดเสร็จอื่นซึ่งแสดงให้เห็นชัดเจนว่าเป็นการคืนทุนของเงินลงทุนดังกล่าว เงินปันผลดังกล่าวแสดงในกำไรขาดทุนเบ็ดเสร็จอื่น</w:t>
      </w:r>
    </w:p>
    <w:p w14:paraId="6CA7F6C8" w14:textId="4BD6F4FC" w:rsidR="009144E4" w:rsidRDefault="009144E4" w:rsidP="00C86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E6A9509" w14:textId="6CB6DD48" w:rsidR="002D4841" w:rsidRPr="00C97373" w:rsidRDefault="002D4841" w:rsidP="00BA4CDB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9737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ค่าใช้จ่าย</w:t>
      </w:r>
    </w:p>
    <w:p w14:paraId="19E44427" w14:textId="77777777" w:rsidR="002D4841" w:rsidRPr="00C973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174363" w14:textId="1CF133F8" w:rsidR="002D4841" w:rsidRPr="00C973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ค่าใช้จ่ายบันทึกในกำไร</w:t>
      </w:r>
      <w:r w:rsidR="007819C0" w:rsidRPr="00C97373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C97373">
        <w:rPr>
          <w:rFonts w:asciiTheme="majorBidi" w:hAnsiTheme="majorBidi" w:cstheme="majorBidi"/>
          <w:sz w:val="30"/>
          <w:szCs w:val="30"/>
          <w:cs/>
        </w:rPr>
        <w:t>ขาดทุนตามเกณฑ์คงค้าง</w:t>
      </w:r>
    </w:p>
    <w:p w14:paraId="6C637700" w14:textId="77777777" w:rsidR="00DC44B5" w:rsidRPr="00C97373" w:rsidRDefault="00DC44B5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94D716" w14:textId="4325F545" w:rsidR="002D4841" w:rsidRPr="00C97373" w:rsidRDefault="002D4841" w:rsidP="00BA4CDB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3A0C1719" w14:textId="77777777" w:rsidR="002D4841" w:rsidRPr="00C973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3160C6" w14:textId="1BC412F9" w:rsidR="005E0EEE" w:rsidRPr="00C97373" w:rsidRDefault="002D4841" w:rsidP="00403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Pr="00C97373">
        <w:rPr>
          <w:rFonts w:asciiTheme="majorBidi" w:hAnsiTheme="majorBidi" w:cstheme="majorBidi"/>
          <w:sz w:val="30"/>
          <w:szCs w:val="30"/>
        </w:rPr>
        <w:br/>
      </w:r>
      <w:r w:rsidRPr="00C97373">
        <w:rPr>
          <w:rFonts w:asciiTheme="majorBidi" w:hAnsiTheme="majorBidi" w:cstheme="majorBidi"/>
          <w:sz w:val="30"/>
          <w:szCs w:val="30"/>
          <w:cs/>
        </w:rPr>
        <w:t>เผื่อเรียก และเงินลงทุนระยะสั้นที่มีสภาพคล่องสูง</w:t>
      </w:r>
    </w:p>
    <w:p w14:paraId="4C18920E" w14:textId="109DCA57" w:rsidR="00BA4CDB" w:rsidRPr="00C97373" w:rsidRDefault="00BA4CDB" w:rsidP="00403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499566D2" w14:textId="1E71C6F9" w:rsidR="002D4841" w:rsidRPr="00C97373" w:rsidRDefault="002D4841" w:rsidP="00BA4CDB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9737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ลูกหนี้ธุรกิจหลักทรัพย์</w:t>
      </w:r>
    </w:p>
    <w:p w14:paraId="03965711" w14:textId="77777777" w:rsidR="002D4841" w:rsidRPr="00C973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96D34F" w14:textId="7BF22625" w:rsidR="00A230EC" w:rsidRPr="00C97373" w:rsidRDefault="002D4841" w:rsidP="00124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ลูกหนี้ธุรกิจหลักทรัพย์ ได้แก่ ลูกหนี้จากการประกอบธุรกิจหลักทรัพย์ที่อยู่ระหว่างการเรียกชำระเงินตามปกติ</w:t>
      </w:r>
      <w:r w:rsidRPr="00C97373">
        <w:rPr>
          <w:rFonts w:asciiTheme="majorBidi" w:hAnsiTheme="majorBidi" w:cstheme="majorBidi"/>
          <w:sz w:val="30"/>
          <w:szCs w:val="30"/>
          <w:cs/>
        </w:rPr>
        <w:br/>
        <w:t>เงินให้กู้ยืมเพื่อซื้อหลักทรัพย์และลูกหนี้ซื้อหลักทรัพย์ที่ไม่สามารถชำระเงินภายในระยะเวลาที่กำหนด</w:t>
      </w:r>
      <w:r w:rsidR="00434A1C" w:rsidRPr="00C9737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34A1C" w:rsidRPr="00C97373">
        <w:rPr>
          <w:rFonts w:asciiTheme="majorBidi" w:hAnsiTheme="majorBidi" w:cstheme="majorBidi"/>
          <w:sz w:val="30"/>
          <w:szCs w:val="30"/>
          <w:cs/>
        </w:rPr>
        <w:t>เงินสดที่นำไปวางเป็นหลักประกันแก่คู่สัญญาจะบันทึกในบัญชีลูกหนี้ทรัพย์สินวางประกัน</w:t>
      </w:r>
    </w:p>
    <w:p w14:paraId="36D53781" w14:textId="630C5E3E" w:rsidR="00685686" w:rsidRDefault="00685686" w:rsidP="00124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  <w:br w:type="page"/>
      </w:r>
    </w:p>
    <w:p w14:paraId="6C07836A" w14:textId="653840F8" w:rsidR="002D4841" w:rsidRPr="00C97373" w:rsidRDefault="00BA4CDB" w:rsidP="00BA4CDB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9737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</w:t>
      </w:r>
    </w:p>
    <w:p w14:paraId="66964FAC" w14:textId="23A8AFC2" w:rsidR="009446CD" w:rsidRPr="00C97373" w:rsidRDefault="009446CD" w:rsidP="00944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/>
          <w:sz w:val="30"/>
          <w:szCs w:val="30"/>
        </w:rPr>
      </w:pPr>
    </w:p>
    <w:p w14:paraId="040F2243" w14:textId="77777777" w:rsidR="005210EC" w:rsidRPr="00C97373" w:rsidRDefault="005210EC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C97373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 xml:space="preserve">นโยบายการบัญชีที่ใช้ตั้งแต่ </w:t>
      </w:r>
      <w:r w:rsidRPr="00C97373">
        <w:rPr>
          <w:rFonts w:ascii="Angsana New" w:eastAsia="Times New Roman" w:hAnsi="Angsana New"/>
          <w:b/>
          <w:bCs/>
          <w:i/>
          <w:iCs/>
          <w:sz w:val="30"/>
          <w:szCs w:val="30"/>
        </w:rPr>
        <w:t>1</w:t>
      </w:r>
      <w:r w:rsidRPr="00C97373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Pr="00C97373">
        <w:rPr>
          <w:rFonts w:ascii="Angsana New" w:eastAsia="Times New Roman" w:hAnsi="Angsana New"/>
          <w:b/>
          <w:bCs/>
          <w:i/>
          <w:iCs/>
          <w:sz w:val="30"/>
          <w:szCs w:val="30"/>
        </w:rPr>
        <w:t>2563</w:t>
      </w:r>
      <w:r w:rsidRPr="00C97373">
        <w:rPr>
          <w:rFonts w:ascii="Angsana New" w:eastAsia="Times New Roman" w:hAnsi="Angsana New"/>
          <w:b/>
          <w:bCs/>
          <w:sz w:val="30"/>
          <w:szCs w:val="30"/>
        </w:rPr>
        <w:t xml:space="preserve"> </w:t>
      </w:r>
    </w:p>
    <w:p w14:paraId="1B318408" w14:textId="77777777" w:rsidR="00551449" w:rsidRPr="00C97373" w:rsidRDefault="00551449" w:rsidP="00551449">
      <w:pPr>
        <w:tabs>
          <w:tab w:val="clear" w:pos="907"/>
        </w:tabs>
        <w:spacing w:line="240" w:lineRule="auto"/>
        <w:ind w:left="540"/>
        <w:jc w:val="thaiDistribute"/>
        <w:rPr>
          <w:rFonts w:ascii="Angsana New" w:eastAsia="Times New Roman" w:hAnsi="Angsana New"/>
          <w:bCs/>
          <w:sz w:val="30"/>
          <w:szCs w:val="30"/>
        </w:rPr>
      </w:pPr>
    </w:p>
    <w:p w14:paraId="55A2E193" w14:textId="76DE9655" w:rsidR="00551449" w:rsidRPr="00C97373" w:rsidRDefault="00551449" w:rsidP="00551449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C97373">
        <w:rPr>
          <w:rFonts w:ascii="Angsana New" w:eastAsia="Times New Roman" w:hAnsi="Angsana New"/>
          <w:sz w:val="30"/>
          <w:szCs w:val="30"/>
          <w:cs/>
        </w:rPr>
        <w:t>ในการรับรู้ผลขาดทุนด้านเครดิตที่คาดว่าจะเกิดขึ้นจะมีการจัดประเภท</w:t>
      </w:r>
      <w:r w:rsidR="00C17C78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C97373">
        <w:rPr>
          <w:rFonts w:ascii="Angsana New" w:eastAsia="Times New Roman" w:hAnsi="Angsana New"/>
          <w:sz w:val="30"/>
          <w:szCs w:val="30"/>
          <w:cs/>
        </w:rPr>
        <w:t xml:space="preserve">เป็น </w:t>
      </w:r>
      <w:r w:rsidRPr="00C97373">
        <w:rPr>
          <w:rFonts w:ascii="Angsana New" w:eastAsia="Times New Roman" w:hAnsi="Angsana New"/>
          <w:sz w:val="30"/>
          <w:szCs w:val="30"/>
        </w:rPr>
        <w:t xml:space="preserve">3 </w:t>
      </w:r>
      <w:r w:rsidRPr="00C97373">
        <w:rPr>
          <w:rFonts w:ascii="Angsana New" w:eastAsia="Times New Roman" w:hAnsi="Angsana New"/>
          <w:sz w:val="30"/>
          <w:szCs w:val="30"/>
          <w:cs/>
        </w:rPr>
        <w:t>ชั้นทุกวันที่รายงาน ทั้งนี้</w:t>
      </w:r>
      <w:r w:rsidR="00C17C78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C97373">
        <w:rPr>
          <w:rFonts w:ascii="Angsana New" w:eastAsia="Times New Roman" w:hAnsi="Angsana New"/>
          <w:sz w:val="30"/>
          <w:szCs w:val="30"/>
          <w:cs/>
        </w:rPr>
        <w:t>สามารถเปลี่ยนแปลงระดับชั้นได้ตลอดอายุขอ</w:t>
      </w:r>
      <w:r w:rsidR="0065336F" w:rsidRPr="00C97373">
        <w:rPr>
          <w:rFonts w:ascii="Angsana New" w:eastAsia="Times New Roman" w:hAnsi="Angsana New" w:hint="cs"/>
          <w:sz w:val="30"/>
          <w:szCs w:val="30"/>
          <w:cs/>
        </w:rPr>
        <w:t>ง</w:t>
      </w:r>
      <w:r w:rsidR="003C57F9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C97373">
        <w:rPr>
          <w:rFonts w:ascii="Angsana New" w:eastAsia="Times New Roman" w:hAnsi="Angsana New"/>
          <w:sz w:val="30"/>
          <w:szCs w:val="30"/>
          <w:cs/>
        </w:rPr>
        <w:t>ตาม</w:t>
      </w:r>
      <w:r w:rsidR="003C57F9">
        <w:rPr>
          <w:rFonts w:ascii="Angsana New" w:eastAsia="Times New Roman" w:hAnsi="Angsana New"/>
          <w:sz w:val="30"/>
          <w:szCs w:val="30"/>
          <w:cs/>
        </w:rPr>
        <w:br/>
      </w:r>
      <w:r w:rsidRPr="00C97373">
        <w:rPr>
          <w:rFonts w:ascii="Angsana New" w:eastAsia="Times New Roman" w:hAnsi="Angsana New"/>
          <w:sz w:val="30"/>
          <w:szCs w:val="30"/>
          <w:cs/>
        </w:rPr>
        <w:t>การเปลี่ยนแปลงในคุณภาพของสินเชื่อนับจากวันที่รับรู้รายการเมื่อเริ่มแรกดังต่อไปนี้</w:t>
      </w:r>
    </w:p>
    <w:p w14:paraId="00BA6F1F" w14:textId="4E733C16" w:rsidR="00A72892" w:rsidRPr="00C97373" w:rsidRDefault="00A72892" w:rsidP="00B314A9">
      <w:pPr>
        <w:tabs>
          <w:tab w:val="clear" w:pos="907"/>
        </w:tabs>
        <w:spacing w:line="240" w:lineRule="auto"/>
        <w:jc w:val="thaiDistribute"/>
        <w:rPr>
          <w:rFonts w:ascii="Angsana New" w:eastAsia="Times New Roman" w:hAnsi="Angsana New"/>
          <w:bCs/>
          <w:sz w:val="30"/>
          <w:szCs w:val="30"/>
          <w:highlight w:val="cyan"/>
        </w:rPr>
      </w:pPr>
    </w:p>
    <w:p w14:paraId="01721354" w14:textId="5B6F0325" w:rsidR="00551449" w:rsidRPr="00C97373" w:rsidRDefault="00551449" w:rsidP="00507FC8">
      <w:pPr>
        <w:numPr>
          <w:ilvl w:val="0"/>
          <w:numId w:val="39"/>
        </w:num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 w:firstLine="0"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ชั้นที่ </w:t>
      </w:r>
      <w:r w:rsidRPr="00C97373">
        <w:rPr>
          <w:rFonts w:ascii="Angsana New" w:eastAsia="Times New Roman" w:hAnsi="Angsana New"/>
          <w:color w:val="000000"/>
          <w:sz w:val="30"/>
          <w:szCs w:val="30"/>
        </w:rPr>
        <w:t>1</w:t>
      </w: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="00C17C78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ที่ไม่มีการเพิ่มขึ้นอย่างมีนัยสำคัญของความเสี่ยงด้านเครดิต </w:t>
      </w:r>
      <w:r w:rsidR="0065336F" w:rsidRPr="00C97373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 </w:t>
      </w:r>
    </w:p>
    <w:p w14:paraId="2B16C727" w14:textId="77777777" w:rsidR="0065336F" w:rsidRPr="00C97373" w:rsidRDefault="0065336F" w:rsidP="0065336F">
      <w:pPr>
        <w:tabs>
          <w:tab w:val="clear" w:pos="907"/>
          <w:tab w:val="left" w:pos="810"/>
          <w:tab w:val="left" w:pos="1260"/>
        </w:tabs>
        <w:suppressAutoHyphens/>
        <w:spacing w:line="240" w:lineRule="auto"/>
        <w:ind w:left="810"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</w:p>
    <w:p w14:paraId="105C22FC" w14:textId="28DC9F8E" w:rsidR="00551449" w:rsidRPr="00C97373" w:rsidRDefault="00C17C78" w:rsidP="00507FC8">
      <w:pPr>
        <w:tabs>
          <w:tab w:val="clear" w:pos="454"/>
          <w:tab w:val="clear" w:pos="907"/>
          <w:tab w:val="left" w:pos="1170"/>
        </w:tabs>
        <w:spacing w:line="240" w:lineRule="auto"/>
        <w:ind w:left="810"/>
        <w:jc w:val="thaiDistribute"/>
        <w:rPr>
          <w:rFonts w:ascii="Angsana New" w:eastAsia="Times New Roman" w:hAnsi="Angsana New"/>
          <w:sz w:val="30"/>
          <w:szCs w:val="30"/>
          <w:cs/>
        </w:rPr>
      </w:pPr>
      <w:r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="00551449" w:rsidRPr="00C97373">
        <w:rPr>
          <w:rFonts w:ascii="Angsana New" w:eastAsia="Times New Roman" w:hAnsi="Angsana New"/>
          <w:sz w:val="30"/>
          <w:szCs w:val="30"/>
          <w:cs/>
        </w:rPr>
        <w:t xml:space="preserve">ที่ไม่มีการเพิ่มขึ้นของความเสี่ยงด้านเครดิตอย่างมีนัยสำคัญนับจากวันที่รับรู้รายการเมื่อเริ่มแรก (ไม่เข้าเงื่อนไขของชั้นที่ </w:t>
      </w:r>
      <w:r w:rsidR="00551449" w:rsidRPr="00C97373">
        <w:rPr>
          <w:rFonts w:ascii="Angsana New" w:eastAsia="Times New Roman" w:hAnsi="Angsana New"/>
          <w:sz w:val="30"/>
          <w:szCs w:val="30"/>
        </w:rPr>
        <w:t xml:space="preserve">2 </w:t>
      </w:r>
      <w:r w:rsidR="00551449" w:rsidRPr="00C97373">
        <w:rPr>
          <w:rFonts w:ascii="Angsana New" w:eastAsia="Times New Roman" w:hAnsi="Angsana New"/>
          <w:sz w:val="30"/>
          <w:szCs w:val="30"/>
          <w:cs/>
        </w:rPr>
        <w:t xml:space="preserve">และชั้นที่ </w:t>
      </w:r>
      <w:r w:rsidR="00551449" w:rsidRPr="00C97373">
        <w:rPr>
          <w:rFonts w:ascii="Angsana New" w:eastAsia="Times New Roman" w:hAnsi="Angsana New"/>
          <w:sz w:val="30"/>
          <w:szCs w:val="30"/>
        </w:rPr>
        <w:t>3)</w:t>
      </w:r>
      <w:r w:rsidR="00551449" w:rsidRPr="00C97373">
        <w:rPr>
          <w:rFonts w:ascii="Angsana New" w:eastAsia="Times New Roman" w:hAnsi="Angsana New"/>
          <w:sz w:val="30"/>
          <w:szCs w:val="30"/>
          <w:cs/>
        </w:rPr>
        <w:t xml:space="preserve"> ค่าเผื่อผลขาดทุนด้านเครดิตที่คาดว่าจะเกิดขึ้นรับรู้ตาม</w:t>
      </w:r>
      <w:r w:rsidR="004C5439" w:rsidRPr="00C97373">
        <w:rPr>
          <w:rFonts w:ascii="Angsana New" w:eastAsia="Times New Roman" w:hAnsi="Angsana New"/>
          <w:sz w:val="30"/>
          <w:szCs w:val="30"/>
        </w:rPr>
        <w:br/>
      </w:r>
      <w:r w:rsidR="00551449" w:rsidRPr="00C97373">
        <w:rPr>
          <w:rFonts w:ascii="Angsana New" w:eastAsia="Times New Roman" w:hAnsi="Angsana New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="00551449" w:rsidRPr="00C97373">
        <w:rPr>
          <w:rFonts w:ascii="Angsana New" w:eastAsia="Times New Roman" w:hAnsi="Angsana New"/>
          <w:sz w:val="30"/>
          <w:szCs w:val="30"/>
        </w:rPr>
        <w:t xml:space="preserve">12 </w:t>
      </w:r>
      <w:r w:rsidR="00551449" w:rsidRPr="00C97373">
        <w:rPr>
          <w:rFonts w:ascii="Angsana New" w:eastAsia="Times New Roman" w:hAnsi="Angsana New"/>
          <w:sz w:val="30"/>
          <w:szCs w:val="30"/>
          <w:cs/>
        </w:rPr>
        <w:t xml:space="preserve">เดือนข้างหน้า ผลขาดทุนด้านเครดิตที่คาดว่าจะเกิดขึ้นในอีก </w:t>
      </w:r>
      <w:r w:rsidR="00551449" w:rsidRPr="00C97373">
        <w:rPr>
          <w:rFonts w:ascii="Angsana New" w:eastAsia="Times New Roman" w:hAnsi="Angsana New"/>
          <w:sz w:val="30"/>
          <w:szCs w:val="30"/>
        </w:rPr>
        <w:t xml:space="preserve">12 </w:t>
      </w:r>
      <w:r w:rsidR="00551449" w:rsidRPr="00C97373">
        <w:rPr>
          <w:rFonts w:ascii="Angsana New" w:eastAsia="Times New Roman" w:hAnsi="Angsana New"/>
          <w:sz w:val="30"/>
          <w:szCs w:val="30"/>
          <w:cs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="00551449" w:rsidRPr="00C97373">
        <w:rPr>
          <w:rFonts w:ascii="Angsana New" w:eastAsia="Times New Roman" w:hAnsi="Angsana New"/>
          <w:sz w:val="30"/>
          <w:szCs w:val="30"/>
        </w:rPr>
        <w:t xml:space="preserve">12 </w:t>
      </w:r>
      <w:r w:rsidR="00551449" w:rsidRPr="00C97373">
        <w:rPr>
          <w:rFonts w:ascii="Angsana New" w:eastAsia="Times New Roman" w:hAnsi="Angsana New"/>
          <w:sz w:val="30"/>
          <w:szCs w:val="30"/>
          <w:cs/>
        </w:rPr>
        <w:t xml:space="preserve">เดือนนับจากวันที่รายงาน </w:t>
      </w:r>
    </w:p>
    <w:p w14:paraId="39B6CA22" w14:textId="1A20D5F0" w:rsidR="00551449" w:rsidRPr="00C97373" w:rsidRDefault="00551449" w:rsidP="00551449">
      <w:pPr>
        <w:tabs>
          <w:tab w:val="clear" w:pos="907"/>
        </w:tabs>
        <w:spacing w:line="240" w:lineRule="auto"/>
        <w:ind w:left="540" w:firstLine="180"/>
        <w:jc w:val="thaiDistribute"/>
        <w:rPr>
          <w:rFonts w:ascii="Angsana New" w:eastAsia="Times New Roman" w:hAnsi="Angsana New"/>
          <w:bCs/>
          <w:sz w:val="30"/>
          <w:szCs w:val="30"/>
        </w:rPr>
      </w:pPr>
    </w:p>
    <w:p w14:paraId="49C83C58" w14:textId="19EBF5FC" w:rsidR="00551449" w:rsidRPr="00C97373" w:rsidRDefault="00551449" w:rsidP="00507FC8">
      <w:pPr>
        <w:numPr>
          <w:ilvl w:val="0"/>
          <w:numId w:val="39"/>
        </w:num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 w:firstLine="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ชั้นที่ </w:t>
      </w:r>
      <w:r w:rsidRPr="00C97373">
        <w:rPr>
          <w:rFonts w:ascii="Angsana New" w:eastAsia="Times New Roman" w:hAnsi="Angsana New"/>
          <w:color w:val="000000"/>
          <w:sz w:val="30"/>
          <w:szCs w:val="30"/>
        </w:rPr>
        <w:t>2</w:t>
      </w: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="00C17C78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>ที่มีการเพิ่มขึ้นอย่างมีนัยสำคัญของความเสี่ยงด้านเครดิต</w:t>
      </w:r>
    </w:p>
    <w:p w14:paraId="21BFDAD5" w14:textId="77777777" w:rsidR="00551449" w:rsidRPr="00C97373" w:rsidRDefault="00551449" w:rsidP="00551449">
      <w:pPr>
        <w:tabs>
          <w:tab w:val="clear" w:pos="907"/>
        </w:tabs>
        <w:spacing w:line="240" w:lineRule="auto"/>
        <w:ind w:left="540"/>
        <w:jc w:val="thaiDistribute"/>
        <w:rPr>
          <w:rFonts w:ascii="Angsana New" w:eastAsia="Times New Roman" w:hAnsi="Angsana New"/>
          <w:bCs/>
          <w:sz w:val="30"/>
          <w:szCs w:val="30"/>
        </w:rPr>
      </w:pPr>
    </w:p>
    <w:p w14:paraId="632BF613" w14:textId="538EDE28" w:rsidR="00551449" w:rsidRPr="00C97373" w:rsidRDefault="00551449" w:rsidP="00507FC8">
      <w:pPr>
        <w:tabs>
          <w:tab w:val="clear" w:pos="454"/>
          <w:tab w:val="clear" w:pos="907"/>
          <w:tab w:val="left" w:pos="1170"/>
        </w:tabs>
        <w:spacing w:line="240" w:lineRule="auto"/>
        <w:ind w:left="810"/>
        <w:jc w:val="thaiDistribute"/>
        <w:rPr>
          <w:rFonts w:ascii="Angsana New" w:eastAsia="Times New Roman" w:hAnsi="Angsana New"/>
          <w:color w:val="000000"/>
          <w:sz w:val="30"/>
          <w:szCs w:val="30"/>
          <w:lang w:eastAsia="zh-CN"/>
        </w:rPr>
      </w:pPr>
      <w:r w:rsidRPr="00C97373">
        <w:rPr>
          <w:rFonts w:ascii="Angsana New" w:eastAsia="Times New Roman" w:hAnsi="Angsana New"/>
          <w:color w:val="000000"/>
          <w:sz w:val="30"/>
          <w:szCs w:val="30"/>
          <w:cs/>
          <w:lang w:eastAsia="zh-CN"/>
        </w:rPr>
        <w:t>เมื่อ</w:t>
      </w:r>
      <w:r w:rsidR="00566E5D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C97373">
        <w:rPr>
          <w:rFonts w:ascii="Angsana New" w:eastAsia="Times New Roman" w:hAnsi="Angsana New"/>
          <w:color w:val="000000"/>
          <w:sz w:val="30"/>
          <w:szCs w:val="30"/>
          <w:cs/>
          <w:lang w:eastAsia="zh-CN"/>
        </w:rPr>
        <w:t>ที่มีการเพิ่มขึ้นอย่างมีนัยสำคัญของความเสี่ยงด้านเครดิตนับจากวันที่รับรู้รายการเมื่อเริ่มแรก 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C97373">
        <w:rPr>
          <w:rFonts w:ascii="Angsana New" w:eastAsia="Times New Roman" w:hAnsi="Angsana New"/>
          <w:color w:val="000000"/>
          <w:sz w:val="30"/>
          <w:szCs w:val="30"/>
          <w:lang w:eastAsia="zh-CN"/>
        </w:rPr>
        <w:t>lifetime ECL)</w:t>
      </w:r>
      <w:r w:rsidRPr="00C97373">
        <w:rPr>
          <w:rFonts w:ascii="Angsana New" w:eastAsia="Times New Roman" w:hAnsi="Angsana New"/>
          <w:color w:val="000000"/>
          <w:sz w:val="30"/>
          <w:szCs w:val="30"/>
          <w:cs/>
          <w:lang w:eastAsia="zh-CN"/>
        </w:rPr>
        <w:t xml:space="preserve"> โดยการพิจารณา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</w:t>
      </w:r>
    </w:p>
    <w:p w14:paraId="7D386F2C" w14:textId="77777777" w:rsidR="00DE7DD5" w:rsidRPr="00C97373" w:rsidRDefault="00DE7DD5" w:rsidP="00507FC8">
      <w:pPr>
        <w:tabs>
          <w:tab w:val="clear" w:pos="454"/>
          <w:tab w:val="clear" w:pos="907"/>
          <w:tab w:val="left" w:pos="1170"/>
        </w:tabs>
        <w:spacing w:line="240" w:lineRule="auto"/>
        <w:ind w:left="810"/>
        <w:jc w:val="thaiDistribute"/>
        <w:rPr>
          <w:rFonts w:ascii="Angsana New" w:eastAsia="Times New Roman" w:hAnsi="Angsana New"/>
          <w:color w:val="000000"/>
          <w:sz w:val="30"/>
          <w:szCs w:val="30"/>
          <w:lang w:eastAsia="zh-CN"/>
        </w:rPr>
      </w:pPr>
    </w:p>
    <w:p w14:paraId="2270836B" w14:textId="578C9DAC" w:rsidR="00551449" w:rsidRPr="00C97373" w:rsidRDefault="00551449" w:rsidP="00507FC8">
      <w:pPr>
        <w:tabs>
          <w:tab w:val="clear" w:pos="454"/>
          <w:tab w:val="clear" w:pos="907"/>
          <w:tab w:val="left" w:pos="1170"/>
        </w:tabs>
        <w:spacing w:line="240" w:lineRule="auto"/>
        <w:ind w:left="810"/>
        <w:jc w:val="thaiDistribute"/>
        <w:rPr>
          <w:rFonts w:ascii="Angsana New" w:eastAsia="Times New Roman" w:hAnsi="Angsana New"/>
          <w:color w:val="000000"/>
          <w:sz w:val="30"/>
          <w:szCs w:val="30"/>
          <w:lang w:eastAsia="zh-CN"/>
        </w:rPr>
      </w:pPr>
      <w:r w:rsidRPr="00C97373">
        <w:rPr>
          <w:rFonts w:ascii="Angsana New" w:eastAsia="Times New Roman" w:hAnsi="Angsana New"/>
          <w:color w:val="000000"/>
          <w:sz w:val="30"/>
          <w:szCs w:val="30"/>
          <w:cs/>
          <w:lang w:eastAsia="zh-CN"/>
        </w:rPr>
        <w:t xml:space="preserve">เกณฑ์เชิงปริมาณได้รวมถึงการประเมินว่ามีการเพิ่มขึ้นอย่างมีนัยสำคัญของความน่าจะเป็นที่จะปฏิบัติผิดสัญญานับตั้งแต่การรับรู้รายการเมื่อเริ่มแรกหรือไม่ การเพิ่มขึ้นของความน่าจะเป็นของการปฏิบัติผิดสัญญาพิจารณาจากสภาพเศรษฐกิจที่เกี่ยวข้องกับการเปลี่ยนแปลงของความเสี่ยงด้านเครดิต </w:t>
      </w:r>
      <w:r w:rsidR="00C17C78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C97373">
        <w:rPr>
          <w:rFonts w:ascii="Angsana New" w:eastAsia="Times New Roman" w:hAnsi="Angsana New"/>
          <w:color w:val="000000"/>
          <w:sz w:val="30"/>
          <w:szCs w:val="30"/>
          <w:cs/>
          <w:lang w:eastAsia="zh-CN"/>
        </w:rPr>
        <w:t>ดังกล่าวจะถูกพิจารณาว่ามีการเพิ่มขึ้นอย่างมีนัยสำคัญของความเสี่ยงด้านเครดิต</w:t>
      </w:r>
    </w:p>
    <w:p w14:paraId="516E6C5F" w14:textId="77777777" w:rsidR="00551449" w:rsidRPr="00C97373" w:rsidRDefault="00551449" w:rsidP="00507FC8">
      <w:pPr>
        <w:tabs>
          <w:tab w:val="clear" w:pos="454"/>
          <w:tab w:val="clear" w:pos="907"/>
          <w:tab w:val="left" w:pos="1170"/>
        </w:tabs>
        <w:spacing w:line="240" w:lineRule="auto"/>
        <w:ind w:left="810"/>
        <w:jc w:val="thaiDistribute"/>
        <w:rPr>
          <w:rFonts w:ascii="Angsana New" w:eastAsia="Times New Roman" w:hAnsi="Angsana New"/>
          <w:color w:val="000000"/>
          <w:sz w:val="30"/>
          <w:szCs w:val="30"/>
          <w:lang w:eastAsia="zh-CN"/>
        </w:rPr>
      </w:pPr>
    </w:p>
    <w:p w14:paraId="7C89DAAA" w14:textId="74A215BD" w:rsidR="004C5439" w:rsidRPr="00C97373" w:rsidRDefault="00551449" w:rsidP="004C5439">
      <w:pPr>
        <w:tabs>
          <w:tab w:val="clear" w:pos="454"/>
          <w:tab w:val="clear" w:pos="907"/>
          <w:tab w:val="left" w:pos="1170"/>
        </w:tabs>
        <w:spacing w:line="240" w:lineRule="auto"/>
        <w:ind w:left="810"/>
        <w:jc w:val="thaiDistribute"/>
        <w:rPr>
          <w:rFonts w:ascii="Angsana New" w:eastAsia="Times New Roman" w:hAnsi="Angsana New"/>
          <w:color w:val="000000"/>
          <w:sz w:val="30"/>
          <w:szCs w:val="30"/>
          <w:lang w:eastAsia="zh-CN"/>
        </w:rPr>
      </w:pPr>
      <w:r w:rsidRPr="00C97373">
        <w:rPr>
          <w:rFonts w:ascii="Angsana New" w:eastAsia="Times New Roman" w:hAnsi="Angsana New"/>
          <w:color w:val="000000"/>
          <w:sz w:val="30"/>
          <w:szCs w:val="30"/>
          <w:cs/>
          <w:lang w:eastAsia="zh-CN"/>
        </w:rPr>
        <w:t xml:space="preserve">การประเมินตามเกณฑ์เชิงคุณภาพเป็นส่วนหนึ่งในกระบวนการบริหารความเสี่ยงด้านเครดิตในปัจจุบัน </w:t>
      </w:r>
      <w:r w:rsidR="00B314A9" w:rsidRPr="00C97373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รวมถึง</w:t>
      </w:r>
      <w:r w:rsidRPr="00C97373">
        <w:rPr>
          <w:rFonts w:ascii="Angsana New" w:eastAsia="Times New Roman" w:hAnsi="Angsana New"/>
          <w:color w:val="000000"/>
          <w:sz w:val="30"/>
          <w:szCs w:val="30"/>
          <w:cs/>
          <w:lang w:eastAsia="zh-CN"/>
        </w:rPr>
        <w:t xml:space="preserve"> </w:t>
      </w:r>
      <w:r w:rsidR="004C5439" w:rsidRPr="00C97373">
        <w:rPr>
          <w:rFonts w:ascii="Angsana New" w:eastAsia="Times New Roman" w:hAnsi="Angsana New"/>
          <w:color w:val="000000"/>
          <w:sz w:val="30"/>
          <w:szCs w:val="30"/>
          <w:lang w:eastAsia="zh-CN"/>
        </w:rPr>
        <w:br/>
      </w:r>
      <w:r w:rsidRPr="00C97373">
        <w:rPr>
          <w:rFonts w:ascii="Angsana New" w:eastAsia="Times New Roman" w:hAnsi="Angsana New"/>
          <w:color w:val="000000"/>
          <w:sz w:val="30"/>
          <w:szCs w:val="30"/>
          <w:cs/>
          <w:lang w:eastAsia="zh-CN"/>
        </w:rPr>
        <w:t>ข้อบ่งชี้เชิงคุณภาพ</w:t>
      </w:r>
    </w:p>
    <w:p w14:paraId="65845834" w14:textId="77A4249D" w:rsidR="00685686" w:rsidRDefault="00685686" w:rsidP="004C5439">
      <w:pPr>
        <w:tabs>
          <w:tab w:val="clear" w:pos="454"/>
          <w:tab w:val="clear" w:pos="907"/>
          <w:tab w:val="left" w:pos="1170"/>
        </w:tabs>
        <w:spacing w:line="240" w:lineRule="auto"/>
        <w:jc w:val="thaiDistribute"/>
        <w:rPr>
          <w:rFonts w:ascii="Angsana New" w:eastAsia="Times New Roman" w:hAnsi="Angsana New"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/>
          <w:color w:val="000000"/>
          <w:sz w:val="30"/>
          <w:szCs w:val="30"/>
          <w:lang w:eastAsia="zh-CN"/>
        </w:rPr>
        <w:br w:type="page"/>
      </w:r>
    </w:p>
    <w:p w14:paraId="7A9DC526" w14:textId="65F7D264" w:rsidR="00551449" w:rsidRPr="00C97373" w:rsidRDefault="00551449" w:rsidP="00507FC8">
      <w:pPr>
        <w:numPr>
          <w:ilvl w:val="0"/>
          <w:numId w:val="39"/>
        </w:num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 w:firstLine="0"/>
        <w:jc w:val="thaiDistribute"/>
        <w:rPr>
          <w:rFonts w:ascii="Angsana New" w:eastAsia="Times New Roman" w:hAnsi="Angsana New"/>
          <w:color w:val="000000"/>
          <w:sz w:val="30"/>
          <w:szCs w:val="30"/>
          <w:cs/>
        </w:rPr>
      </w:pP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lastRenderedPageBreak/>
        <w:t xml:space="preserve">ชั้นที่ </w:t>
      </w:r>
      <w:r w:rsidRPr="00C97373">
        <w:rPr>
          <w:rFonts w:ascii="Angsana New" w:eastAsia="Times New Roman" w:hAnsi="Angsana New"/>
          <w:color w:val="000000"/>
          <w:sz w:val="30"/>
          <w:szCs w:val="30"/>
        </w:rPr>
        <w:t xml:space="preserve">3 </w:t>
      </w:r>
      <w:r w:rsidR="00C17C78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>ที่มีการด้อยค่าด้านเครดิต</w:t>
      </w:r>
    </w:p>
    <w:p w14:paraId="11A12F87" w14:textId="77777777" w:rsidR="00551449" w:rsidRPr="00426392" w:rsidRDefault="00551449" w:rsidP="00551449">
      <w:pPr>
        <w:tabs>
          <w:tab w:val="clear" w:pos="907"/>
        </w:tabs>
        <w:spacing w:line="240" w:lineRule="auto"/>
        <w:ind w:left="540"/>
        <w:jc w:val="thaiDistribute"/>
        <w:rPr>
          <w:rFonts w:ascii="Angsana New" w:eastAsia="Times New Roman" w:hAnsi="Angsana New"/>
          <w:bCs/>
          <w:sz w:val="24"/>
          <w:szCs w:val="24"/>
        </w:rPr>
      </w:pPr>
    </w:p>
    <w:p w14:paraId="6FA91718" w14:textId="75B3B5CD" w:rsidR="00551449" w:rsidRPr="00C97373" w:rsidRDefault="00C17C78" w:rsidP="00507FC8">
      <w:pPr>
        <w:tabs>
          <w:tab w:val="clear" w:pos="454"/>
          <w:tab w:val="clear" w:pos="907"/>
          <w:tab w:val="left" w:pos="1170"/>
        </w:tabs>
        <w:spacing w:line="240" w:lineRule="auto"/>
        <w:ind w:left="810"/>
        <w:jc w:val="thaiDistribute"/>
        <w:rPr>
          <w:rFonts w:ascii="Angsana New" w:eastAsia="Times New Roman" w:hAnsi="Angsana New"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="00551449" w:rsidRPr="00C97373">
        <w:rPr>
          <w:rFonts w:ascii="Angsana New" w:eastAsia="Times New Roman" w:hAnsi="Angsana New"/>
          <w:color w:val="000000"/>
          <w:sz w:val="30"/>
          <w:szCs w:val="30"/>
          <w:cs/>
          <w:lang w:eastAsia="zh-CN"/>
        </w:rPr>
        <w:t>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</w:t>
      </w:r>
      <w:r w:rsidR="00051228" w:rsidRPr="00C97373">
        <w:rPr>
          <w:rFonts w:ascii="Angsana New" w:eastAsia="Times New Roman" w:hAnsi="Angsana New"/>
          <w:color w:val="000000"/>
          <w:sz w:val="30"/>
          <w:szCs w:val="30"/>
          <w:lang w:eastAsia="zh-CN"/>
        </w:rPr>
        <w:br/>
      </w:r>
      <w:r w:rsidR="00551449" w:rsidRPr="00C97373">
        <w:rPr>
          <w:rFonts w:ascii="Angsana New" w:eastAsia="Times New Roman" w:hAnsi="Angsana New"/>
          <w:color w:val="000000"/>
          <w:sz w:val="30"/>
          <w:szCs w:val="30"/>
          <w:cs/>
          <w:lang w:eastAsia="zh-CN"/>
        </w:rPr>
        <w:t>เงินสดในอนาคตของ</w:t>
      </w:r>
      <w:r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</w:p>
    <w:p w14:paraId="44E7F7BE" w14:textId="77777777" w:rsidR="00551449" w:rsidRPr="00426392" w:rsidRDefault="00551449" w:rsidP="00551449">
      <w:pPr>
        <w:tabs>
          <w:tab w:val="clear" w:pos="907"/>
        </w:tabs>
        <w:spacing w:line="240" w:lineRule="auto"/>
        <w:ind w:left="540"/>
        <w:jc w:val="thaiDistribute"/>
        <w:rPr>
          <w:rFonts w:ascii="Angsana New" w:eastAsia="Times New Roman" w:hAnsi="Angsana New"/>
          <w:bCs/>
          <w:sz w:val="24"/>
          <w:szCs w:val="24"/>
        </w:rPr>
      </w:pPr>
    </w:p>
    <w:p w14:paraId="3C3467FC" w14:textId="7A8B372B" w:rsidR="00551449" w:rsidRDefault="00551449" w:rsidP="004C5439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C97373">
        <w:rPr>
          <w:rFonts w:ascii="Angsana New" w:eastAsia="Times New Roman" w:hAnsi="Angsana New"/>
          <w:sz w:val="30"/>
          <w:szCs w:val="30"/>
          <w:cs/>
        </w:rPr>
        <w:t>โดยหลักฐานที่แสดงว่าสินทรัพย์ทางการเงินมีการด้อยค่าด้านเครดิตครอบคลุมถึง</w:t>
      </w:r>
      <w:r w:rsidR="00C17C78">
        <w:rPr>
          <w:rFonts w:ascii="Angsana New" w:eastAsia="Times New Roman" w:hAnsi="Angsana New" w:hint="cs"/>
          <w:sz w:val="30"/>
          <w:szCs w:val="30"/>
          <w:cs/>
        </w:rPr>
        <w:t>ข้อมูลที่สังเกตได้</w:t>
      </w:r>
      <w:r w:rsidR="004C5439" w:rsidRPr="00C97373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4C5439" w:rsidRPr="00C97373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เช่น </w:t>
      </w:r>
      <w:r w:rsidR="00C17C78">
        <w:rPr>
          <w:rFonts w:ascii="Angsana New" w:eastAsia="Times New Roman" w:hAnsi="Angsana New" w:hint="cs"/>
          <w:color w:val="000000"/>
          <w:sz w:val="30"/>
          <w:szCs w:val="30"/>
          <w:cs/>
        </w:rPr>
        <w:t>การ</w:t>
      </w:r>
      <w:r w:rsidR="004C5439" w:rsidRPr="00C97373">
        <w:rPr>
          <w:rFonts w:ascii="Angsana New" w:eastAsia="Times New Roman" w:hAnsi="Angsana New" w:hint="cs"/>
          <w:color w:val="000000"/>
          <w:sz w:val="30"/>
          <w:szCs w:val="30"/>
          <w:cs/>
        </w:rPr>
        <w:t>ฟ้องร้อง</w:t>
      </w:r>
    </w:p>
    <w:p w14:paraId="49F87E44" w14:textId="77777777" w:rsidR="00426392" w:rsidRPr="00426392" w:rsidRDefault="00426392" w:rsidP="004C5439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24"/>
          <w:szCs w:val="24"/>
        </w:rPr>
      </w:pPr>
    </w:p>
    <w:p w14:paraId="4B676D62" w14:textId="7A92BDE3" w:rsidR="00551449" w:rsidRPr="00C97373" w:rsidRDefault="00551449" w:rsidP="004644AB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C97373">
        <w:rPr>
          <w:rFonts w:ascii="Angsana New" w:eastAsia="Times New Roman" w:hAnsi="Angsana New"/>
          <w:sz w:val="30"/>
          <w:szCs w:val="30"/>
          <w:cs/>
        </w:rPr>
        <w:t>ผลขาดทุนด้านเครดิตที่คาดว่าจะเกิดขึ้นของ</w:t>
      </w:r>
      <w:r w:rsidR="00C17C78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C97373">
        <w:rPr>
          <w:rFonts w:ascii="Angsana New" w:eastAsia="Times New Roman" w:hAnsi="Angsana New"/>
          <w:sz w:val="30"/>
          <w:szCs w:val="30"/>
          <w:cs/>
        </w:rPr>
        <w:t>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การคิดลดด้วยอัตราดอกเบี้ยที่แท้จริงเมื่อเริ่มแรกของ</w:t>
      </w:r>
      <w:r w:rsidR="00C17C78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C97373">
        <w:rPr>
          <w:rFonts w:ascii="Angsana New" w:eastAsia="Times New Roman" w:hAnsi="Angsana New"/>
          <w:sz w:val="30"/>
          <w:szCs w:val="30"/>
          <w:cs/>
        </w:rPr>
        <w:t>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500BCB11" w14:textId="6F7A20F7" w:rsidR="000C726E" w:rsidRPr="00426392" w:rsidRDefault="000C726E" w:rsidP="004644AB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14:paraId="59D0ABCC" w14:textId="0B55EDAA" w:rsidR="000C726E" w:rsidRDefault="000C726E" w:rsidP="004644AB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C97373">
        <w:rPr>
          <w:rFonts w:ascii="Angsana New" w:eastAsia="Times New Roman" w:hAnsi="Angsana New" w:hint="cs"/>
          <w:sz w:val="30"/>
          <w:szCs w:val="30"/>
          <w:cs/>
        </w:rPr>
        <w:t>ในการประเมินผลขาดทุนด้านเครดิตที่คาดว่าจะเกิดขึ้นจะประเมินโดยใช้โมเดลที่พัฒนามาจากข้อมูลการจ่าย</w:t>
      </w:r>
      <w:r w:rsidR="00C17C78">
        <w:rPr>
          <w:rFonts w:ascii="Angsana New" w:eastAsia="Times New Roman" w:hAnsi="Angsana New"/>
          <w:sz w:val="30"/>
          <w:szCs w:val="30"/>
          <w:cs/>
        </w:rPr>
        <w:br/>
      </w:r>
      <w:r w:rsidRPr="00C97373">
        <w:rPr>
          <w:rFonts w:ascii="Angsana New" w:eastAsia="Times New Roman" w:hAnsi="Angsana New" w:hint="cs"/>
          <w:sz w:val="30"/>
          <w:szCs w:val="30"/>
          <w:cs/>
        </w:rPr>
        <w:t>ชำระหนี้ ข้อมูลการผิดนัดชำระหนี้ในอดีตและข้อมูลอื่น ๆ ประกอบเพื่อบ่งบอกถึงพฤติกรรมความเสี่ยงที่จะเกิดการผิดสัญญา</w:t>
      </w:r>
    </w:p>
    <w:p w14:paraId="6C25533F" w14:textId="77777777" w:rsidR="00426392" w:rsidRPr="00426392" w:rsidRDefault="00426392" w:rsidP="004644AB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14:paraId="7AADDCFB" w14:textId="5D83DA09" w:rsidR="000C726E" w:rsidRPr="00C97373" w:rsidRDefault="00C17C78" w:rsidP="004644AB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="000C726E" w:rsidRPr="00C97373">
        <w:rPr>
          <w:rFonts w:ascii="Angsana New" w:eastAsia="Times New Roman" w:hAnsi="Angsana New" w:hint="cs"/>
          <w:sz w:val="30"/>
          <w:szCs w:val="30"/>
          <w:cs/>
        </w:rPr>
        <w:t>ที่มีการด้อยค่าด้านเครดิตต้องมีการประมาณการผลขาดทุนด้านเครดิตที่คาดว่าจะเกิดขึ้นตลอดอายุ</w:t>
      </w:r>
    </w:p>
    <w:p w14:paraId="145FFDEB" w14:textId="77777777" w:rsidR="001E7384" w:rsidRPr="00426392" w:rsidRDefault="001E7384" w:rsidP="000C726E">
      <w:pPr>
        <w:tabs>
          <w:tab w:val="clear" w:pos="454"/>
          <w:tab w:val="clear" w:pos="907"/>
          <w:tab w:val="left" w:pos="720"/>
        </w:tabs>
        <w:spacing w:line="240" w:lineRule="auto"/>
        <w:ind w:left="1260"/>
        <w:jc w:val="thaiDistribute"/>
        <w:rPr>
          <w:rFonts w:ascii="Angsana New" w:eastAsia="Times New Roman" w:hAnsi="Angsana New"/>
          <w:color w:val="000000"/>
          <w:sz w:val="24"/>
          <w:szCs w:val="24"/>
        </w:rPr>
      </w:pPr>
    </w:p>
    <w:p w14:paraId="2EB92B08" w14:textId="5F06ABB2" w:rsidR="00D81ED8" w:rsidRPr="00C97373" w:rsidRDefault="00D81ED8" w:rsidP="00D8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hint="cs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C97373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C97373">
        <w:rPr>
          <w:rFonts w:asciiTheme="majorBidi" w:hAnsiTheme="majorBidi" w:cstheme="majorBidi" w:hint="cs"/>
          <w:sz w:val="30"/>
          <w:szCs w:val="30"/>
          <w:cs/>
        </w:rPr>
        <w:t>งวดบันทึก</w:t>
      </w:r>
      <w:r w:rsidRPr="00C97373">
        <w:rPr>
          <w:rFonts w:asciiTheme="majorBidi" w:hAnsiTheme="majorBidi" w:cstheme="majorBidi"/>
          <w:sz w:val="30"/>
          <w:szCs w:val="30"/>
          <w:cs/>
        </w:rPr>
        <w:t>เป็น</w:t>
      </w:r>
      <w:r w:rsidRPr="00C97373">
        <w:rPr>
          <w:rFonts w:asciiTheme="majorBidi" w:hAnsiTheme="majorBidi" w:hint="cs"/>
          <w:sz w:val="30"/>
          <w:szCs w:val="30"/>
          <w:cs/>
        </w:rPr>
        <w:t>ผลขาดทุนด้านเครดิตที่คาดว่าจะเกิดขึ้น</w:t>
      </w:r>
      <w:r w:rsidRPr="00C97373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</w:p>
    <w:p w14:paraId="1DF5B936" w14:textId="77777777" w:rsidR="00507FC8" w:rsidRPr="00426392" w:rsidRDefault="00507FC8" w:rsidP="00D8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36D525F" w14:textId="3A090423" w:rsidR="005210EC" w:rsidRPr="00C97373" w:rsidRDefault="005210EC" w:rsidP="005210EC">
      <w:pPr>
        <w:spacing w:line="240" w:lineRule="auto"/>
        <w:ind w:left="1260" w:right="43" w:hanging="72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C97373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>นโยบายการบัญชีที่ใช้</w:t>
      </w:r>
      <w:r w:rsidRPr="00C97373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>ก่อน</w:t>
      </w:r>
      <w:r w:rsidRPr="00C97373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 xml:space="preserve">วันที่ </w:t>
      </w:r>
      <w:r w:rsidRPr="00C97373">
        <w:rPr>
          <w:rFonts w:ascii="Angsana New" w:eastAsia="Times New Roman" w:hAnsi="Angsana New"/>
          <w:b/>
          <w:bCs/>
          <w:i/>
          <w:iCs/>
          <w:sz w:val="30"/>
          <w:szCs w:val="30"/>
        </w:rPr>
        <w:t>1</w:t>
      </w:r>
      <w:r w:rsidRPr="00C97373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Pr="00C97373">
        <w:rPr>
          <w:rFonts w:ascii="Angsana New" w:eastAsia="Times New Roman" w:hAnsi="Angsana New"/>
          <w:b/>
          <w:bCs/>
          <w:i/>
          <w:iCs/>
          <w:sz w:val="30"/>
          <w:szCs w:val="30"/>
        </w:rPr>
        <w:t xml:space="preserve">2563 </w:t>
      </w:r>
      <w:r w:rsidRPr="00C97373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>(</w:t>
      </w:r>
      <w:r w:rsidRPr="00C97373">
        <w:rPr>
          <w:rFonts w:ascii="Angsana New" w:eastAsia="Times New Roman" w:hAnsi="Angsana New"/>
          <w:b/>
          <w:bCs/>
          <w:i/>
          <w:iCs/>
          <w:sz w:val="30"/>
          <w:szCs w:val="30"/>
        </w:rPr>
        <w:t>2562:</w:t>
      </w:r>
      <w:r w:rsidRPr="00C97373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 xml:space="preserve"> ค่าเผื่อหนี้สงสัญจะสูญ)</w:t>
      </w:r>
    </w:p>
    <w:p w14:paraId="34A7C7CC" w14:textId="77777777" w:rsidR="009446CD" w:rsidRPr="00426392" w:rsidRDefault="009446CD" w:rsidP="00944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24"/>
          <w:szCs w:val="24"/>
        </w:rPr>
      </w:pPr>
    </w:p>
    <w:p w14:paraId="774973A3" w14:textId="6EF7977D" w:rsidR="002D4841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กลุ่มบริษัทพิจารณาตั้งค่าเผื่อหนี้สงสัยจะสูญตามประกาศ</w:t>
      </w:r>
      <w:r w:rsidR="007F08D8" w:rsidRPr="00C97373">
        <w:rPr>
          <w:rFonts w:asciiTheme="majorBidi" w:hAnsiTheme="majorBidi" w:cstheme="majorBidi" w:hint="cs"/>
          <w:sz w:val="30"/>
          <w:szCs w:val="30"/>
          <w:cs/>
        </w:rPr>
        <w:t>สำนักงาน</w:t>
      </w:r>
      <w:r w:rsidRPr="00C97373">
        <w:rPr>
          <w:rFonts w:asciiTheme="majorBidi" w:hAnsiTheme="majorBidi" w:cstheme="majorBidi"/>
          <w:sz w:val="30"/>
          <w:szCs w:val="30"/>
          <w:cs/>
        </w:rPr>
        <w:t>คณะกรรมการกำกับหลักทรัพย์และตลาดหลักทรัพย์ที่ กธ.</w:t>
      </w:r>
      <w:r w:rsidR="001F0E13" w:rsidRPr="00C97373">
        <w:rPr>
          <w:rFonts w:asciiTheme="majorBidi" w:hAnsiTheme="majorBidi" w:cstheme="majorBidi"/>
          <w:sz w:val="30"/>
          <w:szCs w:val="30"/>
        </w:rPr>
        <w:t>33</w:t>
      </w:r>
      <w:r w:rsidRPr="00C97373">
        <w:rPr>
          <w:rFonts w:asciiTheme="majorBidi" w:hAnsiTheme="majorBidi" w:cstheme="majorBidi"/>
          <w:sz w:val="30"/>
          <w:szCs w:val="30"/>
          <w:cs/>
        </w:rPr>
        <w:t>/</w:t>
      </w:r>
      <w:r w:rsidR="001F0E13" w:rsidRPr="00C97373">
        <w:rPr>
          <w:rFonts w:asciiTheme="majorBidi" w:hAnsiTheme="majorBidi" w:cstheme="majorBidi"/>
          <w:sz w:val="30"/>
          <w:szCs w:val="30"/>
        </w:rPr>
        <w:t>2543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 ลงวันที่ </w:t>
      </w:r>
      <w:r w:rsidR="001F0E13" w:rsidRPr="00C97373">
        <w:rPr>
          <w:rFonts w:asciiTheme="majorBidi" w:hAnsiTheme="majorBidi" w:cstheme="majorBidi"/>
          <w:sz w:val="30"/>
          <w:szCs w:val="30"/>
        </w:rPr>
        <w:t>25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1F0E13" w:rsidRPr="00C97373">
        <w:rPr>
          <w:rFonts w:asciiTheme="majorBidi" w:hAnsiTheme="majorBidi" w:cstheme="majorBidi"/>
          <w:sz w:val="30"/>
          <w:szCs w:val="30"/>
        </w:rPr>
        <w:t>2543</w:t>
      </w:r>
      <w:r w:rsidRPr="00C97373">
        <w:rPr>
          <w:rFonts w:asciiTheme="majorBidi" w:hAnsiTheme="majorBidi" w:cstheme="majorBidi"/>
          <w:sz w:val="30"/>
          <w:szCs w:val="30"/>
        </w:rPr>
        <w:t xml:space="preserve"> </w:t>
      </w:r>
      <w:r w:rsidRPr="00C97373">
        <w:rPr>
          <w:rFonts w:asciiTheme="majorBidi" w:hAnsiTheme="majorBidi" w:cstheme="majorBidi"/>
          <w:sz w:val="30"/>
          <w:szCs w:val="30"/>
          <w:cs/>
        </w:rPr>
        <w:t>กธ.</w:t>
      </w:r>
      <w:r w:rsidR="001F0E13" w:rsidRPr="00C97373">
        <w:rPr>
          <w:rFonts w:asciiTheme="majorBidi" w:hAnsiTheme="majorBidi" w:cstheme="majorBidi"/>
          <w:sz w:val="30"/>
          <w:szCs w:val="30"/>
        </w:rPr>
        <w:t>5</w:t>
      </w:r>
      <w:r w:rsidRPr="00C97373">
        <w:rPr>
          <w:rFonts w:asciiTheme="majorBidi" w:hAnsiTheme="majorBidi" w:cstheme="majorBidi"/>
          <w:sz w:val="30"/>
          <w:szCs w:val="30"/>
          <w:cs/>
        </w:rPr>
        <w:t>/</w:t>
      </w:r>
      <w:r w:rsidR="001F0E13" w:rsidRPr="00C97373">
        <w:rPr>
          <w:rFonts w:asciiTheme="majorBidi" w:hAnsiTheme="majorBidi" w:cstheme="majorBidi"/>
          <w:sz w:val="30"/>
          <w:szCs w:val="30"/>
        </w:rPr>
        <w:t>2544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 ลงวันที่ </w:t>
      </w:r>
      <w:r w:rsidR="001F0E13" w:rsidRPr="00C97373">
        <w:rPr>
          <w:rFonts w:asciiTheme="majorBidi" w:hAnsiTheme="majorBidi" w:cstheme="majorBidi"/>
          <w:sz w:val="30"/>
          <w:szCs w:val="30"/>
        </w:rPr>
        <w:t>15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1F0E13" w:rsidRPr="00C97373">
        <w:rPr>
          <w:rFonts w:asciiTheme="majorBidi" w:hAnsiTheme="majorBidi" w:cstheme="majorBidi"/>
          <w:sz w:val="30"/>
          <w:szCs w:val="30"/>
        </w:rPr>
        <w:t>2545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 และ กธ.</w:t>
      </w:r>
      <w:r w:rsidR="001F0E13" w:rsidRPr="00C97373">
        <w:rPr>
          <w:rFonts w:asciiTheme="majorBidi" w:hAnsiTheme="majorBidi" w:cstheme="majorBidi"/>
          <w:sz w:val="30"/>
          <w:szCs w:val="30"/>
        </w:rPr>
        <w:t>29</w:t>
      </w:r>
      <w:r w:rsidRPr="00C97373">
        <w:rPr>
          <w:rFonts w:asciiTheme="majorBidi" w:hAnsiTheme="majorBidi" w:cstheme="majorBidi"/>
          <w:sz w:val="30"/>
          <w:szCs w:val="30"/>
          <w:cs/>
        </w:rPr>
        <w:t>/</w:t>
      </w:r>
      <w:r w:rsidR="001F0E13" w:rsidRPr="00C97373">
        <w:rPr>
          <w:rFonts w:asciiTheme="majorBidi" w:hAnsiTheme="majorBidi" w:cstheme="majorBidi"/>
          <w:sz w:val="30"/>
          <w:szCs w:val="30"/>
        </w:rPr>
        <w:t>2560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8164E" w:rsidRPr="00C97373">
        <w:rPr>
          <w:rFonts w:asciiTheme="majorBidi" w:hAnsiTheme="majorBidi" w:cstheme="majorBidi"/>
          <w:sz w:val="30"/>
          <w:szCs w:val="30"/>
        </w:rPr>
        <w:br/>
      </w:r>
      <w:r w:rsidRPr="00C97373">
        <w:rPr>
          <w:rFonts w:asciiTheme="majorBidi" w:hAnsiTheme="majorBidi" w:cstheme="majorBidi"/>
          <w:sz w:val="30"/>
          <w:szCs w:val="30"/>
          <w:cs/>
        </w:rPr>
        <w:t>ลงวันที่</w:t>
      </w:r>
      <w:r w:rsidR="007F08D8" w:rsidRPr="00C9737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F0E13" w:rsidRPr="00C97373">
        <w:rPr>
          <w:rFonts w:asciiTheme="majorBidi" w:hAnsiTheme="majorBidi" w:cstheme="majorBidi"/>
          <w:sz w:val="30"/>
          <w:szCs w:val="30"/>
        </w:rPr>
        <w:t>8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F0E13" w:rsidRPr="00C97373">
        <w:rPr>
          <w:rFonts w:asciiTheme="majorBidi" w:hAnsiTheme="majorBidi" w:cstheme="majorBidi"/>
          <w:sz w:val="30"/>
          <w:szCs w:val="30"/>
        </w:rPr>
        <w:t>2560</w:t>
      </w:r>
      <w:r w:rsidR="007819C0" w:rsidRPr="00C9737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97373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812FCF" w:rsidRPr="00C97373">
        <w:rPr>
          <w:rFonts w:asciiTheme="majorBidi" w:hAnsiTheme="majorBidi" w:cstheme="majorBidi"/>
          <w:sz w:val="30"/>
          <w:szCs w:val="30"/>
        </w:rPr>
        <w:t xml:space="preserve"> </w:t>
      </w:r>
      <w:r w:rsidRPr="007B6D8F">
        <w:rPr>
          <w:rFonts w:asciiTheme="majorBidi" w:hAnsiTheme="majorBidi" w:cstheme="majorBidi"/>
          <w:i/>
          <w:iCs/>
          <w:sz w:val="30"/>
          <w:szCs w:val="30"/>
          <w:cs/>
        </w:rPr>
        <w:t>การจัดทำบัญชีเกี่ยวกับลูกหนี้ด้อยคุณภาพของบริษัทหลักทรัพย์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 โดยกลุ่มบริษัทจัดชั้นลูกหนี้ธุรกิจหลักทรัพย์ด้อยคุณภาพเป็น </w:t>
      </w:r>
      <w:r w:rsidR="001F0E13" w:rsidRPr="00C97373">
        <w:rPr>
          <w:rFonts w:asciiTheme="majorBidi" w:hAnsiTheme="majorBidi" w:cstheme="majorBidi"/>
          <w:sz w:val="30"/>
          <w:szCs w:val="30"/>
        </w:rPr>
        <w:t>3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 ประเภท คือ มูลหนี้จัดชั้นสูญ มูลหนี้จัดชั้นสงสัย และมูลหนี้จัดชั้นต่ำกว่ามาตรฐานโดยให้ตัดจำหน่ายมูลหนี้จัดชั้นสูญออกจากบัญชีทันที</w:t>
      </w:r>
      <w:r w:rsidRPr="00C97373">
        <w:rPr>
          <w:rFonts w:asciiTheme="majorBidi" w:hAnsiTheme="majorBidi" w:cstheme="majorBidi"/>
          <w:sz w:val="30"/>
          <w:szCs w:val="30"/>
        </w:rPr>
        <w:t xml:space="preserve"> </w:t>
      </w:r>
      <w:r w:rsidRPr="00C97373">
        <w:rPr>
          <w:rFonts w:asciiTheme="majorBidi" w:hAnsiTheme="majorBidi" w:cstheme="majorBidi"/>
          <w:sz w:val="30"/>
          <w:szCs w:val="30"/>
          <w:cs/>
        </w:rPr>
        <w:t>และตั้งค่าเผื่อหนี้สงสัยจะสูญอัตราไม่ต่ำกว่า</w:t>
      </w:r>
      <w:r w:rsidR="00025581" w:rsidRPr="00C97373">
        <w:rPr>
          <w:rFonts w:asciiTheme="majorBidi" w:hAnsiTheme="majorBidi" w:cstheme="majorBidi"/>
          <w:sz w:val="30"/>
          <w:szCs w:val="30"/>
          <w:cs/>
        </w:rPr>
        <w:br/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1F0E13" w:rsidRPr="00C97373">
        <w:rPr>
          <w:rFonts w:asciiTheme="majorBidi" w:hAnsiTheme="majorBidi" w:cstheme="majorBidi"/>
          <w:sz w:val="30"/>
          <w:szCs w:val="30"/>
        </w:rPr>
        <w:t>100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 ของมูลหนี้จัดชั้นสงสัยทั้งจำนวน และไม่ต้องตั้งค่าเผื่อหนี้สงสัยจะสูญสำหรับมูลหนี้จัดชั้นต่ำกว่ามาตรฐานที่มีหลักประกันคุ้มหนี้ โดยมีการกำหนดหลักเกณฑ์การคำนวณมูลค่าหลักประกันตามประเภท และระยะเวลาที่มีการประเมินราคาของหลักประกัน</w:t>
      </w:r>
    </w:p>
    <w:p w14:paraId="35E8B972" w14:textId="240ADAD0" w:rsidR="002D4841" w:rsidRPr="00C97373" w:rsidRDefault="002D4841" w:rsidP="00CA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lastRenderedPageBreak/>
        <w:t>ค่าเผื่อหนี้สงสัยจะสูญสำหรับ</w:t>
      </w:r>
      <w:r w:rsidR="000C726E" w:rsidRPr="00C97373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E70B97" w:rsidRPr="00C97373">
        <w:rPr>
          <w:rFonts w:asciiTheme="majorBidi" w:hAnsiTheme="majorBidi" w:cstheme="majorBidi" w:hint="cs"/>
          <w:sz w:val="30"/>
          <w:szCs w:val="30"/>
          <w:cs/>
        </w:rPr>
        <w:t>บันทึก</w:t>
      </w:r>
      <w:r w:rsidRPr="00C97373">
        <w:rPr>
          <w:rFonts w:asciiTheme="majorBidi" w:hAnsiTheme="majorBidi" w:cstheme="majorBidi"/>
          <w:sz w:val="30"/>
          <w:szCs w:val="30"/>
          <w:cs/>
        </w:rPr>
        <w:t>เป็นหนี้สูญและหนี้สงสัยจะสูญในกำไรหรือขาดทุน</w:t>
      </w:r>
    </w:p>
    <w:p w14:paraId="44DAC096" w14:textId="78DA0C07" w:rsidR="00E55EC0" w:rsidRPr="00C97373" w:rsidRDefault="00E5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103CBB2" w14:textId="73169839" w:rsidR="002D4841" w:rsidRPr="00C97373" w:rsidRDefault="002D4841" w:rsidP="000938D9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สินทรัพย์และหนี้สินอนุพันธ์</w:t>
      </w:r>
    </w:p>
    <w:p w14:paraId="59AA1E04" w14:textId="77777777" w:rsidR="002D4841" w:rsidRPr="00C97373" w:rsidRDefault="002D4841" w:rsidP="00CA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E4E5BB0" w14:textId="3B7C82C1" w:rsidR="002D4841" w:rsidRDefault="002D4841" w:rsidP="00CA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สินทรัพย์และหนี้สินอนุพันธ์จะถูกบันทึกบัญชี</w:t>
      </w:r>
      <w:r w:rsidR="00F42F8F" w:rsidRPr="00C97373">
        <w:rPr>
          <w:rFonts w:asciiTheme="majorBidi" w:hAnsiTheme="majorBidi" w:cstheme="majorBidi" w:hint="cs"/>
          <w:sz w:val="30"/>
          <w:szCs w:val="30"/>
          <w:cs/>
        </w:rPr>
        <w:t>เมื่อเริ่ม</w:t>
      </w:r>
      <w:r w:rsidRPr="00C97373">
        <w:rPr>
          <w:rFonts w:asciiTheme="majorBidi" w:hAnsiTheme="majorBidi" w:cstheme="majorBidi"/>
          <w:sz w:val="30"/>
          <w:szCs w:val="30"/>
          <w:cs/>
        </w:rPr>
        <w:t>แรกด้วยมูลค่ายุติธรรม ค่าใช้จ่ายที่เกิดจากการทำรายการดังกล่าวบันทึกในกำไรหรือขาดทุนเมื่อเกิดขึ้น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กำไรหรือขาดทุนจากการวัดมูลค่าใหม่ให้เป็นมูลค่ายุติธรรมบันทึกในกำไรหรือขาดทุนทันที</w:t>
      </w:r>
    </w:p>
    <w:p w14:paraId="32B0F431" w14:textId="77777777" w:rsidR="00426392" w:rsidRPr="00C97373" w:rsidRDefault="00426392" w:rsidP="00CA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07446A" w14:textId="77777777" w:rsidR="002D4841" w:rsidRPr="00C97373" w:rsidRDefault="002D4841" w:rsidP="00CA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มูลค่ายุติธรรมของออปชั่นในการซื้อหรือขายหลักทรัพย์ถือตามราคาอ้างอิงของนายหน้า ณ วันที่รายงาน ราคาอ้างอิงเหล่านั้นสามารถทดสอบหาความสมเหตุสมผลได้ โดยการคิดลดประมาณการกระแสเงินสดในอนาคต ภายใต้ข้อกำหนดต่าง ๆ และวันสิ้นสุดของแต่ละสัญญา และโดยการใช้อัตราดอกเบี้ยในท้องตลาดของเครื่องมือทางการเงินที่คล้ายคลึงกัน ณ วันที่รายงาน</w:t>
      </w:r>
    </w:p>
    <w:p w14:paraId="39D8584C" w14:textId="77777777" w:rsidR="002C04E9" w:rsidRPr="00C97373" w:rsidRDefault="002C0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3BC02185" w14:textId="1AD73901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 xml:space="preserve">กลุ่มบริษัทออกหุ้นกู้อนุพันธ์ </w:t>
      </w:r>
      <w:r w:rsidRPr="00C97373">
        <w:rPr>
          <w:rFonts w:asciiTheme="majorBidi" w:hAnsiTheme="majorBidi" w:cstheme="majorBidi"/>
          <w:sz w:val="30"/>
          <w:szCs w:val="30"/>
        </w:rPr>
        <w:t xml:space="preserve">(Structured notes) 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ซึ่งประกอบด้วยรายการเงินกู้ยืมหลัก </w:t>
      </w:r>
      <w:r w:rsidRPr="00C97373">
        <w:rPr>
          <w:rFonts w:asciiTheme="majorBidi" w:hAnsiTheme="majorBidi" w:cstheme="majorBidi"/>
          <w:sz w:val="30"/>
          <w:szCs w:val="30"/>
        </w:rPr>
        <w:t xml:space="preserve">(Host borrowing transaction) 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และอนุพันธ์แฝง </w:t>
      </w:r>
      <w:r w:rsidRPr="00C97373">
        <w:rPr>
          <w:rFonts w:asciiTheme="majorBidi" w:hAnsiTheme="majorBidi" w:cstheme="majorBidi"/>
          <w:sz w:val="30"/>
          <w:szCs w:val="30"/>
        </w:rPr>
        <w:t xml:space="preserve">(Embedded derivative) </w:t>
      </w:r>
      <w:r w:rsidRPr="00C97373">
        <w:rPr>
          <w:rFonts w:asciiTheme="majorBidi" w:hAnsiTheme="majorBidi" w:cstheme="majorBidi"/>
          <w:sz w:val="30"/>
          <w:szCs w:val="30"/>
          <w:cs/>
        </w:rPr>
        <w:t>โดยอนุพันธ์แฝงจะถูกแยกออกจากรายการเงินกู้ยืมหลักและรับรู้ด้วยมูลค่ายุติธรรมเป็นสินทรัพย์</w:t>
      </w:r>
      <w:r w:rsidRPr="00C97373">
        <w:rPr>
          <w:rFonts w:asciiTheme="majorBidi" w:hAnsiTheme="majorBidi" w:cstheme="majorBidi"/>
          <w:sz w:val="30"/>
          <w:szCs w:val="30"/>
        </w:rPr>
        <w:t>/</w:t>
      </w:r>
      <w:r w:rsidRPr="00C97373">
        <w:rPr>
          <w:rFonts w:asciiTheme="majorBidi" w:hAnsiTheme="majorBidi" w:cstheme="majorBidi"/>
          <w:sz w:val="30"/>
          <w:szCs w:val="30"/>
          <w:cs/>
        </w:rPr>
        <w:t>หนี้สินอนุพันธ์ในงบแสดงฐานะการเงิน</w:t>
      </w:r>
      <w:r w:rsidR="00CC61B2" w:rsidRPr="00C97373">
        <w:rPr>
          <w:rFonts w:asciiTheme="majorBidi" w:hAnsiTheme="majorBidi" w:cstheme="majorBidi"/>
          <w:sz w:val="30"/>
          <w:szCs w:val="30"/>
        </w:rPr>
        <w:t xml:space="preserve"> </w:t>
      </w:r>
      <w:r w:rsidRPr="00C97373">
        <w:rPr>
          <w:rFonts w:asciiTheme="majorBidi" w:hAnsiTheme="majorBidi" w:cstheme="majorBidi"/>
          <w:sz w:val="30"/>
          <w:szCs w:val="30"/>
          <w:cs/>
        </w:rPr>
        <w:t>มูลค่ายุติธรรมของอนุพันธ์แฝงคำนวณ</w:t>
      </w:r>
      <w:r w:rsidR="00B70469" w:rsidRPr="00C97373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C97373">
        <w:rPr>
          <w:rFonts w:asciiTheme="majorBidi" w:hAnsiTheme="majorBidi" w:cstheme="majorBidi"/>
          <w:sz w:val="30"/>
          <w:szCs w:val="30"/>
          <w:cs/>
        </w:rPr>
        <w:t>แบบจำลองที่เหมาะสม ซึ่งใช้ข้อมูลที่หาได้จากตลาดอ้างอิง</w:t>
      </w:r>
      <w:r w:rsidR="00CA4564" w:rsidRPr="00C97373">
        <w:rPr>
          <w:rFonts w:asciiTheme="majorBidi" w:hAnsiTheme="majorBidi" w:cstheme="majorBidi"/>
          <w:sz w:val="30"/>
          <w:szCs w:val="30"/>
        </w:rPr>
        <w:t xml:space="preserve"> </w:t>
      </w:r>
      <w:r w:rsidRPr="00C97373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การเปลี่ยนแปลงในมูลค่ายุติธรรมของอนุพันธ์แฝง บันทึก</w:t>
      </w:r>
      <w:r w:rsidR="00DA2DA3" w:rsidRPr="00C97373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C97373">
        <w:rPr>
          <w:rFonts w:asciiTheme="majorBidi" w:hAnsiTheme="majorBidi" w:cstheme="majorBidi"/>
          <w:sz w:val="30"/>
          <w:szCs w:val="30"/>
          <w:cs/>
        </w:rPr>
        <w:t>กำไรและผลตอบแทนจากเครื่องมือทางการเงิน</w:t>
      </w:r>
      <w:r w:rsidR="00DC2616" w:rsidRPr="00C97373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C97373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</w:p>
    <w:p w14:paraId="01798568" w14:textId="77777777" w:rsidR="00507FC8" w:rsidRPr="00C97373" w:rsidRDefault="00507FC8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1D76440" w14:textId="77777777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i/>
          <w:iCs/>
          <w:sz w:val="30"/>
          <w:szCs w:val="30"/>
          <w:cs/>
        </w:rPr>
        <w:t>ใบสำคัญแสดงสิทธิอนุพันธ์</w:t>
      </w:r>
    </w:p>
    <w:p w14:paraId="2F2DC8E9" w14:textId="77777777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816E6F" w14:textId="26B179BE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กลุ่มบริษัทบันทึกภาระจากใบสำคัญแสดงสิทธิอนุพันธ์ที่กลุ่มบริษัทเป็นผู้ออก</w:t>
      </w:r>
      <w:r w:rsidR="009244A3" w:rsidRPr="00C97373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C97373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="00E463E9" w:rsidRPr="00C97373">
        <w:rPr>
          <w:rFonts w:asciiTheme="majorBidi" w:hAnsiTheme="majorBidi" w:cstheme="majorBidi" w:hint="cs"/>
          <w:sz w:val="30"/>
          <w:szCs w:val="30"/>
          <w:cs/>
        </w:rPr>
        <w:t>อนุพันธ์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 และรับรู้</w:t>
      </w:r>
      <w:r w:rsidRPr="00C97373">
        <w:rPr>
          <w:rFonts w:asciiTheme="majorBidi" w:hAnsiTheme="majorBidi" w:cstheme="majorBidi"/>
          <w:sz w:val="30"/>
          <w:szCs w:val="30"/>
          <w:cs/>
        </w:rPr>
        <w:br/>
        <w:t>การเปลี่ยนแปลงของมูลค่ายุติธรรมในกำไรหรือขาดทุน มูลค่ายุติธรรมของใบสำคัญแสดงสิทธิอนุพันธ์</w:t>
      </w:r>
      <w:r w:rsidR="00565EA7" w:rsidRPr="00C97373">
        <w:rPr>
          <w:rFonts w:asciiTheme="majorBidi" w:hAnsiTheme="majorBidi" w:cstheme="majorBidi" w:hint="cs"/>
          <w:sz w:val="30"/>
          <w:szCs w:val="30"/>
          <w:cs/>
        </w:rPr>
        <w:t>จะใช้</w:t>
      </w:r>
      <w:r w:rsidRPr="00C97373">
        <w:rPr>
          <w:rFonts w:asciiTheme="majorBidi" w:hAnsiTheme="majorBidi" w:cstheme="majorBidi"/>
          <w:sz w:val="30"/>
          <w:szCs w:val="30"/>
          <w:cs/>
        </w:rPr>
        <w:t>ราคาเสนอขาย</w:t>
      </w:r>
      <w:r w:rsidR="00614198" w:rsidRPr="00C97373">
        <w:rPr>
          <w:rFonts w:asciiTheme="majorBidi" w:hAnsiTheme="majorBidi" w:cstheme="majorBidi" w:hint="cs"/>
          <w:sz w:val="30"/>
          <w:szCs w:val="30"/>
          <w:cs/>
        </w:rPr>
        <w:t xml:space="preserve"> ณ </w:t>
      </w:r>
      <w:r w:rsidR="001D36D8" w:rsidRPr="00C97373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="00565EA7" w:rsidRPr="00C97373">
        <w:rPr>
          <w:rFonts w:asciiTheme="majorBidi" w:hAnsiTheme="majorBidi" w:cstheme="majorBidi" w:hint="cs"/>
          <w:sz w:val="30"/>
          <w:szCs w:val="30"/>
          <w:cs/>
        </w:rPr>
        <w:t>ที่รายงาน</w:t>
      </w:r>
    </w:p>
    <w:p w14:paraId="30C47F45" w14:textId="24D56D00" w:rsidR="00685686" w:rsidRDefault="00685686" w:rsidP="004C5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2350764" w14:textId="0EC3F3F7" w:rsidR="002D4841" w:rsidRPr="00C97373" w:rsidRDefault="002D4841" w:rsidP="000938D9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เงินลงทุน</w:t>
      </w:r>
    </w:p>
    <w:p w14:paraId="0E73064D" w14:textId="7BDB0517" w:rsidR="000938D9" w:rsidRPr="00C97373" w:rsidRDefault="000938D9" w:rsidP="000938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0A63220F" w14:textId="03B94441" w:rsidR="005210EC" w:rsidRPr="00C97373" w:rsidRDefault="005210EC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C97373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>นโยบายการบัญชีที่ใช้ตั้งแต่</w:t>
      </w:r>
      <w:r w:rsidR="00BC6D51" w:rsidRPr="00C97373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>วันที่</w:t>
      </w:r>
      <w:r w:rsidRPr="00C97373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 xml:space="preserve"> </w:t>
      </w:r>
      <w:r w:rsidRPr="00C97373">
        <w:rPr>
          <w:rFonts w:ascii="Angsana New" w:eastAsia="Times New Roman" w:hAnsi="Angsana New"/>
          <w:b/>
          <w:bCs/>
          <w:i/>
          <w:iCs/>
          <w:sz w:val="30"/>
          <w:szCs w:val="30"/>
        </w:rPr>
        <w:t>1</w:t>
      </w:r>
      <w:r w:rsidRPr="00C97373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Pr="00C97373">
        <w:rPr>
          <w:rFonts w:ascii="Angsana New" w:eastAsia="Times New Roman" w:hAnsi="Angsana New"/>
          <w:b/>
          <w:bCs/>
          <w:i/>
          <w:iCs/>
          <w:sz w:val="30"/>
          <w:szCs w:val="30"/>
        </w:rPr>
        <w:t>2563</w:t>
      </w:r>
      <w:r w:rsidRPr="00C97373">
        <w:rPr>
          <w:rFonts w:ascii="Angsana New" w:eastAsia="Times New Roman" w:hAnsi="Angsana New"/>
          <w:b/>
          <w:bCs/>
          <w:sz w:val="30"/>
          <w:szCs w:val="30"/>
        </w:rPr>
        <w:t xml:space="preserve"> </w:t>
      </w:r>
    </w:p>
    <w:p w14:paraId="084C9BA7" w14:textId="6C2DA07B" w:rsidR="00462C2C" w:rsidRPr="00C97373" w:rsidRDefault="00462C2C" w:rsidP="00093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2D727B55" w14:textId="53D19F85" w:rsidR="00E06447" w:rsidRPr="00C97373" w:rsidRDefault="00E06447" w:rsidP="00093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เงินลงทุนที่ไม่ได้วางเป็นประกัน</w:t>
      </w:r>
    </w:p>
    <w:p w14:paraId="34DD1E62" w14:textId="77777777" w:rsidR="00E06447" w:rsidRPr="00C97373" w:rsidRDefault="00E06447" w:rsidP="00093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5885DB" w14:textId="77777777" w:rsidR="005210EC" w:rsidRPr="00C97373" w:rsidRDefault="005210EC" w:rsidP="005210EC">
      <w:pPr>
        <w:pStyle w:val="BodyText2"/>
        <w:ind w:left="540" w:right="47" w:firstLine="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9737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</w:t>
      </w:r>
      <w:r w:rsidRPr="00C97373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รับรู้</w:t>
      </w:r>
      <w:r w:rsidRPr="00C9737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รายการและการวัดมูลค่า</w:t>
      </w:r>
      <w:r w:rsidRPr="00C97373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เมื่อเริ่มแรก </w:t>
      </w:r>
    </w:p>
    <w:p w14:paraId="1A1414AD" w14:textId="77777777" w:rsidR="005210EC" w:rsidRPr="00C97373" w:rsidRDefault="005210EC" w:rsidP="0052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0F69FCE7" w14:textId="24857277" w:rsidR="005210EC" w:rsidRPr="00C97373" w:rsidRDefault="005210EC" w:rsidP="0052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กลุ่ม</w:t>
      </w:r>
      <w:r w:rsidR="00D15D15" w:rsidRPr="00C97373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97373">
        <w:rPr>
          <w:rFonts w:asciiTheme="majorBidi" w:hAnsiTheme="majorBidi" w:cstheme="majorBidi"/>
          <w:sz w:val="30"/>
          <w:szCs w:val="30"/>
          <w:cs/>
        </w:rPr>
        <w:t>รับรู้รายการเมื่อเริ่มแรกของเงิน</w:t>
      </w:r>
      <w:r w:rsidR="00D15D15" w:rsidRPr="00C97373">
        <w:rPr>
          <w:rFonts w:asciiTheme="majorBidi" w:hAnsiTheme="majorBidi" w:cstheme="majorBidi" w:hint="cs"/>
          <w:sz w:val="30"/>
          <w:szCs w:val="30"/>
          <w:cs/>
        </w:rPr>
        <w:t>ลงทุน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 ณ วันที่ซื้อขาย (วิธี </w:t>
      </w:r>
      <w:r w:rsidRPr="00C97373">
        <w:rPr>
          <w:rFonts w:asciiTheme="majorBidi" w:hAnsiTheme="majorBidi" w:cstheme="majorBidi"/>
          <w:sz w:val="30"/>
          <w:szCs w:val="30"/>
        </w:rPr>
        <w:t>trade date</w:t>
      </w:r>
      <w:r w:rsidRPr="00C97373">
        <w:rPr>
          <w:rFonts w:asciiTheme="majorBidi" w:hAnsiTheme="majorBidi" w:cstheme="majorBidi"/>
          <w:sz w:val="30"/>
          <w:szCs w:val="30"/>
          <w:cs/>
        </w:rPr>
        <w:t>)</w:t>
      </w:r>
      <w:r w:rsidRPr="00C97373">
        <w:rPr>
          <w:rFonts w:asciiTheme="majorBidi" w:hAnsiTheme="majorBidi" w:cstheme="majorBidi"/>
          <w:sz w:val="30"/>
          <w:szCs w:val="30"/>
        </w:rPr>
        <w:t xml:space="preserve"> </w:t>
      </w:r>
      <w:r w:rsidRPr="00C97373">
        <w:rPr>
          <w:rFonts w:asciiTheme="majorBidi" w:hAnsiTheme="majorBidi" w:cstheme="majorBidi"/>
          <w:sz w:val="30"/>
          <w:szCs w:val="30"/>
          <w:cs/>
        </w:rPr>
        <w:t>ซึ่งเป็นวันที่กลุ่ม</w:t>
      </w:r>
      <w:r w:rsidR="00D15D15" w:rsidRPr="00C97373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97373">
        <w:rPr>
          <w:rFonts w:asciiTheme="majorBidi" w:hAnsiTheme="majorBidi" w:cstheme="majorBidi"/>
          <w:sz w:val="30"/>
          <w:szCs w:val="30"/>
          <w:cs/>
        </w:rPr>
        <w:t>ได้เข้ามาเป็นคู่สัญญาของ</w:t>
      </w:r>
      <w:r w:rsidR="00D15D15" w:rsidRPr="00C97373">
        <w:rPr>
          <w:rFonts w:asciiTheme="majorBidi" w:hAnsiTheme="majorBidi" w:cstheme="majorBidi" w:hint="cs"/>
          <w:sz w:val="30"/>
          <w:szCs w:val="30"/>
          <w:cs/>
        </w:rPr>
        <w:t>เงินลงทุนดังกล่าว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017EB67" w14:textId="77777777" w:rsidR="005210EC" w:rsidRPr="00C97373" w:rsidRDefault="005210EC" w:rsidP="0052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52E797E8" w14:textId="19AD3F38" w:rsidR="00BC6D51" w:rsidRPr="00C97373" w:rsidRDefault="004627AF" w:rsidP="00130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 w:hint="cs"/>
          <w:sz w:val="30"/>
          <w:szCs w:val="30"/>
          <w:cs/>
        </w:rPr>
        <w:t>เงินลงทุน</w:t>
      </w:r>
      <w:r w:rsidR="005210EC" w:rsidRPr="00C97373">
        <w:rPr>
          <w:rFonts w:asciiTheme="majorBidi" w:hAnsiTheme="majorBidi" w:cstheme="majorBidi"/>
          <w:sz w:val="30"/>
          <w:szCs w:val="30"/>
          <w:cs/>
        </w:rPr>
        <w:t>ที่ไม่ได้วัดมูลค่าด้วยมูลค่ายุติธรรมผ่านกำไรหรือขาดทุน</w:t>
      </w:r>
      <w:r w:rsidRPr="00C9737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210EC" w:rsidRPr="00C97373">
        <w:rPr>
          <w:rFonts w:asciiTheme="majorBidi" w:hAnsiTheme="majorBidi" w:cstheme="majorBidi"/>
          <w:sz w:val="30"/>
          <w:szCs w:val="30"/>
          <w:cs/>
        </w:rPr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</w:t>
      </w:r>
    </w:p>
    <w:p w14:paraId="1EAC2934" w14:textId="171B1A54" w:rsidR="00051228" w:rsidRPr="00C97373" w:rsidRDefault="00051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4C8BCCBB" w14:textId="4956B6B5" w:rsidR="005210EC" w:rsidRPr="00C97373" w:rsidRDefault="005210EC" w:rsidP="005210EC">
      <w:pPr>
        <w:pStyle w:val="BodyText2"/>
        <w:ind w:left="540" w:right="47" w:firstLine="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9737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การจัดประเภทรายการ</w:t>
      </w:r>
      <w:r w:rsidRPr="00C9737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</w:p>
    <w:p w14:paraId="4958DDF7" w14:textId="528553C0" w:rsidR="005210EC" w:rsidRPr="00C97373" w:rsidRDefault="005210EC" w:rsidP="00462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1F03F3" w14:textId="6EBBB7D0" w:rsidR="004627AF" w:rsidRPr="00C97373" w:rsidRDefault="004627AF" w:rsidP="0046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hint="cs"/>
          <w:sz w:val="30"/>
          <w:szCs w:val="30"/>
          <w:cs/>
        </w:rPr>
        <w:t>ณ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  <w:r w:rsidRPr="00C97373">
        <w:rPr>
          <w:rFonts w:asciiTheme="majorBidi" w:hAnsiTheme="majorBidi" w:hint="cs"/>
          <w:sz w:val="30"/>
          <w:szCs w:val="30"/>
          <w:cs/>
        </w:rPr>
        <w:t>วันที่รับรู้รายการเมื่อเริ่มแรก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  <w:r w:rsidR="00D76373" w:rsidRPr="00C97373">
        <w:rPr>
          <w:rFonts w:asciiTheme="majorBidi" w:hAnsiTheme="majorBidi" w:hint="cs"/>
          <w:sz w:val="30"/>
          <w:szCs w:val="30"/>
          <w:cs/>
        </w:rPr>
        <w:t>เงินลงทุน</w:t>
      </w:r>
      <w:r w:rsidRPr="00C97373">
        <w:rPr>
          <w:rFonts w:asciiTheme="majorBidi" w:hAnsiTheme="majorBidi" w:hint="cs"/>
          <w:sz w:val="30"/>
          <w:szCs w:val="30"/>
          <w:cs/>
        </w:rPr>
        <w:t>จะถูกจัดประเภทรายการตามการวัดมูลค่า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  <w:r w:rsidRPr="00C97373">
        <w:rPr>
          <w:rFonts w:asciiTheme="majorBidi" w:hAnsiTheme="majorBidi" w:hint="cs"/>
          <w:sz w:val="30"/>
          <w:szCs w:val="30"/>
          <w:cs/>
        </w:rPr>
        <w:t>ได้แก่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  <w:r w:rsidRPr="00C97373">
        <w:rPr>
          <w:rFonts w:asciiTheme="majorBidi" w:hAnsiTheme="majorBidi" w:hint="cs"/>
          <w:sz w:val="30"/>
          <w:szCs w:val="30"/>
          <w:cs/>
        </w:rPr>
        <w:t>การวัดมูลค่าด้วยราคาทุนตัดจำหน่าย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  <w:r w:rsidRPr="00C97373">
        <w:rPr>
          <w:rFonts w:asciiTheme="majorBidi" w:hAnsiTheme="majorBidi" w:hint="cs"/>
          <w:sz w:val="30"/>
          <w:szCs w:val="30"/>
          <w:cs/>
        </w:rPr>
        <w:t>มูลค่ายุติธรรมผ่านกำไรขาดทุนเบ็ดเสร็จอื่น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  <w:r w:rsidRPr="00C97373">
        <w:rPr>
          <w:rFonts w:asciiTheme="majorBidi" w:hAnsiTheme="majorBidi" w:hint="cs"/>
          <w:sz w:val="30"/>
          <w:szCs w:val="30"/>
          <w:cs/>
        </w:rPr>
        <w:t>หรือมูลค่ายุติธรรมผ่านกำไรหรือขาดทุน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</w:p>
    <w:p w14:paraId="7B4E1137" w14:textId="77777777" w:rsidR="00051228" w:rsidRPr="00C97373" w:rsidRDefault="00051228" w:rsidP="0046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D3A8D7B" w14:textId="45697F86" w:rsidR="004627AF" w:rsidRPr="00C97373" w:rsidRDefault="004627AF" w:rsidP="0046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hint="cs"/>
          <w:sz w:val="30"/>
          <w:szCs w:val="30"/>
          <w:cs/>
        </w:rPr>
        <w:t>ณ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  <w:r w:rsidRPr="00C97373">
        <w:rPr>
          <w:rFonts w:asciiTheme="majorBidi" w:hAnsiTheme="majorBidi" w:hint="cs"/>
          <w:sz w:val="30"/>
          <w:szCs w:val="30"/>
          <w:cs/>
        </w:rPr>
        <w:t>วันที่รับรู้รายการเมื่อเริ่มแรก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  <w:r w:rsidRPr="00C97373">
        <w:rPr>
          <w:rFonts w:asciiTheme="majorBidi" w:hAnsiTheme="majorBidi" w:hint="cs"/>
          <w:sz w:val="30"/>
          <w:szCs w:val="30"/>
          <w:cs/>
        </w:rPr>
        <w:t>เงินลงทุนในตราสารทุนที่ไม่ได้ถือไว้เพื่อค้า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  <w:r w:rsidRPr="00C97373">
        <w:rPr>
          <w:rFonts w:asciiTheme="majorBidi" w:hAnsiTheme="majorBidi" w:hint="cs"/>
          <w:sz w:val="30"/>
          <w:szCs w:val="30"/>
          <w:cs/>
        </w:rPr>
        <w:t>กลุ่ม</w:t>
      </w:r>
      <w:r w:rsidR="008F27EC" w:rsidRPr="00C97373">
        <w:rPr>
          <w:rFonts w:asciiTheme="majorBidi" w:hAnsiTheme="majorBidi" w:hint="cs"/>
          <w:sz w:val="30"/>
          <w:szCs w:val="30"/>
          <w:cs/>
        </w:rPr>
        <w:t>บริษัท</w:t>
      </w:r>
      <w:r w:rsidRPr="00C97373">
        <w:rPr>
          <w:rFonts w:asciiTheme="majorBidi" w:hAnsiTheme="majorBidi" w:hint="cs"/>
          <w:sz w:val="30"/>
          <w:szCs w:val="30"/>
          <w:cs/>
        </w:rPr>
        <w:t>สามารถเลือกเป็นราย</w:t>
      </w:r>
      <w:r w:rsidR="00BC6D51" w:rsidRPr="00C97373">
        <w:rPr>
          <w:rFonts w:asciiTheme="majorBidi" w:hAnsiTheme="majorBidi"/>
          <w:sz w:val="30"/>
          <w:szCs w:val="30"/>
          <w:cs/>
        </w:rPr>
        <w:br/>
      </w:r>
      <w:r w:rsidRPr="00C97373">
        <w:rPr>
          <w:rFonts w:asciiTheme="majorBidi" w:hAnsiTheme="majorBidi" w:hint="cs"/>
          <w:sz w:val="30"/>
          <w:szCs w:val="30"/>
          <w:cs/>
        </w:rPr>
        <w:t>เงินลงทุนโดยเมื่อเลือกแล้วไม่สามารถยกเลิกได้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  <w:r w:rsidRPr="00C97373">
        <w:rPr>
          <w:rFonts w:asciiTheme="majorBidi" w:hAnsiTheme="majorBidi" w:hint="cs"/>
          <w:sz w:val="30"/>
          <w:szCs w:val="30"/>
          <w:cs/>
        </w:rPr>
        <w:t>ให้แสดงการเปลี่ยนแปลงในมูลค่ายุติธรรมในภายหลังในกำไรขาดทุนเบ็ดเสร็จอื่น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  <w:r w:rsidRPr="00C97373">
        <w:rPr>
          <w:rFonts w:asciiTheme="majorBidi" w:hAnsiTheme="majorBidi" w:hint="cs"/>
          <w:sz w:val="30"/>
          <w:szCs w:val="30"/>
          <w:cs/>
        </w:rPr>
        <w:t>นอกจากนี้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  <w:r w:rsidRPr="00C97373">
        <w:rPr>
          <w:rFonts w:asciiTheme="majorBidi" w:hAnsiTheme="majorBidi" w:hint="cs"/>
          <w:sz w:val="30"/>
          <w:szCs w:val="30"/>
          <w:cs/>
        </w:rPr>
        <w:t>ณ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  <w:r w:rsidRPr="00C97373">
        <w:rPr>
          <w:rFonts w:asciiTheme="majorBidi" w:hAnsiTheme="majorBidi" w:hint="cs"/>
          <w:sz w:val="30"/>
          <w:szCs w:val="30"/>
          <w:cs/>
        </w:rPr>
        <w:t>วันที่รับรู้รายการเมื่อเริ่มแรก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  <w:r w:rsidRPr="00C97373">
        <w:rPr>
          <w:rFonts w:asciiTheme="majorBidi" w:hAnsiTheme="majorBidi" w:hint="cs"/>
          <w:sz w:val="30"/>
          <w:szCs w:val="30"/>
          <w:cs/>
        </w:rPr>
        <w:t>กลุ่ม</w:t>
      </w:r>
      <w:r w:rsidR="008F27EC" w:rsidRPr="00C97373">
        <w:rPr>
          <w:rFonts w:asciiTheme="majorBidi" w:hAnsiTheme="majorBidi" w:hint="cs"/>
          <w:sz w:val="30"/>
          <w:szCs w:val="30"/>
          <w:cs/>
        </w:rPr>
        <w:t>บริษัท</w:t>
      </w:r>
      <w:r w:rsidRPr="00C97373">
        <w:rPr>
          <w:rFonts w:asciiTheme="majorBidi" w:hAnsiTheme="majorBidi" w:hint="cs"/>
          <w:sz w:val="30"/>
          <w:szCs w:val="30"/>
          <w:cs/>
        </w:rPr>
        <w:t>สามารถเลือกซึ่งเมื่อเลือกแล้วไม่สามารถยกเลิกได้ให้</w:t>
      </w:r>
      <w:r w:rsidR="008F27EC" w:rsidRPr="00C97373">
        <w:rPr>
          <w:rFonts w:asciiTheme="majorBidi" w:hAnsiTheme="majorBidi" w:hint="cs"/>
          <w:sz w:val="30"/>
          <w:szCs w:val="30"/>
          <w:cs/>
        </w:rPr>
        <w:t>เงินลงทุน</w:t>
      </w:r>
      <w:r w:rsidRPr="00C97373">
        <w:rPr>
          <w:rFonts w:asciiTheme="majorBidi" w:hAnsiTheme="majorBidi" w:hint="cs"/>
          <w:sz w:val="30"/>
          <w:szCs w:val="30"/>
          <w:cs/>
        </w:rPr>
        <w:t>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ให้วัด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</w:p>
    <w:p w14:paraId="5A52851E" w14:textId="77777777" w:rsidR="004627AF" w:rsidRPr="00C97373" w:rsidRDefault="004627AF" w:rsidP="0046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C9BD25" w14:textId="4D2FD5A4" w:rsidR="004627AF" w:rsidRPr="00C97373" w:rsidRDefault="00A93A18" w:rsidP="0046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hint="cs"/>
          <w:sz w:val="30"/>
          <w:szCs w:val="30"/>
          <w:cs/>
        </w:rPr>
        <w:t>เงินลงทุน</w:t>
      </w:r>
      <w:r w:rsidR="004627AF" w:rsidRPr="00C97373">
        <w:rPr>
          <w:rFonts w:asciiTheme="majorBidi" w:hAnsiTheme="majorBidi" w:hint="cs"/>
          <w:sz w:val="30"/>
          <w:szCs w:val="30"/>
          <w:cs/>
        </w:rPr>
        <w:t>อื่นทั้งหมดวัดมูลค่าด้วยมูลค่ายุติธรรมผ่านกำไรหรือขาดทุน</w:t>
      </w:r>
      <w:r w:rsidR="004627AF" w:rsidRPr="00C97373">
        <w:rPr>
          <w:rFonts w:asciiTheme="majorBidi" w:hAnsiTheme="majorBidi"/>
          <w:sz w:val="30"/>
          <w:szCs w:val="30"/>
          <w:cs/>
        </w:rPr>
        <w:t xml:space="preserve"> </w:t>
      </w:r>
    </w:p>
    <w:p w14:paraId="0EE41F07" w14:textId="10E5E39A" w:rsidR="00685686" w:rsidRDefault="00685686" w:rsidP="009F5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221F5DB" w14:textId="4FC68B8A" w:rsidR="004627AF" w:rsidRPr="00C97373" w:rsidRDefault="004627AF" w:rsidP="0046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</w:p>
    <w:p w14:paraId="2BE19A7E" w14:textId="77777777" w:rsidR="004627AF" w:rsidRPr="00C97373" w:rsidRDefault="004627AF" w:rsidP="0046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E511E2" w14:textId="6EFA2CC3" w:rsidR="00BC6D51" w:rsidRPr="00C97373" w:rsidRDefault="004627AF" w:rsidP="0046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97373">
        <w:rPr>
          <w:rFonts w:asciiTheme="majorBidi" w:hAnsiTheme="majorBidi" w:hint="cs"/>
          <w:sz w:val="30"/>
          <w:szCs w:val="30"/>
          <w:cs/>
        </w:rPr>
        <w:t>สำหรับวัตถุประสงค์ของการประเมินนี้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</w:p>
    <w:p w14:paraId="0E941893" w14:textId="77777777" w:rsidR="00BC6D51" w:rsidRPr="00C97373" w:rsidRDefault="00BC6D51" w:rsidP="0046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64C4272" w14:textId="77777777" w:rsidR="00B314A9" w:rsidRPr="00C97373" w:rsidRDefault="004627AF" w:rsidP="0046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97373">
        <w:rPr>
          <w:rFonts w:asciiTheme="majorBidi" w:hAnsiTheme="majorBidi"/>
          <w:sz w:val="30"/>
          <w:szCs w:val="30"/>
          <w:cs/>
        </w:rPr>
        <w:t>“</w:t>
      </w:r>
      <w:r w:rsidRPr="00C97373">
        <w:rPr>
          <w:rFonts w:asciiTheme="majorBidi" w:hAnsiTheme="majorBidi" w:hint="cs"/>
          <w:sz w:val="30"/>
          <w:szCs w:val="30"/>
          <w:cs/>
        </w:rPr>
        <w:t>เงินต้น</w:t>
      </w:r>
      <w:r w:rsidRPr="00C97373">
        <w:rPr>
          <w:rFonts w:asciiTheme="majorBidi" w:hAnsiTheme="majorBidi" w:hint="eastAsia"/>
          <w:sz w:val="30"/>
          <w:szCs w:val="30"/>
          <w:cs/>
        </w:rPr>
        <w:t>”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  <w:r w:rsidR="00BC6D51" w:rsidRPr="00C97373">
        <w:rPr>
          <w:rFonts w:asciiTheme="majorBidi" w:hAnsiTheme="majorBidi" w:hint="cs"/>
          <w:sz w:val="30"/>
          <w:szCs w:val="30"/>
          <w:cs/>
        </w:rPr>
        <w:t>หมายถึง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  <w:r w:rsidRPr="00C97373">
        <w:rPr>
          <w:rFonts w:asciiTheme="majorBidi" w:hAnsiTheme="majorBidi" w:hint="cs"/>
          <w:sz w:val="30"/>
          <w:szCs w:val="30"/>
          <w:cs/>
        </w:rPr>
        <w:t>มูลค่ายุติธรรมของ</w:t>
      </w:r>
      <w:r w:rsidR="00A93A18" w:rsidRPr="00C97373">
        <w:rPr>
          <w:rFonts w:asciiTheme="majorBidi" w:hAnsiTheme="majorBidi" w:hint="cs"/>
          <w:sz w:val="30"/>
          <w:szCs w:val="30"/>
          <w:cs/>
        </w:rPr>
        <w:t>เงินลงทุน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  <w:r w:rsidRPr="00C97373">
        <w:rPr>
          <w:rFonts w:asciiTheme="majorBidi" w:hAnsiTheme="majorBidi" w:hint="cs"/>
          <w:sz w:val="30"/>
          <w:szCs w:val="30"/>
          <w:cs/>
        </w:rPr>
        <w:t>ณ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  <w:r w:rsidRPr="00C97373">
        <w:rPr>
          <w:rFonts w:asciiTheme="majorBidi" w:hAnsiTheme="majorBidi" w:hint="cs"/>
          <w:sz w:val="30"/>
          <w:szCs w:val="30"/>
          <w:cs/>
        </w:rPr>
        <w:t>วันที่รับรู้รายการเมื่อเริ่มแรก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</w:p>
    <w:p w14:paraId="327D5AA0" w14:textId="77777777" w:rsidR="00B314A9" w:rsidRPr="00C97373" w:rsidRDefault="00B314A9" w:rsidP="0046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F2E7DEA" w14:textId="469DE595" w:rsidR="002810AB" w:rsidRPr="00C97373" w:rsidRDefault="004627AF" w:rsidP="0046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97373">
        <w:rPr>
          <w:rFonts w:asciiTheme="majorBidi" w:hAnsiTheme="majorBidi"/>
          <w:sz w:val="30"/>
          <w:szCs w:val="30"/>
          <w:cs/>
        </w:rPr>
        <w:t>“</w:t>
      </w:r>
      <w:r w:rsidRPr="00C97373">
        <w:rPr>
          <w:rFonts w:asciiTheme="majorBidi" w:hAnsiTheme="majorBidi" w:hint="cs"/>
          <w:sz w:val="30"/>
          <w:szCs w:val="30"/>
          <w:cs/>
        </w:rPr>
        <w:t>ดอกเบี้ย</w:t>
      </w:r>
      <w:r w:rsidRPr="00C97373">
        <w:rPr>
          <w:rFonts w:asciiTheme="majorBidi" w:hAnsiTheme="majorBidi" w:hint="eastAsia"/>
          <w:sz w:val="30"/>
          <w:szCs w:val="30"/>
          <w:cs/>
        </w:rPr>
        <w:t>”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  <w:r w:rsidR="00BC6D51" w:rsidRPr="00C97373">
        <w:rPr>
          <w:rFonts w:asciiTheme="majorBidi" w:hAnsiTheme="majorBidi" w:hint="cs"/>
          <w:sz w:val="30"/>
          <w:szCs w:val="30"/>
          <w:cs/>
        </w:rPr>
        <w:t>หมายถึง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  <w:r w:rsidRPr="00C97373">
        <w:rPr>
          <w:rFonts w:asciiTheme="majorBidi" w:hAnsiTheme="majorBidi" w:hint="cs"/>
          <w:sz w:val="30"/>
          <w:szCs w:val="30"/>
          <w:cs/>
        </w:rPr>
        <w:t>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และต้นทุน</w:t>
      </w:r>
      <w:r w:rsidRPr="00C97373">
        <w:rPr>
          <w:rFonts w:asciiTheme="majorBidi" w:hAnsiTheme="majorBidi"/>
          <w:sz w:val="30"/>
          <w:szCs w:val="30"/>
          <w:cs/>
        </w:rPr>
        <w:t xml:space="preserve"> (</w:t>
      </w:r>
      <w:r w:rsidRPr="00C97373">
        <w:rPr>
          <w:rFonts w:asciiTheme="majorBidi" w:hAnsiTheme="majorBidi" w:hint="cs"/>
          <w:sz w:val="30"/>
          <w:szCs w:val="30"/>
          <w:cs/>
        </w:rPr>
        <w:t>เช่น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  <w:r w:rsidRPr="00C97373">
        <w:rPr>
          <w:rFonts w:asciiTheme="majorBidi" w:hAnsiTheme="majorBidi" w:hint="cs"/>
          <w:sz w:val="30"/>
          <w:szCs w:val="30"/>
          <w:cs/>
        </w:rPr>
        <w:t>ความเสี่ยงด้านสภาพคล่องและค่าใช้จ่ายในการบริหาร</w:t>
      </w:r>
      <w:r w:rsidRPr="00C97373">
        <w:rPr>
          <w:rFonts w:asciiTheme="majorBidi" w:hAnsiTheme="majorBidi"/>
          <w:sz w:val="30"/>
          <w:szCs w:val="30"/>
          <w:cs/>
        </w:rPr>
        <w:t xml:space="preserve">) </w:t>
      </w:r>
      <w:r w:rsidRPr="00C97373">
        <w:rPr>
          <w:rFonts w:asciiTheme="majorBidi" w:hAnsiTheme="majorBidi" w:hint="cs"/>
          <w:sz w:val="30"/>
          <w:szCs w:val="30"/>
          <w:cs/>
        </w:rPr>
        <w:t>รวมถึงอัตรากำไรขั้นต้น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</w:p>
    <w:p w14:paraId="2848A6F2" w14:textId="77777777" w:rsidR="002810AB" w:rsidRPr="00C97373" w:rsidRDefault="002810AB" w:rsidP="0046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8F095A4" w14:textId="55A14E60" w:rsidR="004627AF" w:rsidRPr="00C97373" w:rsidRDefault="004627AF" w:rsidP="0046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hint="cs"/>
          <w:sz w:val="30"/>
          <w:szCs w:val="30"/>
          <w:cs/>
        </w:rPr>
        <w:t>ใน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  <w:r w:rsidRPr="00C97373">
        <w:rPr>
          <w:rFonts w:asciiTheme="majorBidi" w:hAnsiTheme="majorBidi" w:hint="cs"/>
          <w:sz w:val="30"/>
          <w:szCs w:val="30"/>
          <w:cs/>
        </w:rPr>
        <w:t>กลุ่ม</w:t>
      </w:r>
      <w:r w:rsidR="00A93A18" w:rsidRPr="00C97373">
        <w:rPr>
          <w:rFonts w:asciiTheme="majorBidi" w:hAnsiTheme="majorBidi" w:hint="cs"/>
          <w:sz w:val="30"/>
          <w:szCs w:val="30"/>
          <w:cs/>
        </w:rPr>
        <w:t>บริษัท</w:t>
      </w:r>
      <w:r w:rsidRPr="00C97373">
        <w:rPr>
          <w:rFonts w:asciiTheme="majorBidi" w:hAnsiTheme="majorBidi" w:hint="cs"/>
          <w:sz w:val="30"/>
          <w:szCs w:val="30"/>
          <w:cs/>
        </w:rPr>
        <w:t>พิจารณาข้อกำหนดตามสัญญาของเครื่องมือทางการเงิน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  <w:r w:rsidRPr="00C97373">
        <w:rPr>
          <w:rFonts w:asciiTheme="majorBidi" w:hAnsiTheme="majorBidi" w:hint="cs"/>
          <w:sz w:val="30"/>
          <w:szCs w:val="30"/>
          <w:cs/>
        </w:rPr>
        <w:t>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ในการประเมิน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  <w:r w:rsidRPr="00C97373">
        <w:rPr>
          <w:rFonts w:asciiTheme="majorBidi" w:hAnsiTheme="majorBidi" w:hint="cs"/>
          <w:sz w:val="30"/>
          <w:szCs w:val="30"/>
          <w:cs/>
        </w:rPr>
        <w:t>กลุ่ม</w:t>
      </w:r>
      <w:r w:rsidR="00A93A18" w:rsidRPr="00C97373">
        <w:rPr>
          <w:rFonts w:asciiTheme="majorBidi" w:hAnsiTheme="majorBidi" w:hint="cs"/>
          <w:sz w:val="30"/>
          <w:szCs w:val="30"/>
          <w:cs/>
        </w:rPr>
        <w:t>บริษัท</w:t>
      </w:r>
      <w:r w:rsidRPr="00C97373">
        <w:rPr>
          <w:rFonts w:asciiTheme="majorBidi" w:hAnsiTheme="majorBidi" w:hint="cs"/>
          <w:sz w:val="30"/>
          <w:szCs w:val="30"/>
          <w:cs/>
        </w:rPr>
        <w:t>พิจารณาถึง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</w:p>
    <w:p w14:paraId="10A95B18" w14:textId="76AC135B" w:rsidR="004627AF" w:rsidRPr="00C97373" w:rsidRDefault="004627AF" w:rsidP="0046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186921" w14:textId="77777777" w:rsidR="004627AF" w:rsidRPr="00C97373" w:rsidRDefault="004627AF" w:rsidP="00A93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97373">
        <w:rPr>
          <w:rFonts w:asciiTheme="majorBidi" w:hAnsiTheme="majorBidi"/>
          <w:sz w:val="30"/>
          <w:szCs w:val="30"/>
          <w:cs/>
        </w:rPr>
        <w:t>-</w:t>
      </w:r>
      <w:r w:rsidRPr="00C97373">
        <w:rPr>
          <w:rFonts w:asciiTheme="majorBidi" w:hAnsiTheme="majorBidi"/>
          <w:sz w:val="30"/>
          <w:szCs w:val="30"/>
          <w:cs/>
        </w:rPr>
        <w:tab/>
      </w:r>
      <w:r w:rsidRPr="00C97373">
        <w:rPr>
          <w:rFonts w:asciiTheme="majorBidi" w:hAnsiTheme="majorBidi" w:hint="cs"/>
          <w:sz w:val="30"/>
          <w:szCs w:val="30"/>
          <w:cs/>
        </w:rPr>
        <w:t>เหตุการณ์ที่อาจจะเกิดขึ้นซึ่งเป็นเหตุให้มีการเปลี่ยนแปลงจำนวนเงินและเวลาของกระแสเงินสด</w:t>
      </w:r>
    </w:p>
    <w:p w14:paraId="33BF00CC" w14:textId="62ED8809" w:rsidR="004627AF" w:rsidRPr="00C97373" w:rsidRDefault="004627AF" w:rsidP="00281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97373">
        <w:rPr>
          <w:rFonts w:asciiTheme="majorBidi" w:hAnsiTheme="majorBidi"/>
          <w:sz w:val="30"/>
          <w:szCs w:val="30"/>
          <w:cs/>
        </w:rPr>
        <w:t>-</w:t>
      </w:r>
      <w:r w:rsidRPr="00C97373">
        <w:rPr>
          <w:rFonts w:asciiTheme="majorBidi" w:hAnsiTheme="majorBidi"/>
          <w:sz w:val="30"/>
          <w:szCs w:val="30"/>
          <w:cs/>
        </w:rPr>
        <w:tab/>
      </w:r>
      <w:r w:rsidRPr="00C97373">
        <w:rPr>
          <w:rFonts w:asciiTheme="majorBidi" w:hAnsiTheme="majorBidi" w:hint="cs"/>
          <w:sz w:val="30"/>
          <w:szCs w:val="30"/>
          <w:cs/>
        </w:rPr>
        <w:t>ลักษณะการปรับมูลค่าทางการเงิน</w:t>
      </w:r>
    </w:p>
    <w:p w14:paraId="418E594B" w14:textId="19F8BE5F" w:rsidR="004627AF" w:rsidRPr="00C97373" w:rsidRDefault="004627AF" w:rsidP="00A93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97373">
        <w:rPr>
          <w:rFonts w:asciiTheme="majorBidi" w:hAnsiTheme="majorBidi"/>
          <w:sz w:val="30"/>
          <w:szCs w:val="30"/>
          <w:cs/>
        </w:rPr>
        <w:t>-</w:t>
      </w:r>
      <w:r w:rsidRPr="00C97373">
        <w:rPr>
          <w:rFonts w:asciiTheme="majorBidi" w:hAnsiTheme="majorBidi"/>
          <w:sz w:val="30"/>
          <w:szCs w:val="30"/>
          <w:cs/>
        </w:rPr>
        <w:tab/>
      </w:r>
      <w:r w:rsidRPr="00C97373">
        <w:rPr>
          <w:rFonts w:asciiTheme="majorBidi" w:hAnsiTheme="majorBidi" w:hint="cs"/>
          <w:sz w:val="30"/>
          <w:szCs w:val="30"/>
          <w:cs/>
        </w:rPr>
        <w:t>เงื่อนไขเมื่อสิทธิเรียกร้องของกลุ่ม</w:t>
      </w:r>
      <w:r w:rsidR="00A93A18" w:rsidRPr="00C97373">
        <w:rPr>
          <w:rFonts w:asciiTheme="majorBidi" w:hAnsiTheme="majorBidi" w:hint="cs"/>
          <w:sz w:val="30"/>
          <w:szCs w:val="30"/>
          <w:cs/>
        </w:rPr>
        <w:t>บริษัท</w:t>
      </w:r>
      <w:r w:rsidRPr="00C97373">
        <w:rPr>
          <w:rFonts w:asciiTheme="majorBidi" w:hAnsiTheme="majorBidi" w:hint="cs"/>
          <w:sz w:val="30"/>
          <w:szCs w:val="30"/>
          <w:cs/>
        </w:rPr>
        <w:t>ถูกจำกัดเฉพาะกระแสเงินสดจากสินทรัพย์ตามที่กำหนด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</w:p>
    <w:p w14:paraId="0D045B28" w14:textId="2B04EE62" w:rsidR="002810AB" w:rsidRPr="00C97373" w:rsidRDefault="004627AF" w:rsidP="00A93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highlight w:val="green"/>
        </w:rPr>
      </w:pPr>
      <w:r w:rsidRPr="00C97373">
        <w:rPr>
          <w:rFonts w:asciiTheme="majorBidi" w:hAnsiTheme="majorBidi"/>
          <w:sz w:val="30"/>
          <w:szCs w:val="30"/>
          <w:cs/>
        </w:rPr>
        <w:t>-</w:t>
      </w:r>
      <w:r w:rsidRPr="00C97373">
        <w:rPr>
          <w:rFonts w:asciiTheme="majorBidi" w:hAnsiTheme="majorBidi"/>
          <w:sz w:val="30"/>
          <w:szCs w:val="30"/>
          <w:cs/>
        </w:rPr>
        <w:tab/>
      </w:r>
      <w:r w:rsidRPr="00C97373">
        <w:rPr>
          <w:rFonts w:asciiTheme="majorBidi" w:hAnsiTheme="majorBidi" w:hint="cs"/>
          <w:sz w:val="30"/>
          <w:szCs w:val="30"/>
          <w:cs/>
        </w:rPr>
        <w:t>ลักษณะการเปลี่ยนแปลง</w:t>
      </w:r>
      <w:r w:rsidR="002810AB" w:rsidRPr="00C97373">
        <w:rPr>
          <w:rFonts w:asciiTheme="majorBidi" w:hAnsiTheme="majorBidi" w:hint="cs"/>
          <w:sz w:val="30"/>
          <w:szCs w:val="30"/>
          <w:cs/>
        </w:rPr>
        <w:t>ผลตอบแทน</w:t>
      </w:r>
      <w:r w:rsidRPr="00C97373">
        <w:rPr>
          <w:rFonts w:asciiTheme="majorBidi" w:hAnsiTheme="majorBidi" w:hint="cs"/>
          <w:sz w:val="30"/>
          <w:szCs w:val="30"/>
          <w:cs/>
        </w:rPr>
        <w:t>ของมูลค่าเงินตามเวลา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  <w:r w:rsidRPr="00C97373">
        <w:rPr>
          <w:rFonts w:asciiTheme="majorBidi" w:hAnsiTheme="majorBidi" w:hint="cs"/>
          <w:sz w:val="30"/>
          <w:szCs w:val="30"/>
          <w:cs/>
        </w:rPr>
        <w:t>เช่น</w:t>
      </w:r>
      <w:r w:rsidRPr="00C97373">
        <w:rPr>
          <w:rFonts w:asciiTheme="majorBidi" w:hAnsiTheme="majorBidi"/>
          <w:sz w:val="30"/>
          <w:szCs w:val="30"/>
          <w:cs/>
        </w:rPr>
        <w:t xml:space="preserve"> </w:t>
      </w:r>
      <w:r w:rsidRPr="00C97373">
        <w:rPr>
          <w:rFonts w:asciiTheme="majorBidi" w:hAnsiTheme="majorBidi" w:hint="cs"/>
          <w:sz w:val="30"/>
          <w:szCs w:val="30"/>
          <w:cs/>
        </w:rPr>
        <w:t>ระยะเวลาการปรับอัตราดอกเบี้ยใหม่</w:t>
      </w:r>
    </w:p>
    <w:p w14:paraId="42865BDE" w14:textId="77777777" w:rsidR="00E55EC0" w:rsidRPr="00C97373" w:rsidRDefault="00E55EC0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p w14:paraId="5C65FE2F" w14:textId="5977393D" w:rsidR="005210EC" w:rsidRPr="00C97373" w:rsidRDefault="005210EC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C97373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>นโยบายการบัญชีที่ใช้</w:t>
      </w:r>
      <w:r w:rsidRPr="00C97373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>ก่อน</w:t>
      </w:r>
      <w:r w:rsidR="002810AB" w:rsidRPr="00C97373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>วันที่</w:t>
      </w:r>
      <w:r w:rsidRPr="00C97373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 xml:space="preserve"> </w:t>
      </w:r>
      <w:r w:rsidRPr="00C97373">
        <w:rPr>
          <w:rFonts w:ascii="Angsana New" w:eastAsia="Times New Roman" w:hAnsi="Angsana New"/>
          <w:b/>
          <w:bCs/>
          <w:i/>
          <w:iCs/>
          <w:sz w:val="30"/>
          <w:szCs w:val="30"/>
        </w:rPr>
        <w:t>1</w:t>
      </w:r>
      <w:r w:rsidRPr="00C97373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Pr="00C97373">
        <w:rPr>
          <w:rFonts w:ascii="Angsana New" w:eastAsia="Times New Roman" w:hAnsi="Angsana New"/>
          <w:b/>
          <w:bCs/>
          <w:i/>
          <w:iCs/>
          <w:sz w:val="30"/>
          <w:szCs w:val="30"/>
        </w:rPr>
        <w:t>2563</w:t>
      </w:r>
      <w:r w:rsidRPr="00C97373">
        <w:rPr>
          <w:rFonts w:ascii="Angsana New" w:eastAsia="Times New Roman" w:hAnsi="Angsana New"/>
          <w:b/>
          <w:bCs/>
          <w:sz w:val="30"/>
          <w:szCs w:val="30"/>
        </w:rPr>
        <w:t xml:space="preserve"> </w:t>
      </w:r>
    </w:p>
    <w:p w14:paraId="609FE794" w14:textId="77777777" w:rsidR="00D93535" w:rsidRPr="00C97373" w:rsidRDefault="00D93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183F526" w14:textId="687FB793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เงินลงทุนในตราสารหนี้และตราสารทุนอื่น</w:t>
      </w:r>
    </w:p>
    <w:p w14:paraId="6E60B195" w14:textId="77777777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E8987DC" w14:textId="77777777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แสดงในมูลค่ายุติธรรม  กำไรหรือขาดทุนจากการตีราคาหลักทรัพย์ได้บันทึกในกำไรหรือขาดทุน</w:t>
      </w:r>
    </w:p>
    <w:p w14:paraId="4EC027A5" w14:textId="074C7CE0" w:rsidR="00707B38" w:rsidRPr="00C97373" w:rsidRDefault="00707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DE936A8" w14:textId="08E38165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 xml:space="preserve">ตราสารหนี้ซึ่งกลุ่มบริษัทตั้งใจและสามารถถือจนครบกำหนดจัดประเภทเป็นเงินลงทุนที่จะถือจนครบกำหนด </w:t>
      </w:r>
      <w:r w:rsidRPr="00C97373">
        <w:rPr>
          <w:rFonts w:asciiTheme="majorBidi" w:hAnsiTheme="majorBidi" w:cstheme="majorBidi"/>
          <w:sz w:val="30"/>
          <w:szCs w:val="30"/>
          <w:cs/>
        </w:rPr>
        <w:br/>
        <w:t>เงินลงทุนที่จะถือจนครบกำหนดแสดงในราคาทุนตัดจำหน่ายหักด้วยขาดทุนจากการด้อยค่าของเงินลงทุน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1AE7C6A7" w14:textId="77777777" w:rsidR="00204A7F" w:rsidRPr="00C97373" w:rsidRDefault="00204A7F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D997C0" w14:textId="77777777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lastRenderedPageBreak/>
        <w:t>ตราสารหนี้และตราสารทุนซึ่งเป็นหลักทรัพย์ในความต้องการของตลาด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และการเปลี่ยนแปลงบันทึกโดยตรงในส่วนของเจ้าของ ส่วนผลขาดทุนจากการด้อยค่ารับรู้ในกำไรหรือขาดทุน เมื่อมีการตัดจำหน่ายเงินลงทุน จะรับรู้ผลกำไรหรือขาดทุนสะสมที่เคยบันทึกในส่วนของเจ้าของโดยตรงเข้ากำไรหรือขาดทุน ในกรณีที่เป็นเงินลงทุนประเภทที่มีดอกเบี้ยจะต้องบันทึกดอกเบี้ยในกำไรหรือขาดทุนโดยวิธีอัตราดอกเบี้ยที่แท้จริง</w:t>
      </w:r>
    </w:p>
    <w:p w14:paraId="369F51D4" w14:textId="77777777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130AE2" w14:textId="6FF5C092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0A954F61" w14:textId="77777777" w:rsidR="005E2BB5" w:rsidRPr="00C97373" w:rsidRDefault="005E2BB5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12F676" w14:textId="50150776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มูลค่ายุติธรรมของเครื่องมือทางการเงินสำหรับ</w:t>
      </w:r>
      <w:r w:rsidR="0017243D" w:rsidRPr="00C97373">
        <w:rPr>
          <w:rFonts w:asciiTheme="majorBidi" w:hAnsiTheme="majorBidi" w:cstheme="majorBidi" w:hint="cs"/>
          <w:sz w:val="30"/>
          <w:szCs w:val="30"/>
          <w:cs/>
        </w:rPr>
        <w:t>หลักทรัพย์</w:t>
      </w:r>
      <w:r w:rsidRPr="00C97373">
        <w:rPr>
          <w:rFonts w:asciiTheme="majorBidi" w:hAnsiTheme="majorBidi" w:cstheme="majorBidi"/>
          <w:sz w:val="30"/>
          <w:szCs w:val="30"/>
          <w:cs/>
        </w:rPr>
        <w:t>เพื่อค้าและ</w:t>
      </w:r>
      <w:r w:rsidR="003738CE" w:rsidRPr="00C97373">
        <w:rPr>
          <w:rFonts w:asciiTheme="majorBidi" w:hAnsiTheme="majorBidi" w:cstheme="majorBidi" w:hint="cs"/>
          <w:sz w:val="30"/>
          <w:szCs w:val="30"/>
          <w:cs/>
        </w:rPr>
        <w:t>หลักทรัพย์</w:t>
      </w:r>
      <w:r w:rsidRPr="00C97373">
        <w:rPr>
          <w:rFonts w:asciiTheme="majorBidi" w:hAnsiTheme="majorBidi" w:cstheme="majorBidi"/>
          <w:sz w:val="30"/>
          <w:szCs w:val="30"/>
          <w:cs/>
        </w:rPr>
        <w:t>เผื่อขายจะใช้ราคาเสนอซื้อ ณ วันที่รายงาน</w:t>
      </w:r>
    </w:p>
    <w:p w14:paraId="0238D406" w14:textId="77777777" w:rsidR="00B42760" w:rsidRPr="00C97373" w:rsidRDefault="00B42760" w:rsidP="00055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F718B7" w14:textId="377F197C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</w:t>
      </w:r>
    </w:p>
    <w:p w14:paraId="037C1481" w14:textId="77777777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2B3B2E" w14:textId="77777777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03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เจ้าของ จะถูกบันทึกในกำไรหรือขาดทุน</w:t>
      </w:r>
    </w:p>
    <w:p w14:paraId="778A34E4" w14:textId="77777777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1BFF39" w14:textId="77777777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</w:t>
      </w:r>
      <w:r w:rsidRPr="00C97373">
        <w:rPr>
          <w:rFonts w:asciiTheme="majorBidi" w:hAnsiTheme="majorBidi" w:cstheme="majorBidi"/>
          <w:sz w:val="30"/>
          <w:szCs w:val="30"/>
        </w:rPr>
        <w:br/>
      </w:r>
      <w:r w:rsidRPr="00C97373">
        <w:rPr>
          <w:rFonts w:asciiTheme="majorBidi" w:hAnsiTheme="majorBidi" w:cstheme="majorBidi"/>
          <w:sz w:val="30"/>
          <w:szCs w:val="30"/>
          <w:cs/>
        </w:rPr>
        <w:t>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65DD90D4" w14:textId="77777777" w:rsidR="000938D9" w:rsidRPr="00C97373" w:rsidRDefault="000938D9" w:rsidP="00093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57AE6B0" w14:textId="4E8F2DD1" w:rsidR="000938D9" w:rsidRPr="00C97373" w:rsidRDefault="000938D9" w:rsidP="000938D9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เงินลงทุนในบริษัทย่อย</w:t>
      </w:r>
    </w:p>
    <w:p w14:paraId="66F0DBDB" w14:textId="77777777" w:rsidR="000938D9" w:rsidRPr="00C97373" w:rsidRDefault="000938D9" w:rsidP="00093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2F4C4E" w14:textId="05EDD398" w:rsidR="000938D9" w:rsidRPr="00C97373" w:rsidRDefault="000938D9" w:rsidP="00093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เงินลงทุนในบริษัทย่อยในงบการเงินเฉพาะกิจการบันทึกบัญชีโดย</w:t>
      </w:r>
      <w:r w:rsidR="002810AB" w:rsidRPr="00C97373">
        <w:rPr>
          <w:rFonts w:asciiTheme="majorBidi" w:hAnsiTheme="majorBidi" w:cstheme="majorBidi" w:hint="cs"/>
          <w:sz w:val="30"/>
          <w:szCs w:val="30"/>
          <w:cs/>
        </w:rPr>
        <w:t>วัดมูลค่าด้วย</w:t>
      </w:r>
      <w:r w:rsidRPr="00C97373">
        <w:rPr>
          <w:rFonts w:asciiTheme="majorBidi" w:hAnsiTheme="majorBidi" w:cstheme="majorBidi"/>
          <w:sz w:val="30"/>
          <w:szCs w:val="30"/>
          <w:cs/>
        </w:rPr>
        <w:t>ราคาทุน</w:t>
      </w:r>
    </w:p>
    <w:p w14:paraId="291AF2DE" w14:textId="77777777" w:rsidR="00D93535" w:rsidRPr="00C97373" w:rsidRDefault="00D93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9E3FB3B" w14:textId="4CB97F10" w:rsidR="002D4841" w:rsidRPr="00C97373" w:rsidRDefault="002D4841" w:rsidP="005E52EF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ทรัพย์สินรอการขาย</w:t>
      </w:r>
    </w:p>
    <w:p w14:paraId="0A29ABFA" w14:textId="77777777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DC69D1" w14:textId="004C5A3A" w:rsidR="00E06447" w:rsidRDefault="002D4841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ทรัพย์สินรอการขาย</w:t>
      </w:r>
      <w:r w:rsidR="002810AB" w:rsidRPr="00C97373">
        <w:rPr>
          <w:rFonts w:asciiTheme="majorBidi" w:hAnsiTheme="majorBidi" w:cstheme="majorBidi" w:hint="cs"/>
          <w:sz w:val="30"/>
          <w:szCs w:val="30"/>
          <w:cs/>
        </w:rPr>
        <w:t>แสดงตาม</w:t>
      </w:r>
      <w:r w:rsidRPr="00C97373">
        <w:rPr>
          <w:rFonts w:asciiTheme="majorBidi" w:hAnsiTheme="majorBidi" w:cstheme="majorBidi"/>
          <w:sz w:val="30"/>
          <w:szCs w:val="30"/>
          <w:cs/>
        </w:rPr>
        <w:t>ราคาทุนหักขาดทุนจากการด้อยค่า</w:t>
      </w:r>
    </w:p>
    <w:p w14:paraId="0C2E2130" w14:textId="77777777" w:rsidR="00C97373" w:rsidRPr="00C97373" w:rsidRDefault="00C97373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74B166" w14:textId="77777777" w:rsidR="009F584E" w:rsidRDefault="009F5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3D49F82" w14:textId="28E49D56" w:rsidR="002D4841" w:rsidRPr="00C97373" w:rsidRDefault="00B557DE" w:rsidP="005E52EF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9737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ส่วนปรับปรุงอาคารเช่าและ</w:t>
      </w:r>
      <w:r w:rsidR="002D4841" w:rsidRPr="00C9737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อุปกรณ์</w:t>
      </w:r>
    </w:p>
    <w:p w14:paraId="6EF83A28" w14:textId="77777777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DBFB01" w14:textId="77777777" w:rsidR="002D4841" w:rsidRPr="00C97373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การรับรู้และการวัดมูลค่า</w:t>
      </w:r>
    </w:p>
    <w:p w14:paraId="6939338C" w14:textId="77777777" w:rsidR="002D4841" w:rsidRPr="00C97373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7B6810" w14:textId="77777777" w:rsidR="002D4841" w:rsidRPr="00C97373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333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6353FE5C" w14:textId="77777777" w:rsidR="002D4841" w:rsidRPr="00C97373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851F361" w14:textId="63F52F00" w:rsidR="005E2BB5" w:rsidRPr="00C97373" w:rsidRDefault="00B557DE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="002D4841" w:rsidRPr="00C97373">
        <w:rPr>
          <w:rFonts w:asciiTheme="majorBidi" w:hAnsiTheme="majorBidi" w:cstheme="majorBidi"/>
          <w:sz w:val="30"/>
          <w:szCs w:val="30"/>
          <w:cs/>
        </w:rPr>
        <w:t>อุปกรณ์วัดมูลค่าด้วยราคาทุนหักค่าเสื่อมราคาสะสมและขาดทุนจากการด้อยค่า</w:t>
      </w:r>
    </w:p>
    <w:p w14:paraId="50061B75" w14:textId="77777777" w:rsidR="00055941" w:rsidRPr="00C97373" w:rsidRDefault="00055941" w:rsidP="0044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AF28F8D" w14:textId="5196E6B3" w:rsidR="002D4841" w:rsidRPr="00C97373" w:rsidRDefault="002D4841" w:rsidP="0044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97373">
        <w:rPr>
          <w:rFonts w:asciiTheme="majorBidi" w:eastAsia="Calibr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ราคาทุนรวมถึงต้นทุนทางตรงที่เกี่ยวข้องกับการได้มาของสินทรัพย์และต้นทุนทางตรงอื่น ๆ ที่เกี่ยวข้องกับ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br/>
        <w:t>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C97373">
        <w:rPr>
          <w:rFonts w:asciiTheme="majorBidi" w:eastAsia="Calibri" w:hAnsiTheme="majorBidi" w:cstheme="majorBidi"/>
          <w:sz w:val="30"/>
          <w:szCs w:val="30"/>
        </w:rPr>
        <w:t xml:space="preserve">       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t>การขนย้าย</w:t>
      </w:r>
      <w:r w:rsidRPr="00C9737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590BBD" w:rsidRPr="00C97373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t>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767A00B7" w14:textId="77777777" w:rsidR="002D4841" w:rsidRPr="00C97373" w:rsidRDefault="002D4841" w:rsidP="005E2BB5">
      <w:pPr>
        <w:autoSpaceDE w:val="0"/>
        <w:autoSpaceDN w:val="0"/>
        <w:adjustRightInd w:val="0"/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7A6D48" w14:textId="77777777" w:rsidR="002D4841" w:rsidRPr="00C97373" w:rsidRDefault="002D4841" w:rsidP="0044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97373">
        <w:rPr>
          <w:rFonts w:asciiTheme="majorBidi" w:eastAsia="Calibri" w:hAnsiTheme="majorBidi" w:cstheme="majorBidi"/>
          <w:sz w:val="30"/>
          <w:szCs w:val="30"/>
          <w:cs/>
        </w:rPr>
        <w:t>ส่วนประกอบของรายการ</w:t>
      </w:r>
      <w:r w:rsidR="00B557DE" w:rsidRPr="00C97373">
        <w:rPr>
          <w:rFonts w:asciiTheme="majorBidi" w:eastAsia="Calibr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t>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10BF464A" w14:textId="77777777" w:rsidR="005E2BB5" w:rsidRPr="00C97373" w:rsidRDefault="005E2BB5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F84446" w14:textId="77777777" w:rsidR="002D4841" w:rsidRPr="00C97373" w:rsidRDefault="002D4841" w:rsidP="0044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97373">
        <w:rPr>
          <w:rFonts w:asciiTheme="majorBidi" w:eastAsia="Calibri" w:hAnsiTheme="majorBidi" w:cstheme="majorBidi"/>
          <w:sz w:val="30"/>
          <w:szCs w:val="30"/>
          <w:cs/>
        </w:rPr>
        <w:t>กำไรหรือขาดทุนจากการจำหน่าย</w:t>
      </w:r>
      <w:r w:rsidR="00B557DE" w:rsidRPr="00C97373">
        <w:rPr>
          <w:rFonts w:asciiTheme="majorBidi" w:eastAsia="Calibr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t>อุปกรณ์ คือผลต่างระหว่างสิ่งตอบแทนสุทธิที่ได้รับจากการจำหน่ายกับมูลค่าตามบัญชีของ</w:t>
      </w:r>
      <w:r w:rsidR="00B557DE" w:rsidRPr="00C97373">
        <w:rPr>
          <w:rFonts w:asciiTheme="majorBidi" w:eastAsia="Calibr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t xml:space="preserve">อุปกรณ์ โดยรับรู้ในกำไรหรือขาดทุน </w:t>
      </w:r>
    </w:p>
    <w:p w14:paraId="262C67A6" w14:textId="48C688FF" w:rsidR="00C97373" w:rsidRDefault="00C97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4B47DB9" w14:textId="60BBF82B" w:rsidR="002D4841" w:rsidRPr="00C97373" w:rsidRDefault="002D4841" w:rsidP="005E2BB5">
      <w:pPr>
        <w:spacing w:line="360" w:lineRule="exact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7B4805A2" w14:textId="77777777" w:rsidR="002D4841" w:rsidRPr="00C97373" w:rsidRDefault="002D4841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0D197B" w14:textId="22840053" w:rsidR="002D4841" w:rsidRPr="00C97373" w:rsidRDefault="002D4841" w:rsidP="0044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97373">
        <w:rPr>
          <w:rFonts w:asciiTheme="majorBidi" w:eastAsia="Calibr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B557DE" w:rsidRPr="00C97373">
        <w:rPr>
          <w:rFonts w:asciiTheme="majorBidi" w:eastAsia="Calibr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t>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</w:t>
      </w:r>
      <w:r w:rsidR="00B557DE" w:rsidRPr="00C97373">
        <w:rPr>
          <w:rFonts w:asciiTheme="majorBidi" w:eastAsia="Calibr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t>อุปกรณ์ที่เกิดขึ้นเป็นประจำจะรับรู้ในกำไรหรือขาดทุนเมื่อเกิดขึ้น</w:t>
      </w:r>
    </w:p>
    <w:p w14:paraId="32974074" w14:textId="77777777" w:rsidR="00D93535" w:rsidRPr="00C97373" w:rsidRDefault="00D93535" w:rsidP="00281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F906187" w14:textId="3A2E7010" w:rsidR="002D4841" w:rsidRPr="00C97373" w:rsidRDefault="002D4841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60" w:lineRule="exac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10FA6B83" w14:textId="77777777" w:rsidR="002D4841" w:rsidRPr="00C97373" w:rsidRDefault="002D4841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1FB309E" w14:textId="03826A8B" w:rsidR="002D4841" w:rsidRPr="00C97373" w:rsidRDefault="002D4841" w:rsidP="0044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97373">
        <w:rPr>
          <w:rFonts w:asciiTheme="majorBidi" w:eastAsia="Calibri" w:hAnsiTheme="majorBidi" w:cstheme="majorBidi"/>
          <w:sz w:val="30"/>
          <w:szCs w:val="30"/>
          <w:cs/>
        </w:rPr>
        <w:t>ค่าเสื่อมราคาคำนวณจากมูลค่าเสื่อมสภาพของรายการ</w:t>
      </w:r>
      <w:r w:rsidR="00B557DE" w:rsidRPr="00C97373">
        <w:rPr>
          <w:rFonts w:asciiTheme="majorBidi" w:eastAsia="Calibr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t>อุปกรณ์ ซึ่งประกอบด้วย</w:t>
      </w:r>
      <w:r w:rsidR="00F17815" w:rsidRPr="00C97373">
        <w:rPr>
          <w:rFonts w:asciiTheme="majorBidi" w:eastAsia="Calibri" w:hAnsiTheme="majorBidi" w:cstheme="majorBidi"/>
          <w:sz w:val="30"/>
          <w:szCs w:val="30"/>
        </w:rPr>
        <w:br/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t>ราคาทุนของสินทรัพย์หรือต้นทุนในการเปลี่ยนแทนอื่น</w:t>
      </w:r>
      <w:r w:rsidRPr="00C9737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t>หักด้วยมูลค่าคงเหลือของสินทรัพย์</w:t>
      </w:r>
    </w:p>
    <w:p w14:paraId="4C8507CC" w14:textId="77777777" w:rsidR="002D4841" w:rsidRPr="00C97373" w:rsidRDefault="002D4841" w:rsidP="0044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688F441" w14:textId="77777777" w:rsidR="002D4841" w:rsidRPr="00C97373" w:rsidRDefault="002D4841" w:rsidP="0044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97373">
        <w:rPr>
          <w:rFonts w:asciiTheme="majorBidi" w:eastAsia="Calibri" w:hAnsiTheme="majorBidi" w:cstheme="majorBidi"/>
          <w:sz w:val="30"/>
          <w:szCs w:val="30"/>
          <w:cs/>
        </w:rPr>
        <w:lastRenderedPageBreak/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6F0F1E9A" w14:textId="77777777" w:rsidR="002D4841" w:rsidRPr="009577DF" w:rsidRDefault="002D4841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04" w:type="dxa"/>
        <w:tblInd w:w="270" w:type="dxa"/>
        <w:tblLook w:val="0000" w:firstRow="0" w:lastRow="0" w:firstColumn="0" w:lastColumn="0" w:noHBand="0" w:noVBand="0"/>
      </w:tblPr>
      <w:tblGrid>
        <w:gridCol w:w="5447"/>
        <w:gridCol w:w="1591"/>
        <w:gridCol w:w="2466"/>
      </w:tblGrid>
      <w:tr w:rsidR="002D4841" w:rsidRPr="00D81524" w14:paraId="6B92093A" w14:textId="77777777" w:rsidTr="009577DF">
        <w:tc>
          <w:tcPr>
            <w:tcW w:w="5447" w:type="dxa"/>
            <w:vAlign w:val="bottom"/>
          </w:tcPr>
          <w:p w14:paraId="3215F49B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60" w:lineRule="exact"/>
              <w:ind w:left="-8" w:firstLine="1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1591" w:type="dxa"/>
          </w:tcPr>
          <w:p w14:paraId="0F559F20" w14:textId="349920C4" w:rsidR="002D4841" w:rsidRPr="00D81524" w:rsidRDefault="001F0E13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314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="007B6D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62C646AB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D4841" w:rsidRPr="00D81524" w14:paraId="0C090427" w14:textId="77777777" w:rsidTr="009577DF">
        <w:tc>
          <w:tcPr>
            <w:tcW w:w="5447" w:type="dxa"/>
            <w:vAlign w:val="bottom"/>
          </w:tcPr>
          <w:p w14:paraId="5C78E09E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60" w:lineRule="exact"/>
              <w:ind w:left="-8" w:firstLine="1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91" w:type="dxa"/>
          </w:tcPr>
          <w:p w14:paraId="244DF2A1" w14:textId="27E225E3" w:rsidR="002D4841" w:rsidRPr="00D81524" w:rsidRDefault="001F0E13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5D61CD2C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D4841" w:rsidRPr="00D81524" w14:paraId="565344AE" w14:textId="77777777" w:rsidTr="009577DF">
        <w:tc>
          <w:tcPr>
            <w:tcW w:w="5447" w:type="dxa"/>
            <w:vAlign w:val="bottom"/>
          </w:tcPr>
          <w:p w14:paraId="50F1069D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60" w:lineRule="exact"/>
              <w:ind w:left="-8" w:firstLine="18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คอมพิวเตอร์และอุปกรณ์</w:t>
            </w:r>
          </w:p>
        </w:tc>
        <w:tc>
          <w:tcPr>
            <w:tcW w:w="1591" w:type="dxa"/>
          </w:tcPr>
          <w:p w14:paraId="49978296" w14:textId="718AD9CA" w:rsidR="002D4841" w:rsidRPr="00D81524" w:rsidRDefault="001F0E13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314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="007B6D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54798E41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D4841" w:rsidRPr="00D81524" w14:paraId="60CAE2CA" w14:textId="77777777" w:rsidTr="009577DF">
        <w:tc>
          <w:tcPr>
            <w:tcW w:w="5447" w:type="dxa"/>
            <w:vAlign w:val="bottom"/>
          </w:tcPr>
          <w:p w14:paraId="537EA4B8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60" w:lineRule="exact"/>
              <w:ind w:left="-8" w:firstLine="18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91" w:type="dxa"/>
          </w:tcPr>
          <w:p w14:paraId="3C821B0F" w14:textId="65D546A6" w:rsidR="002D4841" w:rsidRPr="00D81524" w:rsidRDefault="001F0E13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6654DDB9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26B3E64" w14:textId="77777777" w:rsidR="002D4841" w:rsidRPr="005C7E38" w:rsidRDefault="002D4841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456875" w14:textId="2C39A475" w:rsidR="002D4841" w:rsidRDefault="002D4841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7E38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กลุ่มบริษัทไม่คิดค่าเสื่อมราคาสำหรับสินทรัพย์ที่อยู่ระหว่างการติดตั้ง</w:t>
      </w:r>
    </w:p>
    <w:p w14:paraId="3A66DEAB" w14:textId="77777777" w:rsidR="002C1913" w:rsidRDefault="002C1913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51A15" w14:textId="3C16E96B" w:rsidR="002D4841" w:rsidRPr="005C7E38" w:rsidRDefault="002D4841" w:rsidP="005C7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7E38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และมูลค่าคงเหลือถูกทบทวนอย่างน้อยที่สุดทุกสิ้น</w:t>
      </w:r>
      <w:r w:rsidRPr="005C7E38">
        <w:rPr>
          <w:rFonts w:asciiTheme="majorBidi" w:hAnsiTheme="majorBidi" w:cstheme="majorBidi"/>
          <w:sz w:val="30"/>
          <w:szCs w:val="30"/>
        </w:rPr>
        <w:br/>
      </w:r>
      <w:r w:rsidRPr="005C7E38">
        <w:rPr>
          <w:rFonts w:asciiTheme="majorBidi" w:hAnsiTheme="majorBidi" w:cstheme="majorBidi"/>
          <w:sz w:val="30"/>
          <w:szCs w:val="30"/>
          <w:cs/>
        </w:rPr>
        <w:t>รอบปีบัญชีและปรับปรุงตามความเหมาะสม</w:t>
      </w:r>
    </w:p>
    <w:p w14:paraId="403532EC" w14:textId="77777777" w:rsidR="00B42760" w:rsidRPr="005C7E38" w:rsidRDefault="00B42760" w:rsidP="005C7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DE01B3" w14:textId="30A220E7" w:rsidR="002D4841" w:rsidRPr="005E52EF" w:rsidRDefault="002D4841" w:rsidP="005E52EF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C7E3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19F3D352" w14:textId="77777777" w:rsidR="002D4841" w:rsidRPr="005C7E3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FEB979" w14:textId="77777777" w:rsidR="002D4841" w:rsidRPr="005C7E3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C7E3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รายจ่ายในการวิจัยและพัฒนา</w:t>
      </w:r>
    </w:p>
    <w:p w14:paraId="7C1E28C6" w14:textId="77777777" w:rsidR="002D4841" w:rsidRPr="005C7E38" w:rsidRDefault="002D4841" w:rsidP="009577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E1C07FA" w14:textId="77777777" w:rsidR="005E0EEE" w:rsidRDefault="002D4841" w:rsidP="005E0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C7E38">
        <w:rPr>
          <w:rFonts w:asciiTheme="majorBidi" w:eastAsia="Calibri" w:hAnsiTheme="majorBidi" w:cstheme="majorBidi"/>
          <w:sz w:val="30"/>
          <w:szCs w:val="30"/>
          <w:cs/>
        </w:rPr>
        <w:t>รายจ่ายในขั้นตอนการวิจัย ได้แก่ การสำรวจตรวจสอบเพื่อให้ได้มาซึ่งความรู้ความเข้าใจใหม่ทางด้านวิทยาศาสตร์หรือทางด้านเทคนิค รับรู้ในกำไรหรือขาดทุนเมื่อเกิดขึ้น</w:t>
      </w:r>
    </w:p>
    <w:p w14:paraId="6AA62E34" w14:textId="77777777" w:rsidR="005E0EEE" w:rsidRDefault="005E0EEE" w:rsidP="005E0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024E9C2" w14:textId="646AA76F" w:rsidR="002D4841" w:rsidRPr="005E0EEE" w:rsidRDefault="002D4841" w:rsidP="005E0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C7E38">
        <w:rPr>
          <w:rFonts w:asciiTheme="majorBidi" w:eastAsia="Calibri" w:hAnsiTheme="majorBidi" w:cstheme="majorBidi"/>
          <w:sz w:val="30"/>
          <w:szCs w:val="30"/>
          <w:cs/>
        </w:rPr>
        <w:t>ขั้นตอนพัฒนาเกี่ยวข้องกับแผนงานหรือการออกแบบสำหรับผลิตภัณฑ์และกระบวนการใหม่หรือปรับปรุงให้ดีขึ้นกว่าเดิม</w:t>
      </w:r>
      <w:r w:rsidRPr="005C7E3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C7E38">
        <w:rPr>
          <w:rFonts w:asciiTheme="majorBidi" w:eastAsia="Calibri" w:hAnsiTheme="majorBidi" w:cstheme="majorBidi"/>
          <w:sz w:val="30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</w:t>
      </w:r>
      <w:r w:rsidRPr="005C7E3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C7E38">
        <w:rPr>
          <w:rFonts w:asciiTheme="majorBidi" w:eastAsia="Calibri" w:hAnsiTheme="majorBidi" w:cstheme="majorBidi"/>
          <w:sz w:val="30"/>
          <w:szCs w:val="30"/>
          <w:cs/>
        </w:rPr>
        <w:t>มีความตั้งใจและมีทรัพยากรเพียงพอที่จะนำมาใช้เพื่อทำให้การพัฒนาเสร็จสิ้นสมบูรณ์</w:t>
      </w:r>
      <w:r w:rsidRPr="005C7E3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C7E38">
        <w:rPr>
          <w:rFonts w:asciiTheme="majorBidi" w:eastAsia="Calibri" w:hAnsiTheme="majorBidi" w:cstheme="majorBidi"/>
          <w:sz w:val="30"/>
          <w:szCs w:val="30"/>
          <w:cs/>
        </w:rPr>
        <w:t>และนำสินทรัพย์มาใช้ประโยชน์หรือนำมาขายได้ รายจ่ายในการพัฒนารับรู้เป็นสินทรัพย์รวมถึงต้นทุนสำหรับวัตถุดิบ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สามารถนำมารวมเป็นส่วนหนึ่งของราคาทุนของสินทรัพย์ รายจ่ายในการพัฒนาอื่นรับรู้ในกำไรหรือขาดทุนเมื่อเกิดขึ้น</w:t>
      </w:r>
    </w:p>
    <w:p w14:paraId="63289EA7" w14:textId="77777777" w:rsidR="00D93535" w:rsidRDefault="00D93535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85B4B14" w14:textId="1D10A1B0" w:rsidR="002D4841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C7E38">
        <w:rPr>
          <w:rFonts w:asciiTheme="majorBidi" w:eastAsia="Calibri" w:hAnsiTheme="majorBidi" w:cstheme="majorBidi"/>
          <w:sz w:val="30"/>
          <w:szCs w:val="30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</w:t>
      </w:r>
      <w:r w:rsidR="00C64D37">
        <w:rPr>
          <w:rFonts w:asciiTheme="majorBidi" w:eastAsia="Calibri" w:hAnsiTheme="majorBidi" w:cstheme="majorBidi" w:hint="cs"/>
          <w:sz w:val="30"/>
          <w:szCs w:val="30"/>
          <w:cs/>
        </w:rPr>
        <w:t>ผล</w:t>
      </w:r>
      <w:r w:rsidRPr="005C7E38">
        <w:rPr>
          <w:rFonts w:asciiTheme="majorBidi" w:eastAsia="Calibri" w:hAnsiTheme="majorBidi" w:cstheme="majorBidi"/>
          <w:sz w:val="30"/>
          <w:szCs w:val="30"/>
          <w:cs/>
        </w:rPr>
        <w:t>ขาดทุนจาก</w:t>
      </w:r>
      <w:r w:rsidR="009E3764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5C7E38">
        <w:rPr>
          <w:rFonts w:asciiTheme="majorBidi" w:eastAsia="Calibri" w:hAnsiTheme="majorBidi" w:cstheme="majorBidi"/>
          <w:sz w:val="30"/>
          <w:szCs w:val="30"/>
          <w:cs/>
        </w:rPr>
        <w:t>การด้อยค่า</w:t>
      </w:r>
      <w:r w:rsidR="00C64D37">
        <w:rPr>
          <w:rFonts w:asciiTheme="majorBidi" w:eastAsia="Calibri" w:hAnsiTheme="majorBidi" w:cstheme="majorBidi" w:hint="cs"/>
          <w:sz w:val="30"/>
          <w:szCs w:val="30"/>
          <w:cs/>
        </w:rPr>
        <w:t>สะสม</w:t>
      </w:r>
    </w:p>
    <w:p w14:paraId="2217AE89" w14:textId="77777777" w:rsidR="0060593E" w:rsidRPr="005C7E38" w:rsidRDefault="0060593E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54521E46" w14:textId="3708DC96" w:rsidR="002D4841" w:rsidRPr="005C7E3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5C7E38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สินทรัพย์ไม่มีตัวตนอื่น</w:t>
      </w:r>
      <w:r w:rsidR="00E80F02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 xml:space="preserve"> </w:t>
      </w:r>
      <w:r w:rsidR="003F2915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ๆ</w:t>
      </w:r>
    </w:p>
    <w:p w14:paraId="6D604881" w14:textId="77777777" w:rsidR="002D4841" w:rsidRPr="00D85A5B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1CA7E57" w14:textId="543F3B70" w:rsidR="002D4841" w:rsidRPr="005C7E3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7E38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สินทรัพย์ไม่มีตัวตนอื่น</w:t>
      </w:r>
      <w:r w:rsidR="00834488">
        <w:rPr>
          <w:rFonts w:asciiTheme="majorBidi" w:hAnsiTheme="majorBidi" w:cstheme="majorBidi" w:hint="cs"/>
          <w:sz w:val="30"/>
          <w:szCs w:val="30"/>
          <w:cs/>
        </w:rPr>
        <w:t xml:space="preserve"> ๆ </w:t>
      </w:r>
      <w:r w:rsidRPr="005C7E38">
        <w:rPr>
          <w:rFonts w:asciiTheme="majorBidi" w:hAnsiTheme="majorBidi" w:cstheme="majorBidi"/>
          <w:sz w:val="30"/>
          <w:szCs w:val="30"/>
          <w:cs/>
        </w:rPr>
        <w:t>ที่กลุ่มบริษัทซื้อมาและมีอายุการใช้งานจำกัดวัดมูลค่าด้วยราคาทุนหักค่าตัดจำหน่ายสะสมและ</w:t>
      </w:r>
      <w:r w:rsidR="00F23F08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5C7E38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="009E3764">
        <w:rPr>
          <w:rFonts w:asciiTheme="majorBidi" w:hAnsiTheme="majorBidi" w:cstheme="majorBidi" w:hint="cs"/>
          <w:sz w:val="30"/>
          <w:szCs w:val="30"/>
          <w:cs/>
        </w:rPr>
        <w:t>สะสม</w:t>
      </w:r>
    </w:p>
    <w:p w14:paraId="5382545D" w14:textId="286D5070" w:rsidR="006E4247" w:rsidRPr="00D85A5B" w:rsidRDefault="006E4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49EB4887" w14:textId="77777777" w:rsidR="002D4841" w:rsidRPr="005C7E38" w:rsidRDefault="002D4841" w:rsidP="009577DF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7E38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624A4D97" w14:textId="77777777" w:rsidR="002D4841" w:rsidRPr="00D85A5B" w:rsidRDefault="002D4841" w:rsidP="009577DF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578F7EEF" w14:textId="5BB731E5" w:rsidR="00025581" w:rsidRDefault="002D4841" w:rsidP="009577DF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5C7E38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โดยรวมเป็นสินทรัพย์ที่สามารถระบุได้ที่เกี่ยวข้องนั้น</w:t>
      </w:r>
      <w:r w:rsidR="00721A8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721A8F">
        <w:rPr>
          <w:rFonts w:asciiTheme="majorBidi" w:eastAsia="Calibri" w:hAnsiTheme="majorBidi" w:cstheme="majorBidi" w:hint="cs"/>
          <w:sz w:val="30"/>
          <w:szCs w:val="30"/>
          <w:cs/>
        </w:rPr>
        <w:t>ค่าใช้จ่ายอื่นรับรู้ในกำไรหรือขาดทุนเมื่อเกิดขึ้น</w:t>
      </w:r>
      <w:r w:rsidR="006E4247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</w:p>
    <w:p w14:paraId="1E020E70" w14:textId="1DF0674C" w:rsidR="00025581" w:rsidRPr="00D85A5B" w:rsidRDefault="00025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</w:p>
    <w:p w14:paraId="66F0D93B" w14:textId="77777777" w:rsidR="002D4841" w:rsidRPr="005C7E3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7E38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14:paraId="40CA8C7E" w14:textId="77777777" w:rsidR="002D4841" w:rsidRPr="00D85A5B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57C925E" w14:textId="43A733BE" w:rsidR="002D4841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C7E38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0078D333" w14:textId="77777777" w:rsidR="00D85A5B" w:rsidRPr="00D85A5B" w:rsidRDefault="00D85A5B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842BEA6" w14:textId="6CA72DB8" w:rsidR="00C8682C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7E38">
        <w:rPr>
          <w:rFonts w:asciiTheme="majorBidi" w:hAnsiTheme="majorBidi" w:cstheme="majorBidi"/>
          <w:sz w:val="30"/>
          <w:szCs w:val="30"/>
          <w:cs/>
        </w:rPr>
        <w:t xml:space="preserve"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              ไม่มีตัวตน โดยเริ่มตัดจำหน่ายสินทรัพย์ไม่มีตัวตนเมื่อสินทรัพย์นั้นพร้อมที่จะให้ประโยชน์ </w:t>
      </w:r>
    </w:p>
    <w:p w14:paraId="5685BB92" w14:textId="77777777" w:rsidR="00E06447" w:rsidRPr="00D85A5B" w:rsidRDefault="00E06447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788BCC" w14:textId="730B386A" w:rsidR="002D4841" w:rsidRPr="005C7E3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7E38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ระยะเวลาที่คาดว่าจะได้รับประโยชน์สำหรับ</w:t>
      </w:r>
      <w:r w:rsidR="002810AB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5C7E38">
        <w:rPr>
          <w:rFonts w:asciiTheme="majorBidi" w:hAnsiTheme="majorBidi" w:cstheme="majorBidi"/>
          <w:sz w:val="30"/>
          <w:szCs w:val="30"/>
          <w:cs/>
        </w:rPr>
        <w:t>ปัจจุบันและ</w:t>
      </w:r>
      <w:r w:rsidR="00721A8F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5C7E38">
        <w:rPr>
          <w:rFonts w:asciiTheme="majorBidi" w:hAnsiTheme="majorBidi" w:cstheme="majorBidi"/>
          <w:sz w:val="30"/>
          <w:szCs w:val="30"/>
          <w:cs/>
        </w:rPr>
        <w:t>เปรียบเทียบแสดงได้ดังนี้</w:t>
      </w:r>
    </w:p>
    <w:p w14:paraId="2397EB7A" w14:textId="76D20B5F" w:rsidR="00C97373" w:rsidRPr="00D85A5B" w:rsidRDefault="00C97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324" w:type="dxa"/>
        <w:tblInd w:w="450" w:type="dxa"/>
        <w:tblLook w:val="0000" w:firstRow="0" w:lastRow="0" w:firstColumn="0" w:lastColumn="0" w:noHBand="0" w:noVBand="0"/>
      </w:tblPr>
      <w:tblGrid>
        <w:gridCol w:w="5267"/>
        <w:gridCol w:w="1591"/>
        <w:gridCol w:w="2466"/>
      </w:tblGrid>
      <w:tr w:rsidR="002D4841" w:rsidRPr="009577DF" w14:paraId="1D28C7BF" w14:textId="77777777" w:rsidTr="005C7E38">
        <w:tc>
          <w:tcPr>
            <w:tcW w:w="5267" w:type="dxa"/>
            <w:vAlign w:val="bottom"/>
          </w:tcPr>
          <w:p w14:paraId="16315D0C" w14:textId="77777777" w:rsidR="002D4841" w:rsidRPr="009577DF" w:rsidRDefault="002D4841" w:rsidP="0095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7DF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591" w:type="dxa"/>
          </w:tcPr>
          <w:p w14:paraId="7ECB51E6" w14:textId="34B2FA0C" w:rsidR="002D4841" w:rsidRPr="009577DF" w:rsidRDefault="001F0E13" w:rsidP="0095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5911DBC4" w14:textId="77777777" w:rsidR="002D4841" w:rsidRPr="009577DF" w:rsidRDefault="002D4841" w:rsidP="0095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7D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E4247" w:rsidRPr="009577DF" w14:paraId="4B78AF34" w14:textId="77777777" w:rsidTr="005C7E38">
        <w:tc>
          <w:tcPr>
            <w:tcW w:w="5267" w:type="dxa"/>
            <w:vAlign w:val="bottom"/>
          </w:tcPr>
          <w:p w14:paraId="4083A02F" w14:textId="77777777" w:rsidR="006E4247" w:rsidRPr="009577DF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7DF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1591" w:type="dxa"/>
          </w:tcPr>
          <w:p w14:paraId="14A514F3" w14:textId="47233177" w:rsidR="006E4247" w:rsidRPr="009577DF" w:rsidRDefault="001A43DB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314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 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466" w:type="dxa"/>
          </w:tcPr>
          <w:p w14:paraId="1C217B02" w14:textId="77777777" w:rsidR="006E4247" w:rsidRPr="009577DF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7D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E4247" w:rsidRPr="009577DF" w14:paraId="2CDC2419" w14:textId="77777777" w:rsidTr="005C7E38">
        <w:tc>
          <w:tcPr>
            <w:tcW w:w="5267" w:type="dxa"/>
            <w:vAlign w:val="bottom"/>
          </w:tcPr>
          <w:p w14:paraId="6FE62F8F" w14:textId="2CD353CC" w:rsidR="006E4247" w:rsidRPr="009577DF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7DF">
              <w:rPr>
                <w:rFonts w:asciiTheme="majorBidi" w:hAnsiTheme="majorBidi" w:cstheme="majorBidi"/>
                <w:sz w:val="30"/>
                <w:szCs w:val="30"/>
                <w:cs/>
              </w:rPr>
              <w:t>สิทธิ</w:t>
            </w:r>
            <w:r w:rsidR="00F23F08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9577DF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การใช้ซอฟต์แวร์</w:t>
            </w:r>
          </w:p>
        </w:tc>
        <w:tc>
          <w:tcPr>
            <w:tcW w:w="1591" w:type="dxa"/>
          </w:tcPr>
          <w:p w14:paraId="6CBB80B3" w14:textId="1966D6A4" w:rsidR="006E4247" w:rsidRPr="009577DF" w:rsidRDefault="001F0E13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66" w:type="dxa"/>
          </w:tcPr>
          <w:p w14:paraId="704547B0" w14:textId="77777777" w:rsidR="006E4247" w:rsidRPr="009577DF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7D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461A1FC" w14:textId="77777777" w:rsidR="002D4841" w:rsidRPr="00D85A5B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08FFE4B" w14:textId="70107B17" w:rsidR="002D4841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กลุ่มบริษัทไม่คิดค่าตัดจำหน่ายสำหรับซอฟต์แวร์ที่อยู่ระหว่างการ</w:t>
      </w:r>
      <w:r w:rsidR="009E3764">
        <w:rPr>
          <w:rFonts w:asciiTheme="majorBidi" w:hAnsiTheme="majorBidi" w:cstheme="majorBidi" w:hint="cs"/>
          <w:sz w:val="30"/>
          <w:szCs w:val="30"/>
          <w:cs/>
        </w:rPr>
        <w:t>พัฒนาและติดตั้ง</w:t>
      </w:r>
    </w:p>
    <w:p w14:paraId="2F1B2A23" w14:textId="77777777" w:rsidR="00A230EC" w:rsidRPr="00D85A5B" w:rsidRDefault="00A230EC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2C3E9B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วิธีการตัดจำหน่าย ระยะเวลาที่คาดว่าจะได้รับประโยชน์</w:t>
      </w:r>
      <w:r w:rsidRPr="009577DF">
        <w:rPr>
          <w:rFonts w:asciiTheme="majorBidi" w:hAnsiTheme="majorBidi" w:cstheme="majorBidi"/>
          <w:sz w:val="30"/>
          <w:szCs w:val="30"/>
        </w:rPr>
        <w:t xml:space="preserve"> </w:t>
      </w:r>
      <w:r w:rsidRPr="009577DF">
        <w:rPr>
          <w:rFonts w:asciiTheme="majorBidi" w:hAnsiTheme="majorBidi" w:cstheme="majorBidi"/>
          <w:sz w:val="30"/>
          <w:szCs w:val="30"/>
          <w:cs/>
        </w:rPr>
        <w:t>และมูลค่าคงเหลือจะได้รับการทบทวนทุกสิ้นรอบปีบัญชีและปรับปรุงตามความเหมาะสม</w:t>
      </w:r>
    </w:p>
    <w:p w14:paraId="7C6AA6FF" w14:textId="231813A2" w:rsidR="00E06447" w:rsidRPr="00D85A5B" w:rsidRDefault="00E06447" w:rsidP="00FE0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AF81F13" w14:textId="77777777" w:rsidR="00876BCD" w:rsidRPr="005C7E38" w:rsidRDefault="00876BCD" w:rsidP="00876BCD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C7E3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ของสินทรัพย์ที่ไม่ใช่สินทรัพย์ทางการเงิน</w:t>
      </w:r>
    </w:p>
    <w:p w14:paraId="7BCCFA62" w14:textId="77777777" w:rsidR="00876BCD" w:rsidRPr="00D85A5B" w:rsidRDefault="00876BCD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p w14:paraId="01AE83AE" w14:textId="6AB810C8" w:rsidR="00876BCD" w:rsidRPr="00354050" w:rsidRDefault="00876BCD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4050">
        <w:rPr>
          <w:rFonts w:asciiTheme="majorBidi" w:hAnsiTheme="majorBidi" w:hint="cs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ณ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="006B5041">
        <w:rPr>
          <w:rFonts w:asciiTheme="majorBidi" w:hAnsiTheme="majorBidi"/>
          <w:sz w:val="30"/>
          <w:szCs w:val="30"/>
        </w:rPr>
        <w:br/>
      </w:r>
      <w:r w:rsidRPr="00354050">
        <w:rPr>
          <w:rFonts w:asciiTheme="majorBidi" w:hAnsiTheme="majorBidi" w:hint="cs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14F0C3DA" w14:textId="212E3751" w:rsidR="002111B8" w:rsidRDefault="00876BCD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54050">
        <w:rPr>
          <w:rFonts w:asciiTheme="majorBidi" w:hAnsiTheme="majorBidi" w:hint="cs"/>
          <w:sz w:val="30"/>
          <w:szCs w:val="30"/>
          <w:cs/>
        </w:rPr>
        <w:lastRenderedPageBreak/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Pr="00354050">
        <w:rPr>
          <w:rFonts w:asciiTheme="majorBidi" w:hAnsiTheme="majorBidi"/>
          <w:sz w:val="30"/>
          <w:szCs w:val="30"/>
        </w:rPr>
        <w:br/>
      </w:r>
      <w:r w:rsidRPr="00354050">
        <w:rPr>
          <w:rFonts w:asciiTheme="majorBidi" w:hAnsiTheme="majorBidi" w:hint="cs"/>
          <w:sz w:val="30"/>
          <w:szCs w:val="30"/>
          <w:cs/>
        </w:rPr>
        <w:t>เงินสดสูงกว่ามูลค่าที่จะได้รับคืน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ขาดทุนจากการด้อยค่าบันทึกในกำไรหรือขาดทุน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เวลาต่อมา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ในกรณีนี้จะรับรู้ในส่วนของเจ้าของ</w:t>
      </w:r>
    </w:p>
    <w:p w14:paraId="64FD5480" w14:textId="77777777" w:rsidR="002111B8" w:rsidRDefault="002111B8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FEDAA66" w14:textId="7396385E" w:rsidR="00876BCD" w:rsidRPr="00354050" w:rsidRDefault="00876BCD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4050">
        <w:rPr>
          <w:rFonts w:asciiTheme="majorBidi" w:hAnsiTheme="majorBidi" w:hint="cs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6BAEEDCF" w14:textId="77777777" w:rsidR="00876BCD" w:rsidRPr="002111B8" w:rsidRDefault="00876BCD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E6077A" w14:textId="77777777" w:rsidR="00876BCD" w:rsidRPr="00354050" w:rsidRDefault="00876BCD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4050">
        <w:rPr>
          <w:rFonts w:asciiTheme="majorBidi" w:hAnsiTheme="majorBidi" w:hint="cs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หมายถึง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ในการประเมินมูลค่าจากการใช้ของสินทรัพย์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3B98EBE" w14:textId="77777777" w:rsidR="00876BCD" w:rsidRPr="002111B8" w:rsidRDefault="00876BCD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A5C414" w14:textId="189CB307" w:rsidR="00876BCD" w:rsidRPr="00354050" w:rsidRDefault="00876BCD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4050">
        <w:rPr>
          <w:rFonts w:asciiTheme="majorBidi" w:hAnsiTheme="majorBidi" w:hint="cs"/>
          <w:i/>
          <w:iCs/>
          <w:sz w:val="30"/>
          <w:szCs w:val="30"/>
          <w:cs/>
        </w:rPr>
        <w:t>การกลับรายการด้อยค่า</w:t>
      </w:r>
    </w:p>
    <w:p w14:paraId="725FD774" w14:textId="77777777" w:rsidR="00876BCD" w:rsidRPr="002111B8" w:rsidRDefault="00876BCD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D97314" w14:textId="35D4F547" w:rsidR="00876BCD" w:rsidRDefault="00876BCD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54050">
        <w:rPr>
          <w:rFonts w:asciiTheme="majorBidi" w:hAnsiTheme="majorBidi" w:hint="cs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ๆ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ที่เคยรับรู้ในงวดก่อนจะถูกประเมิน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ณ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ทุกวันที่ที่ออกรายงานว่ามีข้อบ่งชี้เรื่องการด้อยค่าหรือไม่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ขาดทุนจากการด้อยค่าจะถูกกลับรายการ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เสมือนหนึ่งไม่เคยมีการบันทึกขาดทุนจากการด้อยค่ามาก่อน</w:t>
      </w:r>
    </w:p>
    <w:p w14:paraId="45D2841A" w14:textId="3822B515" w:rsidR="00B314A9" w:rsidRDefault="00B314A9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E812392" w14:textId="77777777" w:rsidR="00B314A9" w:rsidRPr="00A72892" w:rsidRDefault="00B314A9" w:rsidP="00B314A9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7289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ภาระในการส่งคืนหลักทรัพย์</w:t>
      </w:r>
    </w:p>
    <w:p w14:paraId="0B3E48E5" w14:textId="77777777" w:rsidR="00B314A9" w:rsidRPr="00AD5F73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7F3D26" w14:textId="77777777" w:rsidR="00B314A9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7289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บันทึกบัญชี</w:t>
      </w:r>
      <w:r w:rsidRPr="00A72892">
        <w:rPr>
          <w:rFonts w:asciiTheme="majorBidi" w:hAnsiTheme="majorBidi" w:cstheme="majorBidi"/>
          <w:sz w:val="30"/>
          <w:szCs w:val="30"/>
          <w:cs/>
        </w:rPr>
        <w:t xml:space="preserve">รับรู้ภาระที่ต้องส่งคืนหลักทรัพย์ที่ยืมมาเป็นเจ้าหนี้ธุรกิจหลักทรัพย์ในงบแสดงฐานะการเงิน </w:t>
      </w:r>
    </w:p>
    <w:p w14:paraId="7F59D156" w14:textId="77777777" w:rsidR="00B314A9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C0DE3B" w14:textId="77777777" w:rsidR="00B314A9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ยการดังกล่าวแสดงถึงภาระในการส่งคืนหลักทรัพย์ค้ำประกันของกลุ่มบริษัทในรูปแบบหลักทรัพย์ที่วางเป็นประกันการกู้ยืมเงินตามธุรกรรมการยืมและให้ยืมหลักทรัพย์ ซึ่งหลักทรัพย์ดังกล่าวถูกนำมาใช้สำหรับธุรกรรม</w:t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การยืมหรือให้ยืมหลักทรัพย์ในอีกทอดหนึ่ง</w:t>
      </w:r>
    </w:p>
    <w:p w14:paraId="091A5F5E" w14:textId="77777777" w:rsidR="00B314A9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C95C22" w14:textId="2280DFF5" w:rsidR="00B314A9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72892">
        <w:rPr>
          <w:rFonts w:asciiTheme="majorBidi" w:hAnsiTheme="majorBidi" w:hint="cs"/>
          <w:sz w:val="30"/>
          <w:szCs w:val="30"/>
          <w:cs/>
        </w:rPr>
        <w:lastRenderedPageBreak/>
        <w:t>กำไรหรือขาดทุนที่เกิดจากการขายชอร์ตหลักทรัพย์ถูกรวมอยู่ในกำไรหรือขาดทุน</w:t>
      </w:r>
      <w:r w:rsidRPr="00A72892">
        <w:rPr>
          <w:rFonts w:asciiTheme="majorBidi" w:hAnsiTheme="majorBidi"/>
          <w:sz w:val="30"/>
          <w:szCs w:val="30"/>
          <w:cs/>
        </w:rPr>
        <w:t xml:space="preserve"> </w:t>
      </w:r>
      <w:r w:rsidRPr="00A72892">
        <w:rPr>
          <w:rFonts w:asciiTheme="majorBidi" w:hAnsiTheme="majorBidi" w:hint="cs"/>
          <w:sz w:val="30"/>
          <w:szCs w:val="30"/>
          <w:cs/>
        </w:rPr>
        <w:t>ค่าธรรมเนียมจากการยืมและให้ยืมหลักทรัพย์บันทึกตามเกณฑ์คงค้าง</w:t>
      </w:r>
    </w:p>
    <w:p w14:paraId="451C8DC6" w14:textId="77777777" w:rsidR="00B314A9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66EEB41" w14:textId="77777777" w:rsidR="00B314A9" w:rsidRPr="00504552" w:rsidRDefault="00B314A9" w:rsidP="00B314A9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5045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ผลประโยชน์ของพนักงาน </w:t>
      </w:r>
    </w:p>
    <w:p w14:paraId="184420B7" w14:textId="77777777" w:rsidR="00B314A9" w:rsidRPr="002111B8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A7C8F4" w14:textId="77777777" w:rsidR="00B314A9" w:rsidRPr="009577DF" w:rsidRDefault="00B314A9" w:rsidP="00B314A9">
      <w:pPr>
        <w:tabs>
          <w:tab w:val="clear" w:pos="680"/>
          <w:tab w:val="left" w:pos="540"/>
          <w:tab w:val="left" w:pos="63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577DF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27D4DC29" w14:textId="77777777" w:rsidR="00B314A9" w:rsidRPr="002111B8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0EC81E" w14:textId="77777777" w:rsidR="00B314A9" w:rsidRPr="009577DF" w:rsidRDefault="00B314A9" w:rsidP="00B314A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  <w:cs/>
        </w:rPr>
      </w:pPr>
      <w:r w:rsidRPr="009577DF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</w:t>
      </w:r>
      <w:r>
        <w:rPr>
          <w:rFonts w:asciiTheme="majorBidi" w:hAnsiTheme="majorBidi" w:cstheme="majorBidi" w:hint="cs"/>
          <w:i/>
          <w:sz w:val="30"/>
          <w:szCs w:val="30"/>
          <w:cs/>
        </w:rPr>
        <w:t>ในกำไรหรือขาดทุน</w:t>
      </w:r>
      <w:r w:rsidRPr="009577DF">
        <w:rPr>
          <w:rFonts w:asciiTheme="majorBidi" w:hAnsiTheme="majorBidi" w:cstheme="majorBidi"/>
          <w:i/>
          <w:sz w:val="30"/>
          <w:szCs w:val="30"/>
          <w:cs/>
        </w:rPr>
        <w:t>ในรอบระยะเวลาที่พนักงานได้ทำงานให้กับกิจการ</w:t>
      </w:r>
    </w:p>
    <w:p w14:paraId="4E1FFBB7" w14:textId="77777777" w:rsidR="00B314A9" w:rsidRPr="002111B8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C088CFF" w14:textId="77777777" w:rsidR="00B314A9" w:rsidRPr="009577DF" w:rsidRDefault="00B314A9" w:rsidP="00B314A9">
      <w:pPr>
        <w:tabs>
          <w:tab w:val="clear" w:pos="680"/>
          <w:tab w:val="left" w:pos="540"/>
          <w:tab w:val="left" w:pos="63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577DF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F15F398" w14:textId="77777777" w:rsidR="00B314A9" w:rsidRPr="002111B8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2EE9B4" w14:textId="77777777" w:rsidR="00B314A9" w:rsidRPr="009577DF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577DF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>
        <w:rPr>
          <w:rFonts w:asciiTheme="majorBidi" w:hAnsiTheme="majorBidi" w:cstheme="majorBidi" w:hint="cs"/>
          <w:i/>
          <w:sz w:val="30"/>
          <w:szCs w:val="30"/>
          <w:cs/>
        </w:rPr>
        <w:t>งวด</w:t>
      </w:r>
      <w:r w:rsidRPr="009577DF">
        <w:rPr>
          <w:rFonts w:asciiTheme="majorBidi" w:hAnsiTheme="majorBidi" w:cstheme="majorBidi"/>
          <w:i/>
          <w:sz w:val="30"/>
          <w:szCs w:val="30"/>
          <w:cs/>
        </w:rPr>
        <w:t>ปัจจุบันและ</w:t>
      </w:r>
      <w:r>
        <w:rPr>
          <w:rFonts w:asciiTheme="majorBidi" w:hAnsiTheme="majorBidi" w:cstheme="majorBidi" w:hint="cs"/>
          <w:i/>
          <w:sz w:val="30"/>
          <w:szCs w:val="30"/>
          <w:cs/>
        </w:rPr>
        <w:t>งวด</w:t>
      </w:r>
      <w:r w:rsidRPr="009577DF">
        <w:rPr>
          <w:rFonts w:asciiTheme="majorBidi" w:hAnsiTheme="majorBidi" w:cstheme="majorBidi"/>
          <w:i/>
          <w:sz w:val="30"/>
          <w:szCs w:val="30"/>
          <w:cs/>
        </w:rPr>
        <w:t>ก่อน ๆ ผลประโยชน์ดังกล่าวได้มีการคิดลดกระแสเงินสดเพื่อให้เป็นมูลค่าปัจจุบัน</w:t>
      </w:r>
    </w:p>
    <w:p w14:paraId="06630201" w14:textId="77777777" w:rsidR="007D58E2" w:rsidRDefault="007D58E2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39ED3F" w14:textId="177BE092" w:rsidR="00B314A9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โดยวิธีคิดลดแต่ละหน่วยที่ประมาณการไว้ </w:t>
      </w:r>
    </w:p>
    <w:p w14:paraId="7CEF9130" w14:textId="77777777" w:rsidR="00B314A9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4F605B" w14:textId="7169A519" w:rsidR="00B314A9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หลักคณิตศาสตร์ประกันภัยจะถูกรับรู้รายการในกำไรขาดทุนเบ็ดเสร็จอื่นทันที</w:t>
      </w:r>
      <w:r w:rsidRPr="009577DF">
        <w:rPr>
          <w:rFonts w:asciiTheme="majorBidi" w:hAnsiTheme="majorBidi" w:cstheme="majorBidi"/>
          <w:sz w:val="30"/>
          <w:szCs w:val="30"/>
        </w:rPr>
        <w:t xml:space="preserve"> </w:t>
      </w:r>
      <w:r w:rsidRPr="009577DF">
        <w:rPr>
          <w:rFonts w:asciiTheme="majorBidi" w:hAnsiTheme="majorBidi" w:cstheme="majorBidi"/>
          <w:sz w:val="30"/>
          <w:szCs w:val="30"/>
          <w:cs/>
        </w:rPr>
        <w:t>กลุ่มบริษัทกำหนดดอกเบี้ยจ่ายของ</w:t>
      </w:r>
      <w:r w:rsidRPr="009577DF">
        <w:rPr>
          <w:rFonts w:asciiTheme="majorBidi" w:hAnsiTheme="majorBidi" w:cstheme="majorBidi"/>
          <w:spacing w:val="-4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งวด</w:t>
      </w:r>
      <w:r w:rsidRPr="009577DF">
        <w:rPr>
          <w:rFonts w:asciiTheme="majorBidi" w:hAnsiTheme="majorBidi" w:cstheme="majorBidi"/>
          <w:sz w:val="30"/>
          <w:szCs w:val="30"/>
          <w:cs/>
        </w:rPr>
        <w:t xml:space="preserve"> โดยคำนึงถึงการเปลี่ยนแปลงใด ๆ ในหนี้สินผลประโยชน์ที่กำหนดไว้สุทธิซึ่งเป็นผลมาจากการสมทบเงินและ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ที่เกี่ยวข้องกับโครงการผลประโยชน์รับรู้รายการ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ในกำไรหรือขาดทุน</w:t>
      </w:r>
    </w:p>
    <w:p w14:paraId="21304E10" w14:textId="77777777" w:rsidR="00B314A9" w:rsidRPr="002111B8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2F8ED5" w14:textId="77777777" w:rsidR="00B314A9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19086078" w14:textId="77777777" w:rsidR="00B314A9" w:rsidRDefault="00B314A9" w:rsidP="00B314A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60705C30" w14:textId="77777777" w:rsidR="009F584E" w:rsidRDefault="009F5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  <w:r>
        <w:rPr>
          <w:rFonts w:ascii="Angsana New" w:hAnsi="Angsana New"/>
          <w:iCs/>
          <w:sz w:val="30"/>
          <w:szCs w:val="30"/>
          <w:cs/>
        </w:rPr>
        <w:br w:type="page"/>
      </w:r>
    </w:p>
    <w:p w14:paraId="1C87651C" w14:textId="48A0EB51" w:rsidR="00B314A9" w:rsidRPr="00866987" w:rsidRDefault="00B314A9" w:rsidP="00B314A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lastRenderedPageBreak/>
        <w:t xml:space="preserve">ผลประโยชน์เมื่อเลิกจ้าง </w:t>
      </w:r>
    </w:p>
    <w:p w14:paraId="113EB3F3" w14:textId="77777777" w:rsidR="00B314A9" w:rsidRPr="002111B8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D8A1D69" w14:textId="77777777" w:rsidR="00B314A9" w:rsidRPr="00866987" w:rsidRDefault="00B314A9" w:rsidP="00B314A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6987">
        <w:rPr>
          <w:rFonts w:ascii="Angsana New" w:hAnsi="Angsana New" w:hint="cs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</w:t>
      </w:r>
      <w:r w:rsidRPr="00211E0A">
        <w:rPr>
          <w:rFonts w:ascii="Angsana New" w:hAnsi="Angsana New" w:hint="cs"/>
          <w:i/>
          <w:sz w:val="30"/>
          <w:szCs w:val="30"/>
          <w:cs/>
        </w:rPr>
        <w:t>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</w:t>
      </w:r>
      <w:r w:rsidRPr="00211E0A">
        <w:rPr>
          <w:rFonts w:ascii="Angsana New" w:hAnsi="Angsana New"/>
          <w:i/>
          <w:sz w:val="30"/>
          <w:szCs w:val="30"/>
          <w:cs/>
        </w:rPr>
        <w:t xml:space="preserve"> </w:t>
      </w:r>
      <w:r w:rsidRPr="00211E0A">
        <w:rPr>
          <w:rFonts w:ascii="Angsana New" w:hAnsi="Angsana New" w:hint="cs"/>
          <w:i/>
          <w:sz w:val="30"/>
          <w:szCs w:val="30"/>
          <w:cs/>
        </w:rPr>
        <w:t xml:space="preserve">หรือเมื่อกลุ่มบริษัทรับรู้ต้นทุนสำหรับการปรับโครงสร้าง </w:t>
      </w:r>
      <w:r w:rsidRPr="00211E0A">
        <w:rPr>
          <w:rFonts w:ascii="Angsana New" w:hAnsi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1F0E13">
        <w:rPr>
          <w:rFonts w:ascii="Angsana New" w:hAnsi="Angsana New"/>
          <w:iCs/>
          <w:sz w:val="30"/>
          <w:szCs w:val="30"/>
        </w:rPr>
        <w:t>12</w:t>
      </w:r>
      <w:r w:rsidRPr="00211E0A">
        <w:rPr>
          <w:rFonts w:ascii="Angsana New" w:hAnsi="Angsana New"/>
          <w:i/>
          <w:sz w:val="30"/>
          <w:szCs w:val="30"/>
        </w:rPr>
        <w:t xml:space="preserve"> </w:t>
      </w:r>
      <w:r w:rsidRPr="00211E0A">
        <w:rPr>
          <w:rFonts w:ascii="Angsana New" w:hAnsi="Angsana New"/>
          <w:i/>
          <w:sz w:val="30"/>
          <w:szCs w:val="30"/>
          <w:cs/>
        </w:rPr>
        <w:t>เดือนนับจากวัน</w:t>
      </w:r>
      <w:r w:rsidRPr="00211E0A">
        <w:rPr>
          <w:rFonts w:ascii="Angsana New" w:hAnsi="Angsana New" w:hint="cs"/>
          <w:i/>
          <w:sz w:val="30"/>
          <w:szCs w:val="30"/>
          <w:cs/>
        </w:rPr>
        <w:t>สิ้นรอบระยะเวลา</w:t>
      </w:r>
      <w:r w:rsidRPr="00211E0A">
        <w:rPr>
          <w:rFonts w:ascii="Angsana New" w:hAnsi="Angsana New"/>
          <w:i/>
          <w:sz w:val="30"/>
          <w:szCs w:val="30"/>
          <w:cs/>
        </w:rPr>
        <w:t>รายงาน</w:t>
      </w:r>
      <w:r w:rsidRPr="00211E0A">
        <w:rPr>
          <w:rFonts w:ascii="Angsana New" w:hAnsi="Angsana New" w:hint="cs"/>
          <w:i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14:paraId="26971E76" w14:textId="77777777" w:rsidR="00B314A9" w:rsidRDefault="00B314A9" w:rsidP="00B314A9">
      <w:pPr>
        <w:tabs>
          <w:tab w:val="clear" w:pos="907"/>
          <w:tab w:val="left" w:pos="540"/>
        </w:tabs>
        <w:spacing w:line="240" w:lineRule="auto"/>
        <w:ind w:right="-2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E785C21" w14:textId="77777777" w:rsidR="00B314A9" w:rsidRPr="00504552" w:rsidRDefault="00B314A9" w:rsidP="00B314A9">
      <w:pPr>
        <w:tabs>
          <w:tab w:val="clear" w:pos="907"/>
          <w:tab w:val="left" w:pos="540"/>
        </w:tabs>
        <w:spacing w:line="240" w:lineRule="auto"/>
        <w:ind w:left="313" w:right="-23" w:firstLine="2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04552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ร</w:t>
      </w:r>
      <w:r w:rsidRPr="00504552">
        <w:rPr>
          <w:rFonts w:asciiTheme="majorBidi" w:hAnsiTheme="majorBidi" w:cstheme="majorBidi"/>
          <w:i/>
          <w:iCs/>
          <w:sz w:val="30"/>
          <w:szCs w:val="30"/>
          <w:cs/>
        </w:rPr>
        <w:t>ะยะสั้นของพนักงาน</w:t>
      </w:r>
    </w:p>
    <w:p w14:paraId="3A730780" w14:textId="77777777" w:rsidR="00B314A9" w:rsidRPr="00504552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F3851A" w14:textId="6DD8C15F" w:rsidR="00B314A9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4552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04552">
        <w:rPr>
          <w:rFonts w:asciiTheme="majorBidi" w:hAnsiTheme="majorBidi" w:cstheme="majorBidi"/>
          <w:sz w:val="30"/>
          <w:szCs w:val="30"/>
        </w:rPr>
        <w:t xml:space="preserve"> </w:t>
      </w:r>
      <w:r w:rsidRPr="00504552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504552">
        <w:rPr>
          <w:rFonts w:asciiTheme="majorBidi" w:hAnsiTheme="majorBidi" w:cstheme="majorBidi"/>
          <w:sz w:val="30"/>
          <w:szCs w:val="30"/>
          <w:cs/>
        </w:rPr>
        <w:t>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F7F52BF" w14:textId="77777777" w:rsidR="00B314A9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D848B4" w14:textId="0A2077F7" w:rsidR="00B314A9" w:rsidRPr="00504552" w:rsidRDefault="00B314A9" w:rsidP="00B314A9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045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2169EB92" w14:textId="77777777" w:rsidR="00B314A9" w:rsidRPr="002111B8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7F1322" w14:textId="77777777" w:rsidR="00B314A9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4552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</w:t>
      </w:r>
      <w:r w:rsidRPr="00504552">
        <w:rPr>
          <w:rFonts w:asciiTheme="majorBidi" w:hAnsiTheme="majorBidi" w:cstheme="majorBidi"/>
          <w:sz w:val="30"/>
          <w:szCs w:val="30"/>
          <w:cs/>
        </w:rPr>
        <w:br/>
        <w:t>มีความเป็นไปได้ค่อนข้างแน่นอนว่าประโยชน์เชิงเศรษฐกิจจะต้องถูกจ่ายไปเพื่อชำระภาระ</w:t>
      </w:r>
      <w:r>
        <w:rPr>
          <w:rFonts w:asciiTheme="majorBidi" w:hAnsiTheme="majorBidi" w:cstheme="majorBidi" w:hint="cs"/>
          <w:sz w:val="30"/>
          <w:szCs w:val="30"/>
          <w:cs/>
        </w:rPr>
        <w:t>ผูกพัน</w:t>
      </w:r>
      <w:r w:rsidRPr="00504552">
        <w:rPr>
          <w:rFonts w:asciiTheme="majorBidi" w:hAnsiTheme="majorBidi" w:cstheme="majorBidi"/>
          <w:sz w:val="30"/>
          <w:szCs w:val="30"/>
          <w:cs/>
        </w:rPr>
        <w:t xml:space="preserve">ดังกล่าว </w:t>
      </w:r>
      <w:r w:rsidRPr="00504552">
        <w:rPr>
          <w:rFonts w:asciiTheme="majorBidi" w:hAnsiTheme="majorBidi" w:cstheme="majorBidi"/>
          <w:sz w:val="30"/>
          <w:szCs w:val="30"/>
          <w:cs/>
        </w:rPr>
        <w:br/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</w:t>
      </w:r>
      <w:r w:rsidRPr="00504552">
        <w:rPr>
          <w:rFonts w:asciiTheme="majorBidi" w:hAnsiTheme="majorBidi" w:cstheme="majorBidi"/>
          <w:sz w:val="30"/>
          <w:szCs w:val="30"/>
          <w:cs/>
        </w:rPr>
        <w:br/>
        <w:t>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</w:t>
      </w:r>
      <w:r w:rsidRPr="00504552">
        <w:rPr>
          <w:rFonts w:asciiTheme="majorBidi" w:hAnsiTheme="majorBidi" w:cstheme="majorBidi"/>
          <w:sz w:val="30"/>
          <w:szCs w:val="30"/>
          <w:cs/>
        </w:rPr>
        <w:br/>
        <w:t>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10DEA0C" w14:textId="77777777" w:rsidR="00B314A9" w:rsidRPr="00504552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58C84E" w14:textId="77777777" w:rsidR="00876BCD" w:rsidRPr="005E52EF" w:rsidRDefault="00876BCD" w:rsidP="00876BCD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52E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การหักกลบ</w:t>
      </w:r>
    </w:p>
    <w:p w14:paraId="4E0928BC" w14:textId="77777777" w:rsidR="00876BCD" w:rsidRPr="002111B8" w:rsidRDefault="00876BCD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06C8A50" w14:textId="1108381C" w:rsidR="00876BCD" w:rsidRDefault="00876BCD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54050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354050">
        <w:rPr>
          <w:rFonts w:asciiTheme="majorBidi" w:hAnsiTheme="majorBidi" w:cstheme="majorBidi" w:hint="cs"/>
          <w:sz w:val="30"/>
          <w:szCs w:val="30"/>
          <w:cs/>
        </w:rPr>
        <w:t>ทางการเงิน</w:t>
      </w:r>
      <w:r w:rsidRPr="00354050">
        <w:rPr>
          <w:rFonts w:asciiTheme="majorBidi" w:hAnsiTheme="majorBidi" w:cstheme="majorBidi"/>
          <w:sz w:val="30"/>
          <w:szCs w:val="30"/>
          <w:cs/>
        </w:rPr>
        <w:t>และหนี้สินทางการ</w:t>
      </w:r>
      <w:r w:rsidR="0062251E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B33418" w:rsidRPr="00354050">
        <w:rPr>
          <w:rFonts w:asciiTheme="majorBidi" w:hAnsiTheme="majorBidi" w:cstheme="majorBidi" w:hint="cs"/>
          <w:sz w:val="30"/>
          <w:szCs w:val="30"/>
          <w:cs/>
        </w:rPr>
        <w:t>จะหักกลบกันเพื่อรายงาน</w:t>
      </w:r>
      <w:r w:rsidRPr="00354050">
        <w:rPr>
          <w:rFonts w:asciiTheme="majorBidi" w:hAnsiTheme="majorBidi" w:cstheme="majorBidi"/>
          <w:sz w:val="30"/>
          <w:szCs w:val="30"/>
          <w:cs/>
        </w:rPr>
        <w:t>ในงบแสดงฐานะการเงิน</w:t>
      </w:r>
      <w:r w:rsidR="00B33418" w:rsidRPr="00354050">
        <w:rPr>
          <w:rFonts w:asciiTheme="majorBidi" w:hAnsiTheme="majorBidi" w:cstheme="majorBidi" w:hint="cs"/>
          <w:sz w:val="30"/>
          <w:szCs w:val="30"/>
          <w:cs/>
        </w:rPr>
        <w:t>ด้วยจำนวนสุทธิ</w:t>
      </w:r>
      <w:r w:rsidR="0062251E">
        <w:rPr>
          <w:rFonts w:asciiTheme="majorBidi" w:hAnsiTheme="majorBidi" w:cstheme="majorBidi"/>
          <w:sz w:val="30"/>
          <w:szCs w:val="30"/>
          <w:cs/>
        </w:rPr>
        <w:br/>
      </w:r>
      <w:r w:rsidR="00B33418" w:rsidRPr="00354050">
        <w:rPr>
          <w:rFonts w:asciiTheme="majorBidi" w:hAnsiTheme="majorBidi" w:cstheme="majorBidi" w:hint="cs"/>
          <w:sz w:val="30"/>
          <w:szCs w:val="30"/>
          <w:cs/>
        </w:rPr>
        <w:t>ก็ต่อ</w:t>
      </w:r>
      <w:r w:rsidRPr="00354050">
        <w:rPr>
          <w:rFonts w:asciiTheme="majorBidi" w:hAnsiTheme="majorBidi" w:cstheme="majorBidi"/>
          <w:sz w:val="30"/>
          <w:szCs w:val="30"/>
          <w:cs/>
        </w:rPr>
        <w:t>เมื่อ</w:t>
      </w:r>
      <w:r w:rsidR="00B33418" w:rsidRPr="0035405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54050">
        <w:rPr>
          <w:rFonts w:asciiTheme="majorBidi" w:hAnsiTheme="majorBidi" w:cstheme="majorBidi"/>
          <w:sz w:val="30"/>
          <w:szCs w:val="30"/>
          <w:cs/>
        </w:rPr>
        <w:t>มีสิทธิ</w:t>
      </w:r>
      <w:r w:rsidR="00D943D8">
        <w:rPr>
          <w:rFonts w:asciiTheme="majorBidi" w:hAnsiTheme="majorBidi" w:cstheme="majorBidi" w:hint="cs"/>
          <w:sz w:val="30"/>
          <w:szCs w:val="30"/>
          <w:cs/>
        </w:rPr>
        <w:t>บังคับใช้</w:t>
      </w:r>
      <w:r w:rsidRPr="00354050">
        <w:rPr>
          <w:rFonts w:asciiTheme="majorBidi" w:hAnsiTheme="majorBidi" w:cstheme="majorBidi"/>
          <w:sz w:val="30"/>
          <w:szCs w:val="30"/>
          <w:cs/>
        </w:rPr>
        <w:t>ตามกฎหมายในการหักกลบ</w:t>
      </w:r>
      <w:r w:rsidR="00B33418" w:rsidRPr="00354050">
        <w:rPr>
          <w:rFonts w:asciiTheme="majorBidi" w:hAnsiTheme="majorBidi" w:cstheme="majorBidi" w:hint="cs"/>
          <w:sz w:val="30"/>
          <w:szCs w:val="30"/>
          <w:cs/>
        </w:rPr>
        <w:t>จำนวนเงินที่รับรู้</w:t>
      </w:r>
      <w:r w:rsidRPr="00354050">
        <w:rPr>
          <w:rFonts w:asciiTheme="majorBidi" w:hAnsiTheme="majorBidi" w:cstheme="majorBidi"/>
          <w:sz w:val="30"/>
          <w:szCs w:val="30"/>
          <w:cs/>
        </w:rPr>
        <w:t>และ</w:t>
      </w:r>
      <w:r w:rsidR="00B33418" w:rsidRPr="0035405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54050">
        <w:rPr>
          <w:rFonts w:asciiTheme="majorBidi" w:hAnsiTheme="majorBidi" w:cstheme="majorBidi"/>
          <w:sz w:val="30"/>
          <w:szCs w:val="30"/>
          <w:cs/>
        </w:rPr>
        <w:t>ตั้งใจที่จะรับชำระ</w:t>
      </w:r>
      <w:r w:rsidR="00B33418" w:rsidRPr="00354050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354050">
        <w:rPr>
          <w:rFonts w:asciiTheme="majorBidi" w:hAnsiTheme="majorBidi" w:cstheme="majorBidi"/>
          <w:sz w:val="30"/>
          <w:szCs w:val="30"/>
          <w:cs/>
        </w:rPr>
        <w:t>จำนวน</w:t>
      </w:r>
      <w:r w:rsidR="00B33418" w:rsidRPr="00354050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354050">
        <w:rPr>
          <w:rFonts w:asciiTheme="majorBidi" w:hAnsiTheme="majorBidi" w:cstheme="majorBidi"/>
          <w:sz w:val="30"/>
          <w:szCs w:val="30"/>
          <w:cs/>
        </w:rPr>
        <w:t>สุทธิ หรือตั้งใจที่จะรับสินทรัพย์และชำระหนี้</w:t>
      </w:r>
      <w:r w:rsidR="00D943D8">
        <w:rPr>
          <w:rFonts w:asciiTheme="majorBidi" w:hAnsiTheme="majorBidi" w:cstheme="majorBidi" w:hint="cs"/>
          <w:sz w:val="30"/>
          <w:szCs w:val="30"/>
          <w:cs/>
        </w:rPr>
        <w:t>สินพร้อมกัน</w:t>
      </w:r>
    </w:p>
    <w:p w14:paraId="6E2C0215" w14:textId="6439712F" w:rsidR="00B33418" w:rsidRDefault="00B33418" w:rsidP="00211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295A9C0" w14:textId="77777777" w:rsidR="00111B9E" w:rsidRDefault="00111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6A1A07A" w14:textId="229894EA" w:rsidR="009619AD" w:rsidRPr="005E52EF" w:rsidRDefault="009619AD" w:rsidP="009619AD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52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21962A2F" w14:textId="77777777" w:rsidR="009619AD" w:rsidRPr="002111B8" w:rsidRDefault="009619AD" w:rsidP="009619AD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DD19F4" w14:textId="77777777" w:rsidR="009619AD" w:rsidRPr="009577DF" w:rsidRDefault="009619AD" w:rsidP="009619AD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9577DF">
        <w:rPr>
          <w:rFonts w:asciiTheme="majorBidi" w:hAnsiTheme="majorBidi" w:cstheme="majorBidi"/>
          <w:sz w:val="30"/>
          <w:szCs w:val="30"/>
          <w:cs/>
        </w:rPr>
        <w:t>ประกอบด้วยภาษีเงินได้ของ</w:t>
      </w:r>
      <w:r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9577DF">
        <w:rPr>
          <w:rFonts w:asciiTheme="majorBidi" w:hAnsiTheme="majorBidi" w:cstheme="majorBidi"/>
          <w:sz w:val="30"/>
          <w:szCs w:val="30"/>
          <w:cs/>
        </w:rPr>
        <w:t>ปัจจุบันและภาษีเงินได้รอการตัดบัญชี ภาษีเงินได้ของ</w:t>
      </w:r>
      <w:r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9577DF">
        <w:rPr>
          <w:rFonts w:asciiTheme="majorBidi" w:hAnsiTheme="majorBidi" w:cstheme="majorBidi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</w:t>
      </w:r>
      <w:r w:rsidRPr="009577DF">
        <w:rPr>
          <w:rFonts w:asciiTheme="majorBidi" w:hAnsiTheme="majorBidi" w:cstheme="majorBidi"/>
          <w:sz w:val="30"/>
          <w:szCs w:val="30"/>
        </w:rPr>
        <w:t xml:space="preserve"> </w:t>
      </w:r>
      <w:r w:rsidRPr="009577DF">
        <w:rPr>
          <w:rFonts w:asciiTheme="majorBidi" w:hAnsiTheme="majorBidi" w:cstheme="majorBidi"/>
          <w:sz w:val="30"/>
          <w:szCs w:val="30"/>
          <w:cs/>
        </w:rPr>
        <w:t>เว้นแต่ในส่วนที่เกี่ยวกับรายการที่เกี่ยวข้องในการรวมธุรกิจ หรือรายการที่รับรู้โดยตรงในส่วนของเจ้าของหรือกำไรขาดทุนเบ็ดเสร็จอื่น</w:t>
      </w:r>
    </w:p>
    <w:p w14:paraId="7539670D" w14:textId="77777777" w:rsidR="009619AD" w:rsidRPr="002111B8" w:rsidRDefault="009619AD" w:rsidP="009619AD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334D84" w14:textId="77777777" w:rsidR="009619AD" w:rsidRPr="009577DF" w:rsidRDefault="009619AD" w:rsidP="009619AD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ภาษีเงินได้ของ</w:t>
      </w:r>
      <w:r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9577DF">
        <w:rPr>
          <w:rFonts w:asciiTheme="majorBidi" w:hAnsiTheme="majorBidi" w:cstheme="majorBidi"/>
          <w:sz w:val="30"/>
          <w:szCs w:val="30"/>
          <w:cs/>
        </w:rPr>
        <w:t>ปัจจุบันได้แก่ภาษีที่คาดว่าจะจ่ายชำระหรือได้รับชำระ โดยคำนวณจากกำไรหรือขาดทุน</w:t>
      </w:r>
      <w:r>
        <w:rPr>
          <w:rFonts w:asciiTheme="majorBidi" w:hAnsiTheme="majorBidi" w:cstheme="majorBidi" w:hint="cs"/>
          <w:sz w:val="30"/>
          <w:szCs w:val="30"/>
          <w:cs/>
        </w:rPr>
        <w:t>ประจำงวด</w:t>
      </w:r>
      <w:r w:rsidRPr="009577DF">
        <w:rPr>
          <w:rFonts w:asciiTheme="majorBidi" w:hAnsiTheme="majorBidi" w:cstheme="majorBidi"/>
          <w:sz w:val="30"/>
          <w:szCs w:val="30"/>
          <w:cs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</w:t>
      </w:r>
      <w:r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9577DF">
        <w:rPr>
          <w:rFonts w:asciiTheme="majorBidi" w:hAnsiTheme="majorBidi" w:cstheme="majorBidi"/>
          <w:sz w:val="30"/>
          <w:szCs w:val="30"/>
          <w:cs/>
        </w:rPr>
        <w:t>ก่อน ๆ</w:t>
      </w:r>
    </w:p>
    <w:p w14:paraId="3B30D7E3" w14:textId="77777777" w:rsidR="00051228" w:rsidRDefault="00051228" w:rsidP="009619AD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F17AEE7" w14:textId="7CF76D81" w:rsidR="009619AD" w:rsidRPr="009577DF" w:rsidRDefault="009619AD" w:rsidP="009619AD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ผลแตกต่างชั่วคราวต่อไปนี้ การรับรู้สินทรัพย์หรือหนี้สินในครั้งแรกซึ่งเป็นรายการที่ไม่ใช่การรวมธุรกิจและ</w:t>
      </w:r>
      <w:r w:rsidRPr="00F17815">
        <w:rPr>
          <w:rFonts w:asciiTheme="majorBidi" w:hAnsiTheme="majorBidi" w:cstheme="majorBidi"/>
          <w:spacing w:val="-6"/>
          <w:sz w:val="30"/>
          <w:szCs w:val="30"/>
          <w:cs/>
        </w:rPr>
        <w:t>รายการนั้นไม่มีผลกระทบต่อกำไรขาดทุนทางบัญชีหรือทางภาษี</w:t>
      </w:r>
      <w:r w:rsidRPr="00F1781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F17815">
        <w:rPr>
          <w:rFonts w:asciiTheme="majorBidi" w:hAnsiTheme="majorBidi" w:cstheme="majorBidi"/>
          <w:spacing w:val="-6"/>
          <w:sz w:val="30"/>
          <w:szCs w:val="30"/>
          <w:cs/>
        </w:rPr>
        <w:t>และผลแตกต่างที่เกี่ยวข้องกับเงินลงทุนในบริษัทย่อย</w:t>
      </w:r>
      <w:r w:rsidRPr="009577DF">
        <w:rPr>
          <w:rFonts w:asciiTheme="majorBidi" w:hAnsiTheme="majorBidi" w:cstheme="majorBidi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3A9D9CD3" w14:textId="77777777" w:rsidR="009619AD" w:rsidRPr="002111B8" w:rsidRDefault="009619AD" w:rsidP="009619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961A60" w14:textId="77777777" w:rsidR="009619AD" w:rsidRPr="009577DF" w:rsidRDefault="009619AD" w:rsidP="009619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9577DF">
        <w:rPr>
          <w:rFonts w:asciiTheme="majorBidi" w:hAnsiTheme="majorBidi" w:cstheme="majorBidi"/>
          <w:sz w:val="30"/>
          <w:szCs w:val="30"/>
        </w:rPr>
        <w:br/>
      </w:r>
      <w:r w:rsidRPr="009577DF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9577DF">
        <w:rPr>
          <w:rFonts w:asciiTheme="majorBidi" w:hAnsiTheme="majorBidi" w:cstheme="majorBidi"/>
          <w:spacing w:val="-4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</w:t>
      </w:r>
      <w:r w:rsidRPr="009577DF">
        <w:rPr>
          <w:rFonts w:asciiTheme="majorBidi" w:hAnsiTheme="majorBidi" w:cstheme="majorBidi"/>
          <w:sz w:val="30"/>
          <w:szCs w:val="30"/>
          <w:cs/>
        </w:rPr>
        <w:t>เวลาที่รายงาน</w:t>
      </w:r>
    </w:p>
    <w:p w14:paraId="587EB8E7" w14:textId="77777777" w:rsidR="009619AD" w:rsidRPr="002111B8" w:rsidRDefault="009619AD" w:rsidP="009619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886291" w14:textId="77777777" w:rsidR="009619AD" w:rsidRDefault="009619AD" w:rsidP="009619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5B3A16B0" w14:textId="77777777" w:rsidR="009619AD" w:rsidRPr="002111B8" w:rsidRDefault="009619AD" w:rsidP="0096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AC5F738" w14:textId="511A2D7B" w:rsidR="009619AD" w:rsidRDefault="009619AD" w:rsidP="0096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ในการกำหนดมูลค่าของภาษีเงินได้ของ</w:t>
      </w:r>
      <w:r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9577DF">
        <w:rPr>
          <w:rFonts w:asciiTheme="majorBidi" w:hAnsiTheme="majorBidi" w:cstheme="majorBidi"/>
          <w:sz w:val="30"/>
          <w:szCs w:val="30"/>
          <w:cs/>
        </w:rPr>
        <w:t xml:space="preserve">ปัจจุบันและภาษีเงินได้รอการตัดบัญชี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9577DF">
        <w:rPr>
          <w:rFonts w:asciiTheme="majorBidi" w:hAnsiTheme="majorBidi" w:cstheme="majorBidi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รวมถึงการตีความทางกฎหมายภาษี และจากประสบการณ์ในอดีต การประเมินนี้อยู่บน</w:t>
      </w:r>
      <w:r w:rsidRPr="009577DF">
        <w:rPr>
          <w:rFonts w:asciiTheme="majorBidi" w:hAnsiTheme="majorBidi" w:cstheme="majorBidi"/>
          <w:spacing w:val="-2"/>
          <w:sz w:val="30"/>
          <w:szCs w:val="30"/>
          <w:cs/>
        </w:rPr>
        <w:t xml:space="preserve">พื้นฐานการประมาณการและข้อสมมติ และอาจจะเกี่ยวข้องกับการตัดสินใจเกี่ยวกับเหตุการณ์ในอนาคต </w:t>
      </w:r>
      <w:r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9577DF">
        <w:rPr>
          <w:rFonts w:asciiTheme="majorBidi" w:hAnsiTheme="majorBidi" w:cstheme="majorBidi"/>
          <w:spacing w:val="-2"/>
          <w:sz w:val="30"/>
          <w:szCs w:val="30"/>
          <w:cs/>
        </w:rPr>
        <w:t>ข้อมูลใหม่ ๆ</w:t>
      </w:r>
      <w:r w:rsidRPr="009577DF">
        <w:rPr>
          <w:rFonts w:asciiTheme="majorBidi" w:hAnsiTheme="majorBidi" w:cstheme="majorBidi"/>
          <w:sz w:val="30"/>
          <w:szCs w:val="30"/>
          <w:cs/>
        </w:rPr>
        <w:t xml:space="preserve">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</w:t>
      </w:r>
      <w:r>
        <w:rPr>
          <w:rFonts w:asciiTheme="majorBidi" w:hAnsiTheme="majorBidi" w:cstheme="majorBidi" w:hint="cs"/>
          <w:sz w:val="30"/>
          <w:szCs w:val="30"/>
          <w:cs/>
        </w:rPr>
        <w:t>งวดที่</w:t>
      </w:r>
      <w:r w:rsidRPr="009577DF">
        <w:rPr>
          <w:rFonts w:asciiTheme="majorBidi" w:hAnsiTheme="majorBidi" w:cstheme="majorBidi"/>
          <w:sz w:val="30"/>
          <w:szCs w:val="30"/>
          <w:cs/>
        </w:rPr>
        <w:t>เกิดการเปลี่ยนแปลง</w:t>
      </w:r>
    </w:p>
    <w:p w14:paraId="778E3C06" w14:textId="1E4A4E48" w:rsidR="009619AD" w:rsidRPr="00FE0A9A" w:rsidRDefault="009619AD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349313" w14:textId="680C90BF" w:rsidR="00D943D8" w:rsidRPr="009577DF" w:rsidRDefault="00D943D8" w:rsidP="00D943D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</w:t>
      </w:r>
      <w:r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9577DF">
        <w:rPr>
          <w:rFonts w:asciiTheme="majorBidi" w:hAnsiTheme="majorBidi" w:cstheme="majorBidi"/>
          <w:sz w:val="30"/>
          <w:szCs w:val="30"/>
          <w:cs/>
        </w:rPr>
        <w:t>ปัจจุบันมาหักกลบกับหนี้สินภาษีเงินได้ของ</w:t>
      </w:r>
      <w:r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9577DF">
        <w:rPr>
          <w:rFonts w:asciiTheme="majorBidi" w:hAnsiTheme="majorBidi" w:cstheme="majorBidi"/>
          <w:sz w:val="30"/>
          <w:szCs w:val="30"/>
          <w:cs/>
        </w:rPr>
        <w:t>ปัจจุบันและภาษี</w:t>
      </w:r>
      <w:r w:rsidR="00B314A9">
        <w:rPr>
          <w:rFonts w:asciiTheme="majorBidi" w:hAnsiTheme="majorBidi" w:cstheme="majorBidi"/>
          <w:sz w:val="30"/>
          <w:szCs w:val="30"/>
          <w:cs/>
        </w:rPr>
        <w:br/>
      </w:r>
      <w:r w:rsidRPr="009577DF">
        <w:rPr>
          <w:rFonts w:asciiTheme="majorBidi" w:hAnsiTheme="majorBidi" w:cstheme="majorBidi"/>
          <w:sz w:val="30"/>
          <w:szCs w:val="30"/>
          <w:cs/>
        </w:rPr>
        <w:t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577DF">
        <w:rPr>
          <w:rFonts w:asciiTheme="majorBidi" w:hAnsiTheme="majorBidi" w:cstheme="majorBidi"/>
          <w:sz w:val="30"/>
          <w:szCs w:val="30"/>
          <w:cs/>
        </w:rPr>
        <w:t>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9577DF">
        <w:rPr>
          <w:rFonts w:asciiTheme="majorBidi" w:hAnsiTheme="majorBidi" w:cstheme="majorBidi"/>
          <w:sz w:val="30"/>
          <w:szCs w:val="30"/>
          <w:cs/>
        </w:rPr>
        <w:t>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4AFB0FDA" w14:textId="77777777" w:rsidR="00D943D8" w:rsidRPr="00FE0A9A" w:rsidRDefault="00D943D8" w:rsidP="00D943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C9BF0C5" w14:textId="73231794" w:rsidR="00D943D8" w:rsidRDefault="00D943D8" w:rsidP="00D943D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9577DF">
        <w:rPr>
          <w:rFonts w:asciiTheme="majorBidi" w:hAnsiTheme="majorBidi" w:cstheme="majorBidi"/>
          <w:sz w:val="30"/>
          <w:szCs w:val="30"/>
          <w:cs/>
        </w:rPr>
        <w:t>การกลับรายการผลแตกต่างชั่วคราวที่เกี่ยวข้องกัน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577DF">
        <w:rPr>
          <w:rFonts w:asciiTheme="majorBidi" w:hAnsiTheme="majorBidi" w:cstheme="majorBidi"/>
          <w:sz w:val="30"/>
          <w:szCs w:val="30"/>
          <w:cs/>
        </w:rPr>
        <w:t>ดังนั้นกำไรเพื่อเสียภาษีในอนาคตหลังปรับปรุงการกลับรายการผลแตกต่างชั่วคราวที่พิจารณาจากแผนธุรกิจของ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44C6C33" w14:textId="77777777" w:rsidR="00FE0A9A" w:rsidRPr="009577DF" w:rsidRDefault="00FE0A9A" w:rsidP="00D943D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88D610A" w14:textId="77777777" w:rsidR="009619AD" w:rsidRPr="005E52EF" w:rsidRDefault="009619AD" w:rsidP="009619AD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52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กำไรต่อหุ้น</w:t>
      </w:r>
    </w:p>
    <w:p w14:paraId="42D0ADA0" w14:textId="77777777" w:rsidR="009619AD" w:rsidRPr="009577DF" w:rsidRDefault="009619AD" w:rsidP="009619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AA1A9AA" w14:textId="529E154C" w:rsidR="009619AD" w:rsidRDefault="009619AD" w:rsidP="009619AD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กลุ่มบริษัทแสดงกำไรต่อหุ้นขั้นพื้นฐานสำหรับหุ้นสามัญ</w:t>
      </w:r>
      <w:r w:rsidRPr="009577DF">
        <w:rPr>
          <w:rFonts w:asciiTheme="majorBidi" w:hAnsiTheme="majorBidi" w:cstheme="majorBidi"/>
          <w:sz w:val="30"/>
          <w:szCs w:val="30"/>
        </w:rPr>
        <w:t xml:space="preserve"> </w:t>
      </w:r>
      <w:r w:rsidRPr="009577DF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กำไรต่อหุ้นขั้นพื้นฐานคำนวณโดยการหารกำไรของ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ผู้ถือหุ้นสามัญของบริษัทด้วยจำนวนหุ้นสามัญที่ออกจำหน่าย</w:t>
      </w:r>
    </w:p>
    <w:p w14:paraId="15A3E9B1" w14:textId="77777777" w:rsidR="00111B9E" w:rsidRDefault="00111B9E" w:rsidP="009619AD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795FDB" w14:textId="77777777" w:rsidR="009619AD" w:rsidRPr="00504552" w:rsidRDefault="009619AD" w:rsidP="009619AD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045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515F33CB" w14:textId="77777777" w:rsidR="009619AD" w:rsidRPr="00FE0A9A" w:rsidRDefault="009619AD" w:rsidP="0096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52C76A" w14:textId="77777777" w:rsidR="009619AD" w:rsidRPr="00504552" w:rsidRDefault="009619AD" w:rsidP="0096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4552">
        <w:rPr>
          <w:rFonts w:asciiTheme="majorBidi" w:hAnsiTheme="majorBidi" w:cstheme="majorBidi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1EB91117" w14:textId="77777777" w:rsidR="009619AD" w:rsidRPr="00FE0A9A" w:rsidRDefault="009619AD" w:rsidP="0096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D16231" w14:textId="740DCFA1" w:rsidR="009619AD" w:rsidRDefault="009619AD" w:rsidP="0096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4552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</w:t>
      </w:r>
    </w:p>
    <w:p w14:paraId="50E3406F" w14:textId="77777777" w:rsidR="006B5041" w:rsidRPr="00FE0A9A" w:rsidRDefault="006B5041" w:rsidP="0096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A3A2B2" w14:textId="09894F8E" w:rsidR="009619AD" w:rsidRDefault="009619AD" w:rsidP="0096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4552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</w:t>
      </w:r>
      <w:r w:rsidRPr="00504552">
        <w:rPr>
          <w:rFonts w:asciiTheme="majorBidi" w:hAnsiTheme="majorBidi" w:cstheme="majorBidi"/>
          <w:sz w:val="30"/>
          <w:szCs w:val="30"/>
          <w:cs/>
        </w:rPr>
        <w:br/>
        <w:t>การดำเนินงานโดยใช้อัตราแลกเปลี่ยน</w:t>
      </w:r>
      <w:r w:rsidRPr="00D943D8">
        <w:rPr>
          <w:rFonts w:asciiTheme="majorBidi" w:hAnsiTheme="majorBidi" w:cstheme="majorBidi" w:hint="cs"/>
          <w:sz w:val="30"/>
          <w:szCs w:val="30"/>
          <w:cs/>
        </w:rPr>
        <w:t>อ้างอิงตามประกาศธน</w:t>
      </w:r>
      <w:r w:rsidR="00D943D8" w:rsidRPr="00D943D8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D943D8">
        <w:rPr>
          <w:rFonts w:asciiTheme="majorBidi" w:hAnsiTheme="majorBidi" w:cstheme="majorBidi" w:hint="cs"/>
          <w:sz w:val="30"/>
          <w:szCs w:val="30"/>
          <w:cs/>
        </w:rPr>
        <w:t>คารแห่งประเทศไทย ณ วันที่รายงาน</w:t>
      </w:r>
    </w:p>
    <w:p w14:paraId="74A57B53" w14:textId="77777777" w:rsidR="009619AD" w:rsidRPr="00FE0A9A" w:rsidRDefault="009619AD" w:rsidP="0096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B79183D" w14:textId="06126446" w:rsidR="0062251E" w:rsidRDefault="009619AD" w:rsidP="009619AD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04552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76773972" w14:textId="7A2EC17C" w:rsidR="00FE0A9A" w:rsidRDefault="00FE0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2C827C5" w14:textId="77777777" w:rsidR="00111B9E" w:rsidRDefault="00111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26984E7" w14:textId="4C48E00D" w:rsidR="00652FF4" w:rsidRPr="005E52EF" w:rsidRDefault="00652FF4" w:rsidP="005E52EF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E52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51C9424" w14:textId="77777777" w:rsidR="00652FF4" w:rsidRPr="00FE0A9A" w:rsidRDefault="00652FF4" w:rsidP="00652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4E8D0E1" w14:textId="65152C1D" w:rsidR="005E52EF" w:rsidRDefault="00652FF4" w:rsidP="00927616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52FF4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="00C70D45">
        <w:rPr>
          <w:rFonts w:asciiTheme="majorBidi" w:hAnsiTheme="majorBidi" w:cstheme="majorBidi" w:hint="cs"/>
          <w:b/>
          <w:sz w:val="30"/>
          <w:szCs w:val="30"/>
          <w:cs/>
        </w:rPr>
        <w:t>หรือควบคุมร่วมกัน</w:t>
      </w:r>
      <w:r w:rsidRPr="00652FF4">
        <w:rPr>
          <w:rFonts w:asciiTheme="majorBidi" w:hAnsiTheme="majorBidi" w:cstheme="majorBidi"/>
          <w:b/>
          <w:sz w:val="30"/>
          <w:szCs w:val="30"/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</w:t>
      </w:r>
      <w:r w:rsidR="00C70D45">
        <w:rPr>
          <w:rFonts w:asciiTheme="majorBidi" w:hAnsiTheme="majorBidi" w:cstheme="majorBidi" w:hint="cs"/>
          <w:b/>
          <w:sz w:val="30"/>
          <w:szCs w:val="30"/>
          <w:cs/>
        </w:rPr>
        <w:t>หรือควบคุมร่วมกัน</w:t>
      </w:r>
      <w:r w:rsidRPr="00652FF4">
        <w:rPr>
          <w:rFonts w:asciiTheme="majorBidi" w:hAnsiTheme="majorBidi" w:cstheme="majorBidi"/>
          <w:b/>
          <w:sz w:val="30"/>
          <w:szCs w:val="30"/>
          <w:cs/>
        </w:rPr>
        <w:t>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784A4A9E" w14:textId="77777777" w:rsidR="006B4C21" w:rsidRDefault="006B4C21" w:rsidP="00927616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338CC5E" w14:textId="1D0DF45B" w:rsidR="002D4841" w:rsidRPr="005E52EF" w:rsidRDefault="002D4841" w:rsidP="005E52EF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4" w:name="_Hlk37273958"/>
      <w:r w:rsidRPr="005E52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15053068" w14:textId="77777777" w:rsidR="002D4841" w:rsidRPr="002111B8" w:rsidRDefault="002D4841" w:rsidP="009577D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5E2EAE8" w14:textId="70A05FE8" w:rsidR="00927616" w:rsidRDefault="00C70D45" w:rsidP="009577DF">
      <w:pPr>
        <w:spacing w:line="240" w:lineRule="auto"/>
        <w:ind w:left="518"/>
        <w:jc w:val="thaiDistribute"/>
        <w:rPr>
          <w:rFonts w:asciiTheme="majorBidi" w:hAnsiTheme="majorBidi"/>
          <w:sz w:val="30"/>
          <w:szCs w:val="30"/>
        </w:rPr>
      </w:pPr>
      <w:r w:rsidRPr="00C70D45">
        <w:rPr>
          <w:rFonts w:asciiTheme="majorBidi" w:hAnsiTheme="majorBidi" w:hint="cs"/>
          <w:sz w:val="30"/>
          <w:szCs w:val="30"/>
          <w:cs/>
        </w:rPr>
        <w:t>ผลการดำเนินงานของส่วนงานที่รายงานต่อ</w:t>
      </w:r>
      <w:r w:rsidR="00610FC3">
        <w:rPr>
          <w:rFonts w:asciiTheme="majorBidi" w:hAnsiTheme="majorBidi" w:hint="cs"/>
          <w:sz w:val="30"/>
          <w:szCs w:val="30"/>
          <w:cs/>
        </w:rPr>
        <w:t>ประธานเจ้าหน้าที่บริหาร</w:t>
      </w:r>
      <w:r w:rsidRPr="00C70D45">
        <w:rPr>
          <w:rFonts w:asciiTheme="majorBidi" w:hAnsiTheme="majorBidi" w:hint="cs"/>
          <w:sz w:val="30"/>
          <w:szCs w:val="30"/>
          <w:cs/>
        </w:rPr>
        <w:t>ของบริษัท</w:t>
      </w:r>
      <w:r w:rsidRPr="00C70D45">
        <w:rPr>
          <w:rFonts w:asciiTheme="majorBidi" w:hAnsiTheme="majorBidi"/>
          <w:sz w:val="30"/>
          <w:szCs w:val="30"/>
          <w:cs/>
        </w:rPr>
        <w:t xml:space="preserve"> </w:t>
      </w:r>
      <w:r w:rsidR="00C64690">
        <w:rPr>
          <w:rFonts w:asciiTheme="majorBidi" w:hAnsiTheme="majorBidi" w:hint="cs"/>
          <w:sz w:val="30"/>
          <w:szCs w:val="30"/>
          <w:cs/>
        </w:rPr>
        <w:t>(ผู้มีอำนาจ</w:t>
      </w:r>
      <w:r w:rsidR="00231C1F">
        <w:rPr>
          <w:rFonts w:asciiTheme="majorBidi" w:hAnsiTheme="majorBidi" w:hint="cs"/>
          <w:sz w:val="30"/>
          <w:szCs w:val="30"/>
          <w:cs/>
        </w:rPr>
        <w:t>ตัดสินใจสูงสุดด้าน</w:t>
      </w:r>
      <w:r w:rsidR="00D445E4">
        <w:rPr>
          <w:rFonts w:asciiTheme="majorBidi" w:hAnsiTheme="majorBidi"/>
          <w:sz w:val="30"/>
          <w:szCs w:val="30"/>
          <w:cs/>
        </w:rPr>
        <w:br/>
      </w:r>
      <w:r w:rsidR="00231C1F">
        <w:rPr>
          <w:rFonts w:asciiTheme="majorBidi" w:hAnsiTheme="majorBidi" w:hint="cs"/>
          <w:sz w:val="30"/>
          <w:szCs w:val="30"/>
          <w:cs/>
        </w:rPr>
        <w:t>การดำเนินงาน)</w:t>
      </w:r>
      <w:r w:rsidRPr="00C70D45">
        <w:rPr>
          <w:rFonts w:asciiTheme="majorBidi" w:hAnsiTheme="majorBidi"/>
          <w:sz w:val="30"/>
          <w:szCs w:val="30"/>
          <w:cs/>
        </w:rPr>
        <w:t xml:space="preserve"> </w:t>
      </w:r>
      <w:r w:rsidRPr="00C70D45">
        <w:rPr>
          <w:rFonts w:asciiTheme="majorBidi" w:hAnsiTheme="majorBidi" w:hint="cs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38C4AA1" w14:textId="77777777" w:rsidR="00B314A9" w:rsidRDefault="00B314A9" w:rsidP="009577DF">
      <w:pPr>
        <w:spacing w:line="240" w:lineRule="auto"/>
        <w:ind w:left="518"/>
        <w:jc w:val="thaiDistribute"/>
        <w:rPr>
          <w:rFonts w:asciiTheme="majorBidi" w:hAnsiTheme="majorBidi"/>
          <w:sz w:val="30"/>
          <w:szCs w:val="30"/>
        </w:rPr>
      </w:pPr>
    </w:p>
    <w:p w14:paraId="02335551" w14:textId="77777777" w:rsidR="00BC6D51" w:rsidRPr="00D943D8" w:rsidRDefault="00BC6D51" w:rsidP="00BC6D51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943D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065CA5B3" w14:textId="77777777" w:rsidR="00BC6D51" w:rsidRPr="002111B8" w:rsidRDefault="00BC6D51" w:rsidP="00BC6D5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2B4D6A05" w14:textId="77777777" w:rsidR="00BC6D51" w:rsidRPr="00D943D8" w:rsidRDefault="00BC6D51" w:rsidP="00BC6D5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D943D8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 xml:space="preserve">นโยบายการบัญชีที่ใช้ตั้งแต่ </w:t>
      </w:r>
      <w:r w:rsidRPr="00D943D8">
        <w:rPr>
          <w:rFonts w:ascii="Angsana New" w:eastAsia="Times New Roman" w:hAnsi="Angsana New"/>
          <w:b/>
          <w:bCs/>
          <w:i/>
          <w:iCs/>
          <w:sz w:val="30"/>
          <w:szCs w:val="30"/>
        </w:rPr>
        <w:t>1</w:t>
      </w:r>
      <w:r w:rsidRPr="00D943D8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Pr="00D943D8">
        <w:rPr>
          <w:rFonts w:ascii="Angsana New" w:eastAsia="Times New Roman" w:hAnsi="Angsana New"/>
          <w:b/>
          <w:bCs/>
          <w:i/>
          <w:iCs/>
          <w:sz w:val="30"/>
          <w:szCs w:val="30"/>
        </w:rPr>
        <w:t>2563</w:t>
      </w:r>
      <w:r w:rsidRPr="00D943D8">
        <w:rPr>
          <w:rFonts w:ascii="Angsana New" w:eastAsia="Times New Roman" w:hAnsi="Angsana New"/>
          <w:b/>
          <w:bCs/>
          <w:sz w:val="30"/>
          <w:szCs w:val="30"/>
        </w:rPr>
        <w:t xml:space="preserve"> </w:t>
      </w:r>
    </w:p>
    <w:p w14:paraId="53E90FCE" w14:textId="77777777" w:rsidR="00BC6D51" w:rsidRPr="002111B8" w:rsidRDefault="00BC6D51" w:rsidP="00BC6D5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2F10462A" w14:textId="4D7F40F3" w:rsidR="00BC6D51" w:rsidRDefault="00BC6D51" w:rsidP="00BC6D5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D943D8">
        <w:rPr>
          <w:rFonts w:ascii="Angsana New" w:eastAsia="Times New Roman" w:hAnsi="Angsana New"/>
          <w:sz w:val="30"/>
          <w:szCs w:val="30"/>
          <w:cs/>
        </w:rPr>
        <w:t xml:space="preserve">ณ วันเริ่มต้นของสัญญา </w:t>
      </w:r>
      <w:r w:rsidRPr="00D943D8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Pr="00D943D8">
        <w:rPr>
          <w:rFonts w:ascii="Angsana New" w:eastAsia="Times New Roman" w:hAnsi="Angsana New"/>
          <w:sz w:val="30"/>
          <w:szCs w:val="30"/>
          <w:cs/>
        </w:rPr>
        <w:t xml:space="preserve">จะประเมินว่าสัญญาเป็นสัญญาเช่าหรือประกอบด้วยสัญญาเช่าหรือไม่ </w:t>
      </w:r>
    </w:p>
    <w:p w14:paraId="25EB8E02" w14:textId="77777777" w:rsidR="003C57F9" w:rsidRPr="00D943D8" w:rsidRDefault="003C57F9" w:rsidP="00BC6D5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771538FD" w14:textId="77777777" w:rsidR="00BC6D51" w:rsidRPr="00BC6D51" w:rsidRDefault="00BC6D51" w:rsidP="00BC6D5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BC6D51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Pr="00BC6D51">
        <w:rPr>
          <w:rFonts w:ascii="Angsana New" w:eastAsia="Times New Roman" w:hAnsi="Angsana New"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</w:p>
    <w:p w14:paraId="0438329B" w14:textId="6B008A55" w:rsidR="009619AD" w:rsidRPr="002111B8" w:rsidRDefault="009619AD" w:rsidP="002111B8">
      <w:pPr>
        <w:tabs>
          <w:tab w:val="left" w:pos="540"/>
        </w:tabs>
        <w:spacing w:line="240" w:lineRule="auto"/>
        <w:ind w:right="43"/>
        <w:jc w:val="thaiDistribute"/>
        <w:rPr>
          <w:rFonts w:ascii="Angsana New" w:eastAsia="Times New Roman" w:hAnsi="Angsana New"/>
          <w:sz w:val="30"/>
          <w:szCs w:val="30"/>
          <w:highlight w:val="cyan"/>
          <w:cs/>
        </w:rPr>
      </w:pPr>
    </w:p>
    <w:p w14:paraId="7AFA1EF9" w14:textId="11F39695" w:rsidR="0062251E" w:rsidRDefault="00BC6D51" w:rsidP="00BC6D5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BC6D51">
        <w:rPr>
          <w:rFonts w:ascii="Angsana New" w:eastAsia="Times New Roman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วันที่สัญญาเช่าเริ่มมีผลหรือก่อนวันที่สัญญาเช่าเริ่มมีผล 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Pr="00BC6D51">
        <w:rPr>
          <w:rFonts w:ascii="Angsana New" w:eastAsia="Times New Roman" w:hAnsi="Angsana New"/>
          <w:sz w:val="30"/>
          <w:szCs w:val="30"/>
        </w:rPr>
        <w:t xml:space="preserve"> </w:t>
      </w:r>
      <w:r w:rsidRPr="00BC6D51">
        <w:rPr>
          <w:rFonts w:ascii="Angsana New" w:eastAsia="Times New Roman" w:hAnsi="Angsana New"/>
          <w:sz w:val="30"/>
          <w:szCs w:val="30"/>
          <w:cs/>
        </w:rPr>
        <w:t xml:space="preserve"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ของอายุสัญญาเช่าแล้วแต่วันใดจะถึงก่อน การประมาณอายุการใช้ประโยชน์ของสินทรัพย์สิทธิการใช้จะกำหนดตามเกณฑ์เดียวกันกับสินทรัพย์และอุปกรณ์ที่เกี่ยวข้อง </w:t>
      </w:r>
    </w:p>
    <w:p w14:paraId="48E49018" w14:textId="77777777" w:rsidR="00E06447" w:rsidRDefault="00E06447" w:rsidP="00BC6D5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6BBB60EE" w14:textId="77777777" w:rsidR="00111B9E" w:rsidRDefault="00111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cs/>
        </w:rPr>
      </w:pPr>
      <w:r>
        <w:rPr>
          <w:rFonts w:ascii="Angsana New" w:eastAsia="Times New Roman" w:hAnsi="Angsana New"/>
          <w:sz w:val="30"/>
          <w:szCs w:val="30"/>
          <w:cs/>
        </w:rPr>
        <w:br w:type="page"/>
      </w:r>
    </w:p>
    <w:p w14:paraId="34913000" w14:textId="73AA6A42" w:rsidR="00BC6D51" w:rsidRDefault="00BC6D51" w:rsidP="00BC6D5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  <w:highlight w:val="yellow"/>
        </w:rPr>
      </w:pPr>
      <w:r w:rsidRPr="00BC6D51">
        <w:rPr>
          <w:rFonts w:ascii="Angsana New" w:eastAsia="Times New Roman" w:hAnsi="Angsana New"/>
          <w:sz w:val="30"/>
          <w:szCs w:val="30"/>
          <w:cs/>
        </w:rPr>
        <w:lastRenderedPageBreak/>
        <w:t xml:space="preserve"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</w:t>
      </w:r>
      <w:r w:rsidRPr="00BC6D51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Pr="00BC6D51">
        <w:rPr>
          <w:rFonts w:ascii="Angsana New" w:eastAsia="Times New Roman" w:hAnsi="Angsana New"/>
          <w:sz w:val="30"/>
          <w:szCs w:val="30"/>
          <w:cs/>
        </w:rPr>
        <w:t>ใช้อัตราดอกเบี้ยเงินกู้ยืมส่วนเพิ่มของ</w:t>
      </w:r>
      <w:r w:rsidRPr="00BC6D51">
        <w:rPr>
          <w:rFonts w:ascii="Angsana New" w:eastAsia="Times New Roman" w:hAnsi="Angsana New" w:hint="cs"/>
          <w:sz w:val="30"/>
          <w:szCs w:val="30"/>
          <w:cs/>
        </w:rPr>
        <w:t xml:space="preserve">ธนาคารไทยพาณิชย์ จำกัด (มหาชน) ซึ่งเป็นบริษัทใหญ่ </w:t>
      </w:r>
      <w:r w:rsidRPr="0062251E">
        <w:rPr>
          <w:rFonts w:ascii="Angsana New" w:eastAsia="Times New Roman" w:hAnsi="Angsana New"/>
          <w:sz w:val="30"/>
          <w:szCs w:val="30"/>
          <w:cs/>
        </w:rPr>
        <w:t>หนี้สินตามสัญญาเช่าวัดมูลค่าภายหลังด้วยวิธีราคาทุนตัดจำหน่ายตามอัตราดอกเบี้ยที่แท้จริง ค่าเช่ารวมถึงค่าเช่าคงที่หักสิ่งจูงใจตามสัญญาเช่าค้า</w:t>
      </w:r>
      <w:r w:rsidRPr="00AF10C4">
        <w:rPr>
          <w:rFonts w:ascii="Angsana New" w:eastAsia="Times New Roman" w:hAnsi="Angsana New"/>
          <w:sz w:val="30"/>
          <w:szCs w:val="30"/>
          <w:cs/>
        </w:rPr>
        <w:t xml:space="preserve">งรับ </w:t>
      </w:r>
      <w:r w:rsidR="006D735A" w:rsidRPr="00AF10C4">
        <w:rPr>
          <w:rFonts w:ascii="Angsana New" w:eastAsia="Times New Roman" w:hAnsi="Angsana New" w:hint="cs"/>
          <w:sz w:val="30"/>
          <w:szCs w:val="30"/>
          <w:cs/>
        </w:rPr>
        <w:t>จำนวนเงินที่ต้องจ่ายตามสิทธิเลือกในการขยายอายุสัญญาเช่าหากกลุ่มบริษัทมีความแน่นอนอย่างสมเหตุสมผลที่จะใช้สิทธิ</w:t>
      </w:r>
    </w:p>
    <w:p w14:paraId="5319F538" w14:textId="77777777" w:rsidR="00AF10C4" w:rsidRPr="006D735A" w:rsidRDefault="00AF10C4" w:rsidP="00BC6D5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  <w:highlight w:val="yellow"/>
        </w:rPr>
      </w:pPr>
    </w:p>
    <w:p w14:paraId="1E096871" w14:textId="427B89AF" w:rsidR="00BC6D51" w:rsidRPr="0049196C" w:rsidRDefault="00BC6D51" w:rsidP="00BC6D5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49196C">
        <w:rPr>
          <w:rFonts w:ascii="Angsana New" w:eastAsia="Times New Roman" w:hAnsi="Angsana New"/>
          <w:sz w:val="30"/>
          <w:szCs w:val="30"/>
          <w:cs/>
        </w:rPr>
        <w:t xml:space="preserve">หนี้สินตามสัญญาเช่าจะถูกวัดมูลค่าใหม่เมื่อมีการเปลี่ยนแปลงสัญญาเช่า การเปลี่ยนแปลงอายุสัญญาเช่า </w:t>
      </w:r>
      <w:r w:rsidR="00D943D8" w:rsidRPr="0049196C">
        <w:rPr>
          <w:rFonts w:ascii="Angsana New" w:eastAsia="Times New Roman" w:hAnsi="Angsana New"/>
          <w:sz w:val="30"/>
          <w:szCs w:val="30"/>
          <w:cs/>
        </w:rPr>
        <w:br/>
      </w:r>
      <w:r w:rsidRPr="0049196C">
        <w:rPr>
          <w:rFonts w:ascii="Angsana New" w:eastAsia="Times New Roman" w:hAnsi="Angsana New"/>
          <w:sz w:val="30"/>
          <w:szCs w:val="30"/>
          <w:cs/>
        </w:rPr>
        <w:t>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แล้ว</w:t>
      </w:r>
    </w:p>
    <w:p w14:paraId="69F88653" w14:textId="7AF52BBF" w:rsidR="00A92F90" w:rsidRDefault="00A92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highlight w:val="cyan"/>
        </w:rPr>
      </w:pPr>
    </w:p>
    <w:p w14:paraId="7E45FEBB" w14:textId="77777777" w:rsidR="00BC6D51" w:rsidRPr="00BE7FEE" w:rsidRDefault="00BC6D51" w:rsidP="00BC6D51">
      <w:pPr>
        <w:spacing w:line="240" w:lineRule="auto"/>
        <w:ind w:left="1260" w:right="43" w:hanging="720"/>
        <w:jc w:val="thaiDistribute"/>
        <w:rPr>
          <w:rFonts w:ascii="Angsana New" w:eastAsia="Times New Roman" w:hAnsi="Angsana New"/>
          <w:sz w:val="30"/>
          <w:szCs w:val="30"/>
        </w:rPr>
      </w:pPr>
      <w:r w:rsidRPr="00BE7FEE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>นโยบายการบัญชีที่ใช้</w:t>
      </w:r>
      <w:r w:rsidRPr="00BE7FEE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>ก่อน</w:t>
      </w:r>
      <w:r w:rsidRPr="00BE7FEE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 xml:space="preserve">วันที่ </w:t>
      </w:r>
      <w:r w:rsidRPr="00BE7FEE">
        <w:rPr>
          <w:rFonts w:ascii="Angsana New" w:eastAsia="Times New Roman" w:hAnsi="Angsana New"/>
          <w:b/>
          <w:bCs/>
          <w:i/>
          <w:iCs/>
          <w:sz w:val="30"/>
          <w:szCs w:val="30"/>
        </w:rPr>
        <w:t>1</w:t>
      </w:r>
      <w:r w:rsidRPr="00BE7FEE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Pr="00BE7FEE">
        <w:rPr>
          <w:rFonts w:ascii="Angsana New" w:eastAsia="Times New Roman" w:hAnsi="Angsana New"/>
          <w:b/>
          <w:bCs/>
          <w:i/>
          <w:iCs/>
          <w:sz w:val="30"/>
          <w:szCs w:val="30"/>
        </w:rPr>
        <w:t xml:space="preserve">2563 </w:t>
      </w:r>
    </w:p>
    <w:p w14:paraId="5E4A514E" w14:textId="61CA6C58" w:rsidR="00BC6D51" w:rsidRPr="00BE7FEE" w:rsidRDefault="00BC6D51" w:rsidP="00BC6D51">
      <w:pPr>
        <w:spacing w:line="240" w:lineRule="auto"/>
        <w:ind w:left="126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641E0376" w14:textId="6EC1BAA3" w:rsidR="00BC6D51" w:rsidRPr="00645201" w:rsidRDefault="00BE7FEE" w:rsidP="00645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BE7FEE">
        <w:rPr>
          <w:rFonts w:asciiTheme="majorBidi" w:hAnsiTheme="majorBidi" w:hint="cs"/>
          <w:sz w:val="30"/>
          <w:szCs w:val="30"/>
          <w:cs/>
        </w:rPr>
        <w:t>สินทรัพย์ภายใต้สัญญาเช่าจัดประเภทเป็นสัญญาเช่าดำเนินงานและไม่รับรู้ในงบแสดงฐานะการเงินของกลุ่มบริษัท</w:t>
      </w:r>
      <w:r w:rsidR="00BC6D51" w:rsidRPr="00BE7FEE">
        <w:rPr>
          <w:rFonts w:asciiTheme="majorBidi" w:hAnsiTheme="majorBidi" w:hint="cs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  <w:r w:rsidR="00BC6D51" w:rsidRPr="00BE7FEE">
        <w:rPr>
          <w:rFonts w:asciiTheme="majorBidi" w:hAnsiTheme="majorBidi"/>
          <w:sz w:val="30"/>
          <w:szCs w:val="30"/>
          <w:cs/>
        </w:rPr>
        <w:t xml:space="preserve"> </w:t>
      </w:r>
      <w:r w:rsidR="00BC6D51" w:rsidRPr="00BE7FEE">
        <w:rPr>
          <w:rFonts w:asciiTheme="majorBidi" w:hAnsiTheme="majorBidi" w:hint="cs"/>
          <w:sz w:val="30"/>
          <w:szCs w:val="30"/>
          <w:cs/>
        </w:rPr>
        <w:t>ประโยชน์ที่ได้รับตามสัญญาเช่า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14:paraId="6E77B5CF" w14:textId="0EC7D7F7" w:rsidR="00D943D8" w:rsidRPr="00BE7FEE" w:rsidRDefault="00D943D8" w:rsidP="00211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186AE47" w14:textId="12F6FDCC" w:rsidR="00BC6D51" w:rsidRPr="00BE7FEE" w:rsidRDefault="00BC6D51" w:rsidP="00BC6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E7FEE">
        <w:rPr>
          <w:rFonts w:asciiTheme="majorBidi" w:hAnsiTheme="majorBidi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</w:p>
    <w:p w14:paraId="26D898CF" w14:textId="77777777" w:rsidR="00BC6D51" w:rsidRPr="00BE7FEE" w:rsidRDefault="00BC6D51" w:rsidP="00BC6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6B0DD2" w14:textId="62400424" w:rsidR="00BC6D51" w:rsidRDefault="00BC6D51" w:rsidP="00BC6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E7FEE">
        <w:rPr>
          <w:rFonts w:asciiTheme="majorBidi" w:hAnsiTheme="majorBidi" w:hint="cs"/>
          <w:sz w:val="30"/>
          <w:szCs w:val="30"/>
          <w:cs/>
        </w:rPr>
        <w:t>ณ</w:t>
      </w:r>
      <w:r w:rsidRPr="00BE7FEE">
        <w:rPr>
          <w:rFonts w:asciiTheme="majorBidi" w:hAnsiTheme="majorBidi"/>
          <w:sz w:val="30"/>
          <w:szCs w:val="30"/>
          <w:cs/>
        </w:rPr>
        <w:t xml:space="preserve"> </w:t>
      </w:r>
      <w:r w:rsidRPr="00BE7FEE">
        <w:rPr>
          <w:rFonts w:asciiTheme="majorBidi" w:hAnsiTheme="majorBidi" w:hint="cs"/>
          <w:sz w:val="30"/>
          <w:szCs w:val="30"/>
          <w:cs/>
        </w:rPr>
        <w:t>วันที่เริ่มต้นข้อตกลง</w:t>
      </w:r>
      <w:r w:rsidRPr="00BE7FEE">
        <w:rPr>
          <w:rFonts w:asciiTheme="majorBidi" w:hAnsiTheme="majorBidi"/>
          <w:sz w:val="30"/>
          <w:szCs w:val="30"/>
          <w:cs/>
        </w:rPr>
        <w:t xml:space="preserve"> </w:t>
      </w:r>
      <w:r w:rsidRPr="00BE7FEE">
        <w:rPr>
          <w:rFonts w:asciiTheme="majorBidi" w:hAnsiTheme="majorBidi" w:hint="cs"/>
          <w:sz w:val="30"/>
          <w:szCs w:val="30"/>
          <w:cs/>
        </w:rPr>
        <w:t>กลุ่มบริษัทจะพิจารณาว่าข้อตกลงดังกล่าวประกอบด้วยสัญญาเช่าหรือมีสัญญาเช่าเป็นส่วนประกอบหรือไม่</w:t>
      </w:r>
      <w:r w:rsidRPr="00BE7FEE">
        <w:rPr>
          <w:rFonts w:asciiTheme="majorBidi" w:hAnsiTheme="majorBidi"/>
          <w:sz w:val="30"/>
          <w:szCs w:val="30"/>
          <w:cs/>
        </w:rPr>
        <w:t xml:space="preserve"> </w:t>
      </w:r>
      <w:r w:rsidRPr="00BE7FEE">
        <w:rPr>
          <w:rFonts w:asciiTheme="majorBidi" w:hAnsiTheme="majorBidi" w:hint="cs"/>
          <w:sz w:val="30"/>
          <w:szCs w:val="30"/>
          <w:cs/>
        </w:rPr>
        <w:t>โดยพิจารณาจากสินทรัพย์ที่มีลักษณะเฉพาะเจาะจง</w:t>
      </w:r>
      <w:r w:rsidRPr="00BE7FEE">
        <w:rPr>
          <w:rFonts w:asciiTheme="majorBidi" w:hAnsiTheme="majorBidi"/>
          <w:sz w:val="30"/>
          <w:szCs w:val="30"/>
          <w:cs/>
        </w:rPr>
        <w:t xml:space="preserve">  </w:t>
      </w:r>
      <w:r w:rsidRPr="00BE7FEE">
        <w:rPr>
          <w:rFonts w:asciiTheme="majorBidi" w:hAnsiTheme="majorBidi" w:hint="cs"/>
          <w:sz w:val="30"/>
          <w:szCs w:val="30"/>
          <w:cs/>
        </w:rPr>
        <w:t>ถ้าการปฏิบัติตามข้อตกลงนั้นขึ้นอยู่กับการใช้สินทรัพย์ที่มีลักษณะเฉพาะเจาะจง</w:t>
      </w:r>
      <w:r w:rsidRPr="00BE7FEE">
        <w:rPr>
          <w:rFonts w:asciiTheme="majorBidi" w:hAnsiTheme="majorBidi"/>
          <w:sz w:val="30"/>
          <w:szCs w:val="30"/>
          <w:cs/>
        </w:rPr>
        <w:t xml:space="preserve"> </w:t>
      </w:r>
      <w:r w:rsidRPr="00BE7FEE">
        <w:rPr>
          <w:rFonts w:asciiTheme="majorBidi" w:hAnsiTheme="majorBidi" w:hint="cs"/>
          <w:sz w:val="30"/>
          <w:szCs w:val="30"/>
          <w:cs/>
        </w:rPr>
        <w:t>และข้อตกลงนั้นจะนำไปสู่สิทธิในการใช้สินทรัพย์</w:t>
      </w:r>
      <w:r w:rsidRPr="00BE7FEE">
        <w:rPr>
          <w:rFonts w:asciiTheme="majorBidi" w:hAnsiTheme="majorBidi"/>
          <w:sz w:val="30"/>
          <w:szCs w:val="30"/>
          <w:cs/>
        </w:rPr>
        <w:t xml:space="preserve"> </w:t>
      </w:r>
      <w:r w:rsidRPr="00BE7FEE">
        <w:rPr>
          <w:rFonts w:asciiTheme="majorBidi" w:hAnsiTheme="majorBidi" w:hint="cs"/>
          <w:sz w:val="30"/>
          <w:szCs w:val="30"/>
          <w:cs/>
        </w:rPr>
        <w:t>ถ้าทำให้กลุ่มบริษัทมีสิทธิในการควบคุมการใช้สินทรัพย์</w:t>
      </w:r>
    </w:p>
    <w:p w14:paraId="4CEBB4F1" w14:textId="77777777" w:rsidR="00645201" w:rsidRPr="00BE7FEE" w:rsidRDefault="00645201" w:rsidP="00BC6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8B2B13" w14:textId="77777777" w:rsidR="00645201" w:rsidRPr="005E52EF" w:rsidRDefault="00645201" w:rsidP="00645201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E52E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6B006D33" w14:textId="77777777" w:rsidR="00645201" w:rsidRPr="00EC1A84" w:rsidRDefault="00645201" w:rsidP="00645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6A3857" w14:textId="77777777" w:rsidR="00645201" w:rsidRPr="00EC1A84" w:rsidRDefault="00645201" w:rsidP="00645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EC1A84">
        <w:rPr>
          <w:rFonts w:ascii="Angsana New" w:hAnsi="Angsana New"/>
          <w:sz w:val="30"/>
          <w:szCs w:val="30"/>
          <w:cs/>
        </w:rPr>
        <w:t xml:space="preserve">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EC1A84">
        <w:rPr>
          <w:rFonts w:ascii="Angsana New" w:hAnsi="Angsana New"/>
          <w:sz w:val="30"/>
          <w:szCs w:val="30"/>
        </w:rPr>
        <w:t>3</w:t>
      </w:r>
      <w:r w:rsidRPr="00EC1A84">
        <w:rPr>
          <w:rFonts w:ascii="Angsana New" w:hAnsi="Angsana New"/>
          <w:sz w:val="30"/>
          <w:szCs w:val="30"/>
          <w:cs/>
        </w:rPr>
        <w:t xml:space="preserve"> และรายงาน</w:t>
      </w:r>
      <w:r w:rsidRPr="00426392">
        <w:rPr>
          <w:rFonts w:ascii="Angsana New" w:hAnsi="Angsana New"/>
          <w:sz w:val="30"/>
          <w:szCs w:val="30"/>
          <w:cs/>
        </w:rPr>
        <w:t>โดยตรงต่อผู้บริหารสูงสุดทางด้านการเงิน</w:t>
      </w:r>
      <w:r w:rsidRPr="00EC1A84">
        <w:rPr>
          <w:rFonts w:ascii="Angsana New" w:hAnsi="Angsana New"/>
          <w:sz w:val="30"/>
          <w:szCs w:val="30"/>
          <w:cs/>
        </w:rPr>
        <w:t xml:space="preserve"> </w:t>
      </w:r>
    </w:p>
    <w:p w14:paraId="280009FE" w14:textId="77777777" w:rsidR="00645201" w:rsidRPr="00EC1A84" w:rsidRDefault="00645201" w:rsidP="00645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8C2B71" w14:textId="77777777" w:rsidR="00645201" w:rsidRDefault="00645201" w:rsidP="00645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1A84">
        <w:rPr>
          <w:rFonts w:ascii="Angsana New" w:hAnsi="Angsana New"/>
          <w:sz w:val="30"/>
          <w:szCs w:val="30"/>
          <w:cs/>
        </w:rPr>
        <w:lastRenderedPageBreak/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</w:t>
      </w:r>
      <w:r w:rsidRPr="00EC1A84">
        <w:rPr>
          <w:rFonts w:ascii="Angsana New" w:hAnsi="Angsana New"/>
          <w:sz w:val="30"/>
          <w:szCs w:val="30"/>
          <w:cs/>
        </w:rPr>
        <w:br/>
        <w:t>อย่างสม่ำเสมอ หากมีการใช้ข้อมูลจากบุคคลที่สามเพื่อวัดมูลค่ายุติธรรม เช่น ราคาจากนายหน้าหรือการตั้งราคา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</w:t>
      </w:r>
      <w:r w:rsidRPr="00EC1A84">
        <w:rPr>
          <w:rFonts w:ascii="Angsana New" w:hAnsi="Angsana New"/>
          <w:sz w:val="30"/>
          <w:szCs w:val="30"/>
          <w:cs/>
        </w:rPr>
        <w:br/>
        <w:t xml:space="preserve">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306B638C" w14:textId="77777777" w:rsidR="00645201" w:rsidRPr="00111B9E" w:rsidRDefault="00645201" w:rsidP="00645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22D6AF01" w14:textId="77777777" w:rsidR="00645201" w:rsidRDefault="00645201" w:rsidP="00645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1A84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ประเด็นปัญหาของการวัดมูลค่าที่มีนัยสำคัญจะถูกรายงานต่อคณะกรรมการตรวจสอบของบริษัท</w:t>
      </w:r>
    </w:p>
    <w:p w14:paraId="2104753C" w14:textId="77777777" w:rsidR="00645201" w:rsidRPr="00111B9E" w:rsidRDefault="00645201" w:rsidP="00645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312374B" w14:textId="0A38A247" w:rsidR="00645201" w:rsidRDefault="00645201" w:rsidP="00645201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EC1A84">
        <w:rPr>
          <w:rFonts w:ascii="Angsana New" w:hAnsi="Angsana New" w:hint="cs"/>
          <w:sz w:val="30"/>
          <w:szCs w:val="30"/>
          <w:cs/>
          <w:lang w:val="th-TH"/>
        </w:rPr>
        <w:t>การ</w:t>
      </w:r>
      <w:r w:rsidRPr="00EC1A84">
        <w:rPr>
          <w:rFonts w:ascii="Angsana New" w:hAnsi="Angsana New"/>
          <w:sz w:val="30"/>
          <w:szCs w:val="30"/>
          <w:cs/>
          <w:lang w:val="th-TH"/>
        </w:rPr>
        <w:t xml:space="preserve">วัดมูลค่ายุติธรรมของสินทรัพย์หรือหนี้สิน </w:t>
      </w:r>
      <w:r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EC1A84">
        <w:rPr>
          <w:rFonts w:ascii="Angsana New" w:hAnsi="Angsana New"/>
          <w:sz w:val="30"/>
          <w:szCs w:val="30"/>
          <w:cs/>
          <w:lang w:val="th-TH"/>
        </w:rPr>
        <w:t>บริษัทใช้ข้อมูลที่สามารถสังเกตได้ให้มากที่สุดเท่าที่จะทำได</w:t>
      </w:r>
      <w:r w:rsidR="00111B9E">
        <w:rPr>
          <w:rFonts w:ascii="Angsana New" w:hAnsi="Angsana New" w:hint="cs"/>
          <w:sz w:val="30"/>
          <w:szCs w:val="30"/>
          <w:cs/>
          <w:lang w:val="th-TH"/>
        </w:rPr>
        <w:t>้</w:t>
      </w:r>
      <w:r w:rsidRPr="00EC1A84">
        <w:rPr>
          <w:rFonts w:ascii="Angsana New" w:hAnsi="Angsana New"/>
          <w:sz w:val="30"/>
          <w:szCs w:val="30"/>
          <w:cs/>
          <w:lang w:val="th-TH"/>
        </w:rPr>
        <w:t>มูลค่ายุติธรรมเหล่านี้ถูกจัดประเภท</w:t>
      </w:r>
      <w:r w:rsidRPr="00EC1A84">
        <w:rPr>
          <w:rFonts w:ascii="Angsana New" w:hAnsi="Angsana New" w:hint="cs"/>
          <w:sz w:val="30"/>
          <w:szCs w:val="30"/>
          <w:cs/>
          <w:lang w:val="th-TH"/>
        </w:rPr>
        <w:t>ในแต่ละ</w:t>
      </w:r>
      <w:r w:rsidRPr="00EC1A84">
        <w:rPr>
          <w:rFonts w:ascii="Angsana New" w:hAnsi="Angsana New"/>
          <w:sz w:val="30"/>
          <w:szCs w:val="30"/>
          <w:cs/>
          <w:lang w:val="th-TH"/>
        </w:rPr>
        <w:t>ลำดับชั้น</w:t>
      </w:r>
      <w:r w:rsidRPr="00EC1A84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EC1A84">
        <w:rPr>
          <w:rFonts w:ascii="Angsana New" w:hAnsi="Angsana New"/>
          <w:sz w:val="30"/>
          <w:szCs w:val="30"/>
          <w:cs/>
          <w:lang w:val="th-TH"/>
        </w:rPr>
        <w:t>มูลค่ายุติธรรมตามข้อมูลที่ใช้ในการประเมินมูลค่าดังนี้</w:t>
      </w:r>
    </w:p>
    <w:p w14:paraId="2CE01070" w14:textId="77777777" w:rsidR="00645201" w:rsidRPr="00111B9E" w:rsidRDefault="00645201" w:rsidP="00645201">
      <w:pPr>
        <w:ind w:left="54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2AE36A83" w14:textId="77777777" w:rsidR="00645201" w:rsidRPr="00EC1A84" w:rsidRDefault="00645201" w:rsidP="00645201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ind w:left="810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EC1A84">
        <w:rPr>
          <w:rFonts w:ascii="Angsana New" w:hAnsi="Angsana New"/>
          <w:sz w:val="30"/>
          <w:szCs w:val="30"/>
          <w:cs/>
        </w:rPr>
        <w:t>ข้อมูลระดับ</w:t>
      </w:r>
      <w:r w:rsidRPr="00EC1A84">
        <w:rPr>
          <w:rFonts w:ascii="Angsana New" w:hAnsi="Angsana New"/>
          <w:sz w:val="30"/>
          <w:szCs w:val="30"/>
        </w:rPr>
        <w:t xml:space="preserve"> 1  </w:t>
      </w:r>
      <w:r w:rsidRPr="00EC1A84">
        <w:rPr>
          <w:rFonts w:ascii="Angsana New" w:hAnsi="Angsana New"/>
          <w:sz w:val="30"/>
          <w:szCs w:val="30"/>
        </w:rPr>
        <w:tab/>
      </w:r>
      <w:r w:rsidRPr="00EC1A84">
        <w:rPr>
          <w:rFonts w:ascii="Angsana New" w:hAnsi="Angsana New"/>
          <w:sz w:val="30"/>
          <w:szCs w:val="30"/>
          <w:cs/>
        </w:rPr>
        <w:t>เป็นราคาเสนอซื้อ</w:t>
      </w:r>
      <w:r w:rsidRPr="00EC1A84">
        <w:rPr>
          <w:rFonts w:ascii="Angsana New" w:hAnsi="Angsana New" w:hint="cs"/>
          <w:sz w:val="30"/>
          <w:szCs w:val="30"/>
          <w:cs/>
        </w:rPr>
        <w:t xml:space="preserve">ขายในตลาดที่มีสภาพคล่องสำหรับสินทรัพย์หรือหนี้สินอย่างเดียวกัน </w:t>
      </w:r>
    </w:p>
    <w:p w14:paraId="7179E48D" w14:textId="01D86E96" w:rsidR="00645201" w:rsidRPr="00EC1A84" w:rsidRDefault="00645201" w:rsidP="00645201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30"/>
          <w:szCs w:val="30"/>
          <w:lang w:val="th-TH"/>
        </w:rPr>
      </w:pPr>
      <w:r w:rsidRPr="005E1746">
        <w:rPr>
          <w:rFonts w:ascii="Angsana New" w:hAnsi="Angsana New"/>
          <w:position w:val="1"/>
          <w:sz w:val="30"/>
          <w:szCs w:val="30"/>
          <w:cs/>
          <w:lang w:val="th-TH"/>
        </w:rPr>
        <w:t>ข้อมูล</w:t>
      </w:r>
      <w:r w:rsidRPr="005E1746">
        <w:rPr>
          <w:rFonts w:ascii="Angsana New" w:hAnsi="Angsana New"/>
          <w:position w:val="1"/>
          <w:sz w:val="30"/>
          <w:szCs w:val="30"/>
          <w:cs/>
        </w:rPr>
        <w:t>ระดับ</w:t>
      </w:r>
      <w:r w:rsidRPr="005E1746">
        <w:rPr>
          <w:rFonts w:ascii="Angsana New" w:hAnsi="Angsana New" w:hint="cs"/>
          <w:position w:val="1"/>
          <w:sz w:val="30"/>
          <w:szCs w:val="30"/>
          <w:cs/>
        </w:rPr>
        <w:t xml:space="preserve"> </w:t>
      </w:r>
      <w:r w:rsidRPr="005E1746">
        <w:rPr>
          <w:rFonts w:ascii="Angsana New" w:hAnsi="Angsana New"/>
          <w:position w:val="1"/>
          <w:sz w:val="30"/>
          <w:szCs w:val="30"/>
        </w:rPr>
        <w:t>2</w:t>
      </w:r>
      <w:r w:rsidRPr="00EC1A84">
        <w:rPr>
          <w:rFonts w:ascii="Angsana New" w:hAnsi="Angsana New"/>
          <w:spacing w:val="-6"/>
          <w:position w:val="1"/>
          <w:sz w:val="30"/>
          <w:szCs w:val="30"/>
        </w:rPr>
        <w:tab/>
      </w:r>
      <w:r w:rsidRPr="00EC1A84">
        <w:rPr>
          <w:rFonts w:ascii="Angsana New" w:hAnsi="Angsana New"/>
          <w:spacing w:val="-6"/>
          <w:position w:val="1"/>
          <w:sz w:val="30"/>
          <w:szCs w:val="30"/>
          <w:cs/>
        </w:rPr>
        <w:t>เป็นข้อมูลอื่นที่สังเกตได้โดยตรง</w:t>
      </w:r>
      <w:r w:rsidRPr="00EC1A84">
        <w:rPr>
          <w:rFonts w:ascii="Angsana New" w:hAnsi="Angsana New" w:hint="cs"/>
          <w:spacing w:val="-6"/>
          <w:position w:val="1"/>
          <w:sz w:val="30"/>
          <w:szCs w:val="30"/>
          <w:cs/>
        </w:rPr>
        <w:t>หรือโดยอ้อมสำหรับสินทรัพย์นั้นหรือหนี้สินนั้นนอกเหนือ</w:t>
      </w:r>
      <w:r w:rsidR="00111B9E">
        <w:rPr>
          <w:rFonts w:ascii="Angsana New" w:hAnsi="Angsana New"/>
          <w:sz w:val="30"/>
          <w:szCs w:val="30"/>
          <w:cs/>
        </w:rPr>
        <w:br/>
      </w:r>
      <w:r w:rsidRPr="00EC1A84">
        <w:rPr>
          <w:rFonts w:ascii="Angsana New" w:hAnsi="Angsana New" w:hint="cs"/>
          <w:sz w:val="30"/>
          <w:szCs w:val="30"/>
          <w:cs/>
        </w:rPr>
        <w:t xml:space="preserve">จากราคาเสนอซื้อขายซึ่งรวมอยู่ในข้อมูลระดับ </w:t>
      </w:r>
      <w:r w:rsidRPr="00EC1A84">
        <w:rPr>
          <w:rFonts w:ascii="Angsana New" w:hAnsi="Angsana New"/>
          <w:sz w:val="30"/>
          <w:szCs w:val="30"/>
        </w:rPr>
        <w:t xml:space="preserve">1 </w:t>
      </w:r>
      <w:r w:rsidRPr="00EC1A84">
        <w:rPr>
          <w:rFonts w:ascii="Angsana New" w:hAnsi="Angsana New"/>
          <w:sz w:val="30"/>
          <w:szCs w:val="30"/>
          <w:cs/>
        </w:rPr>
        <w:t xml:space="preserve"> </w:t>
      </w:r>
    </w:p>
    <w:p w14:paraId="6C41E191" w14:textId="77777777" w:rsidR="00645201" w:rsidRPr="00AF10C4" w:rsidRDefault="00645201" w:rsidP="00645201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EC1A84">
        <w:rPr>
          <w:rFonts w:ascii="Angsana New" w:hAnsi="Angsana New"/>
          <w:sz w:val="30"/>
          <w:szCs w:val="30"/>
          <w:cs/>
          <w:lang w:val="th-TH"/>
        </w:rPr>
        <w:t>ข้อมูลระดับ</w:t>
      </w:r>
      <w:r w:rsidRPr="00EC1A84">
        <w:rPr>
          <w:rFonts w:ascii="Angsana New" w:hAnsi="Angsana New"/>
          <w:sz w:val="30"/>
          <w:szCs w:val="30"/>
        </w:rPr>
        <w:t xml:space="preserve"> 3</w:t>
      </w:r>
      <w:r w:rsidRPr="00EC1A84">
        <w:rPr>
          <w:rFonts w:ascii="Angsana New" w:hAnsi="Angsana New"/>
          <w:sz w:val="30"/>
          <w:szCs w:val="30"/>
        </w:rPr>
        <w:tab/>
      </w:r>
      <w:r w:rsidRPr="00EC1A84">
        <w:rPr>
          <w:rFonts w:ascii="Angsana New" w:hAnsi="Angsana New" w:hint="cs"/>
          <w:sz w:val="30"/>
          <w:szCs w:val="30"/>
          <w:cs/>
          <w:lang w:val="th-TH"/>
        </w:rPr>
        <w:t>ข้อมูลที่ใช้</w:t>
      </w:r>
      <w:r w:rsidRPr="00EC1A84">
        <w:rPr>
          <w:rFonts w:ascii="Angsana New" w:hAnsi="Angsana New"/>
          <w:sz w:val="30"/>
          <w:szCs w:val="30"/>
          <w:cs/>
          <w:lang w:val="th-TH"/>
        </w:rPr>
        <w:t>เป็นข้อมูล</w:t>
      </w:r>
      <w:r w:rsidRPr="00EC1A84">
        <w:rPr>
          <w:rFonts w:ascii="Angsana New" w:hAnsi="Angsana New" w:hint="cs"/>
          <w:sz w:val="30"/>
          <w:szCs w:val="30"/>
          <w:cs/>
          <w:lang w:val="th-TH"/>
        </w:rPr>
        <w:t>ที่ไม่สามารถสังเกตได้สำหรับสินทรัพย์หรือหนี้สินนั้น</w:t>
      </w:r>
    </w:p>
    <w:p w14:paraId="36776AB1" w14:textId="77777777" w:rsidR="00645201" w:rsidRPr="00111B9E" w:rsidRDefault="00645201" w:rsidP="00645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hAnsi="Angsana New"/>
          <w:sz w:val="24"/>
          <w:szCs w:val="24"/>
        </w:rPr>
      </w:pPr>
    </w:p>
    <w:p w14:paraId="1E44DB40" w14:textId="77777777" w:rsidR="00645201" w:rsidRPr="00EC1A84" w:rsidRDefault="00645201" w:rsidP="00645201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EC1A84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529BDCA6" w14:textId="77777777" w:rsidR="00645201" w:rsidRPr="00111B9E" w:rsidRDefault="00645201" w:rsidP="00645201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14:paraId="406CA133" w14:textId="77777777" w:rsidR="00645201" w:rsidRPr="00EC1A84" w:rsidRDefault="00645201" w:rsidP="00645201">
      <w:pPr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EC1A84">
        <w:rPr>
          <w:rFonts w:ascii="Angsana New" w:hAnsi="Angsana New"/>
          <w:sz w:val="30"/>
          <w:szCs w:val="30"/>
          <w:cs/>
        </w:rPr>
        <w:t xml:space="preserve"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 </w:t>
      </w:r>
    </w:p>
    <w:p w14:paraId="2270F3A7" w14:textId="77777777" w:rsidR="00645201" w:rsidRPr="00111B9E" w:rsidRDefault="00645201" w:rsidP="00645201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bookmarkEnd w:id="4"/>
    <w:p w14:paraId="4D14C661" w14:textId="61497574" w:rsidR="002D4841" w:rsidRPr="00DB2971" w:rsidRDefault="002D4841" w:rsidP="00791933">
      <w:pPr>
        <w:pStyle w:val="index"/>
        <w:numPr>
          <w:ilvl w:val="0"/>
          <w:numId w:val="21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DB2971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</w:t>
      </w:r>
    </w:p>
    <w:p w14:paraId="310B6217" w14:textId="30DD6587" w:rsidR="002D4841" w:rsidRPr="00111B9E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88CBC5E" w14:textId="272D5835" w:rsidR="00C145E9" w:rsidRDefault="00DD77D5" w:rsidP="00DB2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DB2971">
        <w:rPr>
          <w:rFonts w:asciiTheme="majorBidi" w:hAnsiTheme="majorBidi"/>
          <w:b/>
          <w:bCs/>
          <w:i/>
          <w:iCs/>
          <w:sz w:val="30"/>
          <w:szCs w:val="30"/>
        </w:rPr>
        <w:t>5.1</w:t>
      </w:r>
      <w:r w:rsidR="00DB2971">
        <w:rPr>
          <w:rFonts w:asciiTheme="majorBidi" w:hAnsiTheme="majorBidi"/>
          <w:b/>
          <w:bCs/>
          <w:i/>
          <w:iCs/>
          <w:sz w:val="30"/>
          <w:szCs w:val="30"/>
          <w:cs/>
        </w:rPr>
        <w:tab/>
      </w:r>
      <w:r w:rsidR="00C145E9" w:rsidRPr="00DB2971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การดำรงเงินทุนสภาพคล่อง</w:t>
      </w:r>
    </w:p>
    <w:p w14:paraId="07CF6D5E" w14:textId="3BA352D1" w:rsidR="00C145E9" w:rsidRPr="00111B9E" w:rsidRDefault="00C145E9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b/>
          <w:bCs/>
          <w:sz w:val="24"/>
          <w:szCs w:val="24"/>
        </w:rPr>
      </w:pPr>
    </w:p>
    <w:p w14:paraId="7B898CE4" w14:textId="39B63F5B" w:rsidR="00DD77D5" w:rsidRDefault="00DD77D5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บริษัทสามารถดำรงอัตราส่วนเงินกองทุนสภาพคล่องสุทธิให้เป็นไปตามเกณฑ์โดยกลุ่มบริษัทได้มีการกำหนดระดับเพดานความเสี่ยงเพื่อการควบคุมและติดตามระดับเงินกองทุนสภาพคล่องสุทธิของกลุ่มบริษัทอย่างสม่ำเสมอโดยฝ่าย</w:t>
      </w:r>
      <w:r w:rsidRPr="00645201">
        <w:rPr>
          <w:rFonts w:asciiTheme="majorBidi" w:hAnsiTheme="majorBidi" w:hint="cs"/>
          <w:sz w:val="30"/>
          <w:szCs w:val="30"/>
          <w:cs/>
        </w:rPr>
        <w:t>บริหารความเสี่ยง</w:t>
      </w:r>
      <w:r w:rsidRPr="00645201">
        <w:rPr>
          <w:rFonts w:asciiTheme="majorBidi" w:hAnsiTheme="majorBidi"/>
          <w:sz w:val="30"/>
          <w:szCs w:val="30"/>
          <w:cs/>
        </w:rPr>
        <w:t xml:space="preserve"> </w:t>
      </w:r>
      <w:r w:rsidRPr="00645201">
        <w:rPr>
          <w:rFonts w:asciiTheme="majorBidi" w:hAnsiTheme="majorBidi" w:hint="cs"/>
          <w:sz w:val="30"/>
          <w:szCs w:val="30"/>
          <w:cs/>
        </w:rPr>
        <w:t>ณ</w:t>
      </w:r>
      <w:r w:rsidRPr="00645201">
        <w:rPr>
          <w:rFonts w:asciiTheme="majorBidi" w:hAnsiTheme="majorBidi"/>
          <w:sz w:val="30"/>
          <w:szCs w:val="30"/>
          <w:cs/>
        </w:rPr>
        <w:t xml:space="preserve"> </w:t>
      </w:r>
      <w:r w:rsidRPr="00645201">
        <w:rPr>
          <w:rFonts w:asciiTheme="majorBidi" w:hAnsiTheme="majorBidi" w:hint="cs"/>
          <w:sz w:val="30"/>
          <w:szCs w:val="30"/>
          <w:cs/>
        </w:rPr>
        <w:t>วันที่</w:t>
      </w:r>
      <w:r w:rsidRPr="00645201">
        <w:rPr>
          <w:rFonts w:asciiTheme="majorBidi" w:hAnsiTheme="majorBidi"/>
          <w:sz w:val="30"/>
          <w:szCs w:val="30"/>
          <w:cs/>
        </w:rPr>
        <w:t xml:space="preserve"> </w:t>
      </w:r>
      <w:r w:rsidR="005E6F10">
        <w:rPr>
          <w:rFonts w:asciiTheme="majorBidi" w:hAnsiTheme="majorBidi"/>
          <w:sz w:val="30"/>
          <w:szCs w:val="30"/>
        </w:rPr>
        <w:t>30</w:t>
      </w:r>
      <w:r w:rsidRPr="00645201">
        <w:rPr>
          <w:rFonts w:asciiTheme="majorBidi" w:hAnsiTheme="majorBidi"/>
          <w:sz w:val="30"/>
          <w:szCs w:val="30"/>
          <w:cs/>
        </w:rPr>
        <w:t xml:space="preserve"> </w:t>
      </w:r>
      <w:r w:rsidRPr="00645201">
        <w:rPr>
          <w:rFonts w:asciiTheme="majorBidi" w:hAnsiTheme="majorBidi" w:hint="cs"/>
          <w:sz w:val="30"/>
          <w:szCs w:val="30"/>
          <w:cs/>
        </w:rPr>
        <w:t>มิถุนายน</w:t>
      </w:r>
      <w:r w:rsidRPr="00645201">
        <w:rPr>
          <w:rFonts w:asciiTheme="majorBidi" w:hAnsiTheme="majorBidi"/>
          <w:sz w:val="30"/>
          <w:szCs w:val="30"/>
          <w:cs/>
        </w:rPr>
        <w:t xml:space="preserve"> </w:t>
      </w:r>
      <w:r w:rsidR="005E6F10">
        <w:rPr>
          <w:rFonts w:asciiTheme="majorBidi" w:hAnsiTheme="majorBidi"/>
          <w:sz w:val="30"/>
          <w:szCs w:val="30"/>
        </w:rPr>
        <w:t>2563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อัตราส่วนเงินกองทุนสภาพคล่องสุทธิ</w:t>
      </w:r>
      <w:r w:rsidRPr="00DD77D5">
        <w:rPr>
          <w:rFonts w:asciiTheme="majorBidi" w:hAnsiTheme="majorBidi"/>
          <w:sz w:val="30"/>
          <w:szCs w:val="30"/>
          <w:cs/>
        </w:rPr>
        <w:t xml:space="preserve"> (</w:t>
      </w:r>
      <w:r w:rsidRPr="00DD77D5">
        <w:rPr>
          <w:rFonts w:asciiTheme="majorBidi" w:hAnsiTheme="majorBidi"/>
          <w:sz w:val="30"/>
          <w:szCs w:val="30"/>
        </w:rPr>
        <w:t xml:space="preserve">NCR) </w:t>
      </w:r>
      <w:r w:rsidRPr="00DD77D5">
        <w:rPr>
          <w:rFonts w:asciiTheme="majorBidi" w:hAnsiTheme="majorBidi" w:hint="cs"/>
          <w:sz w:val="30"/>
          <w:szCs w:val="30"/>
          <w:cs/>
        </w:rPr>
        <w:t>เท่ากับร้อยละ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="005E6F10" w:rsidRPr="00685686">
        <w:rPr>
          <w:rFonts w:asciiTheme="majorBidi" w:hAnsiTheme="majorBidi"/>
          <w:sz w:val="30"/>
          <w:szCs w:val="30"/>
        </w:rPr>
        <w:t>32.0</w:t>
      </w:r>
      <w:r w:rsidRPr="00685686">
        <w:rPr>
          <w:rFonts w:asciiTheme="majorBidi" w:hAnsiTheme="majorBidi"/>
          <w:sz w:val="30"/>
          <w:szCs w:val="30"/>
          <w:cs/>
        </w:rPr>
        <w:t xml:space="preserve"> </w:t>
      </w:r>
      <w:r w:rsidRPr="00685686">
        <w:rPr>
          <w:rFonts w:asciiTheme="majorBidi" w:hAnsiTheme="majorBidi" w:hint="cs"/>
          <w:sz w:val="30"/>
          <w:szCs w:val="30"/>
          <w:cs/>
        </w:rPr>
        <w:t>ทั้งนี้</w:t>
      </w:r>
      <w:r w:rsidRPr="00DD77D5">
        <w:rPr>
          <w:rFonts w:asciiTheme="majorBidi" w:hAnsiTheme="majorBidi" w:hint="cs"/>
          <w:sz w:val="30"/>
          <w:szCs w:val="30"/>
          <w:cs/>
        </w:rPr>
        <w:t>หากเกิดเหตุการณ์ที่ไม่คาดคิดที่อาจส่งผลกระทบต่อระดับความเพียงพอของเงินทุน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กลุ่มบริษัทมีการจัดทำแผนการจัดหาเงินทุนฉุกเฉิน</w:t>
      </w:r>
      <w:r w:rsidRPr="00DD77D5">
        <w:rPr>
          <w:rFonts w:asciiTheme="majorBidi" w:hAnsiTheme="majorBidi"/>
          <w:sz w:val="30"/>
          <w:szCs w:val="30"/>
          <w:cs/>
        </w:rPr>
        <w:t xml:space="preserve"> (</w:t>
      </w:r>
      <w:r w:rsidRPr="00DD77D5">
        <w:rPr>
          <w:rFonts w:asciiTheme="majorBidi" w:hAnsiTheme="majorBidi"/>
          <w:sz w:val="30"/>
          <w:szCs w:val="30"/>
        </w:rPr>
        <w:t xml:space="preserve">Contingency Funding Plan) </w:t>
      </w:r>
      <w:r w:rsidRPr="00DD77D5">
        <w:rPr>
          <w:rFonts w:asciiTheme="majorBidi" w:hAnsiTheme="majorBidi" w:hint="cs"/>
          <w:sz w:val="30"/>
          <w:szCs w:val="30"/>
          <w:cs/>
        </w:rPr>
        <w:t>เพื่อรองรับกรณีที่กลุ่มบริษัทมีความต้องการใช้เงินทุนฉุกเฉิน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โดยในแผนการจัดหาเงินทุนฉุกเฉินจะระบุถึงแหล่งที่มาของเงินทุน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วงเงิน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และวิธีปฏิบัติในการ</w:t>
      </w:r>
      <w:r w:rsidR="00111B9E">
        <w:rPr>
          <w:rFonts w:asciiTheme="majorBidi" w:hAnsiTheme="majorBidi"/>
          <w:sz w:val="30"/>
          <w:szCs w:val="30"/>
          <w:cs/>
        </w:rPr>
        <w:br/>
      </w:r>
      <w:r w:rsidRPr="00DD77D5">
        <w:rPr>
          <w:rFonts w:asciiTheme="majorBidi" w:hAnsiTheme="majorBidi" w:hint="cs"/>
          <w:sz w:val="30"/>
          <w:szCs w:val="30"/>
          <w:cs/>
        </w:rPr>
        <w:t>ขอใช้วงเงิน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ซึ่งมีช่องทางต่าง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ๆ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ที่ได้กำหนดไว้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ได้แก่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วงเงินกู้ยืมระยะสั้นจากธนาคารไทยพาณิชย์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และธนาคารพาณิชย์ในประเทศรายอื่นที่เป็นคู่ค้ากับทางกลุ่มบริษัท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รวมถึงการระดมทุนผ่านการออกตราสารหนี้ประเภทหุ้นกู้ด้อยสิทธิ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เป็นต้น</w:t>
      </w:r>
    </w:p>
    <w:p w14:paraId="6061570E" w14:textId="7B604F19" w:rsidR="002D4841" w:rsidRPr="00DB2971" w:rsidRDefault="00DD77D5" w:rsidP="00DB2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DB2971">
        <w:rPr>
          <w:rFonts w:asciiTheme="majorBidi" w:hAnsiTheme="majorBidi"/>
          <w:b/>
          <w:bCs/>
          <w:i/>
          <w:iCs/>
          <w:sz w:val="30"/>
          <w:szCs w:val="30"/>
        </w:rPr>
        <w:lastRenderedPageBreak/>
        <w:t>5.2</w:t>
      </w:r>
      <w:r w:rsidR="00DB2971">
        <w:rPr>
          <w:rFonts w:asciiTheme="majorBidi" w:hAnsiTheme="majorBidi"/>
          <w:b/>
          <w:bCs/>
          <w:i/>
          <w:iCs/>
          <w:sz w:val="30"/>
          <w:szCs w:val="30"/>
          <w:cs/>
        </w:rPr>
        <w:tab/>
      </w:r>
      <w:r w:rsidR="00052D91" w:rsidRPr="00DB2971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ความเสี่ยงที่สําคัญของเครื่องมือทางการเงิน</w:t>
      </w:r>
    </w:p>
    <w:p w14:paraId="0C20A6EC" w14:textId="0A7EC22E" w:rsidR="00052D91" w:rsidRDefault="00052D9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3BEC1BC7" w14:textId="0691E985" w:rsidR="00DD77D5" w:rsidRPr="00DB2971" w:rsidRDefault="00DD77D5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B297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6B845E5" w14:textId="065E2CF9" w:rsidR="00DD77D5" w:rsidRPr="00DB2971" w:rsidRDefault="00DD77D5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5F00A92" w14:textId="30702BBF" w:rsidR="00DD77D5" w:rsidRPr="00DB2971" w:rsidRDefault="00DD77D5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B2971">
        <w:rPr>
          <w:rFonts w:asciiTheme="majorBidi" w:hAnsiTheme="majorBidi" w:cstheme="majorBidi" w:hint="cs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กลุ่มบริษัทมีความเสี่ยงจากการดำเนินธุรกิจตามปกติจากการเปลี่ยนแปลงของอัตราดอกเบี้ย อัตราแลกเปลี่ยนเงินตราต่างประเทศ ราคาเงินลงทุนประเภทตราสารทุน ราคาอนุพันธ์ และจากการไม่ปฏิบัติตามข้อกำหนดตามสัญญาของคู่สัญญา</w:t>
      </w:r>
    </w:p>
    <w:p w14:paraId="5335EAD3" w14:textId="5D97F494" w:rsidR="00FE0A9A" w:rsidRPr="00111B9E" w:rsidRDefault="00FE0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17333873" w14:textId="66323DE4" w:rsidR="00052D91" w:rsidRPr="00052D91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B2971">
        <w:rPr>
          <w:rFonts w:asciiTheme="majorBidi" w:hAnsiTheme="majorBidi"/>
          <w:b/>
          <w:bCs/>
          <w:i/>
          <w:iCs/>
          <w:sz w:val="30"/>
          <w:szCs w:val="30"/>
        </w:rPr>
        <w:t>5.2.1</w:t>
      </w:r>
      <w:r w:rsidR="005F2E26">
        <w:rPr>
          <w:rFonts w:asciiTheme="majorBidi" w:hAnsiTheme="majorBidi"/>
          <w:b/>
          <w:bCs/>
          <w:i/>
          <w:iCs/>
          <w:sz w:val="30"/>
          <w:szCs w:val="30"/>
          <w:cs/>
        </w:rPr>
        <w:tab/>
      </w:r>
      <w:r w:rsidR="00052D91" w:rsidRPr="00DB2971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367DD498" w14:textId="04859CDC" w:rsidR="00052D91" w:rsidRDefault="00052D9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803CFA" w14:textId="230F0FB1" w:rsidR="00DD77D5" w:rsidRPr="00DD77D5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DD77D5">
        <w:rPr>
          <w:rFonts w:asciiTheme="majorBidi" w:hAnsiTheme="majorBidi" w:hint="cs"/>
          <w:sz w:val="30"/>
          <w:szCs w:val="30"/>
          <w:cs/>
        </w:rPr>
        <w:t>ความเสี่ยงด้านเครดิตประกอบด้วยความเสี่ยงจากการประกอบธุรกิจเงินให้กู้ยืมเพื่อซื้อหลักทรัพย์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="00051228">
        <w:rPr>
          <w:rFonts w:asciiTheme="majorBidi" w:hAnsiTheme="majorBidi"/>
          <w:sz w:val="30"/>
          <w:szCs w:val="30"/>
        </w:rPr>
        <w:br/>
      </w:r>
      <w:r w:rsidRPr="00DD77D5">
        <w:rPr>
          <w:rFonts w:asciiTheme="majorBidi" w:hAnsiTheme="majorBidi" w:hint="cs"/>
          <w:sz w:val="30"/>
          <w:szCs w:val="30"/>
          <w:cs/>
        </w:rPr>
        <w:t>ความเสี่ยงจากการประกอบธุรกิจการเป็นนายหน้าซื้อขายหลักทรัพย์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ความเสี่ยงจากการประกอบธุรกิจการเป็นตัวแทนซื้อขายสัญญาซื้อขายล่วงหน้า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และความเสี่ยงด้านเครดิตจากเงินลงทุน</w:t>
      </w:r>
    </w:p>
    <w:p w14:paraId="1FC57EDE" w14:textId="13D9D145" w:rsidR="005F2E26" w:rsidRPr="00111B9E" w:rsidRDefault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02B047E6" w14:textId="6839065B" w:rsidR="00DD77D5" w:rsidRPr="00DD77D5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DD77D5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ความเสี่ยงจากการประกอบธุรกิจเงินให้กู้ยืมเพื่อซื้อหลักทรัพย์</w:t>
      </w:r>
    </w:p>
    <w:p w14:paraId="472BD9E6" w14:textId="77777777" w:rsidR="00DD77D5" w:rsidRPr="00DD77D5" w:rsidRDefault="00DD77D5" w:rsidP="00DD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30F7D7B" w14:textId="5B1AD5BE" w:rsidR="00DD77D5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DD77D5">
        <w:rPr>
          <w:rFonts w:asciiTheme="majorBidi" w:hAnsiTheme="majorBidi" w:hint="cs"/>
          <w:sz w:val="30"/>
          <w:szCs w:val="30"/>
          <w:cs/>
        </w:rPr>
        <w:t>กลุ่มบริษัทได้กำหนดแนวทางปฏิบัติในการควบคุมความเสี่ยงจากการให้กู้ยืมเงินเพื่อซื้อหลักทรัพย์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โดยจะพิจารณาวงเงินให้มีความเหมาะสมกับฐานะทางการเงิน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และความสามารถในการชำระหนี้ของลูกค้า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รวมทั้งจัดให้มีการทบทวนวงเงินอย่างต่อเนื่องเพื่อปรับวงเงินให้เหมาะสมกับฐานะทางการเงินและพฤติกรรม</w:t>
      </w:r>
      <w:r w:rsidR="00051228">
        <w:rPr>
          <w:rFonts w:asciiTheme="majorBidi" w:hAnsiTheme="majorBidi"/>
          <w:sz w:val="30"/>
          <w:szCs w:val="30"/>
        </w:rPr>
        <w:br/>
      </w:r>
      <w:r w:rsidRPr="00DD77D5">
        <w:rPr>
          <w:rFonts w:asciiTheme="majorBidi" w:hAnsiTheme="majorBidi" w:hint="cs"/>
          <w:sz w:val="30"/>
          <w:szCs w:val="30"/>
          <w:cs/>
        </w:rPr>
        <w:t>การซื้อขายของลูกค้าในปัจจุบัน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อีกทั้งยังจำกัดวงเงินกู้ยืมเพื่อซื้อขายหลักทรัพย์ต่อลูกค้ารายใดรายหนึ่งไว้ไม่เกินกว่าเกณฑ์ที่ทางการกำหนด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กลุ่มบริษัทยังมีกระบวนการในการกำหนดรายชื่อหลักทรัพย์ที่อนุญาตให้ซื้อขายในบัญชี</w:t>
      </w:r>
      <w:r w:rsidR="00645201">
        <w:rPr>
          <w:rFonts w:asciiTheme="majorBidi" w:hAnsiTheme="majorBidi" w:hint="cs"/>
          <w:sz w:val="30"/>
          <w:szCs w:val="30"/>
          <w:cs/>
        </w:rPr>
        <w:t>เงินให้กู้ยืมเพื่อซื้อหลักทรัพย์</w:t>
      </w:r>
      <w:r w:rsidRPr="00DD77D5">
        <w:rPr>
          <w:rFonts w:asciiTheme="majorBidi" w:hAnsiTheme="majorBidi" w:hint="cs"/>
          <w:sz w:val="30"/>
          <w:szCs w:val="30"/>
          <w:cs/>
        </w:rPr>
        <w:t>ได้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และกำหนดอัตรา</w:t>
      </w:r>
      <w:r w:rsidR="00645201">
        <w:rPr>
          <w:rFonts w:asciiTheme="majorBidi" w:hAnsiTheme="majorBidi" w:hint="cs"/>
          <w:sz w:val="30"/>
          <w:szCs w:val="30"/>
          <w:cs/>
        </w:rPr>
        <w:t>ส่วนของหลักประกันต่อเงินให้กู้ยืม</w:t>
      </w:r>
      <w:r w:rsidRPr="00DD77D5">
        <w:rPr>
          <w:rFonts w:asciiTheme="majorBidi" w:hAnsiTheme="majorBidi" w:hint="cs"/>
          <w:sz w:val="30"/>
          <w:szCs w:val="30"/>
          <w:cs/>
        </w:rPr>
        <w:t>ที่เหมาะสมสำหรับหลักทรัพย์แต่ละหลักทรัพย์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เพื่อคัดเลือกเฉพาะหลักทรัพย์ที่มีคุณภาพเหมาะสม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โดยกลุ่มบริษัทได้จัดตั้งคณะอนุกรรมการพิจารณากลั่นกรองสินเชื่อทำหน้าที่พิจารณานโยบายด้านเครดิต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ประเด็นที่เกี่ยวข้องด้านเครดิต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รวมถึงกำหนดรายชื่อหลักทรัพย์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ปริมาณการกระจุกตัวที่เหมาะสม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โดยกลุ่มบริษัทมีแนวทางคัดเลือกหลักทรัพย์ที่มีคุณภาพโดยพิจารณาจากปัจจัยเชิงปริมาณ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และปัจจัยเชิงคุณภาพ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ประกอบด้วย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ปัจจัยพื้นฐาน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ค่าความผันผวน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ค่าความเสี่ยงด้านเครดิตที่ประเมินในลักษณะมองไปข้างหน้า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ค่าสหสัมพันธ์ของกลุ่มหลักทรัพย์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และปัจจัยด้านสภาพคล่องของหลักทรัพย์เพื่อการปล่อยกู้หลักทรัพย์ที่ดี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และสามารถควบคุมความเสี่ยงด้าน</w:t>
      </w:r>
      <w:r w:rsidR="00645201">
        <w:rPr>
          <w:rFonts w:asciiTheme="majorBidi" w:hAnsiTheme="majorBidi" w:hint="cs"/>
          <w:sz w:val="30"/>
          <w:szCs w:val="30"/>
          <w:cs/>
        </w:rPr>
        <w:t>เครดิต</w:t>
      </w:r>
      <w:r w:rsidRPr="00DD77D5">
        <w:rPr>
          <w:rFonts w:asciiTheme="majorBidi" w:hAnsiTheme="majorBidi" w:hint="cs"/>
          <w:sz w:val="30"/>
          <w:szCs w:val="30"/>
          <w:cs/>
        </w:rPr>
        <w:t>ของกลุ่มบริษัทให้อยู่ในระดับที่ยอมรับได้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</w:p>
    <w:p w14:paraId="25FD0516" w14:textId="77777777" w:rsidR="00DD77D5" w:rsidRPr="00DD77D5" w:rsidRDefault="00DD77D5" w:rsidP="00DD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F71F07F" w14:textId="77777777" w:rsidR="00111B9E" w:rsidRDefault="00111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cs/>
        </w:rPr>
        <w:br w:type="page"/>
      </w:r>
    </w:p>
    <w:p w14:paraId="744DAEE6" w14:textId="1FA95D6D" w:rsidR="00DD77D5" w:rsidRPr="00DD77D5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DD77D5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lastRenderedPageBreak/>
        <w:t>ความเสี่ยงจากการประกอบธุรกิจการเป็นนายหน้าซื้อขายหลักทรัพย์</w:t>
      </w:r>
    </w:p>
    <w:p w14:paraId="2E3BB993" w14:textId="77777777" w:rsidR="00DD77D5" w:rsidRPr="00DD77D5" w:rsidRDefault="00DD77D5" w:rsidP="00DD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33B97E0" w14:textId="1DB08AC7" w:rsidR="00DD77D5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DD77D5">
        <w:rPr>
          <w:rFonts w:asciiTheme="majorBidi" w:hAnsiTheme="majorBidi" w:hint="cs"/>
          <w:sz w:val="30"/>
          <w:szCs w:val="30"/>
          <w:cs/>
        </w:rPr>
        <w:t>กลุ่มบริษัทมีความเสี่ยงในบัญชีเงินสด</w:t>
      </w:r>
      <w:r w:rsidRPr="00DD77D5">
        <w:rPr>
          <w:rFonts w:asciiTheme="majorBidi" w:hAnsiTheme="majorBidi"/>
          <w:sz w:val="30"/>
          <w:szCs w:val="30"/>
          <w:cs/>
        </w:rPr>
        <w:t xml:space="preserve"> (</w:t>
      </w:r>
      <w:r w:rsidRPr="00DD77D5">
        <w:rPr>
          <w:rFonts w:asciiTheme="majorBidi" w:hAnsiTheme="majorBidi"/>
          <w:sz w:val="30"/>
          <w:szCs w:val="30"/>
        </w:rPr>
        <w:t xml:space="preserve">Cash Account) </w:t>
      </w:r>
      <w:r w:rsidRPr="00DD77D5">
        <w:rPr>
          <w:rFonts w:asciiTheme="majorBidi" w:hAnsiTheme="majorBidi" w:hint="cs"/>
          <w:sz w:val="30"/>
          <w:szCs w:val="30"/>
          <w:cs/>
        </w:rPr>
        <w:t>จากการที่ลูกค้าอาจไม่สามารถชำระราคาค่าซื้อหลักทรัพย์ได้เมื่อครบกำหนดชำระราคาภายใน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/>
          <w:sz w:val="30"/>
          <w:szCs w:val="30"/>
        </w:rPr>
        <w:t>2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วันทำการถัดจากวันที่ซื้อหลักทรัพย์</w:t>
      </w:r>
      <w:r w:rsidRPr="00DD77D5">
        <w:rPr>
          <w:rFonts w:asciiTheme="majorBidi" w:hAnsiTheme="majorBidi"/>
          <w:sz w:val="30"/>
          <w:szCs w:val="30"/>
          <w:cs/>
        </w:rPr>
        <w:t xml:space="preserve"> (</w:t>
      </w:r>
      <w:r w:rsidRPr="00DD77D5">
        <w:rPr>
          <w:rFonts w:asciiTheme="majorBidi" w:hAnsiTheme="majorBidi"/>
          <w:sz w:val="30"/>
          <w:szCs w:val="30"/>
        </w:rPr>
        <w:t xml:space="preserve">T+2) </w:t>
      </w:r>
      <w:r w:rsidRPr="00DD77D5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ความเสี่ยงดังกล่าวค่อนข้างจำกัด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เนื่องจากกฎเกณฑ์ที่เข้มงวดของทางการที่กำหนดให้ลูกค้าต้องวางหลักประกันไม่ต่ำกว่าร้อยละ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/>
          <w:sz w:val="30"/>
          <w:szCs w:val="30"/>
        </w:rPr>
        <w:t>20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ของวงเงินซื้อขายหลักทรัพย์ที่ได้รับในบัญชีดังกล่าว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อีกทั้งกระบวนการบังคับปิดสถานะการลงทุน</w:t>
      </w:r>
      <w:r w:rsidRPr="00DD77D5">
        <w:rPr>
          <w:rFonts w:asciiTheme="majorBidi" w:hAnsiTheme="majorBidi"/>
          <w:sz w:val="30"/>
          <w:szCs w:val="30"/>
          <w:cs/>
        </w:rPr>
        <w:t xml:space="preserve"> (</w:t>
      </w:r>
      <w:r w:rsidRPr="00DD77D5">
        <w:rPr>
          <w:rFonts w:asciiTheme="majorBidi" w:hAnsiTheme="majorBidi"/>
          <w:sz w:val="30"/>
          <w:szCs w:val="30"/>
        </w:rPr>
        <w:t xml:space="preserve">Force Sell) </w:t>
      </w:r>
      <w:r w:rsidRPr="00DD77D5">
        <w:rPr>
          <w:rFonts w:asciiTheme="majorBidi" w:hAnsiTheme="majorBidi" w:hint="cs"/>
          <w:sz w:val="30"/>
          <w:szCs w:val="30"/>
          <w:cs/>
        </w:rPr>
        <w:t>ภายในของกลุ่มบริษัทมีความรัดกุมทำให้ความเสี่ยงนี้ปรับลดลงอย่างมีนัยสำคัญ</w:t>
      </w:r>
    </w:p>
    <w:p w14:paraId="0BDB45A7" w14:textId="77777777" w:rsidR="00DD77D5" w:rsidRPr="00DD77D5" w:rsidRDefault="00DD77D5" w:rsidP="00DD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03E62FE" w14:textId="3DF5D6AF" w:rsidR="00DD77D5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DD77D5">
        <w:rPr>
          <w:rFonts w:asciiTheme="majorBidi" w:hAnsiTheme="majorBidi" w:hint="cs"/>
          <w:sz w:val="30"/>
          <w:szCs w:val="30"/>
          <w:cs/>
        </w:rPr>
        <w:t>ทั้งนี้กลุ่มบริษัทมีการกำหนดมาตรการควบคุมความเสี่ยงให้เป็นไปตามเกณฑ์ภายในของกลุ่มบริษัท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และพิจารณาวงเงินให้เหมาะสมกับฐานะ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ความสามารถในการชำระหนี้ของลูกค้า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รวมถึงจัดให้มีการประเมินความเสี่ยงอย่างสม่ำเสมอผ่านกระบวนการทบทวนวงเงิน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และติดตามพฤติกรรมการซื้อขายหลักทรัพย์ของลูกค้าอย่างใกล้ชิด</w:t>
      </w:r>
    </w:p>
    <w:p w14:paraId="1B39BD56" w14:textId="77777777" w:rsidR="00DD77D5" w:rsidRPr="00DD77D5" w:rsidRDefault="00DD77D5" w:rsidP="00DD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4684BFD" w14:textId="4F8BB020" w:rsidR="00DD77D5" w:rsidRPr="00DD77D5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DD77D5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ความเสี่ยงจากการประกอบธุรกิจการเป็นตัวแทนซื้อขายสัญญาซื้อขายล่วงหน้า</w:t>
      </w:r>
    </w:p>
    <w:p w14:paraId="44346067" w14:textId="77777777" w:rsidR="00DD77D5" w:rsidRPr="00DD77D5" w:rsidRDefault="00DD77D5" w:rsidP="00DD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0381F12" w14:textId="07EAC988" w:rsidR="00DD77D5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DD77D5">
        <w:rPr>
          <w:rFonts w:asciiTheme="majorBidi" w:hAnsiTheme="majorBidi" w:hint="cs"/>
          <w:sz w:val="30"/>
          <w:szCs w:val="30"/>
          <w:cs/>
        </w:rPr>
        <w:t>กลุ่มบริษัทมีความเสี่ยงจากการที่ลูกค้าอาจขาดทุนจากการลงทุนในสัญญาซื้อขายล่วงหน้าเกินกว่าเงินหลักประกันของลูกค้าที่วางไว้กับกลุ่มบริษัท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ซึ่งทำให้ไม่เพียงพอที่จะชำระหนี้กับสำนักหักบัญชีได้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ดังนั้นเพื่อเป็นการลดความเสี่ยงที่จะเกิดขึ้น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กลุ่มบริษัทจึงมีมาตรการควบคุมความเสี่ยงโดยจะคัดเลือกลูกค้าที่มีความรู้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ความเข้าใจ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หรือมีประสบการณ์การลงทุนในสัญญาซื้อขายล่วงหน้าตามเกณฑ์ภายในที่กลุ่มบริษัทกำหนดไว้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ดำเนินการพิจารณาวงเงินให้เหมาะสมกับฐานะความสามารถในการชำระหนี้ของลูกค้า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รวมถึงจัดให้มีการประเมินความเสี่ยงอย่างสม่ำเสมอผ่านกระบวนการทบทวนวงเงิน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และติดตามพฤติกรรมการซื้อขายสัญญาซื้อขายล่วงหน้าของลูกค้าอย่างใกล้ชิด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รวมถึงการควบคุมความเพียงพอของหลักประกันให้เป็นไปตามเกณฑ์ที่กำหนดโดยเคร่งครัด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เพื่อป้องกันความเสี่ยงจากการขาดทุนจำนวนมากในบัญชีลูกค้า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รวมถึงการบังคับปิดสถานะเปิดรับความเสี่ยงสัญญาของลูกค้ากรณีที่ไม่สามารถนำหลักประกันมาวางเพิ่มเติมตามที่กลุ่มบริษัทกำหนดได้</w:t>
      </w:r>
    </w:p>
    <w:p w14:paraId="554209EC" w14:textId="77777777" w:rsidR="00DD77D5" w:rsidRPr="00DD77D5" w:rsidRDefault="00DD77D5" w:rsidP="00DD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435604B" w14:textId="77777777" w:rsidR="00111B9E" w:rsidRDefault="00111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cs/>
        </w:rPr>
        <w:br w:type="page"/>
      </w:r>
    </w:p>
    <w:p w14:paraId="640CEEFF" w14:textId="2D237467" w:rsidR="00DD77D5" w:rsidRPr="00DD77D5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DD77D5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lastRenderedPageBreak/>
        <w:t>ความเสี่ยงด้านเครดิตจากเงินลงทุน</w:t>
      </w:r>
    </w:p>
    <w:p w14:paraId="0CDE9E9D" w14:textId="77777777" w:rsidR="00DD77D5" w:rsidRPr="00111B9E" w:rsidRDefault="00DD77D5" w:rsidP="00DD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698B6A02" w14:textId="095422E9" w:rsidR="00052D91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DD77D5">
        <w:rPr>
          <w:rFonts w:asciiTheme="majorBidi" w:hAnsiTheme="majorBidi" w:hint="cs"/>
          <w:sz w:val="30"/>
          <w:szCs w:val="30"/>
          <w:cs/>
        </w:rPr>
        <w:t>กลุ่มบริษัทมีความเสี่ยงจากเงินลงทุนในตราสารหนี้ที่ถือไว้เพื่อค้า</w:t>
      </w:r>
      <w:r w:rsidRPr="00DD77D5">
        <w:rPr>
          <w:rFonts w:asciiTheme="majorBidi" w:hAnsiTheme="majorBidi"/>
          <w:sz w:val="30"/>
          <w:szCs w:val="30"/>
          <w:cs/>
        </w:rPr>
        <w:t xml:space="preserve"> (</w:t>
      </w:r>
      <w:r w:rsidRPr="00DD77D5">
        <w:rPr>
          <w:rFonts w:asciiTheme="majorBidi" w:hAnsiTheme="majorBidi"/>
          <w:sz w:val="30"/>
          <w:szCs w:val="30"/>
        </w:rPr>
        <w:t xml:space="preserve">Fixed Income Proprietary Trading Portfolio) </w:t>
      </w:r>
      <w:r w:rsidRPr="00DD77D5">
        <w:rPr>
          <w:rFonts w:asciiTheme="majorBidi" w:hAnsiTheme="majorBidi" w:hint="cs"/>
          <w:sz w:val="30"/>
          <w:szCs w:val="30"/>
          <w:cs/>
        </w:rPr>
        <w:t>ทั้งนี้กลุ่มบริษัทมีการจำกัดให้ลงทุนได้เฉพาะตราสารหนี้ที่มีความเสี่ยงด้านเครดิตของผู้ออก</w:t>
      </w:r>
      <w:r w:rsidR="00051228">
        <w:rPr>
          <w:rFonts w:asciiTheme="majorBidi" w:hAnsiTheme="majorBidi"/>
          <w:sz w:val="30"/>
          <w:szCs w:val="30"/>
        </w:rPr>
        <w:br/>
      </w:r>
      <w:r w:rsidRPr="00DD77D5">
        <w:rPr>
          <w:rFonts w:asciiTheme="majorBidi" w:hAnsiTheme="majorBidi" w:hint="cs"/>
          <w:sz w:val="30"/>
          <w:szCs w:val="30"/>
          <w:cs/>
        </w:rPr>
        <w:t>ตราสารในระดับ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/>
          <w:sz w:val="30"/>
          <w:szCs w:val="30"/>
        </w:rPr>
        <w:t xml:space="preserve">Thai Sovereign Risk </w:t>
      </w:r>
      <w:r w:rsidRPr="00DD77D5">
        <w:rPr>
          <w:rFonts w:asciiTheme="majorBidi" w:hAnsiTheme="majorBidi" w:hint="cs"/>
          <w:sz w:val="30"/>
          <w:szCs w:val="30"/>
          <w:cs/>
        </w:rPr>
        <w:t>เช่น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ตราสารหนี้ภาครัฐ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ตราสารหนี้ที่ออกและ</w:t>
      </w:r>
      <w:r w:rsidRPr="00DD77D5">
        <w:rPr>
          <w:rFonts w:asciiTheme="majorBidi" w:hAnsiTheme="majorBidi"/>
          <w:sz w:val="30"/>
          <w:szCs w:val="30"/>
          <w:cs/>
        </w:rPr>
        <w:t>/</w:t>
      </w:r>
      <w:r w:rsidRPr="00DD77D5">
        <w:rPr>
          <w:rFonts w:asciiTheme="majorBidi" w:hAnsiTheme="majorBidi" w:hint="cs"/>
          <w:sz w:val="30"/>
          <w:szCs w:val="30"/>
          <w:cs/>
        </w:rPr>
        <w:t>หรือค้ำประกันเงินต้นและดอกเบี้ยโดยกระทรวงการคลัง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เพื่อให้เป็นไปตามนโยบายและแนวทางปฏิบัติสำหรับการลงทุนเพื่อการบริหารสภาพคล่องของกลุ่มบริษัท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ณ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วันที่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/>
          <w:sz w:val="30"/>
          <w:szCs w:val="30"/>
        </w:rPr>
        <w:t xml:space="preserve">30 </w:t>
      </w:r>
      <w:r w:rsidRPr="00DD77D5">
        <w:rPr>
          <w:rFonts w:asciiTheme="majorBidi" w:hAnsiTheme="majorBidi" w:hint="cs"/>
          <w:sz w:val="30"/>
          <w:szCs w:val="30"/>
          <w:cs/>
        </w:rPr>
        <w:t>มิถุนายน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/>
          <w:sz w:val="30"/>
          <w:szCs w:val="30"/>
        </w:rPr>
        <w:t xml:space="preserve">2563 </w:t>
      </w:r>
      <w:r w:rsidRPr="00DD77D5">
        <w:rPr>
          <w:rFonts w:asciiTheme="majorBidi" w:hAnsiTheme="majorBidi" w:hint="cs"/>
          <w:sz w:val="30"/>
          <w:szCs w:val="30"/>
          <w:cs/>
        </w:rPr>
        <w:t>กลุ่มบริษัทมีเงินลงทุนในบัญชีเพื่อค้า</w:t>
      </w:r>
      <w:r w:rsidR="00051228">
        <w:rPr>
          <w:rFonts w:asciiTheme="majorBidi" w:hAnsiTheme="majorBidi"/>
          <w:sz w:val="30"/>
          <w:szCs w:val="30"/>
        </w:rPr>
        <w:br/>
      </w:r>
      <w:r w:rsidRPr="00681617">
        <w:rPr>
          <w:rFonts w:asciiTheme="majorBidi" w:hAnsiTheme="majorBidi" w:hint="cs"/>
          <w:sz w:val="30"/>
          <w:szCs w:val="30"/>
          <w:cs/>
        </w:rPr>
        <w:t>ตราสารหนี้ของกลุ่มบริษัทรวมทั้งสิ้น</w:t>
      </w:r>
      <w:r w:rsidRPr="00681617">
        <w:rPr>
          <w:rFonts w:asciiTheme="majorBidi" w:hAnsiTheme="majorBidi"/>
          <w:sz w:val="30"/>
          <w:szCs w:val="30"/>
          <w:cs/>
        </w:rPr>
        <w:t xml:space="preserve"> </w:t>
      </w:r>
      <w:r w:rsidR="00E55EC0" w:rsidRPr="00681617">
        <w:rPr>
          <w:rFonts w:asciiTheme="majorBidi" w:hAnsiTheme="majorBidi"/>
          <w:sz w:val="30"/>
          <w:szCs w:val="30"/>
        </w:rPr>
        <w:t>137.4</w:t>
      </w:r>
      <w:r w:rsidRPr="00681617">
        <w:rPr>
          <w:rFonts w:asciiTheme="majorBidi" w:hAnsiTheme="majorBidi"/>
          <w:sz w:val="30"/>
          <w:szCs w:val="30"/>
        </w:rPr>
        <w:t xml:space="preserve"> </w:t>
      </w:r>
      <w:r w:rsidRPr="00681617">
        <w:rPr>
          <w:rFonts w:asciiTheme="majorBidi" w:hAnsiTheme="majorBidi" w:hint="cs"/>
          <w:sz w:val="30"/>
          <w:szCs w:val="30"/>
          <w:cs/>
        </w:rPr>
        <w:t>ล</w:t>
      </w:r>
      <w:r w:rsidR="00B35C8C">
        <w:rPr>
          <w:rFonts w:asciiTheme="majorBidi" w:hAnsiTheme="majorBidi" w:hint="cs"/>
          <w:sz w:val="30"/>
          <w:szCs w:val="30"/>
          <w:cs/>
        </w:rPr>
        <w:t>้านบาท</w:t>
      </w:r>
      <w:r w:rsidRPr="00681617">
        <w:rPr>
          <w:rFonts w:asciiTheme="majorBidi" w:hAnsiTheme="majorBidi"/>
          <w:sz w:val="30"/>
          <w:szCs w:val="30"/>
          <w:cs/>
        </w:rPr>
        <w:t xml:space="preserve"> </w:t>
      </w:r>
      <w:r w:rsidRPr="00681617">
        <w:rPr>
          <w:rFonts w:asciiTheme="majorBidi" w:hAnsiTheme="majorBidi" w:hint="cs"/>
          <w:sz w:val="30"/>
          <w:szCs w:val="30"/>
          <w:cs/>
        </w:rPr>
        <w:t>โดยเป็นพันธบัตรรัฐบาลจำนวน</w:t>
      </w:r>
      <w:r w:rsidRPr="00681617">
        <w:rPr>
          <w:rFonts w:asciiTheme="majorBidi" w:hAnsiTheme="majorBidi"/>
          <w:sz w:val="30"/>
          <w:szCs w:val="30"/>
          <w:cs/>
        </w:rPr>
        <w:t xml:space="preserve"> </w:t>
      </w:r>
      <w:r w:rsidR="00E55EC0" w:rsidRPr="00681617">
        <w:rPr>
          <w:rFonts w:asciiTheme="majorBidi" w:hAnsiTheme="majorBidi"/>
          <w:sz w:val="30"/>
          <w:szCs w:val="30"/>
        </w:rPr>
        <w:t>111.2</w:t>
      </w:r>
      <w:r w:rsidRPr="00681617">
        <w:rPr>
          <w:rFonts w:asciiTheme="majorBidi" w:hAnsiTheme="majorBidi"/>
          <w:sz w:val="30"/>
          <w:szCs w:val="30"/>
        </w:rPr>
        <w:t xml:space="preserve"> </w:t>
      </w:r>
      <w:r w:rsidRPr="00681617">
        <w:rPr>
          <w:rFonts w:asciiTheme="majorBidi" w:hAnsiTheme="majorBidi" w:hint="cs"/>
          <w:sz w:val="30"/>
          <w:szCs w:val="30"/>
          <w:cs/>
        </w:rPr>
        <w:t>ล้านบาท</w:t>
      </w:r>
      <w:r w:rsidRPr="00681617">
        <w:rPr>
          <w:rFonts w:asciiTheme="majorBidi" w:hAnsiTheme="majorBidi"/>
          <w:sz w:val="30"/>
          <w:szCs w:val="30"/>
          <w:cs/>
        </w:rPr>
        <w:t xml:space="preserve"> </w:t>
      </w:r>
      <w:r w:rsidRPr="00681617">
        <w:rPr>
          <w:rFonts w:asciiTheme="majorBidi" w:hAnsiTheme="majorBidi" w:hint="cs"/>
          <w:sz w:val="30"/>
          <w:szCs w:val="30"/>
          <w:cs/>
        </w:rPr>
        <w:t>และเป็นตราสารหนี้ภาคเอกชนจำนวน</w:t>
      </w:r>
      <w:r w:rsidRPr="00681617">
        <w:rPr>
          <w:rFonts w:asciiTheme="majorBidi" w:hAnsiTheme="majorBidi"/>
          <w:sz w:val="30"/>
          <w:szCs w:val="30"/>
          <w:cs/>
        </w:rPr>
        <w:t xml:space="preserve"> </w:t>
      </w:r>
      <w:r w:rsidR="00E55EC0" w:rsidRPr="00681617">
        <w:rPr>
          <w:rFonts w:asciiTheme="majorBidi" w:hAnsiTheme="majorBidi"/>
          <w:sz w:val="30"/>
          <w:szCs w:val="30"/>
        </w:rPr>
        <w:t>26.2</w:t>
      </w:r>
      <w:r w:rsidRPr="00681617">
        <w:rPr>
          <w:rFonts w:asciiTheme="majorBidi" w:hAnsiTheme="majorBidi"/>
          <w:sz w:val="30"/>
          <w:szCs w:val="30"/>
        </w:rPr>
        <w:t xml:space="preserve"> </w:t>
      </w:r>
      <w:r w:rsidRPr="00681617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53E529D1" w14:textId="77777777" w:rsidR="00DD77D5" w:rsidRPr="00111B9E" w:rsidRDefault="00DD77D5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9DE7B27" w14:textId="76A765C5" w:rsidR="007B4950" w:rsidRPr="005F2E26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5F2E26">
        <w:rPr>
          <w:rFonts w:asciiTheme="majorBidi" w:hAnsiTheme="majorBidi"/>
          <w:b/>
          <w:bCs/>
          <w:i/>
          <w:iCs/>
          <w:sz w:val="30"/>
          <w:szCs w:val="30"/>
        </w:rPr>
        <w:t>5.2.</w:t>
      </w:r>
      <w:r w:rsidR="005F2E26">
        <w:rPr>
          <w:rFonts w:asciiTheme="majorBidi" w:hAnsiTheme="majorBidi"/>
          <w:b/>
          <w:bCs/>
          <w:i/>
          <w:iCs/>
          <w:sz w:val="30"/>
          <w:szCs w:val="30"/>
        </w:rPr>
        <w:t>2</w:t>
      </w:r>
      <w:r w:rsidR="005F2E26">
        <w:rPr>
          <w:rFonts w:asciiTheme="majorBidi" w:hAnsiTheme="majorBidi"/>
          <w:b/>
          <w:bCs/>
          <w:i/>
          <w:iCs/>
          <w:sz w:val="30"/>
          <w:szCs w:val="30"/>
        </w:rPr>
        <w:tab/>
      </w:r>
      <w:r w:rsidR="007B4950" w:rsidRPr="005F2E26">
        <w:rPr>
          <w:rFonts w:asciiTheme="majorBidi" w:hAnsiTheme="majorBidi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07274E5B" w14:textId="77777777" w:rsidR="007B4950" w:rsidRPr="00111B9E" w:rsidRDefault="007B4950" w:rsidP="007B4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6D50107A" w14:textId="6D44FEF8" w:rsidR="00E06447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DD77D5">
        <w:rPr>
          <w:rFonts w:asciiTheme="majorBidi" w:hAnsiTheme="majorBidi" w:hint="cs"/>
          <w:sz w:val="30"/>
          <w:szCs w:val="30"/>
          <w:cs/>
        </w:rPr>
        <w:t>กลุ่มบริษัทอาจเผชิญความเสี่ยงด้านสภาพคล่องเมื่อกลุ่มบริษัทไม่สามารถเปลี่ยนสินทรัพย์เป็นเงินสดได้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หรือไม่สามารถจัดหาเงินทุนได้เพียงพอ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หรือสามารถจัดหาเงินทุนได้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แต่ต้นทุนการจัดหาเงินสูงเกินกว่าระดับที่ยอมรับได้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รวมถึงความเสี่ยงที่ไม่สามารถยกเลิก</w:t>
      </w:r>
      <w:r w:rsidRPr="00DD77D5">
        <w:rPr>
          <w:rFonts w:asciiTheme="majorBidi" w:hAnsiTheme="majorBidi"/>
          <w:sz w:val="30"/>
          <w:szCs w:val="30"/>
          <w:cs/>
        </w:rPr>
        <w:t xml:space="preserve"> (</w:t>
      </w:r>
      <w:r w:rsidRPr="00DD77D5">
        <w:rPr>
          <w:rFonts w:asciiTheme="majorBidi" w:hAnsiTheme="majorBidi" w:cstheme="majorBidi"/>
          <w:sz w:val="30"/>
          <w:szCs w:val="30"/>
        </w:rPr>
        <w:t xml:space="preserve">Unwind) </w:t>
      </w:r>
      <w:r w:rsidRPr="00DD77D5">
        <w:rPr>
          <w:rFonts w:asciiTheme="majorBidi" w:hAnsiTheme="majorBidi" w:hint="cs"/>
          <w:sz w:val="30"/>
          <w:szCs w:val="30"/>
          <w:cs/>
        </w:rPr>
        <w:t>หรือหักกลบ</w:t>
      </w:r>
      <w:r w:rsidRPr="00DD77D5">
        <w:rPr>
          <w:rFonts w:asciiTheme="majorBidi" w:hAnsiTheme="majorBidi"/>
          <w:sz w:val="30"/>
          <w:szCs w:val="30"/>
          <w:cs/>
        </w:rPr>
        <w:t xml:space="preserve"> (</w:t>
      </w:r>
      <w:r w:rsidRPr="00DD77D5">
        <w:rPr>
          <w:rFonts w:asciiTheme="majorBidi" w:hAnsiTheme="majorBidi" w:cstheme="majorBidi"/>
          <w:sz w:val="30"/>
          <w:szCs w:val="30"/>
        </w:rPr>
        <w:t xml:space="preserve">Offset) </w:t>
      </w:r>
      <w:r w:rsidRPr="00DD77D5">
        <w:rPr>
          <w:rFonts w:asciiTheme="majorBidi" w:hAnsiTheme="majorBidi" w:hint="cs"/>
          <w:sz w:val="30"/>
          <w:szCs w:val="30"/>
          <w:cs/>
        </w:rPr>
        <w:t>ความเสี่ยงที่มีอยู่ได้จากสินทรัพย์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ทำให้ต้องขายสินทรัพย์ในราคาต่ำกว่าต้นทุนที่ซื้อมาเนื่องจากสินทรัพย์นั้นมีสภาพคล่องต่ำ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หรือเกิดภาวะตลาดขาดสภาพคล่องซึ่งอาจส่งผลกระทบต่อฐานะการเงินของกลุ่มบริษัททั้งในปัจจุบันและอนาคต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รวมทั้งการบริหารสภาพคล่องของเงินคงเหลือของลูกค้า</w:t>
      </w:r>
    </w:p>
    <w:p w14:paraId="0AF67266" w14:textId="77777777" w:rsidR="00DD77D5" w:rsidRPr="00111B9E" w:rsidRDefault="00DD77D5" w:rsidP="005A2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32D7C90" w14:textId="4F452391" w:rsidR="00DB2971" w:rsidRPr="005F2E26" w:rsidRDefault="00DB2971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 w:rsidRPr="005F2E26">
        <w:rPr>
          <w:rFonts w:asciiTheme="majorBidi" w:hAnsiTheme="majorBidi"/>
          <w:b/>
          <w:bCs/>
          <w:i/>
          <w:iCs/>
          <w:sz w:val="30"/>
          <w:szCs w:val="30"/>
        </w:rPr>
        <w:t>5.2.3</w:t>
      </w:r>
      <w:r w:rsidR="005F2E26">
        <w:rPr>
          <w:rFonts w:asciiTheme="majorBidi" w:hAnsiTheme="majorBidi"/>
          <w:b/>
          <w:bCs/>
          <w:i/>
          <w:iCs/>
          <w:sz w:val="30"/>
          <w:szCs w:val="30"/>
        </w:rPr>
        <w:tab/>
      </w:r>
      <w:r w:rsidRPr="005F2E26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580314AB" w14:textId="77777777" w:rsidR="00DB2971" w:rsidRPr="00111B9E" w:rsidRDefault="00DB297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highlight w:val="yellow"/>
        </w:rPr>
      </w:pPr>
    </w:p>
    <w:p w14:paraId="5091BEA8" w14:textId="5CB55291" w:rsidR="002D4841" w:rsidRPr="005F2E26" w:rsidRDefault="002D4841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5F2E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="003C4545" w:rsidRPr="005F2E2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Pr="005F2E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อัตราดอกเบี้ย</w:t>
      </w:r>
    </w:p>
    <w:p w14:paraId="024C15CA" w14:textId="1FDAE568" w:rsidR="002D4841" w:rsidRPr="00111B9E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2B9F9289" w14:textId="4D15820D" w:rsidR="00DB2971" w:rsidRDefault="00DB2971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DB2971">
        <w:rPr>
          <w:rFonts w:asciiTheme="majorBidi" w:hAnsiTheme="majorBidi" w:hint="cs"/>
          <w:sz w:val="30"/>
          <w:szCs w:val="30"/>
          <w:cs/>
        </w:rPr>
        <w:t>ความเสี่ยงด้านอัตราดอกเบี้ย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คือ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ความเสี่ยงที่กลุ่มบริษัทและธุรกิจการจัดการกองทุนส่วนบุคคลอาจได้รับผลกระทบในทางลบต่อฐานะการเงิน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อันเกิดจากการเปลี่ยนแปลงของอัตราดอกเบี้ยในตลาดโดยผลกระทบดังกล่าวอาจเกิดขึ้นกับมูลค่าของสินทรัพย์หรือหนี้สินและภาระผูกพันของกลุ่มบริษัท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ซึ่งอาจส่งผลกระทบต่อพอร์ตการลงทุนของ</w:t>
      </w:r>
      <w:r w:rsidR="00D44B59">
        <w:rPr>
          <w:rFonts w:asciiTheme="majorBidi" w:hAnsiTheme="majorBidi" w:hint="cs"/>
          <w:sz w:val="30"/>
          <w:szCs w:val="30"/>
          <w:cs/>
        </w:rPr>
        <w:t>กลุ่ม</w:t>
      </w:r>
      <w:r w:rsidRPr="00DB2971">
        <w:rPr>
          <w:rFonts w:asciiTheme="majorBidi" w:hAnsiTheme="majorBidi" w:hint="cs"/>
          <w:sz w:val="30"/>
          <w:szCs w:val="30"/>
          <w:cs/>
        </w:rPr>
        <w:t>บริษัทและพอร์ตการลงทุนของลูกค้าภายใต้การบริหารจัดการกองทุน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ทั้งนี้สินทรัพย์และหนี้สินทางการเงินที่อาจทำให้กลุ่มบริษัทมีความเสี่ยงจากอัตราดอกเบี้ย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ได้แก่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เงินฝากธนาคาร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เงินฝากที่จ่ายให้กับลูกค้าในบัญชีค้าหลักทรัพย์ประเภทต่าง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ๆ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เงินให้กู้ยืมเพื่อซื้อหลักทรัพย์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="00051228">
        <w:rPr>
          <w:rFonts w:asciiTheme="majorBidi" w:hAnsiTheme="majorBidi"/>
          <w:sz w:val="30"/>
          <w:szCs w:val="30"/>
          <w:cs/>
        </w:rPr>
        <w:br/>
      </w:r>
      <w:r w:rsidRPr="00DB2971">
        <w:rPr>
          <w:rFonts w:asciiTheme="majorBidi" w:hAnsiTheme="majorBidi" w:hint="cs"/>
          <w:sz w:val="30"/>
          <w:szCs w:val="30"/>
          <w:cs/>
        </w:rPr>
        <w:t>เงินลงทุนในตราสารหนี้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และตราสารหนี้ที่บริษัทออกขายให้กับผู้ลงทุน</w:t>
      </w:r>
    </w:p>
    <w:p w14:paraId="3ED79C43" w14:textId="77777777" w:rsidR="005F2E26" w:rsidRPr="00111B9E" w:rsidRDefault="005F2E26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4"/>
          <w:szCs w:val="24"/>
          <w:highlight w:val="yellow"/>
          <w:cs/>
        </w:rPr>
      </w:pPr>
    </w:p>
    <w:p w14:paraId="1B848DAB" w14:textId="00617BDF" w:rsidR="005F2E26" w:rsidRDefault="00DB2971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>
        <w:rPr>
          <w:rFonts w:asciiTheme="majorBidi" w:hAnsiTheme="majorBidi" w:cstheme="majorBidi"/>
          <w:sz w:val="30"/>
          <w:szCs w:val="30"/>
        </w:rPr>
        <w:t>2563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สินทรัพย์ทางการเงินที่สำคัญจำแนกตามประเภทอัตราดอกเบี้ย</w:t>
      </w:r>
      <w:r w:rsidR="00645201">
        <w:rPr>
          <w:rFonts w:asciiTheme="majorBidi" w:hAnsiTheme="majorBidi" w:cstheme="majorBidi" w:hint="cs"/>
          <w:sz w:val="30"/>
          <w:szCs w:val="30"/>
          <w:cs/>
        </w:rPr>
        <w:t>ได้</w:t>
      </w:r>
      <w:r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tbl>
      <w:tblPr>
        <w:tblW w:w="964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990"/>
        <w:gridCol w:w="1080"/>
        <w:gridCol w:w="990"/>
        <w:gridCol w:w="990"/>
        <w:gridCol w:w="900"/>
        <w:gridCol w:w="911"/>
      </w:tblGrid>
      <w:tr w:rsidR="00DF1645" w:rsidRPr="00D81524" w14:paraId="7A96D10E" w14:textId="77777777" w:rsidTr="00E3247D">
        <w:trPr>
          <w:tblHeader/>
        </w:trPr>
        <w:tc>
          <w:tcPr>
            <w:tcW w:w="2790" w:type="dxa"/>
          </w:tcPr>
          <w:p w14:paraId="168201A7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6851" w:type="dxa"/>
            <w:gridSpan w:val="7"/>
          </w:tcPr>
          <w:p w14:paraId="14862DC6" w14:textId="77777777" w:rsidR="00DF1645" w:rsidRPr="00D81524" w:rsidRDefault="00DF1645" w:rsidP="0000028B">
            <w:pPr>
              <w:pStyle w:val="BodyText"/>
              <w:spacing w:after="0"/>
              <w:ind w:left="-153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F1645" w:rsidRPr="00D81524" w14:paraId="15FE0837" w14:textId="77777777" w:rsidTr="00E3247D">
        <w:trPr>
          <w:tblHeader/>
        </w:trPr>
        <w:tc>
          <w:tcPr>
            <w:tcW w:w="2790" w:type="dxa"/>
          </w:tcPr>
          <w:p w14:paraId="06DEF4E9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6851" w:type="dxa"/>
            <w:gridSpan w:val="7"/>
          </w:tcPr>
          <w:p w14:paraId="326634A2" w14:textId="3E7EF0E9" w:rsidR="00DF1645" w:rsidRPr="00D81524" w:rsidRDefault="00DF1645" w:rsidP="0000028B">
            <w:pPr>
              <w:pStyle w:val="BodyText"/>
              <w:spacing w:after="0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4C1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4F4C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4F4C13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DF1645" w:rsidRPr="00D81524" w14:paraId="4A3B5488" w14:textId="77777777" w:rsidTr="00E3247D">
        <w:trPr>
          <w:tblHeader/>
        </w:trPr>
        <w:tc>
          <w:tcPr>
            <w:tcW w:w="2790" w:type="dxa"/>
          </w:tcPr>
          <w:p w14:paraId="4D8DE5E5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050" w:type="dxa"/>
            <w:gridSpan w:val="4"/>
          </w:tcPr>
          <w:p w14:paraId="57B959B5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ระยะเวลา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 xml:space="preserve">ที่ครบกำหนดชำระภายใน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990" w:type="dxa"/>
          </w:tcPr>
          <w:p w14:paraId="7CB35495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6C0E48C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11" w:type="dxa"/>
          </w:tcPr>
          <w:p w14:paraId="310C919F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DF1645" w:rsidRPr="00D81524" w14:paraId="5744C773" w14:textId="77777777" w:rsidTr="00E3247D">
        <w:trPr>
          <w:tblHeader/>
        </w:trPr>
        <w:tc>
          <w:tcPr>
            <w:tcW w:w="2790" w:type="dxa"/>
          </w:tcPr>
          <w:p w14:paraId="6126C217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26F0E0A5" w14:textId="77777777" w:rsidR="00DF1645" w:rsidRPr="00D81524" w:rsidRDefault="00DF1645" w:rsidP="0000028B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01E6F030" w14:textId="77777777" w:rsidR="00DF1645" w:rsidRPr="00D81524" w:rsidRDefault="00DF1645" w:rsidP="0000028B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399178A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90" w:type="dxa"/>
          </w:tcPr>
          <w:p w14:paraId="7328C227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90" w:type="dxa"/>
          </w:tcPr>
          <w:p w14:paraId="7DAD4BC6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C40E3A3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11" w:type="dxa"/>
          </w:tcPr>
          <w:p w14:paraId="6069D607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DF1645" w:rsidRPr="00D81524" w14:paraId="45C49705" w14:textId="77777777" w:rsidTr="00E3247D">
        <w:trPr>
          <w:tblHeader/>
        </w:trPr>
        <w:tc>
          <w:tcPr>
            <w:tcW w:w="2790" w:type="dxa"/>
          </w:tcPr>
          <w:p w14:paraId="04A458C1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2FED8CA7" w14:textId="3002B441" w:rsidR="00DF1645" w:rsidRPr="00D81524" w:rsidRDefault="0049196C" w:rsidP="009619AD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 xml:space="preserve"> </w:t>
            </w:r>
            <w:r w:rsidR="00DF1645"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ปรับขึ้นลง</w:t>
            </w:r>
          </w:p>
        </w:tc>
        <w:tc>
          <w:tcPr>
            <w:tcW w:w="990" w:type="dxa"/>
          </w:tcPr>
          <w:p w14:paraId="4739A069" w14:textId="77777777" w:rsidR="00DF1645" w:rsidRPr="00D81524" w:rsidRDefault="00DF1645" w:rsidP="0000028B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1080" w:type="dxa"/>
          </w:tcPr>
          <w:p w14:paraId="08CBA966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90" w:type="dxa"/>
          </w:tcPr>
          <w:p w14:paraId="082E6BF3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90" w:type="dxa"/>
          </w:tcPr>
          <w:p w14:paraId="77EFFE19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CF40775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911" w:type="dxa"/>
          </w:tcPr>
          <w:p w14:paraId="48CEEF71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DF1645" w:rsidRPr="00D81524" w14:paraId="42AAE81A" w14:textId="77777777" w:rsidTr="00E3247D">
        <w:trPr>
          <w:tblHeader/>
        </w:trPr>
        <w:tc>
          <w:tcPr>
            <w:tcW w:w="2790" w:type="dxa"/>
          </w:tcPr>
          <w:p w14:paraId="21E273E9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07856400" w14:textId="77777777" w:rsidR="00DF1645" w:rsidRPr="00D81524" w:rsidRDefault="00DF1645" w:rsidP="0000028B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ตามอัตราตลาด</w:t>
            </w:r>
          </w:p>
        </w:tc>
        <w:tc>
          <w:tcPr>
            <w:tcW w:w="990" w:type="dxa"/>
          </w:tcPr>
          <w:p w14:paraId="235A09E0" w14:textId="77777777" w:rsidR="00DF1645" w:rsidRPr="00D81524" w:rsidRDefault="00DF1645" w:rsidP="0000028B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คงที่</w:t>
            </w:r>
          </w:p>
        </w:tc>
        <w:tc>
          <w:tcPr>
            <w:tcW w:w="1080" w:type="dxa"/>
          </w:tcPr>
          <w:p w14:paraId="5039A0DA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ไม่มีดอกเบี้ย</w:t>
            </w:r>
          </w:p>
        </w:tc>
        <w:tc>
          <w:tcPr>
            <w:tcW w:w="990" w:type="dxa"/>
          </w:tcPr>
          <w:p w14:paraId="4DDCBA2A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รวม</w:t>
            </w:r>
          </w:p>
        </w:tc>
        <w:tc>
          <w:tcPr>
            <w:tcW w:w="990" w:type="dxa"/>
          </w:tcPr>
          <w:p w14:paraId="27DEB779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t>ลอยตัว</w:t>
            </w:r>
          </w:p>
        </w:tc>
        <w:tc>
          <w:tcPr>
            <w:tcW w:w="900" w:type="dxa"/>
          </w:tcPr>
          <w:p w14:paraId="26316B1C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คงที่</w:t>
            </w:r>
          </w:p>
        </w:tc>
        <w:tc>
          <w:tcPr>
            <w:tcW w:w="911" w:type="dxa"/>
          </w:tcPr>
          <w:p w14:paraId="50E6D5F5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ถัวเฉลี่ย</w:t>
            </w:r>
          </w:p>
        </w:tc>
      </w:tr>
      <w:tr w:rsidR="00DF1645" w:rsidRPr="00D81524" w14:paraId="5E844A12" w14:textId="77777777" w:rsidTr="00E3247D">
        <w:trPr>
          <w:tblHeader/>
        </w:trPr>
        <w:tc>
          <w:tcPr>
            <w:tcW w:w="2790" w:type="dxa"/>
          </w:tcPr>
          <w:p w14:paraId="31970DF4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50" w:type="dxa"/>
            <w:gridSpan w:val="4"/>
          </w:tcPr>
          <w:p w14:paraId="0AFF21AF" w14:textId="77777777" w:rsidR="00DF1645" w:rsidRPr="00D81524" w:rsidRDefault="00DF1645" w:rsidP="0000028B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2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  <w:t>บาท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801" w:type="dxa"/>
            <w:gridSpan w:val="3"/>
          </w:tcPr>
          <w:p w14:paraId="78BBFA75" w14:textId="77777777" w:rsidR="00DF1645" w:rsidRPr="00D81524" w:rsidRDefault="00DF1645" w:rsidP="0000028B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  <w:t>(ร้อยละต่อปี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DF1645" w:rsidRPr="00D81524" w14:paraId="282EFB84" w14:textId="77777777" w:rsidTr="00E3247D">
        <w:tc>
          <w:tcPr>
            <w:tcW w:w="2790" w:type="dxa"/>
            <w:shd w:val="clear" w:color="auto" w:fill="auto"/>
          </w:tcPr>
          <w:p w14:paraId="141A8037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</w:tcPr>
          <w:p w14:paraId="57B57221" w14:textId="77777777" w:rsidR="00DF1645" w:rsidRPr="00D81524" w:rsidRDefault="00DF1645" w:rsidP="0000028B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6E84602" w14:textId="77777777" w:rsidR="00DF1645" w:rsidRPr="00D81524" w:rsidRDefault="00DF1645" w:rsidP="0000028B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77D2BBC0" w14:textId="77777777" w:rsidR="00DF1645" w:rsidRPr="00D81524" w:rsidRDefault="00DF1645" w:rsidP="0000028B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6A79ACB5" w14:textId="77777777" w:rsidR="00DF1645" w:rsidRPr="00D81524" w:rsidRDefault="00DF1645" w:rsidP="0000028B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58E3949D" w14:textId="77777777" w:rsidR="00DF1645" w:rsidRPr="00D81524" w:rsidRDefault="00DF1645" w:rsidP="0000028B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14:paraId="2DC9245A" w14:textId="77777777" w:rsidR="00DF1645" w:rsidRPr="00D81524" w:rsidRDefault="00DF1645" w:rsidP="0000028B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th-TH"/>
              </w:rPr>
            </w:pPr>
          </w:p>
        </w:tc>
        <w:tc>
          <w:tcPr>
            <w:tcW w:w="911" w:type="dxa"/>
            <w:shd w:val="clear" w:color="auto" w:fill="auto"/>
          </w:tcPr>
          <w:p w14:paraId="188457F4" w14:textId="77777777" w:rsidR="00DF1645" w:rsidRPr="00D81524" w:rsidRDefault="00DF1645" w:rsidP="0000028B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DF1645" w:rsidRPr="00D81524" w14:paraId="3C7B512D" w14:textId="77777777" w:rsidTr="00E3247D">
        <w:tc>
          <w:tcPr>
            <w:tcW w:w="2790" w:type="dxa"/>
            <w:shd w:val="clear" w:color="auto" w:fill="auto"/>
          </w:tcPr>
          <w:p w14:paraId="2D73C28F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</w:tcPr>
          <w:p w14:paraId="4CFBA5FD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217,529</w:t>
            </w:r>
          </w:p>
        </w:tc>
        <w:tc>
          <w:tcPr>
            <w:tcW w:w="990" w:type="dxa"/>
            <w:shd w:val="clear" w:color="auto" w:fill="auto"/>
          </w:tcPr>
          <w:p w14:paraId="6D1BC408" w14:textId="77777777" w:rsidR="00DF1645" w:rsidRPr="00C70D45" w:rsidRDefault="00DF164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100,000</w:t>
            </w:r>
          </w:p>
        </w:tc>
        <w:tc>
          <w:tcPr>
            <w:tcW w:w="1080" w:type="dxa"/>
            <w:shd w:val="clear" w:color="auto" w:fill="auto"/>
          </w:tcPr>
          <w:p w14:paraId="5D3C610A" w14:textId="77777777" w:rsidR="00DF1645" w:rsidRPr="00C70D45" w:rsidRDefault="00DF164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756,5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C70D4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70639977" w14:textId="77777777" w:rsidR="00DF1645" w:rsidRPr="00C70D45" w:rsidRDefault="00DF164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1,074,090</w:t>
            </w:r>
          </w:p>
        </w:tc>
        <w:tc>
          <w:tcPr>
            <w:tcW w:w="990" w:type="dxa"/>
            <w:shd w:val="clear" w:color="auto" w:fill="auto"/>
          </w:tcPr>
          <w:p w14:paraId="38036C75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  <w:tab w:val="left" w:pos="612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0.38</w:t>
            </w:r>
          </w:p>
        </w:tc>
        <w:tc>
          <w:tcPr>
            <w:tcW w:w="900" w:type="dxa"/>
            <w:shd w:val="clear" w:color="auto" w:fill="auto"/>
          </w:tcPr>
          <w:p w14:paraId="766492A7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0.65</w:t>
            </w:r>
          </w:p>
        </w:tc>
        <w:tc>
          <w:tcPr>
            <w:tcW w:w="911" w:type="dxa"/>
            <w:shd w:val="clear" w:color="auto" w:fill="auto"/>
          </w:tcPr>
          <w:p w14:paraId="0B5AFBD2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1.28</w:t>
            </w:r>
          </w:p>
        </w:tc>
      </w:tr>
      <w:tr w:rsidR="00DF1645" w:rsidRPr="00D81524" w14:paraId="7DBF8DF8" w14:textId="77777777" w:rsidTr="00E3247D">
        <w:tc>
          <w:tcPr>
            <w:tcW w:w="2790" w:type="dxa"/>
            <w:shd w:val="clear" w:color="auto" w:fill="auto"/>
          </w:tcPr>
          <w:p w14:paraId="61E5F36D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ลูกหนี้สำนักหักบ</w:t>
            </w: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t>ัญ</w:t>
            </w: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ชีและ</w:t>
            </w:r>
          </w:p>
          <w:p w14:paraId="4DB892C2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บริษัทหลักทรัพย์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E3077A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A2957B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4D786F" w14:textId="77777777" w:rsidR="00DF1645" w:rsidRPr="00C70D45" w:rsidRDefault="00DF164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1211C5" w14:textId="77777777" w:rsidR="00DF1645" w:rsidRPr="00C70D45" w:rsidRDefault="00DF164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406512" w14:textId="77777777" w:rsidR="00DF1645" w:rsidRPr="00C70D45" w:rsidRDefault="00DF164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343,516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72275A" w14:textId="77777777" w:rsidR="00DF1645" w:rsidRPr="00C70D45" w:rsidRDefault="00DF164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343,516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5C69EF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3658BF2E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  <w:tab w:val="left" w:pos="612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5AB1AE3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10331B68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13AF2D51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426A294F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DF1645" w:rsidRPr="00D81524" w14:paraId="493A49F7" w14:textId="77777777" w:rsidTr="00E3247D">
        <w:tc>
          <w:tcPr>
            <w:tcW w:w="2790" w:type="dxa"/>
            <w:shd w:val="clear" w:color="auto" w:fill="auto"/>
          </w:tcPr>
          <w:p w14:paraId="38B64DDE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990" w:type="dxa"/>
            <w:shd w:val="clear" w:color="auto" w:fill="auto"/>
          </w:tcPr>
          <w:p w14:paraId="44D61158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1,240,317</w:t>
            </w:r>
          </w:p>
        </w:tc>
        <w:tc>
          <w:tcPr>
            <w:tcW w:w="990" w:type="dxa"/>
            <w:shd w:val="clear" w:color="auto" w:fill="auto"/>
          </w:tcPr>
          <w:p w14:paraId="636432AF" w14:textId="77777777" w:rsidR="00DF1645" w:rsidRPr="00C70D45" w:rsidRDefault="00DF164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5F95BFD" w14:textId="77777777" w:rsidR="00DF1645" w:rsidRPr="00C70D45" w:rsidRDefault="00DF164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1,949,153</w:t>
            </w:r>
          </w:p>
        </w:tc>
        <w:tc>
          <w:tcPr>
            <w:tcW w:w="990" w:type="dxa"/>
            <w:shd w:val="clear" w:color="auto" w:fill="auto"/>
          </w:tcPr>
          <w:p w14:paraId="1A4AA86B" w14:textId="77777777" w:rsidR="00DF1645" w:rsidRPr="00C70D45" w:rsidRDefault="00DF164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3,189,470</w:t>
            </w:r>
          </w:p>
        </w:tc>
        <w:tc>
          <w:tcPr>
            <w:tcW w:w="990" w:type="dxa"/>
            <w:shd w:val="clear" w:color="auto" w:fill="auto"/>
          </w:tcPr>
          <w:p w14:paraId="3D2BCA7E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5.10 - 6.25</w:t>
            </w:r>
          </w:p>
        </w:tc>
        <w:tc>
          <w:tcPr>
            <w:tcW w:w="900" w:type="dxa"/>
            <w:shd w:val="clear" w:color="auto" w:fill="auto"/>
          </w:tcPr>
          <w:p w14:paraId="54041166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11" w:type="dxa"/>
            <w:shd w:val="clear" w:color="auto" w:fill="auto"/>
          </w:tcPr>
          <w:p w14:paraId="3B1C56CA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5.73</w:t>
            </w:r>
          </w:p>
        </w:tc>
      </w:tr>
      <w:tr w:rsidR="00DF1645" w:rsidRPr="00D81524" w14:paraId="34826B54" w14:textId="77777777" w:rsidTr="00E3247D">
        <w:trPr>
          <w:trHeight w:val="68"/>
        </w:trPr>
        <w:tc>
          <w:tcPr>
            <w:tcW w:w="2790" w:type="dxa"/>
            <w:shd w:val="clear" w:color="auto" w:fill="auto"/>
          </w:tcPr>
          <w:p w14:paraId="5C34669D" w14:textId="75C71F51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990" w:type="dxa"/>
            <w:shd w:val="clear" w:color="auto" w:fill="auto"/>
          </w:tcPr>
          <w:p w14:paraId="615185BA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F84119B" w14:textId="77777777" w:rsidR="00DF1645" w:rsidRPr="00C70D45" w:rsidRDefault="00DF164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8A42366" w14:textId="77777777" w:rsidR="00DF1645" w:rsidRPr="00C70D45" w:rsidRDefault="00DF164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50,695</w:t>
            </w:r>
          </w:p>
        </w:tc>
        <w:tc>
          <w:tcPr>
            <w:tcW w:w="990" w:type="dxa"/>
            <w:shd w:val="clear" w:color="auto" w:fill="auto"/>
          </w:tcPr>
          <w:p w14:paraId="2BEEF3D2" w14:textId="77777777" w:rsidR="00DF1645" w:rsidRPr="00C70D45" w:rsidRDefault="00DF164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50,695</w:t>
            </w:r>
          </w:p>
        </w:tc>
        <w:tc>
          <w:tcPr>
            <w:tcW w:w="990" w:type="dxa"/>
            <w:shd w:val="clear" w:color="auto" w:fill="auto"/>
          </w:tcPr>
          <w:p w14:paraId="090C8B1F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485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141D0D8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11" w:type="dxa"/>
            <w:shd w:val="clear" w:color="auto" w:fill="auto"/>
          </w:tcPr>
          <w:p w14:paraId="14F5CB3C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DF1645" w:rsidRPr="00D81524" w14:paraId="581F6A7C" w14:textId="77777777" w:rsidTr="00E3247D">
        <w:tc>
          <w:tcPr>
            <w:tcW w:w="2790" w:type="dxa"/>
            <w:shd w:val="clear" w:color="auto" w:fill="auto"/>
          </w:tcPr>
          <w:p w14:paraId="0A5C47A4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990" w:type="dxa"/>
            <w:shd w:val="clear" w:color="auto" w:fill="auto"/>
          </w:tcPr>
          <w:p w14:paraId="1135150E" w14:textId="77777777" w:rsidR="00DF1645" w:rsidRPr="006113A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168,572</w:t>
            </w:r>
          </w:p>
        </w:tc>
        <w:tc>
          <w:tcPr>
            <w:tcW w:w="990" w:type="dxa"/>
            <w:shd w:val="clear" w:color="auto" w:fill="auto"/>
          </w:tcPr>
          <w:p w14:paraId="3C756F96" w14:textId="77777777" w:rsidR="00DF1645" w:rsidRPr="006113A4" w:rsidRDefault="00DF164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</w:rPr>
            </w:pPr>
            <w:r w:rsidRPr="006113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0469B7F" w14:textId="77777777" w:rsidR="00DF1645" w:rsidRPr="00C70D45" w:rsidRDefault="00DF164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1,668,420</w:t>
            </w:r>
          </w:p>
        </w:tc>
        <w:tc>
          <w:tcPr>
            <w:tcW w:w="990" w:type="dxa"/>
            <w:shd w:val="clear" w:color="auto" w:fill="auto"/>
          </w:tcPr>
          <w:p w14:paraId="2FC80DFC" w14:textId="77777777" w:rsidR="00DF1645" w:rsidRPr="00C70D45" w:rsidRDefault="00DF164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1,83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6,992</w:t>
            </w:r>
          </w:p>
        </w:tc>
        <w:tc>
          <w:tcPr>
            <w:tcW w:w="990" w:type="dxa"/>
            <w:shd w:val="clear" w:color="auto" w:fill="auto"/>
          </w:tcPr>
          <w:p w14:paraId="28CD54E4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485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7051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1.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43</w:t>
            </w:r>
            <w:r w:rsidRPr="00D7051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- 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</w:t>
            </w:r>
            <w:r w:rsidRPr="00D7051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.7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683E769B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-</w:t>
            </w:r>
          </w:p>
        </w:tc>
        <w:tc>
          <w:tcPr>
            <w:tcW w:w="911" w:type="dxa"/>
            <w:shd w:val="clear" w:color="auto" w:fill="auto"/>
          </w:tcPr>
          <w:p w14:paraId="3F5918F6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3.65</w:t>
            </w:r>
          </w:p>
        </w:tc>
      </w:tr>
      <w:tr w:rsidR="00DF1645" w:rsidRPr="00D81524" w14:paraId="086EC79C" w14:textId="77777777" w:rsidTr="00E3247D">
        <w:tc>
          <w:tcPr>
            <w:tcW w:w="2790" w:type="dxa"/>
            <w:shd w:val="clear" w:color="auto" w:fill="auto"/>
          </w:tcPr>
          <w:p w14:paraId="4844FE13" w14:textId="36D9C373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สินทรัพย์อื่น</w:t>
            </w:r>
          </w:p>
        </w:tc>
        <w:tc>
          <w:tcPr>
            <w:tcW w:w="990" w:type="dxa"/>
            <w:shd w:val="clear" w:color="auto" w:fill="auto"/>
          </w:tcPr>
          <w:p w14:paraId="19D3EF61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29312DC" w14:textId="77777777" w:rsidR="00DF1645" w:rsidRPr="00C70D45" w:rsidRDefault="00DF164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F476BB9" w14:textId="4B1F1DD6" w:rsidR="00DF1645" w:rsidRPr="00C70D45" w:rsidRDefault="00C0709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675,161</w:t>
            </w:r>
          </w:p>
        </w:tc>
        <w:tc>
          <w:tcPr>
            <w:tcW w:w="990" w:type="dxa"/>
            <w:shd w:val="clear" w:color="auto" w:fill="auto"/>
          </w:tcPr>
          <w:p w14:paraId="41FC5DF7" w14:textId="0ADEB1BC" w:rsidR="00DF1645" w:rsidRPr="00C70D45" w:rsidRDefault="00C07095" w:rsidP="00DF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675,161</w:t>
            </w:r>
          </w:p>
        </w:tc>
        <w:tc>
          <w:tcPr>
            <w:tcW w:w="990" w:type="dxa"/>
            <w:shd w:val="clear" w:color="auto" w:fill="auto"/>
          </w:tcPr>
          <w:p w14:paraId="09ADAAB2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67A1999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-</w:t>
            </w:r>
          </w:p>
        </w:tc>
        <w:tc>
          <w:tcPr>
            <w:tcW w:w="911" w:type="dxa"/>
            <w:shd w:val="clear" w:color="auto" w:fill="auto"/>
          </w:tcPr>
          <w:p w14:paraId="7534DF7D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-</w:t>
            </w:r>
          </w:p>
        </w:tc>
      </w:tr>
      <w:tr w:rsidR="00DF1645" w:rsidRPr="00010458" w14:paraId="10425E30" w14:textId="77777777" w:rsidTr="00E3247D">
        <w:tc>
          <w:tcPr>
            <w:tcW w:w="2790" w:type="dxa"/>
            <w:shd w:val="clear" w:color="auto" w:fill="auto"/>
          </w:tcPr>
          <w:p w14:paraId="1CEC4F44" w14:textId="77777777" w:rsidR="00DF1645" w:rsidRPr="008B3C19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30A9A1E5" w14:textId="77777777" w:rsidR="00DF1645" w:rsidRPr="008B3C19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198" w:right="-133" w:firstLine="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6B49EE3" w14:textId="77777777" w:rsidR="00DF1645" w:rsidRPr="008B3C19" w:rsidRDefault="00DF1645" w:rsidP="00DF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A405C5C" w14:textId="77777777" w:rsidR="00DF1645" w:rsidRPr="008B3C19" w:rsidRDefault="00DF164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223EC7E" w14:textId="77777777" w:rsidR="00DF1645" w:rsidRPr="008B3C19" w:rsidRDefault="00DF164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  <w:shd w:val="clear" w:color="auto" w:fill="auto"/>
          </w:tcPr>
          <w:p w14:paraId="17348B06" w14:textId="77777777" w:rsidR="00DF1645" w:rsidRPr="008B3C19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485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55C61236" w14:textId="77777777" w:rsidR="00DF1645" w:rsidRPr="008B3C19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11" w:type="dxa"/>
            <w:shd w:val="clear" w:color="auto" w:fill="auto"/>
          </w:tcPr>
          <w:p w14:paraId="2AB581D4" w14:textId="77777777" w:rsidR="00DF1645" w:rsidRPr="008B3C19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</w:tr>
      <w:tr w:rsidR="00DF1645" w:rsidRPr="00D81524" w14:paraId="19C78A59" w14:textId="77777777" w:rsidTr="00E3247D">
        <w:tc>
          <w:tcPr>
            <w:tcW w:w="2790" w:type="dxa"/>
            <w:shd w:val="clear" w:color="auto" w:fill="auto"/>
          </w:tcPr>
          <w:p w14:paraId="5D240571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49F1AE1F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198" w:right="-313" w:firstLine="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7B1AE95" w14:textId="77777777" w:rsidR="00DF1645" w:rsidRPr="00D81524" w:rsidRDefault="00DF1645" w:rsidP="00DF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683635E" w14:textId="77777777" w:rsidR="00DF1645" w:rsidRPr="00D81524" w:rsidRDefault="00DF164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162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  <w:shd w:val="clear" w:color="auto" w:fill="auto"/>
          </w:tcPr>
          <w:p w14:paraId="0987F3CE" w14:textId="77777777" w:rsidR="00DF1645" w:rsidRPr="00D81524" w:rsidRDefault="00DF164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90" w:type="dxa"/>
            <w:shd w:val="clear" w:color="auto" w:fill="auto"/>
          </w:tcPr>
          <w:p w14:paraId="3FA0D378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17DD6DD3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11" w:type="dxa"/>
            <w:shd w:val="clear" w:color="auto" w:fill="auto"/>
          </w:tcPr>
          <w:p w14:paraId="24CAF937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</w:tr>
      <w:tr w:rsidR="00DF1645" w:rsidRPr="00D81524" w14:paraId="367688CD" w14:textId="77777777" w:rsidTr="00E3247D">
        <w:tc>
          <w:tcPr>
            <w:tcW w:w="2790" w:type="dxa"/>
            <w:shd w:val="clear" w:color="auto" w:fill="auto"/>
          </w:tcPr>
          <w:p w14:paraId="17134A3B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เจ้าหนี้สำนักหักบัญชีและ</w:t>
            </w:r>
          </w:p>
          <w:p w14:paraId="5A13815D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บริษัทหลักทรัพย์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56B503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6B00F7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10EB81" w14:textId="77777777" w:rsidR="00DF1645" w:rsidRPr="00C70D45" w:rsidRDefault="00DF164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27A3A7" w14:textId="77777777" w:rsidR="00DF1645" w:rsidRPr="00C70D45" w:rsidRDefault="00DF164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BE3E2B" w14:textId="77777777" w:rsidR="00DF1645" w:rsidRPr="00C70D45" w:rsidRDefault="00DF164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63E53E" w14:textId="77777777" w:rsidR="00DF1645" w:rsidRPr="00C70D45" w:rsidRDefault="00DF164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797,308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D5E4B67" w14:textId="77777777" w:rsidR="00DF1645" w:rsidRPr="00C70D45" w:rsidRDefault="00DF164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7F53A8" w14:textId="77777777" w:rsidR="00DF1645" w:rsidRPr="00C70D45" w:rsidRDefault="00DF164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797,308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B93870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4CB6E373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F40868D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0976858D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22EE19C9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23600A44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DF1645" w:rsidRPr="00D81524" w14:paraId="3132FDA6" w14:textId="77777777" w:rsidTr="00E3247D">
        <w:tc>
          <w:tcPr>
            <w:tcW w:w="2790" w:type="dxa"/>
            <w:shd w:val="clear" w:color="auto" w:fill="auto"/>
          </w:tcPr>
          <w:p w14:paraId="7C6AFFDA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เจ้าหนี้ธุรกิจหลักทรัพย์</w:t>
            </w:r>
          </w:p>
        </w:tc>
        <w:tc>
          <w:tcPr>
            <w:tcW w:w="990" w:type="dxa"/>
            <w:shd w:val="clear" w:color="auto" w:fill="auto"/>
          </w:tcPr>
          <w:p w14:paraId="2FE6572A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2AAC199" w14:textId="77777777" w:rsidR="00DF1645" w:rsidRPr="00C70D45" w:rsidRDefault="00DF164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BD1CE2A" w14:textId="77777777" w:rsidR="00DF1645" w:rsidRPr="00C70D45" w:rsidRDefault="00DF164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1,073,574</w:t>
            </w:r>
          </w:p>
        </w:tc>
        <w:tc>
          <w:tcPr>
            <w:tcW w:w="990" w:type="dxa"/>
            <w:shd w:val="clear" w:color="auto" w:fill="auto"/>
          </w:tcPr>
          <w:p w14:paraId="1ADF1B52" w14:textId="77777777" w:rsidR="00DF1645" w:rsidRPr="00C70D45" w:rsidRDefault="00DF164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1,073,574</w:t>
            </w:r>
          </w:p>
        </w:tc>
        <w:tc>
          <w:tcPr>
            <w:tcW w:w="990" w:type="dxa"/>
            <w:shd w:val="clear" w:color="auto" w:fill="auto"/>
          </w:tcPr>
          <w:p w14:paraId="7C27C824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D36057E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11" w:type="dxa"/>
            <w:shd w:val="clear" w:color="auto" w:fill="auto"/>
          </w:tcPr>
          <w:p w14:paraId="3C7D625A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DF1645" w:rsidRPr="00D81524" w14:paraId="36FF36F9" w14:textId="77777777" w:rsidTr="00E3247D">
        <w:tc>
          <w:tcPr>
            <w:tcW w:w="2790" w:type="dxa"/>
            <w:shd w:val="clear" w:color="auto" w:fill="auto"/>
          </w:tcPr>
          <w:p w14:paraId="0C3992D0" w14:textId="654FD13B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990" w:type="dxa"/>
            <w:shd w:val="clear" w:color="auto" w:fill="auto"/>
          </w:tcPr>
          <w:p w14:paraId="17C1F04F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62CC9C4" w14:textId="77777777" w:rsidR="00DF1645" w:rsidRPr="00C70D45" w:rsidRDefault="00DF164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F45071E" w14:textId="77777777" w:rsidR="00DF1645" w:rsidRPr="00C70D45" w:rsidRDefault="00DF164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151,792</w:t>
            </w:r>
          </w:p>
        </w:tc>
        <w:tc>
          <w:tcPr>
            <w:tcW w:w="990" w:type="dxa"/>
            <w:shd w:val="clear" w:color="auto" w:fill="auto"/>
          </w:tcPr>
          <w:p w14:paraId="162EFC77" w14:textId="77777777" w:rsidR="00DF1645" w:rsidRPr="00C70D45" w:rsidRDefault="00DF164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151,792</w:t>
            </w:r>
          </w:p>
        </w:tc>
        <w:tc>
          <w:tcPr>
            <w:tcW w:w="990" w:type="dxa"/>
            <w:shd w:val="clear" w:color="auto" w:fill="auto"/>
          </w:tcPr>
          <w:p w14:paraId="239830BB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092450F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11" w:type="dxa"/>
            <w:shd w:val="clear" w:color="auto" w:fill="auto"/>
          </w:tcPr>
          <w:p w14:paraId="26702319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DF1645" w:rsidRPr="00D81524" w14:paraId="677A6078" w14:textId="77777777" w:rsidTr="00E3247D">
        <w:tc>
          <w:tcPr>
            <w:tcW w:w="2790" w:type="dxa"/>
            <w:shd w:val="clear" w:color="auto" w:fill="auto"/>
          </w:tcPr>
          <w:p w14:paraId="77ECAD78" w14:textId="77777777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ตราสารหนี้ที่ออก</w:t>
            </w:r>
          </w:p>
        </w:tc>
        <w:tc>
          <w:tcPr>
            <w:tcW w:w="990" w:type="dxa"/>
            <w:shd w:val="clear" w:color="auto" w:fill="auto"/>
          </w:tcPr>
          <w:p w14:paraId="4DC7CB94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4D9D7B1" w14:textId="77777777" w:rsidR="00DF1645" w:rsidRPr="00C70D45" w:rsidRDefault="00DF164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1,596,447</w:t>
            </w:r>
          </w:p>
        </w:tc>
        <w:tc>
          <w:tcPr>
            <w:tcW w:w="1080" w:type="dxa"/>
            <w:shd w:val="clear" w:color="auto" w:fill="auto"/>
          </w:tcPr>
          <w:p w14:paraId="34345C7F" w14:textId="77777777" w:rsidR="00DF1645" w:rsidRPr="00C70D45" w:rsidRDefault="00DF164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7CD3AA5" w14:textId="77777777" w:rsidR="00DF1645" w:rsidRPr="00C70D45" w:rsidRDefault="00DF164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1,596,447</w:t>
            </w:r>
          </w:p>
        </w:tc>
        <w:tc>
          <w:tcPr>
            <w:tcW w:w="990" w:type="dxa"/>
            <w:shd w:val="clear" w:color="auto" w:fill="auto"/>
          </w:tcPr>
          <w:p w14:paraId="774FA2DB" w14:textId="77777777" w:rsidR="00DF1645" w:rsidRPr="003D14E2" w:rsidRDefault="00DF1645" w:rsidP="0000028B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3D14E2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527A05F" w14:textId="0019596A" w:rsidR="00DF1645" w:rsidRPr="003D14E2" w:rsidRDefault="00EF6036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ja-JP"/>
              </w:rPr>
            </w:pPr>
            <w:r w:rsidRPr="003D14E2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</w:t>
            </w:r>
            <w:r w:rsidR="00DF1645" w:rsidRPr="003D14E2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.00 - 1.70</w:t>
            </w:r>
            <w:r w:rsidR="00DF1645" w:rsidRPr="003D14E2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ja-JP"/>
              </w:rPr>
              <w:t>*</w:t>
            </w:r>
          </w:p>
        </w:tc>
        <w:tc>
          <w:tcPr>
            <w:tcW w:w="911" w:type="dxa"/>
            <w:shd w:val="clear" w:color="auto" w:fill="auto"/>
          </w:tcPr>
          <w:p w14:paraId="1C403D3F" w14:textId="77777777" w:rsidR="00DF1645" w:rsidRPr="003D14E2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3D14E2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DF1645" w:rsidRPr="00D81524" w14:paraId="1BC15099" w14:textId="77777777" w:rsidTr="00E3247D">
        <w:tc>
          <w:tcPr>
            <w:tcW w:w="2790" w:type="dxa"/>
            <w:shd w:val="clear" w:color="auto" w:fill="auto"/>
          </w:tcPr>
          <w:p w14:paraId="5CD3B97A" w14:textId="5B2BD769" w:rsidR="00DF1645" w:rsidRPr="00D81524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หนี้สินอื่น</w:t>
            </w:r>
          </w:p>
        </w:tc>
        <w:tc>
          <w:tcPr>
            <w:tcW w:w="990" w:type="dxa"/>
            <w:shd w:val="clear" w:color="auto" w:fill="auto"/>
          </w:tcPr>
          <w:p w14:paraId="417F6E03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0AC4A1F" w14:textId="77777777" w:rsidR="00DF1645" w:rsidRPr="00C70D45" w:rsidRDefault="00DF164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CA469B7" w14:textId="6DCCA8D1" w:rsidR="00DF1645" w:rsidRPr="00C70D45" w:rsidRDefault="00C07095" w:rsidP="00DF1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878,134</w:t>
            </w:r>
          </w:p>
        </w:tc>
        <w:tc>
          <w:tcPr>
            <w:tcW w:w="990" w:type="dxa"/>
            <w:shd w:val="clear" w:color="auto" w:fill="auto"/>
          </w:tcPr>
          <w:p w14:paraId="4A78853F" w14:textId="46C5C9E0" w:rsidR="00DF1645" w:rsidRPr="00C70D45" w:rsidRDefault="00C07095" w:rsidP="00DF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878,134</w:t>
            </w:r>
          </w:p>
        </w:tc>
        <w:tc>
          <w:tcPr>
            <w:tcW w:w="990" w:type="dxa"/>
            <w:shd w:val="clear" w:color="auto" w:fill="auto"/>
          </w:tcPr>
          <w:p w14:paraId="0C9C8DCB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CF8584B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1" w:type="dxa"/>
            <w:shd w:val="clear" w:color="auto" w:fill="auto"/>
          </w:tcPr>
          <w:p w14:paraId="0E603441" w14:textId="77777777" w:rsidR="00DF1645" w:rsidRPr="00C70D45" w:rsidRDefault="00DF1645" w:rsidP="0000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</w:tbl>
    <w:p w14:paraId="1ACBD85E" w14:textId="3EBBE0FE" w:rsidR="001605D6" w:rsidRPr="00F44503" w:rsidRDefault="001605D6" w:rsidP="00104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8B33895" w14:textId="019757EF" w:rsidR="00F44503" w:rsidRDefault="001605D6" w:rsidP="00104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D81524">
        <w:rPr>
          <w:rFonts w:asciiTheme="majorBidi" w:hAnsiTheme="majorBidi" w:cstheme="majorBidi"/>
          <w:sz w:val="24"/>
          <w:szCs w:val="24"/>
          <w:vertAlign w:val="superscript"/>
          <w:cs/>
          <w:lang w:val="th-TH"/>
        </w:rPr>
        <w:t>*</w:t>
      </w:r>
      <w:r w:rsidRPr="00D81524">
        <w:rPr>
          <w:rFonts w:asciiTheme="majorBidi" w:hAnsiTheme="majorBidi" w:cstheme="majorBidi"/>
          <w:spacing w:val="-4"/>
          <w:sz w:val="24"/>
          <w:szCs w:val="24"/>
          <w:cs/>
          <w:lang w:val="th-TH"/>
        </w:rPr>
        <w:tab/>
      </w:r>
      <w:r w:rsidRPr="003869C4">
        <w:rPr>
          <w:rFonts w:asciiTheme="majorBidi" w:hAnsiTheme="majorBidi" w:cstheme="majorBidi" w:hint="cs"/>
          <w:spacing w:val="-4"/>
          <w:sz w:val="24"/>
          <w:szCs w:val="24"/>
          <w:cs/>
          <w:lang w:val="th-TH"/>
        </w:rPr>
        <w:t xml:space="preserve">อ้างอิงกับตัวแปร </w:t>
      </w:r>
      <w:r w:rsidRPr="003869C4">
        <w:rPr>
          <w:rFonts w:asciiTheme="majorBidi" w:hAnsiTheme="majorBidi" w:cstheme="majorBidi" w:hint="cs"/>
          <w:spacing w:val="-4"/>
          <w:sz w:val="28"/>
          <w:szCs w:val="28"/>
          <w:cs/>
          <w:lang w:val="th-TH"/>
        </w:rPr>
        <w:t>(</w:t>
      </w:r>
      <w:r w:rsidRPr="003869C4">
        <w:rPr>
          <w:rFonts w:asciiTheme="majorBidi" w:hAnsiTheme="majorBidi" w:cstheme="majorBidi"/>
          <w:sz w:val="24"/>
          <w:szCs w:val="24"/>
          <w:cs/>
          <w:lang w:val="th-TH"/>
        </w:rPr>
        <w:t>ผลตอบแทนอ้างอิงกับตัวแปรคืออัตราดอกเบี้ยอ้างอิงและราคาเฉลี่ยของกลุ่มหุ้นที่จดทะเบียนในตลาดหลักทรัพย์</w:t>
      </w:r>
      <w:r w:rsidRPr="003869C4">
        <w:rPr>
          <w:rFonts w:asciiTheme="majorBidi" w:hAnsiTheme="majorBidi" w:cstheme="majorBidi" w:hint="cs"/>
          <w:sz w:val="24"/>
          <w:szCs w:val="24"/>
          <w:cs/>
          <w:lang w:val="th-TH"/>
        </w:rPr>
        <w:t>)</w:t>
      </w:r>
      <w:r w:rsidR="00F44503">
        <w:rPr>
          <w:rFonts w:asciiTheme="majorBidi" w:hAnsiTheme="majorBidi" w:cstheme="majorBidi"/>
          <w:sz w:val="24"/>
          <w:szCs w:val="24"/>
          <w:cs/>
          <w:lang w:val="th-TH"/>
        </w:rPr>
        <w:br w:type="page"/>
      </w:r>
    </w:p>
    <w:tbl>
      <w:tblPr>
        <w:tblW w:w="9560" w:type="dxa"/>
        <w:tblLayout w:type="fixed"/>
        <w:tblLook w:val="0000" w:firstRow="0" w:lastRow="0" w:firstColumn="0" w:lastColumn="0" w:noHBand="0" w:noVBand="0"/>
      </w:tblPr>
      <w:tblGrid>
        <w:gridCol w:w="2694"/>
        <w:gridCol w:w="996"/>
        <w:gridCol w:w="990"/>
        <w:gridCol w:w="990"/>
        <w:gridCol w:w="1080"/>
        <w:gridCol w:w="990"/>
        <w:gridCol w:w="900"/>
        <w:gridCol w:w="904"/>
        <w:gridCol w:w="16"/>
      </w:tblGrid>
      <w:tr w:rsidR="00AC1BDA" w:rsidRPr="00D81524" w14:paraId="451743EE" w14:textId="77777777" w:rsidTr="00E3247D">
        <w:trPr>
          <w:tblHeader/>
        </w:trPr>
        <w:tc>
          <w:tcPr>
            <w:tcW w:w="2694" w:type="dxa"/>
          </w:tcPr>
          <w:p w14:paraId="05435F09" w14:textId="77777777" w:rsidR="00AC1BDA" w:rsidRPr="009978E5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78E5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6866" w:type="dxa"/>
            <w:gridSpan w:val="8"/>
          </w:tcPr>
          <w:p w14:paraId="04A18FD3" w14:textId="77777777" w:rsidR="00AC1BDA" w:rsidRPr="009978E5" w:rsidRDefault="00AC1BDA" w:rsidP="006164D9">
            <w:pPr>
              <w:pStyle w:val="BodyText"/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78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C1BDA" w:rsidRPr="00D81524" w14:paraId="2F115A00" w14:textId="77777777" w:rsidTr="00E3247D">
        <w:trPr>
          <w:tblHeader/>
        </w:trPr>
        <w:tc>
          <w:tcPr>
            <w:tcW w:w="2694" w:type="dxa"/>
          </w:tcPr>
          <w:p w14:paraId="2895D6BB" w14:textId="77777777" w:rsidR="00AC1BDA" w:rsidRPr="009978E5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978E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6866" w:type="dxa"/>
            <w:gridSpan w:val="8"/>
          </w:tcPr>
          <w:p w14:paraId="175B9289" w14:textId="6447E60F" w:rsidR="00AC1BDA" w:rsidRPr="009978E5" w:rsidRDefault="004F4C13" w:rsidP="006164D9">
            <w:pPr>
              <w:pStyle w:val="BodyText"/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78E5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9978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9978E5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486D52" w:rsidRPr="00D81524" w14:paraId="31F4A305" w14:textId="77777777" w:rsidTr="00E3247D">
        <w:trPr>
          <w:gridAfter w:val="1"/>
          <w:wAfter w:w="16" w:type="dxa"/>
          <w:tblHeader/>
        </w:trPr>
        <w:tc>
          <w:tcPr>
            <w:tcW w:w="2694" w:type="dxa"/>
          </w:tcPr>
          <w:p w14:paraId="3211A51B" w14:textId="77777777" w:rsidR="00486D52" w:rsidRPr="009978E5" w:rsidRDefault="00486D52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056" w:type="dxa"/>
            <w:gridSpan w:val="4"/>
          </w:tcPr>
          <w:p w14:paraId="38073D36" w14:textId="05324191" w:rsidR="00486D52" w:rsidRPr="009978E5" w:rsidRDefault="00486D52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9978E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ระยะเวลา</w:t>
            </w:r>
            <w:r w:rsidRPr="009978E5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ที่ครบกำหนดชำระ</w:t>
            </w:r>
            <w:r w:rsidR="009916AC" w:rsidRPr="009978E5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 xml:space="preserve">ภายใน </w:t>
            </w:r>
            <w:r w:rsidR="009916AC" w:rsidRPr="009978E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="009916AC" w:rsidRPr="009978E5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990" w:type="dxa"/>
          </w:tcPr>
          <w:p w14:paraId="08C418A9" w14:textId="77777777" w:rsidR="00486D52" w:rsidRPr="009978E5" w:rsidRDefault="00486D52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5F2CF47" w14:textId="77777777" w:rsidR="00486D52" w:rsidRPr="009978E5" w:rsidRDefault="00486D52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4" w:type="dxa"/>
          </w:tcPr>
          <w:p w14:paraId="2F06C65D" w14:textId="77777777" w:rsidR="00486D52" w:rsidRPr="009978E5" w:rsidRDefault="00486D52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49196C" w:rsidRPr="00D81524" w14:paraId="72F32AD7" w14:textId="77777777" w:rsidTr="00E3247D">
        <w:trPr>
          <w:gridAfter w:val="1"/>
          <w:wAfter w:w="16" w:type="dxa"/>
          <w:tblHeader/>
        </w:trPr>
        <w:tc>
          <w:tcPr>
            <w:tcW w:w="2694" w:type="dxa"/>
          </w:tcPr>
          <w:p w14:paraId="111ECA5D" w14:textId="77777777" w:rsidR="0049196C" w:rsidRPr="009978E5" w:rsidRDefault="0049196C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96" w:type="dxa"/>
          </w:tcPr>
          <w:p w14:paraId="65461991" w14:textId="10CDD838" w:rsidR="0049196C" w:rsidRPr="009978E5" w:rsidRDefault="0049196C" w:rsidP="0049196C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978E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4D4FA9F7" w14:textId="5243B1AC" w:rsidR="0049196C" w:rsidRPr="009978E5" w:rsidRDefault="0049196C" w:rsidP="0049196C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04383DDA" w14:textId="77777777" w:rsidR="0049196C" w:rsidRPr="009978E5" w:rsidRDefault="0049196C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0" w:type="dxa"/>
          </w:tcPr>
          <w:p w14:paraId="7CA994DB" w14:textId="77777777" w:rsidR="0049196C" w:rsidRPr="009978E5" w:rsidRDefault="0049196C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90" w:type="dxa"/>
          </w:tcPr>
          <w:p w14:paraId="10C08C66" w14:textId="77777777" w:rsidR="0049196C" w:rsidRPr="009978E5" w:rsidRDefault="0049196C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5D6DBD4" w14:textId="77777777" w:rsidR="0049196C" w:rsidRPr="009978E5" w:rsidRDefault="0049196C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4" w:type="dxa"/>
          </w:tcPr>
          <w:p w14:paraId="5EBC2563" w14:textId="77777777" w:rsidR="0049196C" w:rsidRPr="009978E5" w:rsidRDefault="0049196C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49196C" w:rsidRPr="00D81524" w14:paraId="590D1FDC" w14:textId="77777777" w:rsidTr="00E3247D">
        <w:trPr>
          <w:gridAfter w:val="1"/>
          <w:wAfter w:w="16" w:type="dxa"/>
          <w:tblHeader/>
        </w:trPr>
        <w:tc>
          <w:tcPr>
            <w:tcW w:w="2694" w:type="dxa"/>
          </w:tcPr>
          <w:p w14:paraId="75BF7F2D" w14:textId="77777777" w:rsidR="0049196C" w:rsidRPr="009978E5" w:rsidRDefault="0049196C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96" w:type="dxa"/>
          </w:tcPr>
          <w:p w14:paraId="4E7ED1F7" w14:textId="6448091E" w:rsidR="0049196C" w:rsidRPr="009978E5" w:rsidRDefault="0049196C" w:rsidP="0049196C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78E5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 xml:space="preserve"> </w:t>
            </w:r>
            <w:r w:rsidRPr="009978E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ปรับขึ้นลง</w:t>
            </w:r>
          </w:p>
        </w:tc>
        <w:tc>
          <w:tcPr>
            <w:tcW w:w="990" w:type="dxa"/>
          </w:tcPr>
          <w:p w14:paraId="7249CADE" w14:textId="120E5F63" w:rsidR="0049196C" w:rsidRPr="009978E5" w:rsidRDefault="0049196C" w:rsidP="0049196C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978E5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990" w:type="dxa"/>
          </w:tcPr>
          <w:p w14:paraId="13F89432" w14:textId="77777777" w:rsidR="0049196C" w:rsidRPr="009978E5" w:rsidRDefault="0049196C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0" w:type="dxa"/>
          </w:tcPr>
          <w:p w14:paraId="425A0B38" w14:textId="77777777" w:rsidR="0049196C" w:rsidRPr="009978E5" w:rsidRDefault="0049196C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90" w:type="dxa"/>
          </w:tcPr>
          <w:p w14:paraId="136D4102" w14:textId="77777777" w:rsidR="0049196C" w:rsidRPr="009978E5" w:rsidRDefault="0049196C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1639F26" w14:textId="77777777" w:rsidR="0049196C" w:rsidRPr="009978E5" w:rsidRDefault="0049196C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978E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904" w:type="dxa"/>
          </w:tcPr>
          <w:p w14:paraId="45DD6233" w14:textId="77777777" w:rsidR="0049196C" w:rsidRPr="009978E5" w:rsidRDefault="0049196C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49196C" w:rsidRPr="00D81524" w14:paraId="3260EA1E" w14:textId="77777777" w:rsidTr="00E3247D">
        <w:trPr>
          <w:gridAfter w:val="1"/>
          <w:wAfter w:w="16" w:type="dxa"/>
          <w:tblHeader/>
        </w:trPr>
        <w:tc>
          <w:tcPr>
            <w:tcW w:w="2694" w:type="dxa"/>
          </w:tcPr>
          <w:p w14:paraId="678C12E3" w14:textId="77777777" w:rsidR="0049196C" w:rsidRPr="009978E5" w:rsidRDefault="0049196C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96" w:type="dxa"/>
          </w:tcPr>
          <w:p w14:paraId="03BD71C0" w14:textId="2638A7A5" w:rsidR="0049196C" w:rsidRPr="009978E5" w:rsidRDefault="0049196C" w:rsidP="0049196C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978E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ตามอัตราตลาด</w:t>
            </w:r>
          </w:p>
        </w:tc>
        <w:tc>
          <w:tcPr>
            <w:tcW w:w="990" w:type="dxa"/>
          </w:tcPr>
          <w:p w14:paraId="15C179B7" w14:textId="368C6974" w:rsidR="0049196C" w:rsidRPr="009978E5" w:rsidRDefault="0049196C" w:rsidP="0049196C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978E5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คงที่</w:t>
            </w:r>
          </w:p>
        </w:tc>
        <w:tc>
          <w:tcPr>
            <w:tcW w:w="990" w:type="dxa"/>
          </w:tcPr>
          <w:p w14:paraId="3A672657" w14:textId="77777777" w:rsidR="0049196C" w:rsidRPr="009978E5" w:rsidRDefault="0049196C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9978E5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ไม่มีดอกเบี้ย</w:t>
            </w:r>
          </w:p>
        </w:tc>
        <w:tc>
          <w:tcPr>
            <w:tcW w:w="1080" w:type="dxa"/>
          </w:tcPr>
          <w:p w14:paraId="2236AEAD" w14:textId="77777777" w:rsidR="0049196C" w:rsidRPr="009978E5" w:rsidRDefault="0049196C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9978E5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รวม</w:t>
            </w:r>
          </w:p>
        </w:tc>
        <w:tc>
          <w:tcPr>
            <w:tcW w:w="990" w:type="dxa"/>
          </w:tcPr>
          <w:p w14:paraId="26D7D8DF" w14:textId="77777777" w:rsidR="0049196C" w:rsidRPr="009978E5" w:rsidRDefault="0049196C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78E5">
              <w:rPr>
                <w:rFonts w:asciiTheme="majorBidi" w:hAnsiTheme="majorBidi" w:cstheme="majorBidi"/>
                <w:sz w:val="24"/>
                <w:szCs w:val="24"/>
                <w:cs/>
              </w:rPr>
              <w:t>ลอยตัว</w:t>
            </w:r>
          </w:p>
        </w:tc>
        <w:tc>
          <w:tcPr>
            <w:tcW w:w="900" w:type="dxa"/>
          </w:tcPr>
          <w:p w14:paraId="41A7BB6D" w14:textId="77777777" w:rsidR="0049196C" w:rsidRPr="009978E5" w:rsidRDefault="0049196C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978E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คงที่</w:t>
            </w:r>
          </w:p>
        </w:tc>
        <w:tc>
          <w:tcPr>
            <w:tcW w:w="904" w:type="dxa"/>
          </w:tcPr>
          <w:p w14:paraId="5ACE2B53" w14:textId="77777777" w:rsidR="0049196C" w:rsidRPr="009978E5" w:rsidRDefault="0049196C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978E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ถัวเฉลี่ย</w:t>
            </w:r>
          </w:p>
        </w:tc>
      </w:tr>
      <w:tr w:rsidR="00AC1BDA" w:rsidRPr="00D81524" w14:paraId="115D569A" w14:textId="77777777" w:rsidTr="00E3247D">
        <w:trPr>
          <w:gridAfter w:val="1"/>
          <w:wAfter w:w="16" w:type="dxa"/>
          <w:tblHeader/>
        </w:trPr>
        <w:tc>
          <w:tcPr>
            <w:tcW w:w="2694" w:type="dxa"/>
          </w:tcPr>
          <w:p w14:paraId="4B024801" w14:textId="77777777" w:rsidR="00AC1BDA" w:rsidRPr="009978E5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56" w:type="dxa"/>
            <w:gridSpan w:val="4"/>
          </w:tcPr>
          <w:p w14:paraId="319136AA" w14:textId="77777777" w:rsidR="00AC1BDA" w:rsidRPr="009978E5" w:rsidRDefault="00AC1BDA" w:rsidP="006164D9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978E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978E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</w:t>
            </w:r>
            <w:r w:rsidRPr="009978E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  <w:t>บาท</w:t>
            </w:r>
            <w:r w:rsidRPr="009978E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794" w:type="dxa"/>
            <w:gridSpan w:val="3"/>
          </w:tcPr>
          <w:p w14:paraId="2AEAEB9B" w14:textId="77777777" w:rsidR="00AC1BDA" w:rsidRPr="009978E5" w:rsidRDefault="00AC1BDA" w:rsidP="006164D9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</w:pPr>
            <w:r w:rsidRPr="009978E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  <w:t>(ร้อยละต่อปี</w:t>
            </w:r>
            <w:r w:rsidRPr="009978E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AC1BDA" w:rsidRPr="00D81524" w14:paraId="5B27E760" w14:textId="77777777" w:rsidTr="00E3247D">
        <w:trPr>
          <w:gridAfter w:val="1"/>
          <w:wAfter w:w="16" w:type="dxa"/>
        </w:trPr>
        <w:tc>
          <w:tcPr>
            <w:tcW w:w="2694" w:type="dxa"/>
          </w:tcPr>
          <w:p w14:paraId="44D01BC0" w14:textId="77777777" w:rsidR="00AC1BDA" w:rsidRPr="009978E5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978E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6" w:type="dxa"/>
          </w:tcPr>
          <w:p w14:paraId="7EC56B5D" w14:textId="77777777" w:rsidR="00AC1BDA" w:rsidRPr="009978E5" w:rsidRDefault="00AC1BDA" w:rsidP="006164D9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B4CE16" w14:textId="77777777" w:rsidR="00AC1BDA" w:rsidRPr="009978E5" w:rsidRDefault="00AC1BDA" w:rsidP="006164D9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531336" w14:textId="77777777" w:rsidR="00AC1BDA" w:rsidRPr="009978E5" w:rsidRDefault="00AC1BDA" w:rsidP="006164D9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B14C3C7" w14:textId="77777777" w:rsidR="00AC1BDA" w:rsidRPr="009978E5" w:rsidRDefault="00AC1BDA" w:rsidP="006164D9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26A775DF" w14:textId="77777777" w:rsidR="00AC1BDA" w:rsidRPr="009978E5" w:rsidRDefault="00AC1BDA" w:rsidP="006164D9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0161B7EB" w14:textId="77777777" w:rsidR="00AC1BDA" w:rsidRPr="009978E5" w:rsidRDefault="00AC1BDA" w:rsidP="006164D9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4" w:type="dxa"/>
          </w:tcPr>
          <w:p w14:paraId="1CD965ED" w14:textId="77777777" w:rsidR="00AC1BDA" w:rsidRPr="009978E5" w:rsidRDefault="00AC1BDA" w:rsidP="006164D9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AB47B9" w:rsidRPr="00D81524" w14:paraId="4119F2E9" w14:textId="77777777" w:rsidTr="00E3247D">
        <w:trPr>
          <w:gridAfter w:val="1"/>
          <w:wAfter w:w="16" w:type="dxa"/>
        </w:trPr>
        <w:tc>
          <w:tcPr>
            <w:tcW w:w="2694" w:type="dxa"/>
          </w:tcPr>
          <w:p w14:paraId="0EFA0FDA" w14:textId="0E893F7A" w:rsidR="00AB47B9" w:rsidRPr="007D43E2" w:rsidRDefault="007F4AB9" w:rsidP="007F4A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42" w:right="-108" w:firstLine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996" w:type="dxa"/>
          </w:tcPr>
          <w:p w14:paraId="2A3EE083" w14:textId="5EB1C00C" w:rsidR="00AB47B9" w:rsidRPr="007D43E2" w:rsidRDefault="009978E5" w:rsidP="00831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</w:rPr>
              <w:t>102,674</w:t>
            </w:r>
          </w:p>
        </w:tc>
        <w:tc>
          <w:tcPr>
            <w:tcW w:w="990" w:type="dxa"/>
          </w:tcPr>
          <w:p w14:paraId="4937C28D" w14:textId="64218524" w:rsidR="00AB47B9" w:rsidRPr="007D43E2" w:rsidRDefault="009978E5" w:rsidP="0099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B2F8791" w14:textId="247335B7" w:rsidR="00AB47B9" w:rsidRPr="007D43E2" w:rsidRDefault="009978E5" w:rsidP="0099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</w:rPr>
              <w:t>1,038,558</w:t>
            </w:r>
          </w:p>
        </w:tc>
        <w:tc>
          <w:tcPr>
            <w:tcW w:w="1080" w:type="dxa"/>
          </w:tcPr>
          <w:p w14:paraId="6970B88A" w14:textId="5DA228A3" w:rsidR="00AB47B9" w:rsidRPr="000F624F" w:rsidRDefault="009978E5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F624F">
              <w:rPr>
                <w:rFonts w:asciiTheme="majorBidi" w:hAnsiTheme="majorBidi" w:cstheme="majorBidi"/>
                <w:sz w:val="24"/>
                <w:szCs w:val="24"/>
              </w:rPr>
              <w:t>1,141,232</w:t>
            </w:r>
          </w:p>
        </w:tc>
        <w:tc>
          <w:tcPr>
            <w:tcW w:w="990" w:type="dxa"/>
            <w:shd w:val="clear" w:color="auto" w:fill="auto"/>
          </w:tcPr>
          <w:p w14:paraId="24647182" w14:textId="33564BED" w:rsidR="00AB47B9" w:rsidRPr="000F624F" w:rsidRDefault="009978E5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  <w:tab w:val="left" w:pos="612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0F624F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0.13</w:t>
            </w:r>
          </w:p>
        </w:tc>
        <w:tc>
          <w:tcPr>
            <w:tcW w:w="900" w:type="dxa"/>
            <w:shd w:val="clear" w:color="auto" w:fill="auto"/>
          </w:tcPr>
          <w:p w14:paraId="3C6346DE" w14:textId="10AB8D34" w:rsidR="00AB47B9" w:rsidRPr="007D43E2" w:rsidRDefault="009978E5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4" w:type="dxa"/>
            <w:shd w:val="clear" w:color="auto" w:fill="auto"/>
          </w:tcPr>
          <w:p w14:paraId="47A286CB" w14:textId="5A615E10" w:rsidR="00AB47B9" w:rsidRPr="007D43E2" w:rsidRDefault="00DF6D17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0.75</w:t>
            </w:r>
          </w:p>
        </w:tc>
      </w:tr>
      <w:tr w:rsidR="00AB47B9" w:rsidRPr="00D81524" w14:paraId="684DCA7A" w14:textId="77777777" w:rsidTr="00E3247D">
        <w:trPr>
          <w:gridAfter w:val="1"/>
          <w:wAfter w:w="16" w:type="dxa"/>
        </w:trPr>
        <w:tc>
          <w:tcPr>
            <w:tcW w:w="2694" w:type="dxa"/>
          </w:tcPr>
          <w:p w14:paraId="1B88B455" w14:textId="500A9382" w:rsidR="00AB47B9" w:rsidRPr="007D43E2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ลูกหนี้สำนักหักบ</w:t>
            </w:r>
            <w:r w:rsidRPr="007D43E2">
              <w:rPr>
                <w:rFonts w:asciiTheme="majorBidi" w:hAnsiTheme="majorBidi" w:cstheme="majorBidi"/>
                <w:sz w:val="24"/>
                <w:szCs w:val="24"/>
                <w:cs/>
              </w:rPr>
              <w:t>ัญ</w:t>
            </w:r>
            <w:r w:rsidRPr="007D43E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ชีและ</w:t>
            </w:r>
            <w:r w:rsidR="004234AC" w:rsidRPr="007D43E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br/>
            </w:r>
            <w:r w:rsidRPr="007D43E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บริษัทหลักทรัพย์</w:t>
            </w:r>
          </w:p>
        </w:tc>
        <w:tc>
          <w:tcPr>
            <w:tcW w:w="996" w:type="dxa"/>
            <w:vAlign w:val="bottom"/>
          </w:tcPr>
          <w:p w14:paraId="10EF5BB5" w14:textId="0ABF5C96" w:rsidR="00AB47B9" w:rsidRPr="007D43E2" w:rsidRDefault="009978E5" w:rsidP="0099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BA044B7" w14:textId="564A4A99" w:rsidR="00AB47B9" w:rsidRPr="007D43E2" w:rsidRDefault="009978E5" w:rsidP="0099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E78F081" w14:textId="65C6020D" w:rsidR="00AB47B9" w:rsidRPr="007D43E2" w:rsidRDefault="009978E5" w:rsidP="0099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</w:rPr>
              <w:t>991,939</w:t>
            </w:r>
          </w:p>
        </w:tc>
        <w:tc>
          <w:tcPr>
            <w:tcW w:w="1080" w:type="dxa"/>
            <w:vAlign w:val="bottom"/>
          </w:tcPr>
          <w:p w14:paraId="60AF5E67" w14:textId="23D0B094" w:rsidR="00AB47B9" w:rsidRPr="007D43E2" w:rsidRDefault="009978E5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</w:rPr>
              <w:t>991,939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A324A4" w14:textId="647243EA" w:rsidR="00AB47B9" w:rsidRPr="007D43E2" w:rsidRDefault="009978E5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97AE2E" w14:textId="0EA44A9E" w:rsidR="00AB47B9" w:rsidRPr="007D43E2" w:rsidRDefault="009978E5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51168735" w14:textId="4FCF445F" w:rsidR="00AB47B9" w:rsidRPr="007D43E2" w:rsidRDefault="009978E5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9978E5" w:rsidRPr="00D81524" w14:paraId="3A343094" w14:textId="77777777" w:rsidTr="00E3247D">
        <w:trPr>
          <w:gridAfter w:val="1"/>
          <w:wAfter w:w="16" w:type="dxa"/>
        </w:trPr>
        <w:tc>
          <w:tcPr>
            <w:tcW w:w="2694" w:type="dxa"/>
          </w:tcPr>
          <w:p w14:paraId="0B5D9C71" w14:textId="77777777" w:rsidR="009978E5" w:rsidRPr="007D43E2" w:rsidRDefault="009978E5" w:rsidP="0099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996" w:type="dxa"/>
          </w:tcPr>
          <w:p w14:paraId="214740AB" w14:textId="73038835" w:rsidR="009978E5" w:rsidRPr="007D43E2" w:rsidRDefault="009978E5" w:rsidP="0099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133" w:firstLine="79"/>
              <w:rPr>
                <w:rFonts w:asciiTheme="majorBidi" w:hAnsiTheme="majorBidi" w:cstheme="majorBidi"/>
                <w:sz w:val="24"/>
                <w:szCs w:val="24"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</w:rPr>
              <w:t>1,518,482</w:t>
            </w:r>
          </w:p>
        </w:tc>
        <w:tc>
          <w:tcPr>
            <w:tcW w:w="990" w:type="dxa"/>
          </w:tcPr>
          <w:p w14:paraId="45889AA4" w14:textId="1787B3AA" w:rsidR="009978E5" w:rsidRPr="007D43E2" w:rsidRDefault="009978E5" w:rsidP="0099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4A15A19" w14:textId="386460BA" w:rsidR="009978E5" w:rsidRPr="007D43E2" w:rsidRDefault="009978E5" w:rsidP="0099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</w:rPr>
              <w:t>2,339,603</w:t>
            </w:r>
          </w:p>
        </w:tc>
        <w:tc>
          <w:tcPr>
            <w:tcW w:w="1080" w:type="dxa"/>
          </w:tcPr>
          <w:p w14:paraId="5D0A46B9" w14:textId="18179C99" w:rsidR="009978E5" w:rsidRPr="007D43E2" w:rsidRDefault="009978E5" w:rsidP="0099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</w:rPr>
              <w:t>3,858,085</w:t>
            </w:r>
          </w:p>
        </w:tc>
        <w:tc>
          <w:tcPr>
            <w:tcW w:w="990" w:type="dxa"/>
            <w:shd w:val="clear" w:color="auto" w:fill="auto"/>
          </w:tcPr>
          <w:p w14:paraId="6E4818A5" w14:textId="1C1F3FA5" w:rsidR="009978E5" w:rsidRPr="000F624F" w:rsidRDefault="004A3CC8" w:rsidP="007D4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  <w:tab w:val="left" w:pos="612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0F624F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</w:t>
            </w:r>
            <w:r w:rsidR="00DF6D17" w:rsidRPr="000F624F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.50 </w:t>
            </w:r>
            <w:r w:rsidR="007D43E2" w:rsidRPr="000F624F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  <w:r w:rsidR="00DF6D17" w:rsidRPr="000F624F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6.25</w:t>
            </w:r>
          </w:p>
        </w:tc>
        <w:tc>
          <w:tcPr>
            <w:tcW w:w="900" w:type="dxa"/>
            <w:shd w:val="clear" w:color="auto" w:fill="auto"/>
          </w:tcPr>
          <w:p w14:paraId="5EE6724B" w14:textId="6F623DA6" w:rsidR="009978E5" w:rsidRPr="000F624F" w:rsidRDefault="009978E5" w:rsidP="0099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0F624F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4" w:type="dxa"/>
            <w:shd w:val="clear" w:color="auto" w:fill="auto"/>
          </w:tcPr>
          <w:p w14:paraId="49BB86EE" w14:textId="3ACE28C8" w:rsidR="009978E5" w:rsidRPr="007D43E2" w:rsidRDefault="00DF6D17" w:rsidP="0099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5.06</w:t>
            </w:r>
          </w:p>
        </w:tc>
      </w:tr>
      <w:tr w:rsidR="009978E5" w:rsidRPr="00D81524" w14:paraId="5CF1BDA6" w14:textId="77777777" w:rsidTr="00E3247D">
        <w:trPr>
          <w:gridAfter w:val="1"/>
          <w:wAfter w:w="16" w:type="dxa"/>
        </w:trPr>
        <w:tc>
          <w:tcPr>
            <w:tcW w:w="2694" w:type="dxa"/>
          </w:tcPr>
          <w:p w14:paraId="7F38689E" w14:textId="421AC456" w:rsidR="009978E5" w:rsidRPr="007D43E2" w:rsidRDefault="009978E5" w:rsidP="0099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996" w:type="dxa"/>
          </w:tcPr>
          <w:p w14:paraId="321260D9" w14:textId="151DCA1B" w:rsidR="009978E5" w:rsidRPr="007D43E2" w:rsidRDefault="009978E5" w:rsidP="0099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98" w:right="-133" w:firstLine="79"/>
              <w:rPr>
                <w:rFonts w:asciiTheme="majorBidi" w:hAnsiTheme="majorBidi" w:cstheme="majorBidi"/>
                <w:sz w:val="24"/>
                <w:szCs w:val="24"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61A2A98" w14:textId="4C044D1C" w:rsidR="009978E5" w:rsidRPr="007D43E2" w:rsidRDefault="009978E5" w:rsidP="0099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4E0C0D1" w14:textId="70C3E943" w:rsidR="009978E5" w:rsidRPr="007D43E2" w:rsidRDefault="009978E5" w:rsidP="0099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</w:rPr>
              <w:t>498,118</w:t>
            </w:r>
          </w:p>
        </w:tc>
        <w:tc>
          <w:tcPr>
            <w:tcW w:w="1080" w:type="dxa"/>
          </w:tcPr>
          <w:p w14:paraId="2D51E339" w14:textId="60B3C62C" w:rsidR="009978E5" w:rsidRPr="007D43E2" w:rsidRDefault="009978E5" w:rsidP="0099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</w:rPr>
              <w:t>498,118</w:t>
            </w:r>
          </w:p>
        </w:tc>
        <w:tc>
          <w:tcPr>
            <w:tcW w:w="990" w:type="dxa"/>
            <w:shd w:val="clear" w:color="auto" w:fill="auto"/>
          </w:tcPr>
          <w:p w14:paraId="3986DE9E" w14:textId="7A6B173B" w:rsidR="009978E5" w:rsidRPr="007D43E2" w:rsidRDefault="009978E5" w:rsidP="0099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617363C" w14:textId="796723F2" w:rsidR="009978E5" w:rsidRPr="007D43E2" w:rsidRDefault="009978E5" w:rsidP="0099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4" w:type="dxa"/>
            <w:shd w:val="clear" w:color="auto" w:fill="auto"/>
          </w:tcPr>
          <w:p w14:paraId="43883F50" w14:textId="04DB0250" w:rsidR="009978E5" w:rsidRPr="007D43E2" w:rsidRDefault="009978E5" w:rsidP="0099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9978E5" w:rsidRPr="00D81524" w14:paraId="70A2323D" w14:textId="77777777" w:rsidTr="00E3247D">
        <w:trPr>
          <w:gridAfter w:val="1"/>
          <w:wAfter w:w="16" w:type="dxa"/>
        </w:trPr>
        <w:tc>
          <w:tcPr>
            <w:tcW w:w="2694" w:type="dxa"/>
          </w:tcPr>
          <w:p w14:paraId="41055E20" w14:textId="7E5561EE" w:rsidR="009978E5" w:rsidRPr="007D43E2" w:rsidRDefault="009978E5" w:rsidP="0099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</w:t>
            </w:r>
            <w:r w:rsidRPr="007D43E2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ที่ไม่ได้วางเป็นประกัน</w:t>
            </w:r>
          </w:p>
        </w:tc>
        <w:tc>
          <w:tcPr>
            <w:tcW w:w="996" w:type="dxa"/>
            <w:shd w:val="clear" w:color="auto" w:fill="auto"/>
          </w:tcPr>
          <w:p w14:paraId="05F8BCC8" w14:textId="5D4317AC" w:rsidR="009978E5" w:rsidRPr="000F624F" w:rsidRDefault="009978E5" w:rsidP="0099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133" w:firstLine="79"/>
              <w:rPr>
                <w:rFonts w:asciiTheme="majorBidi" w:hAnsiTheme="majorBidi" w:cstheme="majorBidi"/>
                <w:sz w:val="24"/>
                <w:szCs w:val="24"/>
              </w:rPr>
            </w:pPr>
            <w:r w:rsidRPr="000F624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D43E2" w:rsidRPr="000F624F">
              <w:rPr>
                <w:rFonts w:asciiTheme="majorBidi" w:hAnsiTheme="majorBidi" w:cstheme="majorBidi"/>
                <w:sz w:val="24"/>
                <w:szCs w:val="24"/>
              </w:rPr>
              <w:t>17,270</w:t>
            </w:r>
          </w:p>
        </w:tc>
        <w:tc>
          <w:tcPr>
            <w:tcW w:w="990" w:type="dxa"/>
            <w:shd w:val="clear" w:color="auto" w:fill="auto"/>
          </w:tcPr>
          <w:p w14:paraId="326EFF40" w14:textId="5C0F0888" w:rsidR="009978E5" w:rsidRPr="000F624F" w:rsidRDefault="009978E5" w:rsidP="0099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F62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674315BC" w14:textId="36C4DCFE" w:rsidR="009978E5" w:rsidRPr="007D43E2" w:rsidRDefault="00111B9E" w:rsidP="0099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1,680,929</w:t>
            </w:r>
          </w:p>
        </w:tc>
        <w:tc>
          <w:tcPr>
            <w:tcW w:w="1080" w:type="dxa"/>
          </w:tcPr>
          <w:p w14:paraId="13A5C52F" w14:textId="0704869D" w:rsidR="009978E5" w:rsidRPr="000F624F" w:rsidRDefault="009978E5" w:rsidP="0099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F624F">
              <w:rPr>
                <w:rFonts w:asciiTheme="majorBidi" w:hAnsiTheme="majorBidi" w:cstheme="majorBidi"/>
                <w:sz w:val="24"/>
                <w:szCs w:val="24"/>
              </w:rPr>
              <w:t>1,798,199</w:t>
            </w:r>
          </w:p>
        </w:tc>
        <w:tc>
          <w:tcPr>
            <w:tcW w:w="990" w:type="dxa"/>
            <w:shd w:val="clear" w:color="auto" w:fill="auto"/>
          </w:tcPr>
          <w:p w14:paraId="598A6787" w14:textId="4458491C" w:rsidR="009978E5" w:rsidRPr="000F624F" w:rsidRDefault="007D43E2" w:rsidP="007D4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  <w:tab w:val="left" w:pos="612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0F624F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0.61 </w:t>
            </w:r>
            <w:r w:rsidR="007B6D8F" w:rsidRPr="000F624F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  <w:r w:rsidRPr="000F624F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3.20</w:t>
            </w:r>
          </w:p>
        </w:tc>
        <w:tc>
          <w:tcPr>
            <w:tcW w:w="900" w:type="dxa"/>
            <w:shd w:val="clear" w:color="auto" w:fill="auto"/>
          </w:tcPr>
          <w:p w14:paraId="2DB27C83" w14:textId="71A8E2DC" w:rsidR="009978E5" w:rsidRPr="000F624F" w:rsidRDefault="009978E5" w:rsidP="0099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0F624F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4" w:type="dxa"/>
            <w:shd w:val="clear" w:color="auto" w:fill="auto"/>
          </w:tcPr>
          <w:p w14:paraId="335F7898" w14:textId="238B367A" w:rsidR="009978E5" w:rsidRPr="007D43E2" w:rsidRDefault="00DF6D17" w:rsidP="0099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12.90</w:t>
            </w:r>
          </w:p>
        </w:tc>
      </w:tr>
      <w:tr w:rsidR="00645FAD" w:rsidRPr="006310D9" w14:paraId="210816AA" w14:textId="77777777" w:rsidTr="00E3247D">
        <w:trPr>
          <w:gridAfter w:val="1"/>
          <w:wAfter w:w="16" w:type="dxa"/>
        </w:trPr>
        <w:tc>
          <w:tcPr>
            <w:tcW w:w="2694" w:type="dxa"/>
          </w:tcPr>
          <w:p w14:paraId="196E31E4" w14:textId="3809FC78" w:rsidR="00645FAD" w:rsidRPr="007D43E2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สินทรัพย์อื่น</w:t>
            </w:r>
          </w:p>
        </w:tc>
        <w:tc>
          <w:tcPr>
            <w:tcW w:w="996" w:type="dxa"/>
          </w:tcPr>
          <w:p w14:paraId="337CC8AD" w14:textId="1F9C4300" w:rsidR="00645FAD" w:rsidRPr="007D43E2" w:rsidRDefault="00D16FB7" w:rsidP="00D16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98" w:right="-133" w:firstLine="79"/>
              <w:rPr>
                <w:rFonts w:asciiTheme="majorBidi" w:hAnsiTheme="majorBidi" w:cstheme="majorBidi"/>
                <w:sz w:val="24"/>
                <w:szCs w:val="24"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52B6E50" w14:textId="47C72FAF" w:rsidR="00645FAD" w:rsidRPr="007D43E2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E33C841" w14:textId="587D6003" w:rsidR="00645FAD" w:rsidRPr="007D43E2" w:rsidRDefault="00D16FB7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</w:rPr>
              <w:t>369,219</w:t>
            </w:r>
          </w:p>
        </w:tc>
        <w:tc>
          <w:tcPr>
            <w:tcW w:w="1080" w:type="dxa"/>
          </w:tcPr>
          <w:p w14:paraId="2396539C" w14:textId="64847202" w:rsidR="00645FAD" w:rsidRPr="007D43E2" w:rsidRDefault="00D16FB7" w:rsidP="0064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</w:rPr>
              <w:t>369,219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125406" w14:textId="1507976E" w:rsidR="00645FAD" w:rsidRPr="007D43E2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F2E478B" w14:textId="5F4902B8" w:rsidR="00645FAD" w:rsidRPr="007D43E2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1D7B5F6A" w14:textId="0EFA29AF" w:rsidR="00645FAD" w:rsidRPr="007D43E2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7D43E2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645FAD" w:rsidRPr="00D81524" w14:paraId="7A84A7E3" w14:textId="77777777" w:rsidTr="00E3247D">
        <w:trPr>
          <w:gridAfter w:val="1"/>
          <w:wAfter w:w="16" w:type="dxa"/>
        </w:trPr>
        <w:tc>
          <w:tcPr>
            <w:tcW w:w="2694" w:type="dxa"/>
          </w:tcPr>
          <w:p w14:paraId="4E5A313A" w14:textId="77777777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96" w:type="dxa"/>
          </w:tcPr>
          <w:p w14:paraId="751F641F" w14:textId="77777777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133" w:firstLine="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50E23C" w14:textId="77777777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040411" w14:textId="77777777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1CEC13" w14:textId="77777777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  <w:shd w:val="clear" w:color="auto" w:fill="auto"/>
          </w:tcPr>
          <w:p w14:paraId="4B995DF5" w14:textId="77777777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55B65DAA" w14:textId="77777777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4" w:type="dxa"/>
            <w:shd w:val="clear" w:color="auto" w:fill="auto"/>
          </w:tcPr>
          <w:p w14:paraId="50341E8B" w14:textId="77777777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</w:tr>
      <w:tr w:rsidR="00645FAD" w:rsidRPr="00D81524" w14:paraId="63341F51" w14:textId="77777777" w:rsidTr="00E3247D">
        <w:trPr>
          <w:gridAfter w:val="1"/>
          <w:wAfter w:w="16" w:type="dxa"/>
        </w:trPr>
        <w:tc>
          <w:tcPr>
            <w:tcW w:w="2694" w:type="dxa"/>
          </w:tcPr>
          <w:p w14:paraId="4E29B729" w14:textId="7186BD67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</w:pPr>
            <w:r w:rsidRPr="009978E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6" w:type="dxa"/>
          </w:tcPr>
          <w:p w14:paraId="316477F0" w14:textId="77777777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313" w:firstLine="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59F612" w14:textId="77777777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442001B" w14:textId="77777777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30AF77C" w14:textId="77777777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90" w:type="dxa"/>
            <w:shd w:val="clear" w:color="auto" w:fill="auto"/>
          </w:tcPr>
          <w:p w14:paraId="76C50445" w14:textId="77777777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7F41BC0E" w14:textId="77777777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4" w:type="dxa"/>
            <w:shd w:val="clear" w:color="auto" w:fill="auto"/>
          </w:tcPr>
          <w:p w14:paraId="17D861FF" w14:textId="77777777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</w:tr>
      <w:tr w:rsidR="00645FAD" w:rsidRPr="00D81524" w14:paraId="028A3C99" w14:textId="77777777" w:rsidTr="00E3247D">
        <w:trPr>
          <w:gridAfter w:val="1"/>
          <w:wAfter w:w="16" w:type="dxa"/>
        </w:trPr>
        <w:tc>
          <w:tcPr>
            <w:tcW w:w="2694" w:type="dxa"/>
            <w:vAlign w:val="bottom"/>
          </w:tcPr>
          <w:p w14:paraId="0F42FEA1" w14:textId="56106796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978E5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เงินกู้ยืมจากสถาบันการเงิน</w:t>
            </w:r>
          </w:p>
        </w:tc>
        <w:tc>
          <w:tcPr>
            <w:tcW w:w="996" w:type="dxa"/>
            <w:vAlign w:val="bottom"/>
          </w:tcPr>
          <w:p w14:paraId="182F22CF" w14:textId="52E756F2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3571B24" w14:textId="3A9135C5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1,500,000</w:t>
            </w:r>
          </w:p>
        </w:tc>
        <w:tc>
          <w:tcPr>
            <w:tcW w:w="990" w:type="dxa"/>
            <w:vAlign w:val="bottom"/>
          </w:tcPr>
          <w:p w14:paraId="1FB919E8" w14:textId="21871763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B23AD5A" w14:textId="67862D5C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1,500,000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BE27E4" w14:textId="5ACC89BB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0D39A3" w14:textId="54CB4CC9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0F624F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0.9</w:t>
            </w:r>
            <w:r w:rsidR="00645201" w:rsidRPr="000F624F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5A68D397" w14:textId="396C7760" w:rsidR="00645FAD" w:rsidRPr="009978E5" w:rsidRDefault="000F624F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645FAD" w:rsidRPr="00D81524" w14:paraId="027A87D1" w14:textId="77777777" w:rsidTr="00E3247D">
        <w:trPr>
          <w:gridAfter w:val="1"/>
          <w:wAfter w:w="16" w:type="dxa"/>
        </w:trPr>
        <w:tc>
          <w:tcPr>
            <w:tcW w:w="2694" w:type="dxa"/>
            <w:vAlign w:val="bottom"/>
          </w:tcPr>
          <w:p w14:paraId="61A262A8" w14:textId="2059626A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978E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เจ้าหนี้สำนักหักบัญชีและ</w:t>
            </w:r>
            <w:r w:rsidR="0017524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br/>
            </w:r>
            <w:r w:rsidRPr="009978E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บริษัทหลักทรัพย์</w:t>
            </w:r>
          </w:p>
        </w:tc>
        <w:tc>
          <w:tcPr>
            <w:tcW w:w="996" w:type="dxa"/>
            <w:vAlign w:val="bottom"/>
          </w:tcPr>
          <w:p w14:paraId="46A71214" w14:textId="6E632C49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A884896" w14:textId="72047D35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A6B15C8" w14:textId="65B684DB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630,515</w:t>
            </w:r>
          </w:p>
        </w:tc>
        <w:tc>
          <w:tcPr>
            <w:tcW w:w="1080" w:type="dxa"/>
            <w:vAlign w:val="bottom"/>
          </w:tcPr>
          <w:p w14:paraId="7D829464" w14:textId="5EAAE61D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630,515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83B418" w14:textId="7946BD45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3D55AD" w14:textId="29D80584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7F5BDEAD" w14:textId="5F585FC2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645FAD" w:rsidRPr="00D81524" w14:paraId="61AD374C" w14:textId="77777777" w:rsidTr="00E3247D">
        <w:trPr>
          <w:gridAfter w:val="1"/>
          <w:wAfter w:w="16" w:type="dxa"/>
        </w:trPr>
        <w:tc>
          <w:tcPr>
            <w:tcW w:w="2694" w:type="dxa"/>
          </w:tcPr>
          <w:p w14:paraId="31B8FEDF" w14:textId="77777777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978E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เจ้าหนี้ธุรกิจหลักทรัพย์</w:t>
            </w:r>
          </w:p>
        </w:tc>
        <w:tc>
          <w:tcPr>
            <w:tcW w:w="996" w:type="dxa"/>
          </w:tcPr>
          <w:p w14:paraId="21166F5B" w14:textId="6DA6DB1C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4BAC554" w14:textId="31445044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C312E76" w14:textId="22E0A45A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2,185,787</w:t>
            </w:r>
          </w:p>
        </w:tc>
        <w:tc>
          <w:tcPr>
            <w:tcW w:w="1080" w:type="dxa"/>
          </w:tcPr>
          <w:p w14:paraId="45D043F3" w14:textId="4FB72B56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2,185,787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CBAE5F" w14:textId="520EECB4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DED5E55" w14:textId="219B86D7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7648CB53" w14:textId="6690AA97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645FAD" w:rsidRPr="00D81524" w14:paraId="78A15C80" w14:textId="77777777" w:rsidTr="00E3247D">
        <w:trPr>
          <w:gridAfter w:val="1"/>
          <w:wAfter w:w="16" w:type="dxa"/>
        </w:trPr>
        <w:tc>
          <w:tcPr>
            <w:tcW w:w="2694" w:type="dxa"/>
          </w:tcPr>
          <w:p w14:paraId="4D2F3A19" w14:textId="17EAF368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78E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996" w:type="dxa"/>
          </w:tcPr>
          <w:p w14:paraId="27D4A29B" w14:textId="3530C545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36EDFC3" w14:textId="24C81DD7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6F8B124E" w14:textId="22DBA9BD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264,502</w:t>
            </w:r>
          </w:p>
        </w:tc>
        <w:tc>
          <w:tcPr>
            <w:tcW w:w="1080" w:type="dxa"/>
          </w:tcPr>
          <w:p w14:paraId="454A2BB4" w14:textId="30FD30AE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264,502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97B6B7C" w14:textId="6CF6E3B5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ED75EBF" w14:textId="568A7ADB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475A920A" w14:textId="1998172D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645FAD" w:rsidRPr="00D81524" w14:paraId="7E252377" w14:textId="77777777" w:rsidTr="00E3247D">
        <w:trPr>
          <w:gridAfter w:val="1"/>
          <w:wAfter w:w="16" w:type="dxa"/>
        </w:trPr>
        <w:tc>
          <w:tcPr>
            <w:tcW w:w="2694" w:type="dxa"/>
          </w:tcPr>
          <w:p w14:paraId="616696A8" w14:textId="77777777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978E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ตราสารหนี้ที่ออก</w:t>
            </w:r>
          </w:p>
        </w:tc>
        <w:tc>
          <w:tcPr>
            <w:tcW w:w="996" w:type="dxa"/>
          </w:tcPr>
          <w:p w14:paraId="37AE841F" w14:textId="2B0CCAE6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D0F71FA" w14:textId="0DC2B82B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422,427</w:t>
            </w:r>
          </w:p>
        </w:tc>
        <w:tc>
          <w:tcPr>
            <w:tcW w:w="990" w:type="dxa"/>
          </w:tcPr>
          <w:p w14:paraId="1494600F" w14:textId="7C415F72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1B35E9EE" w14:textId="31BBAA70" w:rsidR="00645FAD" w:rsidRPr="009978E5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422,427</w:t>
            </w:r>
          </w:p>
        </w:tc>
        <w:tc>
          <w:tcPr>
            <w:tcW w:w="990" w:type="dxa"/>
            <w:shd w:val="clear" w:color="auto" w:fill="auto"/>
          </w:tcPr>
          <w:p w14:paraId="7E5C1810" w14:textId="6207B5A1" w:rsidR="00645FAD" w:rsidRPr="003D14E2" w:rsidRDefault="007D43E2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3D14E2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E141E64" w14:textId="02845A32" w:rsidR="00645FAD" w:rsidRPr="003D14E2" w:rsidRDefault="007D43E2" w:rsidP="007D4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3D14E2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0.</w:t>
            </w:r>
            <w:r w:rsidR="00EF6036" w:rsidRPr="003D14E2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00</w:t>
            </w:r>
            <w:r w:rsidRPr="003D14E2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- 22.</w:t>
            </w:r>
            <w:r w:rsidR="000326C2" w:rsidRPr="003D14E2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</w:t>
            </w:r>
            <w:r w:rsidRPr="003D14E2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</w:t>
            </w:r>
            <w:r w:rsidR="00A6738A" w:rsidRPr="003D14E2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ja-JP"/>
              </w:rPr>
              <w:t>*</w:t>
            </w:r>
          </w:p>
        </w:tc>
        <w:tc>
          <w:tcPr>
            <w:tcW w:w="904" w:type="dxa"/>
            <w:shd w:val="clear" w:color="auto" w:fill="auto"/>
          </w:tcPr>
          <w:p w14:paraId="54DEB07A" w14:textId="35CFB425" w:rsidR="00645FAD" w:rsidRPr="003D14E2" w:rsidRDefault="007D43E2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3D14E2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645FAD" w:rsidRPr="00C06D4E" w14:paraId="71FD7997" w14:textId="77777777" w:rsidTr="00E3247D">
        <w:trPr>
          <w:gridAfter w:val="1"/>
          <w:wAfter w:w="16" w:type="dxa"/>
        </w:trPr>
        <w:tc>
          <w:tcPr>
            <w:tcW w:w="2694" w:type="dxa"/>
          </w:tcPr>
          <w:p w14:paraId="71CE82B0" w14:textId="7227482E" w:rsidR="00645FAD" w:rsidRPr="00D16FB7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16FB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หนี้สินอื่น</w:t>
            </w:r>
          </w:p>
        </w:tc>
        <w:tc>
          <w:tcPr>
            <w:tcW w:w="996" w:type="dxa"/>
          </w:tcPr>
          <w:p w14:paraId="1A78A0E3" w14:textId="4816A206" w:rsidR="00645FAD" w:rsidRPr="00D16FB7" w:rsidRDefault="00D16FB7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16F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0C0DD30" w14:textId="27529E37" w:rsidR="00645FAD" w:rsidRPr="00D16FB7" w:rsidRDefault="00D16FB7" w:rsidP="00D16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16F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1F2412C" w14:textId="5C0E21AF" w:rsidR="00645FAD" w:rsidRPr="00D16FB7" w:rsidRDefault="00D16FB7" w:rsidP="00D16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D16FB7">
              <w:rPr>
                <w:rFonts w:asciiTheme="majorBidi" w:hAnsiTheme="majorBidi" w:cstheme="majorBidi"/>
                <w:sz w:val="24"/>
                <w:szCs w:val="24"/>
              </w:rPr>
              <w:t>682,952</w:t>
            </w:r>
          </w:p>
        </w:tc>
        <w:tc>
          <w:tcPr>
            <w:tcW w:w="1080" w:type="dxa"/>
          </w:tcPr>
          <w:p w14:paraId="65BAFA71" w14:textId="74228FEA" w:rsidR="00645FAD" w:rsidRPr="00D16FB7" w:rsidRDefault="00D16FB7" w:rsidP="0064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16FB7">
              <w:rPr>
                <w:rFonts w:asciiTheme="majorBidi" w:hAnsiTheme="majorBidi" w:cstheme="majorBidi"/>
                <w:sz w:val="24"/>
                <w:szCs w:val="24"/>
              </w:rPr>
              <w:t>682,952</w:t>
            </w:r>
          </w:p>
        </w:tc>
        <w:tc>
          <w:tcPr>
            <w:tcW w:w="990" w:type="dxa"/>
            <w:vAlign w:val="bottom"/>
          </w:tcPr>
          <w:p w14:paraId="5126A980" w14:textId="7AA35AD5" w:rsidR="00645FAD" w:rsidRPr="00D16FB7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16FB7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vAlign w:val="bottom"/>
          </w:tcPr>
          <w:p w14:paraId="53417548" w14:textId="67E08441" w:rsidR="00645FAD" w:rsidRPr="00D16FB7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16FB7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4" w:type="dxa"/>
            <w:vAlign w:val="bottom"/>
          </w:tcPr>
          <w:p w14:paraId="113D2692" w14:textId="2B3E9A97" w:rsidR="00645FAD" w:rsidRPr="00D16FB7" w:rsidRDefault="00645FAD" w:rsidP="0064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16FB7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</w:tbl>
    <w:p w14:paraId="5CDCE193" w14:textId="77777777" w:rsidR="00111B9E" w:rsidRPr="00F44503" w:rsidRDefault="00111B9E" w:rsidP="00111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1E3BD13" w14:textId="77777777" w:rsidR="00111B9E" w:rsidRDefault="00111B9E" w:rsidP="00111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val="th-TH"/>
        </w:rPr>
      </w:pPr>
      <w:r w:rsidRPr="00D81524">
        <w:rPr>
          <w:rFonts w:asciiTheme="majorBidi" w:hAnsiTheme="majorBidi" w:cstheme="majorBidi"/>
          <w:sz w:val="24"/>
          <w:szCs w:val="24"/>
          <w:vertAlign w:val="superscript"/>
          <w:cs/>
          <w:lang w:val="th-TH"/>
        </w:rPr>
        <w:t>*</w:t>
      </w:r>
      <w:r w:rsidRPr="00D81524">
        <w:rPr>
          <w:rFonts w:asciiTheme="majorBidi" w:hAnsiTheme="majorBidi" w:cstheme="majorBidi"/>
          <w:spacing w:val="-4"/>
          <w:sz w:val="24"/>
          <w:szCs w:val="24"/>
          <w:cs/>
          <w:lang w:val="th-TH"/>
        </w:rPr>
        <w:tab/>
      </w:r>
      <w:r w:rsidRPr="003869C4">
        <w:rPr>
          <w:rFonts w:asciiTheme="majorBidi" w:hAnsiTheme="majorBidi" w:cstheme="majorBidi" w:hint="cs"/>
          <w:spacing w:val="-4"/>
          <w:sz w:val="24"/>
          <w:szCs w:val="24"/>
          <w:cs/>
          <w:lang w:val="th-TH"/>
        </w:rPr>
        <w:t xml:space="preserve">อ้างอิงกับตัวแปร </w:t>
      </w:r>
      <w:r w:rsidRPr="003869C4">
        <w:rPr>
          <w:rFonts w:asciiTheme="majorBidi" w:hAnsiTheme="majorBidi" w:cstheme="majorBidi" w:hint="cs"/>
          <w:spacing w:val="-4"/>
          <w:sz w:val="28"/>
          <w:szCs w:val="28"/>
          <w:cs/>
          <w:lang w:val="th-TH"/>
        </w:rPr>
        <w:t>(</w:t>
      </w:r>
      <w:r w:rsidRPr="003869C4">
        <w:rPr>
          <w:rFonts w:asciiTheme="majorBidi" w:hAnsiTheme="majorBidi" w:cstheme="majorBidi"/>
          <w:sz w:val="24"/>
          <w:szCs w:val="24"/>
          <w:cs/>
          <w:lang w:val="th-TH"/>
        </w:rPr>
        <w:t>ผลตอบแทนอ้างอิงกับตัวแปรคืออัตราดอกเบี้ยอ้างอิงและราคาเฉลี่ยของกลุ่มหุ้นที่จดทะเบียนในตลาดหลักทรัพย์</w:t>
      </w:r>
      <w:r w:rsidRPr="003869C4">
        <w:rPr>
          <w:rFonts w:asciiTheme="majorBidi" w:hAnsiTheme="majorBidi" w:cstheme="majorBidi" w:hint="cs"/>
          <w:sz w:val="24"/>
          <w:szCs w:val="24"/>
          <w:cs/>
          <w:lang w:val="th-TH"/>
        </w:rPr>
        <w:t>)</w:t>
      </w:r>
    </w:p>
    <w:p w14:paraId="20C6B76B" w14:textId="0508E91D" w:rsidR="00111B9E" w:rsidRDefault="00111B9E" w:rsidP="00111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  <w:r>
        <w:rPr>
          <w:rFonts w:asciiTheme="majorBidi" w:hAnsiTheme="majorBidi" w:cstheme="majorBidi"/>
          <w:sz w:val="24"/>
          <w:szCs w:val="24"/>
          <w:cs/>
          <w:lang w:val="th-TH"/>
        </w:rPr>
        <w:br w:type="page"/>
      </w:r>
    </w:p>
    <w:p w14:paraId="5848424B" w14:textId="49F84BA9" w:rsidR="006164D9" w:rsidRPr="004F4C13" w:rsidRDefault="006164D9" w:rsidP="004F4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446"/>
        <w:rPr>
          <w:rFonts w:asciiTheme="majorBidi" w:hAnsiTheme="majorBidi" w:cstheme="majorBidi"/>
          <w:sz w:val="2"/>
          <w:szCs w:val="2"/>
          <w:lang w:val="th-TH"/>
        </w:rPr>
      </w:pPr>
    </w:p>
    <w:tbl>
      <w:tblPr>
        <w:tblW w:w="9560" w:type="dxa"/>
        <w:tblLayout w:type="fixed"/>
        <w:tblLook w:val="0000" w:firstRow="0" w:lastRow="0" w:firstColumn="0" w:lastColumn="0" w:noHBand="0" w:noVBand="0"/>
      </w:tblPr>
      <w:tblGrid>
        <w:gridCol w:w="2691"/>
        <w:gridCol w:w="996"/>
        <w:gridCol w:w="990"/>
        <w:gridCol w:w="990"/>
        <w:gridCol w:w="1083"/>
        <w:gridCol w:w="990"/>
        <w:gridCol w:w="900"/>
        <w:gridCol w:w="904"/>
        <w:gridCol w:w="16"/>
      </w:tblGrid>
      <w:tr w:rsidR="004F4C13" w:rsidRPr="00D81524" w14:paraId="09D67BE6" w14:textId="77777777" w:rsidTr="009930B0">
        <w:trPr>
          <w:tblHeader/>
        </w:trPr>
        <w:tc>
          <w:tcPr>
            <w:tcW w:w="2691" w:type="dxa"/>
          </w:tcPr>
          <w:p w14:paraId="3860B5C8" w14:textId="77777777" w:rsidR="004F4C13" w:rsidRPr="00D81524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6869" w:type="dxa"/>
            <w:gridSpan w:val="8"/>
          </w:tcPr>
          <w:p w14:paraId="712A9657" w14:textId="77777777" w:rsidR="004F4C13" w:rsidRPr="00D81524" w:rsidRDefault="004F4C13" w:rsidP="00F979A4">
            <w:pPr>
              <w:pStyle w:val="BodyText"/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F4C13" w:rsidRPr="00D81524" w14:paraId="38AECA67" w14:textId="77777777" w:rsidTr="009930B0">
        <w:trPr>
          <w:tblHeader/>
        </w:trPr>
        <w:tc>
          <w:tcPr>
            <w:tcW w:w="2691" w:type="dxa"/>
          </w:tcPr>
          <w:p w14:paraId="045BD670" w14:textId="77777777" w:rsidR="004F4C13" w:rsidRPr="00D81524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6869" w:type="dxa"/>
            <w:gridSpan w:val="8"/>
          </w:tcPr>
          <w:p w14:paraId="523E3CC9" w14:textId="60ED727D" w:rsidR="004F4C13" w:rsidRPr="00D81524" w:rsidRDefault="004F4C13" w:rsidP="00F979A4">
            <w:pPr>
              <w:pStyle w:val="BodyText"/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4C1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4F4C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4F4C13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4F4C13" w:rsidRPr="00D81524" w14:paraId="3BAF6C68" w14:textId="77777777" w:rsidTr="009930B0">
        <w:trPr>
          <w:gridAfter w:val="1"/>
          <w:wAfter w:w="16" w:type="dxa"/>
          <w:tblHeader/>
        </w:trPr>
        <w:tc>
          <w:tcPr>
            <w:tcW w:w="2691" w:type="dxa"/>
          </w:tcPr>
          <w:p w14:paraId="2497B407" w14:textId="77777777" w:rsidR="004F4C13" w:rsidRPr="00D81524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059" w:type="dxa"/>
            <w:gridSpan w:val="4"/>
          </w:tcPr>
          <w:p w14:paraId="6AE22584" w14:textId="77777777" w:rsidR="004F4C13" w:rsidRPr="00D81524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ระยะเวลา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 xml:space="preserve">ที่ครบกำหนดชำระภายใน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990" w:type="dxa"/>
          </w:tcPr>
          <w:p w14:paraId="00C622E8" w14:textId="77777777" w:rsidR="004F4C13" w:rsidRPr="00D81524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C35CBC3" w14:textId="77777777" w:rsidR="004F4C13" w:rsidRPr="00D81524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4" w:type="dxa"/>
          </w:tcPr>
          <w:p w14:paraId="46D6DB7F" w14:textId="77777777" w:rsidR="004F4C13" w:rsidRPr="00D81524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49196C" w:rsidRPr="00D81524" w14:paraId="32BB35BF" w14:textId="77777777" w:rsidTr="009930B0">
        <w:trPr>
          <w:gridAfter w:val="1"/>
          <w:wAfter w:w="16" w:type="dxa"/>
          <w:tblHeader/>
        </w:trPr>
        <w:tc>
          <w:tcPr>
            <w:tcW w:w="2691" w:type="dxa"/>
          </w:tcPr>
          <w:p w14:paraId="53DEA061" w14:textId="77777777" w:rsidR="0049196C" w:rsidRPr="00D81524" w:rsidRDefault="0049196C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96" w:type="dxa"/>
          </w:tcPr>
          <w:p w14:paraId="1EBB97D6" w14:textId="2D989221" w:rsidR="0049196C" w:rsidRPr="00D81524" w:rsidRDefault="0049196C" w:rsidP="0049196C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1DBCA41E" w14:textId="77777777" w:rsidR="0049196C" w:rsidRPr="00D81524" w:rsidRDefault="0049196C" w:rsidP="0049196C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68F0CF4A" w14:textId="77777777" w:rsidR="0049196C" w:rsidRPr="00D81524" w:rsidRDefault="0049196C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3" w:type="dxa"/>
          </w:tcPr>
          <w:p w14:paraId="794D3327" w14:textId="77777777" w:rsidR="0049196C" w:rsidRPr="00D81524" w:rsidRDefault="0049196C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90" w:type="dxa"/>
          </w:tcPr>
          <w:p w14:paraId="21B0673D" w14:textId="77777777" w:rsidR="0049196C" w:rsidRPr="00D81524" w:rsidRDefault="0049196C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775639C" w14:textId="77777777" w:rsidR="0049196C" w:rsidRPr="00D81524" w:rsidRDefault="0049196C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4" w:type="dxa"/>
          </w:tcPr>
          <w:p w14:paraId="3D7AFFFC" w14:textId="77777777" w:rsidR="0049196C" w:rsidRPr="00D81524" w:rsidRDefault="0049196C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49196C" w:rsidRPr="00D81524" w14:paraId="5DFDF8E0" w14:textId="77777777" w:rsidTr="009930B0">
        <w:trPr>
          <w:gridAfter w:val="1"/>
          <w:wAfter w:w="16" w:type="dxa"/>
          <w:tblHeader/>
        </w:trPr>
        <w:tc>
          <w:tcPr>
            <w:tcW w:w="2691" w:type="dxa"/>
          </w:tcPr>
          <w:p w14:paraId="5309BA00" w14:textId="77777777" w:rsidR="0049196C" w:rsidRPr="00D81524" w:rsidRDefault="0049196C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96" w:type="dxa"/>
          </w:tcPr>
          <w:p w14:paraId="37317522" w14:textId="710132B7" w:rsidR="0049196C" w:rsidRPr="00D81524" w:rsidRDefault="0049196C" w:rsidP="0049196C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 xml:space="preserve"> </w:t>
            </w: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ปรับขึ้นลง</w:t>
            </w:r>
          </w:p>
        </w:tc>
        <w:tc>
          <w:tcPr>
            <w:tcW w:w="990" w:type="dxa"/>
          </w:tcPr>
          <w:p w14:paraId="7F6758BD" w14:textId="77777777" w:rsidR="0049196C" w:rsidRPr="00D81524" w:rsidRDefault="0049196C" w:rsidP="0049196C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990" w:type="dxa"/>
          </w:tcPr>
          <w:p w14:paraId="3AC43E20" w14:textId="77777777" w:rsidR="0049196C" w:rsidRPr="00D81524" w:rsidRDefault="0049196C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3" w:type="dxa"/>
          </w:tcPr>
          <w:p w14:paraId="15902805" w14:textId="77777777" w:rsidR="0049196C" w:rsidRPr="00D81524" w:rsidRDefault="0049196C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90" w:type="dxa"/>
          </w:tcPr>
          <w:p w14:paraId="565C0BDA" w14:textId="77777777" w:rsidR="0049196C" w:rsidRPr="00D81524" w:rsidRDefault="0049196C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43F8157" w14:textId="77777777" w:rsidR="0049196C" w:rsidRPr="00D81524" w:rsidRDefault="0049196C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904" w:type="dxa"/>
          </w:tcPr>
          <w:p w14:paraId="3351A399" w14:textId="77777777" w:rsidR="0049196C" w:rsidRPr="00D81524" w:rsidRDefault="0049196C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49196C" w:rsidRPr="00D81524" w14:paraId="4B635462" w14:textId="77777777" w:rsidTr="009930B0">
        <w:trPr>
          <w:gridAfter w:val="1"/>
          <w:wAfter w:w="16" w:type="dxa"/>
          <w:tblHeader/>
        </w:trPr>
        <w:tc>
          <w:tcPr>
            <w:tcW w:w="2691" w:type="dxa"/>
          </w:tcPr>
          <w:p w14:paraId="73419079" w14:textId="77777777" w:rsidR="0049196C" w:rsidRPr="00D81524" w:rsidRDefault="0049196C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96" w:type="dxa"/>
          </w:tcPr>
          <w:p w14:paraId="35506FC3" w14:textId="5F7F8E5C" w:rsidR="0049196C" w:rsidRPr="00D81524" w:rsidRDefault="0049196C" w:rsidP="0049196C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ตามอัตราตลาด</w:t>
            </w:r>
          </w:p>
        </w:tc>
        <w:tc>
          <w:tcPr>
            <w:tcW w:w="990" w:type="dxa"/>
          </w:tcPr>
          <w:p w14:paraId="69DC64C7" w14:textId="77777777" w:rsidR="0049196C" w:rsidRPr="00D81524" w:rsidRDefault="0049196C" w:rsidP="0049196C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คงที่</w:t>
            </w:r>
          </w:p>
        </w:tc>
        <w:tc>
          <w:tcPr>
            <w:tcW w:w="990" w:type="dxa"/>
          </w:tcPr>
          <w:p w14:paraId="4713176F" w14:textId="77777777" w:rsidR="0049196C" w:rsidRPr="00D81524" w:rsidRDefault="0049196C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ไม่มีดอกเบี้ย</w:t>
            </w:r>
          </w:p>
        </w:tc>
        <w:tc>
          <w:tcPr>
            <w:tcW w:w="1083" w:type="dxa"/>
          </w:tcPr>
          <w:p w14:paraId="4276E1CE" w14:textId="77777777" w:rsidR="0049196C" w:rsidRPr="00D81524" w:rsidRDefault="0049196C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รวม</w:t>
            </w:r>
          </w:p>
        </w:tc>
        <w:tc>
          <w:tcPr>
            <w:tcW w:w="990" w:type="dxa"/>
          </w:tcPr>
          <w:p w14:paraId="65C16590" w14:textId="77777777" w:rsidR="0049196C" w:rsidRPr="00D81524" w:rsidRDefault="0049196C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t>ลอยตัว</w:t>
            </w:r>
          </w:p>
        </w:tc>
        <w:tc>
          <w:tcPr>
            <w:tcW w:w="900" w:type="dxa"/>
          </w:tcPr>
          <w:p w14:paraId="47623B53" w14:textId="77777777" w:rsidR="0049196C" w:rsidRPr="00D81524" w:rsidRDefault="0049196C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คงที่</w:t>
            </w:r>
          </w:p>
        </w:tc>
        <w:tc>
          <w:tcPr>
            <w:tcW w:w="904" w:type="dxa"/>
          </w:tcPr>
          <w:p w14:paraId="1E8ABC37" w14:textId="77777777" w:rsidR="0049196C" w:rsidRPr="00D81524" w:rsidRDefault="0049196C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ถัวเฉลี่ย</w:t>
            </w:r>
          </w:p>
        </w:tc>
      </w:tr>
      <w:tr w:rsidR="004F4C13" w:rsidRPr="00D81524" w14:paraId="6774FD21" w14:textId="77777777" w:rsidTr="0049196C">
        <w:trPr>
          <w:gridAfter w:val="1"/>
          <w:wAfter w:w="16" w:type="dxa"/>
          <w:tblHeader/>
        </w:trPr>
        <w:tc>
          <w:tcPr>
            <w:tcW w:w="2691" w:type="dxa"/>
          </w:tcPr>
          <w:p w14:paraId="3CA91B9A" w14:textId="77777777" w:rsidR="004F4C13" w:rsidRPr="00D81524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59" w:type="dxa"/>
            <w:gridSpan w:val="4"/>
          </w:tcPr>
          <w:p w14:paraId="3E94C148" w14:textId="77777777" w:rsidR="004F4C13" w:rsidRPr="00D81524" w:rsidRDefault="004F4C13" w:rsidP="00F979A4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  <w:t>บาท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794" w:type="dxa"/>
            <w:gridSpan w:val="3"/>
          </w:tcPr>
          <w:p w14:paraId="6BC7B4EE" w14:textId="77777777" w:rsidR="004F4C13" w:rsidRPr="00D81524" w:rsidRDefault="004F4C13" w:rsidP="00F979A4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  <w:t>(ร้อยละต่อปี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F4C13" w:rsidRPr="00D81524" w14:paraId="47A3AF24" w14:textId="77777777" w:rsidTr="009930B0">
        <w:trPr>
          <w:gridAfter w:val="1"/>
          <w:wAfter w:w="16" w:type="dxa"/>
        </w:trPr>
        <w:tc>
          <w:tcPr>
            <w:tcW w:w="2691" w:type="dxa"/>
          </w:tcPr>
          <w:p w14:paraId="0E1FBFC5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6" w:type="dxa"/>
          </w:tcPr>
          <w:p w14:paraId="730CA7CE" w14:textId="77777777" w:rsidR="004F4C13" w:rsidRPr="00C70D45" w:rsidRDefault="004F4C13" w:rsidP="00F979A4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8E6F5D" w14:textId="77777777" w:rsidR="004F4C13" w:rsidRPr="00C70D45" w:rsidRDefault="004F4C13" w:rsidP="00F979A4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53216C" w14:textId="77777777" w:rsidR="004F4C13" w:rsidRPr="00C70D45" w:rsidRDefault="004F4C13" w:rsidP="00F979A4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83" w:type="dxa"/>
          </w:tcPr>
          <w:p w14:paraId="1635EF86" w14:textId="77777777" w:rsidR="004F4C13" w:rsidRPr="00C70D45" w:rsidRDefault="004F4C13" w:rsidP="00F979A4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2E329F81" w14:textId="77777777" w:rsidR="004F4C13" w:rsidRPr="00C70D45" w:rsidRDefault="004F4C13" w:rsidP="00F979A4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671DD7B3" w14:textId="77777777" w:rsidR="004F4C13" w:rsidRPr="00C70D45" w:rsidRDefault="004F4C13" w:rsidP="00F979A4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4" w:type="dxa"/>
          </w:tcPr>
          <w:p w14:paraId="7EE8E4EF" w14:textId="77777777" w:rsidR="004F4C13" w:rsidRPr="00C70D45" w:rsidRDefault="004F4C13" w:rsidP="00F979A4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4F4C13" w:rsidRPr="00D81524" w14:paraId="4E5E1120" w14:textId="77777777" w:rsidTr="009930B0">
        <w:trPr>
          <w:gridAfter w:val="1"/>
          <w:wAfter w:w="16" w:type="dxa"/>
        </w:trPr>
        <w:tc>
          <w:tcPr>
            <w:tcW w:w="2691" w:type="dxa"/>
          </w:tcPr>
          <w:p w14:paraId="6D82DDE7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42" w:right="-108" w:firstLine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996" w:type="dxa"/>
          </w:tcPr>
          <w:p w14:paraId="5087E15A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 w:hint="cs"/>
                <w:sz w:val="24"/>
                <w:szCs w:val="24"/>
              </w:rPr>
              <w:t>588</w:t>
            </w:r>
          </w:p>
        </w:tc>
        <w:tc>
          <w:tcPr>
            <w:tcW w:w="990" w:type="dxa"/>
          </w:tcPr>
          <w:p w14:paraId="07DD0C0C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100,000</w:t>
            </w:r>
          </w:p>
        </w:tc>
        <w:tc>
          <w:tcPr>
            <w:tcW w:w="990" w:type="dxa"/>
          </w:tcPr>
          <w:p w14:paraId="4623CD60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756,541</w:t>
            </w:r>
          </w:p>
        </w:tc>
        <w:tc>
          <w:tcPr>
            <w:tcW w:w="1083" w:type="dxa"/>
          </w:tcPr>
          <w:p w14:paraId="668AAB5F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857,129</w:t>
            </w:r>
          </w:p>
        </w:tc>
        <w:tc>
          <w:tcPr>
            <w:tcW w:w="990" w:type="dxa"/>
            <w:shd w:val="clear" w:color="auto" w:fill="auto"/>
          </w:tcPr>
          <w:p w14:paraId="70DD50FF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  <w:tab w:val="left" w:pos="612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0.38</w:t>
            </w:r>
          </w:p>
        </w:tc>
        <w:tc>
          <w:tcPr>
            <w:tcW w:w="900" w:type="dxa"/>
            <w:shd w:val="clear" w:color="auto" w:fill="auto"/>
          </w:tcPr>
          <w:p w14:paraId="75793FA5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0.65</w:t>
            </w:r>
          </w:p>
        </w:tc>
        <w:tc>
          <w:tcPr>
            <w:tcW w:w="904" w:type="dxa"/>
            <w:shd w:val="clear" w:color="auto" w:fill="auto"/>
          </w:tcPr>
          <w:p w14:paraId="478B8444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1.28</w:t>
            </w:r>
          </w:p>
        </w:tc>
      </w:tr>
      <w:tr w:rsidR="004F4C13" w:rsidRPr="00D81524" w14:paraId="64CF7AC3" w14:textId="77777777" w:rsidTr="009930B0">
        <w:trPr>
          <w:gridAfter w:val="1"/>
          <w:wAfter w:w="16" w:type="dxa"/>
        </w:trPr>
        <w:tc>
          <w:tcPr>
            <w:tcW w:w="2691" w:type="dxa"/>
          </w:tcPr>
          <w:p w14:paraId="09C3CC19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ลูกหนี้สำนักหักบ</w:t>
            </w:r>
            <w:r w:rsidRPr="00C70D45">
              <w:rPr>
                <w:rFonts w:asciiTheme="majorBidi" w:hAnsiTheme="majorBidi" w:cstheme="majorBidi"/>
                <w:sz w:val="24"/>
                <w:szCs w:val="24"/>
                <w:cs/>
              </w:rPr>
              <w:t>ัญ</w:t>
            </w: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ชีและ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br/>
            </w: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บริษัทหลักทรัพย์</w:t>
            </w:r>
          </w:p>
        </w:tc>
        <w:tc>
          <w:tcPr>
            <w:tcW w:w="996" w:type="dxa"/>
            <w:vAlign w:val="bottom"/>
          </w:tcPr>
          <w:p w14:paraId="37799BE5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5E7E9A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72BAEB0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D9807C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022FA46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343,516</w:t>
            </w:r>
          </w:p>
        </w:tc>
        <w:tc>
          <w:tcPr>
            <w:tcW w:w="1083" w:type="dxa"/>
            <w:vAlign w:val="bottom"/>
          </w:tcPr>
          <w:p w14:paraId="08E8387C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343,516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CB93A2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4FEB9C98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CE35EE5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59BC2B57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22D792A2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43210527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4F4C13" w:rsidRPr="00D81524" w14:paraId="095EA05C" w14:textId="77777777" w:rsidTr="009930B0">
        <w:trPr>
          <w:gridAfter w:val="1"/>
          <w:wAfter w:w="16" w:type="dxa"/>
        </w:trPr>
        <w:tc>
          <w:tcPr>
            <w:tcW w:w="2691" w:type="dxa"/>
          </w:tcPr>
          <w:p w14:paraId="06A583A1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996" w:type="dxa"/>
          </w:tcPr>
          <w:p w14:paraId="16B76379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1,240,317</w:t>
            </w:r>
          </w:p>
        </w:tc>
        <w:tc>
          <w:tcPr>
            <w:tcW w:w="990" w:type="dxa"/>
          </w:tcPr>
          <w:p w14:paraId="146FE456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39786BE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1,949,153</w:t>
            </w:r>
          </w:p>
        </w:tc>
        <w:tc>
          <w:tcPr>
            <w:tcW w:w="1083" w:type="dxa"/>
          </w:tcPr>
          <w:p w14:paraId="0718F627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3,189,470</w:t>
            </w:r>
          </w:p>
        </w:tc>
        <w:tc>
          <w:tcPr>
            <w:tcW w:w="990" w:type="dxa"/>
            <w:shd w:val="clear" w:color="auto" w:fill="auto"/>
          </w:tcPr>
          <w:p w14:paraId="63A7E273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5.10 - 6.25</w:t>
            </w:r>
          </w:p>
        </w:tc>
        <w:tc>
          <w:tcPr>
            <w:tcW w:w="900" w:type="dxa"/>
            <w:shd w:val="clear" w:color="auto" w:fill="auto"/>
          </w:tcPr>
          <w:p w14:paraId="3AA73D07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4" w:type="dxa"/>
            <w:shd w:val="clear" w:color="auto" w:fill="auto"/>
          </w:tcPr>
          <w:p w14:paraId="3CDD1AEC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5.73</w:t>
            </w:r>
          </w:p>
        </w:tc>
      </w:tr>
      <w:tr w:rsidR="004F4C13" w:rsidRPr="00D81524" w14:paraId="36626DE3" w14:textId="77777777" w:rsidTr="009930B0">
        <w:trPr>
          <w:gridAfter w:val="1"/>
          <w:wAfter w:w="16" w:type="dxa"/>
        </w:trPr>
        <w:tc>
          <w:tcPr>
            <w:tcW w:w="2691" w:type="dxa"/>
          </w:tcPr>
          <w:p w14:paraId="0E3AADFC" w14:textId="2B88A04B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996" w:type="dxa"/>
          </w:tcPr>
          <w:p w14:paraId="7C3157BD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BFFDA89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16F6A65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50,695</w:t>
            </w:r>
          </w:p>
        </w:tc>
        <w:tc>
          <w:tcPr>
            <w:tcW w:w="1083" w:type="dxa"/>
          </w:tcPr>
          <w:p w14:paraId="5A51A079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50,695</w:t>
            </w:r>
          </w:p>
        </w:tc>
        <w:tc>
          <w:tcPr>
            <w:tcW w:w="990" w:type="dxa"/>
            <w:shd w:val="clear" w:color="auto" w:fill="auto"/>
          </w:tcPr>
          <w:p w14:paraId="08861E7F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C4CAE21" w14:textId="77777777" w:rsidR="004F4C13" w:rsidRPr="00BC2739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BC2739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4" w:type="dxa"/>
            <w:shd w:val="clear" w:color="auto" w:fill="auto"/>
          </w:tcPr>
          <w:p w14:paraId="44C0E01C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4F4C13" w:rsidRPr="00D81524" w14:paraId="745060B3" w14:textId="77777777" w:rsidTr="009930B0">
        <w:trPr>
          <w:gridAfter w:val="1"/>
          <w:wAfter w:w="16" w:type="dxa"/>
        </w:trPr>
        <w:tc>
          <w:tcPr>
            <w:tcW w:w="2691" w:type="dxa"/>
          </w:tcPr>
          <w:p w14:paraId="791E5D86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996" w:type="dxa"/>
            <w:shd w:val="clear" w:color="auto" w:fill="auto"/>
          </w:tcPr>
          <w:p w14:paraId="1CF6E980" w14:textId="77777777" w:rsidR="004F4C13" w:rsidRPr="00BC2739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C2739">
              <w:rPr>
                <w:rFonts w:asciiTheme="majorBidi" w:hAnsiTheme="majorBidi" w:cstheme="majorBidi"/>
                <w:sz w:val="24"/>
                <w:szCs w:val="24"/>
              </w:rPr>
              <w:t>168,572</w:t>
            </w:r>
          </w:p>
        </w:tc>
        <w:tc>
          <w:tcPr>
            <w:tcW w:w="990" w:type="dxa"/>
            <w:shd w:val="clear" w:color="auto" w:fill="auto"/>
          </w:tcPr>
          <w:p w14:paraId="476884E1" w14:textId="77777777" w:rsidR="004F4C13" w:rsidRPr="00BC2739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</w:rPr>
            </w:pPr>
            <w:r w:rsidRPr="00BC27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FBE7A1E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1,6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63,927</w:t>
            </w:r>
          </w:p>
        </w:tc>
        <w:tc>
          <w:tcPr>
            <w:tcW w:w="1083" w:type="dxa"/>
          </w:tcPr>
          <w:p w14:paraId="195F843A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1,832,499</w:t>
            </w:r>
          </w:p>
        </w:tc>
        <w:tc>
          <w:tcPr>
            <w:tcW w:w="990" w:type="dxa"/>
            <w:shd w:val="clear" w:color="auto" w:fill="auto"/>
          </w:tcPr>
          <w:p w14:paraId="006068CF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  <w:tab w:val="left" w:pos="612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7051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1.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43</w:t>
            </w:r>
            <w:r w:rsidRPr="00D7051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- 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</w:t>
            </w:r>
            <w:r w:rsidRPr="00D7051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.7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0DA18879" w14:textId="77777777" w:rsidR="004F4C13" w:rsidRPr="00BC2739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BC2739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-</w:t>
            </w:r>
          </w:p>
        </w:tc>
        <w:tc>
          <w:tcPr>
            <w:tcW w:w="904" w:type="dxa"/>
            <w:shd w:val="clear" w:color="auto" w:fill="auto"/>
          </w:tcPr>
          <w:p w14:paraId="08FD3113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3.65</w:t>
            </w:r>
          </w:p>
        </w:tc>
      </w:tr>
      <w:tr w:rsidR="004F4C13" w:rsidRPr="006310D9" w14:paraId="598E39A1" w14:textId="77777777" w:rsidTr="009930B0">
        <w:trPr>
          <w:gridAfter w:val="1"/>
          <w:wAfter w:w="16" w:type="dxa"/>
        </w:trPr>
        <w:tc>
          <w:tcPr>
            <w:tcW w:w="2691" w:type="dxa"/>
          </w:tcPr>
          <w:p w14:paraId="4A9AAB45" w14:textId="6808FC94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สินทรัพย์อื่น</w:t>
            </w:r>
          </w:p>
        </w:tc>
        <w:tc>
          <w:tcPr>
            <w:tcW w:w="996" w:type="dxa"/>
          </w:tcPr>
          <w:p w14:paraId="2AA945DE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AEA1A49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1FF24AE" w14:textId="24F592EE" w:rsidR="004F4C13" w:rsidRPr="00C70D45" w:rsidRDefault="00051228" w:rsidP="00F9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45201">
              <w:rPr>
                <w:rFonts w:asciiTheme="majorBidi" w:hAnsiTheme="majorBidi" w:cstheme="majorBidi"/>
                <w:sz w:val="24"/>
                <w:szCs w:val="24"/>
              </w:rPr>
              <w:t>49,160</w:t>
            </w:r>
          </w:p>
        </w:tc>
        <w:tc>
          <w:tcPr>
            <w:tcW w:w="1083" w:type="dxa"/>
          </w:tcPr>
          <w:p w14:paraId="742F0FF5" w14:textId="70C166AB" w:rsidR="004F4C13" w:rsidRPr="00C70D45" w:rsidRDefault="00051228" w:rsidP="00F9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45201">
              <w:rPr>
                <w:rFonts w:asciiTheme="majorBidi" w:hAnsiTheme="majorBidi" w:cstheme="majorBidi"/>
                <w:sz w:val="24"/>
                <w:szCs w:val="24"/>
              </w:rPr>
              <w:t>49,160</w:t>
            </w:r>
          </w:p>
        </w:tc>
        <w:tc>
          <w:tcPr>
            <w:tcW w:w="990" w:type="dxa"/>
            <w:shd w:val="clear" w:color="auto" w:fill="auto"/>
          </w:tcPr>
          <w:p w14:paraId="4C8427A9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4F24967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-</w:t>
            </w:r>
          </w:p>
        </w:tc>
        <w:tc>
          <w:tcPr>
            <w:tcW w:w="904" w:type="dxa"/>
            <w:shd w:val="clear" w:color="auto" w:fill="auto"/>
          </w:tcPr>
          <w:p w14:paraId="5DF6A113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-</w:t>
            </w:r>
          </w:p>
        </w:tc>
      </w:tr>
      <w:tr w:rsidR="00D16FB7" w:rsidRPr="006310D9" w14:paraId="0DE06F89" w14:textId="77777777" w:rsidTr="009930B0">
        <w:trPr>
          <w:gridAfter w:val="1"/>
          <w:wAfter w:w="16" w:type="dxa"/>
        </w:trPr>
        <w:tc>
          <w:tcPr>
            <w:tcW w:w="2691" w:type="dxa"/>
          </w:tcPr>
          <w:p w14:paraId="4DBA32AB" w14:textId="77777777" w:rsidR="00D16FB7" w:rsidRPr="00C70D45" w:rsidRDefault="00D16FB7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96" w:type="dxa"/>
          </w:tcPr>
          <w:p w14:paraId="7B36BBDC" w14:textId="77777777" w:rsidR="00D16FB7" w:rsidRPr="00C70D45" w:rsidRDefault="00D16FB7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D1DCC8" w14:textId="77777777" w:rsidR="00D16FB7" w:rsidRPr="00C70D45" w:rsidRDefault="00D16FB7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0FDA37" w14:textId="77777777" w:rsidR="00D16FB7" w:rsidRDefault="00D16FB7" w:rsidP="00F9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36337009" w14:textId="77777777" w:rsidR="00D16FB7" w:rsidRDefault="00D16FB7" w:rsidP="00F9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E5DCD14" w14:textId="77777777" w:rsidR="00D16FB7" w:rsidRPr="00C70D45" w:rsidRDefault="00D16FB7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1F9160DE" w14:textId="77777777" w:rsidR="00D16FB7" w:rsidRPr="00C70D45" w:rsidRDefault="00D16FB7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4" w:type="dxa"/>
            <w:shd w:val="clear" w:color="auto" w:fill="auto"/>
          </w:tcPr>
          <w:p w14:paraId="273DEE01" w14:textId="77777777" w:rsidR="00D16FB7" w:rsidRPr="00C70D45" w:rsidRDefault="00D16FB7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</w:tr>
      <w:tr w:rsidR="004F4C13" w:rsidRPr="00D81524" w14:paraId="7D03866C" w14:textId="77777777" w:rsidTr="009930B0">
        <w:trPr>
          <w:gridAfter w:val="1"/>
          <w:wAfter w:w="16" w:type="dxa"/>
        </w:trPr>
        <w:tc>
          <w:tcPr>
            <w:tcW w:w="2691" w:type="dxa"/>
          </w:tcPr>
          <w:p w14:paraId="70901E93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</w:pPr>
            <w:r w:rsidRPr="00C70D4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6" w:type="dxa"/>
          </w:tcPr>
          <w:p w14:paraId="63F1E1C4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313" w:firstLine="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6EF97D" w14:textId="77777777" w:rsidR="004F4C13" w:rsidRPr="00C70D45" w:rsidRDefault="004F4C13" w:rsidP="00F9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660FB8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083" w:type="dxa"/>
          </w:tcPr>
          <w:p w14:paraId="4B75E17B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90" w:type="dxa"/>
            <w:shd w:val="clear" w:color="auto" w:fill="auto"/>
          </w:tcPr>
          <w:p w14:paraId="04580B25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40B04DA7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4" w:type="dxa"/>
            <w:shd w:val="clear" w:color="auto" w:fill="auto"/>
          </w:tcPr>
          <w:p w14:paraId="469FD6E2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</w:tr>
      <w:tr w:rsidR="004F4C13" w:rsidRPr="00D81524" w14:paraId="69250A0A" w14:textId="77777777" w:rsidTr="009930B0">
        <w:trPr>
          <w:gridAfter w:val="1"/>
          <w:wAfter w:w="16" w:type="dxa"/>
        </w:trPr>
        <w:tc>
          <w:tcPr>
            <w:tcW w:w="2691" w:type="dxa"/>
            <w:vAlign w:val="bottom"/>
          </w:tcPr>
          <w:p w14:paraId="0B48D3C6" w14:textId="20213634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เจ้าหนี้สำนักหักบัญชีและ</w:t>
            </w:r>
            <w:r w:rsidR="0017524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br/>
            </w: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บริษัทหลักทรัพย์</w:t>
            </w:r>
          </w:p>
        </w:tc>
        <w:tc>
          <w:tcPr>
            <w:tcW w:w="996" w:type="dxa"/>
            <w:vAlign w:val="bottom"/>
          </w:tcPr>
          <w:p w14:paraId="03F11432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A07DA8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2017869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7540F1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6492D80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635A12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797,308</w:t>
            </w:r>
          </w:p>
        </w:tc>
        <w:tc>
          <w:tcPr>
            <w:tcW w:w="1083" w:type="dxa"/>
            <w:vAlign w:val="bottom"/>
          </w:tcPr>
          <w:p w14:paraId="0E8344D3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F415C9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797,308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F4B6A2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390F2CEF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63B9CA0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07F46AC3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46B07D00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7BB851BF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4F4C13" w:rsidRPr="00D81524" w14:paraId="3CFE22F2" w14:textId="77777777" w:rsidTr="009930B0">
        <w:trPr>
          <w:gridAfter w:val="1"/>
          <w:wAfter w:w="16" w:type="dxa"/>
        </w:trPr>
        <w:tc>
          <w:tcPr>
            <w:tcW w:w="2691" w:type="dxa"/>
          </w:tcPr>
          <w:p w14:paraId="4CFF1300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เจ้าหนี้ธุรกิจหลักทรัพย์</w:t>
            </w:r>
          </w:p>
        </w:tc>
        <w:tc>
          <w:tcPr>
            <w:tcW w:w="996" w:type="dxa"/>
          </w:tcPr>
          <w:p w14:paraId="7088BA05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855358C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7F40CB6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1,073,574</w:t>
            </w:r>
          </w:p>
        </w:tc>
        <w:tc>
          <w:tcPr>
            <w:tcW w:w="1083" w:type="dxa"/>
          </w:tcPr>
          <w:p w14:paraId="38985538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1,073,574</w:t>
            </w:r>
          </w:p>
        </w:tc>
        <w:tc>
          <w:tcPr>
            <w:tcW w:w="990" w:type="dxa"/>
            <w:shd w:val="clear" w:color="auto" w:fill="auto"/>
          </w:tcPr>
          <w:p w14:paraId="470A1A8A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9A8E7C3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4" w:type="dxa"/>
            <w:shd w:val="clear" w:color="auto" w:fill="auto"/>
          </w:tcPr>
          <w:p w14:paraId="0FD0168F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4F4C13" w:rsidRPr="00D81524" w14:paraId="1EA5EF3F" w14:textId="77777777" w:rsidTr="009930B0">
        <w:trPr>
          <w:gridAfter w:val="1"/>
          <w:wAfter w:w="16" w:type="dxa"/>
        </w:trPr>
        <w:tc>
          <w:tcPr>
            <w:tcW w:w="2691" w:type="dxa"/>
          </w:tcPr>
          <w:p w14:paraId="7C8F8430" w14:textId="337A29F9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996" w:type="dxa"/>
          </w:tcPr>
          <w:p w14:paraId="28CF2352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D8ABA43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E185C08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151,792</w:t>
            </w:r>
          </w:p>
        </w:tc>
        <w:tc>
          <w:tcPr>
            <w:tcW w:w="1083" w:type="dxa"/>
          </w:tcPr>
          <w:p w14:paraId="478F6184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151,792</w:t>
            </w:r>
          </w:p>
        </w:tc>
        <w:tc>
          <w:tcPr>
            <w:tcW w:w="990" w:type="dxa"/>
            <w:shd w:val="clear" w:color="auto" w:fill="auto"/>
          </w:tcPr>
          <w:p w14:paraId="629CF126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9DC23BC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4" w:type="dxa"/>
            <w:shd w:val="clear" w:color="auto" w:fill="auto"/>
          </w:tcPr>
          <w:p w14:paraId="4D53B079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4F4C13" w:rsidRPr="00D81524" w14:paraId="01665529" w14:textId="77777777" w:rsidTr="009930B0">
        <w:trPr>
          <w:gridAfter w:val="1"/>
          <w:wAfter w:w="16" w:type="dxa"/>
        </w:trPr>
        <w:tc>
          <w:tcPr>
            <w:tcW w:w="2691" w:type="dxa"/>
          </w:tcPr>
          <w:p w14:paraId="5ED7FCD5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ตราสารหนี้ที่ออก</w:t>
            </w:r>
          </w:p>
        </w:tc>
        <w:tc>
          <w:tcPr>
            <w:tcW w:w="996" w:type="dxa"/>
          </w:tcPr>
          <w:p w14:paraId="1F0B5305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07C9FEA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1,596,447</w:t>
            </w:r>
          </w:p>
        </w:tc>
        <w:tc>
          <w:tcPr>
            <w:tcW w:w="990" w:type="dxa"/>
          </w:tcPr>
          <w:p w14:paraId="180F9739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</w:tcPr>
          <w:p w14:paraId="29291690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1,596,447</w:t>
            </w:r>
          </w:p>
        </w:tc>
        <w:tc>
          <w:tcPr>
            <w:tcW w:w="990" w:type="dxa"/>
            <w:shd w:val="clear" w:color="auto" w:fill="auto"/>
          </w:tcPr>
          <w:p w14:paraId="28535646" w14:textId="77777777" w:rsidR="004F4C13" w:rsidRPr="003D14E2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3D14E2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0218B9B" w14:textId="1CDF688B" w:rsidR="004F4C13" w:rsidRPr="003D14E2" w:rsidRDefault="00EF6036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ja-JP"/>
              </w:rPr>
            </w:pPr>
            <w:r w:rsidRPr="003D14E2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</w:t>
            </w:r>
            <w:r w:rsidR="004F4C13" w:rsidRPr="003D14E2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.00 - 1.70</w:t>
            </w:r>
            <w:r w:rsidR="004F4C13" w:rsidRPr="003D14E2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ja-JP"/>
              </w:rPr>
              <w:t>*</w:t>
            </w:r>
          </w:p>
        </w:tc>
        <w:tc>
          <w:tcPr>
            <w:tcW w:w="904" w:type="dxa"/>
            <w:shd w:val="clear" w:color="auto" w:fill="auto"/>
          </w:tcPr>
          <w:p w14:paraId="41F57A6C" w14:textId="77777777" w:rsidR="004F4C13" w:rsidRPr="003D14E2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3D14E2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4F4C13" w:rsidRPr="00C06D4E" w14:paraId="14D592D9" w14:textId="77777777" w:rsidTr="009930B0">
        <w:trPr>
          <w:gridAfter w:val="1"/>
          <w:wAfter w:w="16" w:type="dxa"/>
        </w:trPr>
        <w:tc>
          <w:tcPr>
            <w:tcW w:w="2691" w:type="dxa"/>
          </w:tcPr>
          <w:p w14:paraId="4DDDA3CA" w14:textId="3BCE9AF3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หนี้สินอื่น</w:t>
            </w:r>
          </w:p>
        </w:tc>
        <w:tc>
          <w:tcPr>
            <w:tcW w:w="996" w:type="dxa"/>
          </w:tcPr>
          <w:p w14:paraId="4AE1686E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470266B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D7EA446" w14:textId="1E4B07E7" w:rsidR="004F4C13" w:rsidRPr="00C70D45" w:rsidRDefault="00051228" w:rsidP="00F9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555,789</w:t>
            </w:r>
          </w:p>
        </w:tc>
        <w:tc>
          <w:tcPr>
            <w:tcW w:w="1083" w:type="dxa"/>
          </w:tcPr>
          <w:p w14:paraId="1E70DD42" w14:textId="0D864FB9" w:rsidR="004F4C13" w:rsidRPr="00C70D45" w:rsidRDefault="00051228" w:rsidP="00F9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555,789</w:t>
            </w:r>
          </w:p>
        </w:tc>
        <w:tc>
          <w:tcPr>
            <w:tcW w:w="990" w:type="dxa"/>
          </w:tcPr>
          <w:p w14:paraId="6AE4FFEB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14:paraId="6E3ADD7E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4" w:type="dxa"/>
          </w:tcPr>
          <w:p w14:paraId="6350262E" w14:textId="77777777" w:rsidR="004F4C13" w:rsidRPr="00C70D45" w:rsidRDefault="004F4C13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</w:tbl>
    <w:p w14:paraId="37478CD1" w14:textId="77777777" w:rsidR="00111B9E" w:rsidRPr="00111B9E" w:rsidRDefault="00111B9E" w:rsidP="004F4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ACBE89B" w14:textId="027756BF" w:rsidR="006164D9" w:rsidRPr="00CB0B62" w:rsidRDefault="004F4C13" w:rsidP="004F4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  <w:r w:rsidRPr="00D81524">
        <w:rPr>
          <w:rFonts w:asciiTheme="majorBidi" w:hAnsiTheme="majorBidi" w:cstheme="majorBidi"/>
          <w:sz w:val="24"/>
          <w:szCs w:val="24"/>
          <w:vertAlign w:val="superscript"/>
          <w:cs/>
          <w:lang w:val="th-TH"/>
        </w:rPr>
        <w:t>*</w:t>
      </w:r>
      <w:r w:rsidRPr="00D81524">
        <w:rPr>
          <w:rFonts w:asciiTheme="majorBidi" w:hAnsiTheme="majorBidi" w:cstheme="majorBidi"/>
          <w:spacing w:val="-4"/>
          <w:sz w:val="24"/>
          <w:szCs w:val="24"/>
          <w:cs/>
          <w:lang w:val="th-TH"/>
        </w:rPr>
        <w:tab/>
      </w:r>
      <w:r w:rsidRPr="003869C4">
        <w:rPr>
          <w:rFonts w:asciiTheme="majorBidi" w:hAnsiTheme="majorBidi" w:cstheme="majorBidi" w:hint="cs"/>
          <w:spacing w:val="-4"/>
          <w:sz w:val="24"/>
          <w:szCs w:val="24"/>
          <w:cs/>
          <w:lang w:val="th-TH"/>
        </w:rPr>
        <w:t xml:space="preserve">อ้างอิงกับตัวแปร </w:t>
      </w:r>
      <w:r w:rsidRPr="003869C4">
        <w:rPr>
          <w:rFonts w:asciiTheme="majorBidi" w:hAnsiTheme="majorBidi" w:cstheme="majorBidi" w:hint="cs"/>
          <w:spacing w:val="-4"/>
          <w:sz w:val="28"/>
          <w:szCs w:val="28"/>
          <w:cs/>
          <w:lang w:val="th-TH"/>
        </w:rPr>
        <w:t>(</w:t>
      </w:r>
      <w:r w:rsidRPr="003869C4">
        <w:rPr>
          <w:rFonts w:asciiTheme="majorBidi" w:hAnsiTheme="majorBidi" w:cstheme="majorBidi"/>
          <w:sz w:val="24"/>
          <w:szCs w:val="24"/>
          <w:cs/>
          <w:lang w:val="th-TH"/>
        </w:rPr>
        <w:t>ผลตอบแทนอ้างอิงกับตัวแปรคืออัตราดอกเบี้ยอ้างอิงและราคาเฉลี่ยของกลุ่มหุ้นที่จดทะเบียนในตลาดหลักทรัพย์</w:t>
      </w:r>
      <w:r w:rsidRPr="003869C4">
        <w:rPr>
          <w:rFonts w:asciiTheme="majorBidi" w:hAnsiTheme="majorBidi" w:cstheme="majorBidi" w:hint="cs"/>
          <w:sz w:val="24"/>
          <w:szCs w:val="24"/>
          <w:cs/>
          <w:lang w:val="th-TH"/>
        </w:rPr>
        <w:t>)</w:t>
      </w:r>
    </w:p>
    <w:p w14:paraId="60770DD1" w14:textId="77777777" w:rsidR="00D16FB7" w:rsidRDefault="00D16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  <w:cs/>
        </w:rPr>
        <w:br w:type="page"/>
      </w:r>
    </w:p>
    <w:p w14:paraId="5EEFD61E" w14:textId="1F4E65C0" w:rsidR="00DB2971" w:rsidRDefault="00DB2971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B2971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lastRenderedPageBreak/>
        <w:t>ความเสี่ยงจากการเคลื่อนไหวของราคาตราสารทุนและสัญญาซื้อขายล่วงหน้า</w:t>
      </w:r>
      <w:r w:rsidRPr="00DB2971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</w:p>
    <w:p w14:paraId="6C4F623E" w14:textId="77777777" w:rsidR="00DB2971" w:rsidRPr="00DB2971" w:rsidRDefault="00DB2971" w:rsidP="00DB2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AB8D3E3" w14:textId="112C67FB" w:rsidR="00C03FD0" w:rsidRDefault="00DB2971" w:rsidP="00007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0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DB2971">
        <w:rPr>
          <w:rFonts w:asciiTheme="majorBidi" w:hAnsiTheme="majorBidi" w:hint="cs"/>
          <w:sz w:val="30"/>
          <w:szCs w:val="30"/>
          <w:cs/>
        </w:rPr>
        <w:t>ความเสี่ยงจากการเคลื่อนไหวของราคาตราสารทุนและสัญญาซื้อขายล่วงหน้า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คือ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ความเสี่ยงที่กลุ่มบริษัท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และธุรกิจการจัดการกองทุนส่วนบุคคลอาจได้รับผลกระทบในทางลบต่อฐานะการเงิน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อันเกิดจากการเปลี่ยนแปลงของราคาตราสารทุน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ตราสารหนี้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รวมถึงการเปลี่ยนแปลงของราคาสินทรัพย์อ้างอิงซึ่งส่งผลกระทบต่อมูลค่าอนุพันธ์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เป็นต้น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ซึ่งส่งผลกระทบต่อฐานะความเสี่ยงจากราคาที่สำคัญ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ได้แก่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เงินลงทุนในตราสารทางการเงิน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พอร์ตการลงทุนของบริษัทในอนุพันธ์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ตราสารทุนที่ถือไว้เนื่องจากมีหลักทรัพย์ที่เหลือจากการรับประกันการจัดจำหน่าย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รวมถึงพอร์ตการลงทุนของลูกค้าภายใต้การบริหารจัดการกองทุน</w:t>
      </w:r>
    </w:p>
    <w:p w14:paraId="050B23F9" w14:textId="77777777" w:rsidR="00DB2971" w:rsidRPr="00FA424F" w:rsidRDefault="00DB2971" w:rsidP="00DB2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9"/>
        <w:jc w:val="thaiDistribute"/>
        <w:rPr>
          <w:rFonts w:asciiTheme="majorBidi" w:hAnsiTheme="majorBidi" w:cstheme="majorBidi"/>
          <w:sz w:val="30"/>
          <w:szCs w:val="30"/>
        </w:rPr>
      </w:pPr>
    </w:p>
    <w:p w14:paraId="0D820D4C" w14:textId="1C8AC08E" w:rsidR="00486D52" w:rsidRDefault="00DB2971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B2971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ความเสี่ยงจากอัตราแลกเปลี่ยนเงินตราต่างประเทศ</w:t>
      </w:r>
    </w:p>
    <w:p w14:paraId="78B7368B" w14:textId="77777777" w:rsidR="00DB2971" w:rsidRPr="00E163D1" w:rsidRDefault="00DB2971" w:rsidP="0048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9"/>
        <w:jc w:val="thaiDistribute"/>
        <w:rPr>
          <w:rFonts w:asciiTheme="majorBidi" w:hAnsiTheme="majorBidi" w:cstheme="majorBidi"/>
          <w:sz w:val="30"/>
          <w:szCs w:val="30"/>
        </w:rPr>
      </w:pPr>
    </w:p>
    <w:p w14:paraId="7562D5D5" w14:textId="6F9DD44F" w:rsidR="00F121A3" w:rsidRDefault="00645201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0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</w:t>
      </w:r>
      <w:r w:rsidR="00DB2971" w:rsidRPr="00DB2971">
        <w:rPr>
          <w:rFonts w:asciiTheme="majorBidi" w:hAnsiTheme="majorBidi" w:hint="cs"/>
          <w:sz w:val="30"/>
          <w:szCs w:val="30"/>
          <w:cs/>
        </w:rPr>
        <w:t>บริษัทมีความเสี่ยงจากอัตราแลกเปลี่ยนเงินตราต่างประเทศ</w:t>
      </w:r>
      <w:r w:rsidR="00DB2971" w:rsidRPr="00DB2971">
        <w:rPr>
          <w:rFonts w:asciiTheme="majorBidi" w:hAnsiTheme="majorBidi"/>
          <w:sz w:val="30"/>
          <w:szCs w:val="30"/>
          <w:cs/>
        </w:rPr>
        <w:t xml:space="preserve"> </w:t>
      </w:r>
      <w:r w:rsidR="00DB2971" w:rsidRPr="00DB2971">
        <w:rPr>
          <w:rFonts w:asciiTheme="majorBidi" w:hAnsiTheme="majorBidi" w:hint="cs"/>
          <w:sz w:val="30"/>
          <w:szCs w:val="30"/>
          <w:cs/>
        </w:rPr>
        <w:t>อันเป็นผลมาจากการมีสินทรัพย์และหนี้สินทางการเงินที่เป็นเงินตราต่างประเทศ</w:t>
      </w:r>
      <w:r w:rsidR="00DB2971" w:rsidRPr="00DB2971">
        <w:rPr>
          <w:rFonts w:asciiTheme="majorBidi" w:hAnsiTheme="majorBidi"/>
          <w:sz w:val="30"/>
          <w:szCs w:val="30"/>
          <w:cs/>
        </w:rPr>
        <w:t xml:space="preserve"> </w:t>
      </w:r>
      <w:r w:rsidR="00DB2971" w:rsidRPr="00DB2971">
        <w:rPr>
          <w:rFonts w:asciiTheme="majorBidi" w:hAnsiTheme="majorBidi" w:hint="cs"/>
          <w:sz w:val="30"/>
          <w:szCs w:val="30"/>
          <w:cs/>
        </w:rPr>
        <w:t>โดยแสดงเป็นสกุลเงินบาท</w:t>
      </w:r>
      <w:r w:rsidR="00DB2971" w:rsidRPr="00DB2971">
        <w:rPr>
          <w:rFonts w:asciiTheme="majorBidi" w:hAnsiTheme="majorBidi"/>
          <w:sz w:val="30"/>
          <w:szCs w:val="30"/>
          <w:cs/>
        </w:rPr>
        <w:t xml:space="preserve"> </w:t>
      </w:r>
      <w:r w:rsidR="00DB2971" w:rsidRPr="00DB2971">
        <w:rPr>
          <w:rFonts w:asciiTheme="majorBidi" w:hAnsiTheme="majorBidi" w:hint="cs"/>
          <w:sz w:val="30"/>
          <w:szCs w:val="30"/>
          <w:cs/>
        </w:rPr>
        <w:t>ทั้งนี้</w:t>
      </w:r>
      <w:r>
        <w:rPr>
          <w:rFonts w:asciiTheme="majorBidi" w:hAnsiTheme="majorBidi" w:hint="cs"/>
          <w:sz w:val="30"/>
          <w:szCs w:val="30"/>
          <w:cs/>
        </w:rPr>
        <w:t>กลุ่ม</w:t>
      </w:r>
      <w:r w:rsidR="00DB2971" w:rsidRPr="00DB2971">
        <w:rPr>
          <w:rFonts w:asciiTheme="majorBidi" w:hAnsiTheme="majorBidi" w:hint="cs"/>
          <w:sz w:val="30"/>
          <w:szCs w:val="30"/>
          <w:cs/>
        </w:rPr>
        <w:t>บริษัทมีนโยบาย</w:t>
      </w:r>
      <w:r w:rsidR="00DB2971" w:rsidRPr="00DB2971">
        <w:rPr>
          <w:rFonts w:asciiTheme="majorBidi" w:hAnsiTheme="majorBidi"/>
          <w:sz w:val="30"/>
          <w:szCs w:val="30"/>
          <w:cs/>
        </w:rPr>
        <w:t xml:space="preserve"> </w:t>
      </w:r>
      <w:r w:rsidR="000F624F">
        <w:rPr>
          <w:rFonts w:asciiTheme="majorBidi" w:hAnsiTheme="majorBidi"/>
          <w:sz w:val="30"/>
          <w:szCs w:val="30"/>
        </w:rPr>
        <w:br/>
      </w:r>
      <w:r w:rsidR="00DB2971" w:rsidRPr="00DB2971">
        <w:rPr>
          <w:rFonts w:asciiTheme="majorBidi" w:hAnsiTheme="majorBidi" w:hint="cs"/>
          <w:sz w:val="30"/>
          <w:szCs w:val="30"/>
          <w:cs/>
        </w:rPr>
        <w:t>เกณฑ์ภายในที่ใช้ในการประเมิน</w:t>
      </w:r>
      <w:r w:rsidR="00DB2971" w:rsidRPr="00DB2971">
        <w:rPr>
          <w:rFonts w:asciiTheme="majorBidi" w:hAnsiTheme="majorBidi"/>
          <w:sz w:val="30"/>
          <w:szCs w:val="30"/>
          <w:cs/>
        </w:rPr>
        <w:t xml:space="preserve"> </w:t>
      </w:r>
      <w:r w:rsidR="00DB2971" w:rsidRPr="00DB2971">
        <w:rPr>
          <w:rFonts w:asciiTheme="majorBidi" w:hAnsiTheme="majorBidi" w:hint="cs"/>
          <w:sz w:val="30"/>
          <w:szCs w:val="30"/>
          <w:cs/>
        </w:rPr>
        <w:t>ติดตามและควบคุม</w:t>
      </w:r>
      <w:r w:rsidR="00DB2971" w:rsidRPr="00DB2971">
        <w:rPr>
          <w:rFonts w:asciiTheme="majorBidi" w:hAnsiTheme="majorBidi"/>
          <w:sz w:val="30"/>
          <w:szCs w:val="30"/>
          <w:cs/>
        </w:rPr>
        <w:t xml:space="preserve"> </w:t>
      </w:r>
      <w:r w:rsidR="00DB2971" w:rsidRPr="00DB2971">
        <w:rPr>
          <w:rFonts w:asciiTheme="majorBidi" w:hAnsiTheme="majorBidi" w:hint="cs"/>
          <w:sz w:val="30"/>
          <w:szCs w:val="30"/>
          <w:cs/>
        </w:rPr>
        <w:t>รายงานค่าความเสี่ยงจากอัตราแลกเปลี่ยนเงินตราต่างประเทศที่มาจากการลงทุนในกองทุนส่วนบุคคลให้กับคณะกรรมการการลงทุนรับทราบอย่างสม่ำเสมอ</w:t>
      </w:r>
    </w:p>
    <w:p w14:paraId="6D6455F0" w14:textId="77777777" w:rsidR="00DB2971" w:rsidRDefault="00DB2971" w:rsidP="003F6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1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461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274"/>
        <w:gridCol w:w="181"/>
        <w:gridCol w:w="1165"/>
        <w:gridCol w:w="180"/>
        <w:gridCol w:w="1260"/>
        <w:gridCol w:w="180"/>
        <w:gridCol w:w="1170"/>
        <w:gridCol w:w="181"/>
        <w:gridCol w:w="1170"/>
      </w:tblGrid>
      <w:tr w:rsidR="00F121A3" w:rsidRPr="0080154F" w14:paraId="0710FFE3" w14:textId="77777777" w:rsidTr="00645201">
        <w:trPr>
          <w:cantSplit/>
          <w:trHeight w:val="20"/>
          <w:tblHeader/>
        </w:trPr>
        <w:tc>
          <w:tcPr>
            <w:tcW w:w="2700" w:type="dxa"/>
            <w:shd w:val="clear" w:color="auto" w:fill="auto"/>
          </w:tcPr>
          <w:p w14:paraId="6477D8B5" w14:textId="77777777" w:rsidR="00F121A3" w:rsidRPr="00B141AA" w:rsidRDefault="00F121A3" w:rsidP="0000028B">
            <w:pPr>
              <w:ind w:right="-27"/>
              <w:rPr>
                <w:i/>
                <w:iCs/>
                <w:color w:val="0000FF"/>
                <w:shd w:val="clear" w:color="auto" w:fill="E0E0E0"/>
              </w:rPr>
            </w:pPr>
          </w:p>
        </w:tc>
        <w:tc>
          <w:tcPr>
            <w:tcW w:w="274" w:type="dxa"/>
            <w:shd w:val="clear" w:color="auto" w:fill="auto"/>
          </w:tcPr>
          <w:p w14:paraId="64C18DC4" w14:textId="77777777" w:rsidR="00F121A3" w:rsidRPr="00B141AA" w:rsidRDefault="00F121A3" w:rsidP="0000028B">
            <w:pPr>
              <w:outlineLvl w:val="0"/>
              <w:rPr>
                <w:i/>
                <w:iCs/>
                <w:szCs w:val="16"/>
              </w:rPr>
            </w:pPr>
          </w:p>
        </w:tc>
        <w:tc>
          <w:tcPr>
            <w:tcW w:w="181" w:type="dxa"/>
            <w:shd w:val="clear" w:color="auto" w:fill="auto"/>
          </w:tcPr>
          <w:p w14:paraId="70687543" w14:textId="77777777" w:rsidR="00F121A3" w:rsidRPr="00B141AA" w:rsidRDefault="00F121A3" w:rsidP="0000028B">
            <w:pPr>
              <w:outlineLvl w:val="0"/>
              <w:rPr>
                <w:i/>
                <w:iCs/>
                <w:color w:val="0000FF"/>
                <w:szCs w:val="16"/>
              </w:rPr>
            </w:pPr>
          </w:p>
        </w:tc>
        <w:tc>
          <w:tcPr>
            <w:tcW w:w="5306" w:type="dxa"/>
            <w:gridSpan w:val="7"/>
            <w:shd w:val="clear" w:color="auto" w:fill="auto"/>
          </w:tcPr>
          <w:p w14:paraId="72677C1B" w14:textId="77777777" w:rsidR="00F121A3" w:rsidRPr="002D62F0" w:rsidRDefault="00F121A3" w:rsidP="0000028B">
            <w:pPr>
              <w:pStyle w:val="acctmergecolhdg"/>
              <w:spacing w:line="240" w:lineRule="atLeast"/>
              <w:ind w:left="-79" w:right="-79"/>
              <w:rPr>
                <w:sz w:val="18"/>
                <w:szCs w:val="16"/>
                <w:highlight w:val="yellow"/>
              </w:rPr>
            </w:pPr>
            <w:r w:rsidRPr="007A691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F121A3" w:rsidRPr="0080154F" w14:paraId="00DC1348" w14:textId="77777777" w:rsidTr="00645201">
        <w:trPr>
          <w:cantSplit/>
          <w:trHeight w:val="20"/>
          <w:tblHeader/>
        </w:trPr>
        <w:tc>
          <w:tcPr>
            <w:tcW w:w="2700" w:type="dxa"/>
            <w:shd w:val="clear" w:color="auto" w:fill="auto"/>
          </w:tcPr>
          <w:p w14:paraId="3235667B" w14:textId="77777777" w:rsidR="00F121A3" w:rsidRPr="00B141AA" w:rsidRDefault="00F121A3" w:rsidP="0000028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rPr>
                <w:b/>
                <w:bCs/>
                <w:sz w:val="18"/>
                <w:szCs w:val="16"/>
              </w:rPr>
            </w:pPr>
          </w:p>
        </w:tc>
        <w:tc>
          <w:tcPr>
            <w:tcW w:w="274" w:type="dxa"/>
            <w:shd w:val="clear" w:color="auto" w:fill="auto"/>
          </w:tcPr>
          <w:p w14:paraId="45A94D4E" w14:textId="77777777" w:rsidR="00F121A3" w:rsidRPr="00B141AA" w:rsidRDefault="00F121A3" w:rsidP="000002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 w:val="18"/>
                <w:szCs w:val="16"/>
              </w:rPr>
            </w:pPr>
          </w:p>
        </w:tc>
        <w:tc>
          <w:tcPr>
            <w:tcW w:w="181" w:type="dxa"/>
            <w:shd w:val="clear" w:color="auto" w:fill="auto"/>
          </w:tcPr>
          <w:p w14:paraId="0B079443" w14:textId="77777777" w:rsidR="00F121A3" w:rsidRPr="00B141AA" w:rsidRDefault="00F121A3" w:rsidP="000002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 w:val="18"/>
                <w:szCs w:val="16"/>
              </w:rPr>
            </w:pPr>
          </w:p>
        </w:tc>
        <w:tc>
          <w:tcPr>
            <w:tcW w:w="5306" w:type="dxa"/>
            <w:gridSpan w:val="7"/>
            <w:shd w:val="clear" w:color="auto" w:fill="auto"/>
          </w:tcPr>
          <w:p w14:paraId="3CCF8989" w14:textId="23BA982D" w:rsidR="00F121A3" w:rsidRPr="00AA3FFC" w:rsidRDefault="00F121A3" w:rsidP="0000028B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6"/>
                <w:lang w:val="en-US" w:bidi="th-TH"/>
              </w:rPr>
            </w:pPr>
            <w:r w:rsidRPr="00C77A6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31</w:t>
            </w:r>
            <w:r w:rsidRPr="00C77A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77A6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2562</w:t>
            </w:r>
          </w:p>
        </w:tc>
      </w:tr>
      <w:tr w:rsidR="00F121A3" w:rsidRPr="0080154F" w14:paraId="58D9385C" w14:textId="77777777" w:rsidTr="00645201">
        <w:trPr>
          <w:cantSplit/>
          <w:trHeight w:val="20"/>
          <w:tblHeader/>
        </w:trPr>
        <w:tc>
          <w:tcPr>
            <w:tcW w:w="2700" w:type="dxa"/>
            <w:shd w:val="clear" w:color="auto" w:fill="auto"/>
          </w:tcPr>
          <w:p w14:paraId="15DC61B6" w14:textId="486CBD3B" w:rsidR="00F121A3" w:rsidRPr="00CB6DF9" w:rsidRDefault="00F121A3" w:rsidP="0000028B">
            <w:pPr>
              <w:pStyle w:val="acctfourfigures"/>
              <w:tabs>
                <w:tab w:val="clear" w:pos="765"/>
              </w:tabs>
              <w:spacing w:line="240" w:lineRule="auto"/>
              <w:ind w:left="100" w:hanging="100"/>
              <w:rPr>
                <w:b/>
                <w:bCs/>
                <w:i/>
                <w:iCs/>
                <w:sz w:val="18"/>
                <w:szCs w:val="16"/>
              </w:rPr>
            </w:pPr>
            <w:r w:rsidRPr="007A69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สินทรัพย์และหนี้สินที่เป็นเงินตรา</w:t>
            </w:r>
            <w:r w:rsidRPr="00F121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ต่างประเทศ</w:t>
            </w:r>
            <w:r w:rsidRPr="00F121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29D5192" w14:textId="77777777" w:rsidR="00F121A3" w:rsidRPr="00CB6DF9" w:rsidRDefault="00F121A3" w:rsidP="00000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i/>
                <w:iCs/>
                <w:sz w:val="18"/>
                <w:szCs w:val="16"/>
              </w:rPr>
            </w:pPr>
          </w:p>
        </w:tc>
        <w:tc>
          <w:tcPr>
            <w:tcW w:w="181" w:type="dxa"/>
            <w:shd w:val="clear" w:color="auto" w:fill="auto"/>
          </w:tcPr>
          <w:p w14:paraId="284F13D6" w14:textId="77777777" w:rsidR="00F121A3" w:rsidRPr="00CB6DF9" w:rsidRDefault="00F121A3" w:rsidP="00000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18"/>
                <w:szCs w:val="16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7CB8C6F7" w14:textId="77777777" w:rsidR="00F121A3" w:rsidRPr="00057189" w:rsidRDefault="00F121A3" w:rsidP="0000028B">
            <w:pPr>
              <w:pStyle w:val="acctmergecolhdg"/>
              <w:spacing w:line="240" w:lineRule="auto"/>
              <w:ind w:left="-80" w:right="-80"/>
              <w:rPr>
                <w:b w:val="0"/>
                <w:bCs/>
                <w:sz w:val="28"/>
                <w:szCs w:val="28"/>
                <w:lang w:bidi="th-TH"/>
              </w:rPr>
            </w:pPr>
            <w:r w:rsidRPr="00057189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ฮ่องกง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B5E3D8" w14:textId="77777777" w:rsidR="00F121A3" w:rsidRPr="00057189" w:rsidRDefault="00F121A3" w:rsidP="0000028B">
            <w:pPr>
              <w:pStyle w:val="acctmergecolhdg"/>
              <w:spacing w:line="240" w:lineRule="auto"/>
              <w:rPr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F2C7E2" w14:textId="77777777" w:rsidR="00F121A3" w:rsidRPr="00057189" w:rsidRDefault="00F121A3" w:rsidP="0000028B">
            <w:pPr>
              <w:pStyle w:val="acctmergecolhdg"/>
              <w:spacing w:line="240" w:lineRule="auto"/>
              <w:rPr>
                <w:b w:val="0"/>
                <w:bCs/>
                <w:sz w:val="28"/>
                <w:szCs w:val="28"/>
                <w:lang w:val="fr-FR"/>
              </w:rPr>
            </w:pPr>
            <w:r w:rsidRPr="00057189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57189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EB10F4" w14:textId="77777777" w:rsidR="00F121A3" w:rsidRPr="00057189" w:rsidRDefault="00F121A3" w:rsidP="0000028B">
            <w:pPr>
              <w:pStyle w:val="acctmergecolhdg"/>
              <w:spacing w:line="240" w:lineRule="auto"/>
              <w:rPr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F63130" w14:textId="77777777" w:rsidR="00F121A3" w:rsidRPr="00602A08" w:rsidRDefault="00F121A3" w:rsidP="000002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  <w:p w14:paraId="32C9E265" w14:textId="77777777" w:rsidR="00F121A3" w:rsidRPr="00971122" w:rsidDel="0080154F" w:rsidRDefault="00F121A3" w:rsidP="0000028B">
            <w:pPr>
              <w:pStyle w:val="acctmergecolhdg"/>
              <w:spacing w:line="240" w:lineRule="auto"/>
              <w:ind w:right="-73"/>
              <w:rPr>
                <w:sz w:val="28"/>
                <w:szCs w:val="28"/>
                <w:cs/>
                <w:lang w:val="en-US" w:bidi="th-TH"/>
              </w:rPr>
            </w:pPr>
            <w:r w:rsidRPr="00971122">
              <w:rPr>
                <w:rFonts w:hint="cs"/>
                <w:sz w:val="28"/>
                <w:szCs w:val="28"/>
                <w:cs/>
                <w:lang w:val="en-US" w:bidi="th-TH"/>
              </w:rPr>
              <w:t>อื่น ๆ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5FEFC02" w14:textId="77777777" w:rsidR="00F121A3" w:rsidRPr="00971122" w:rsidRDefault="00F121A3" w:rsidP="0000028B">
            <w:pPr>
              <w:pStyle w:val="acctmergecolhdg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169EDD" w14:textId="77777777" w:rsidR="00F121A3" w:rsidRPr="00971122" w:rsidRDefault="00F121A3" w:rsidP="0000028B">
            <w:pPr>
              <w:pStyle w:val="acctmergecolhdg"/>
              <w:spacing w:line="240" w:lineRule="auto"/>
              <w:rPr>
                <w:sz w:val="28"/>
                <w:szCs w:val="28"/>
                <w:cs/>
                <w:lang w:val="en-US" w:bidi="th-TH"/>
              </w:rPr>
            </w:pPr>
            <w:r w:rsidRPr="00971122">
              <w:rPr>
                <w:rFonts w:hint="cs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F121A3" w:rsidRPr="0080154F" w14:paraId="5023DFDC" w14:textId="77777777" w:rsidTr="00645201">
        <w:trPr>
          <w:cantSplit/>
          <w:trHeight w:val="20"/>
        </w:trPr>
        <w:tc>
          <w:tcPr>
            <w:tcW w:w="2700" w:type="dxa"/>
            <w:shd w:val="clear" w:color="auto" w:fill="auto"/>
          </w:tcPr>
          <w:p w14:paraId="2054047B" w14:textId="77777777" w:rsidR="00F121A3" w:rsidRPr="007A6911" w:rsidRDefault="00F121A3" w:rsidP="0000028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  <w:shd w:val="clear" w:color="auto" w:fill="auto"/>
          </w:tcPr>
          <w:p w14:paraId="523C9B1B" w14:textId="77777777" w:rsidR="00F121A3" w:rsidRPr="00B141AA" w:rsidRDefault="00F121A3" w:rsidP="0000028B">
            <w:pPr>
              <w:jc w:val="center"/>
              <w:rPr>
                <w:i/>
                <w:iCs/>
                <w:szCs w:val="16"/>
              </w:rPr>
            </w:pPr>
          </w:p>
        </w:tc>
        <w:tc>
          <w:tcPr>
            <w:tcW w:w="181" w:type="dxa"/>
            <w:shd w:val="clear" w:color="auto" w:fill="auto"/>
          </w:tcPr>
          <w:p w14:paraId="7A172C07" w14:textId="77777777" w:rsidR="00F121A3" w:rsidRPr="00B141AA" w:rsidRDefault="00F121A3" w:rsidP="0000028B">
            <w:pPr>
              <w:rPr>
                <w:szCs w:val="16"/>
              </w:rPr>
            </w:pPr>
          </w:p>
        </w:tc>
        <w:tc>
          <w:tcPr>
            <w:tcW w:w="5306" w:type="dxa"/>
            <w:gridSpan w:val="7"/>
            <w:shd w:val="clear" w:color="auto" w:fill="auto"/>
            <w:vAlign w:val="bottom"/>
          </w:tcPr>
          <w:p w14:paraId="660104D9" w14:textId="77777777" w:rsidR="00F121A3" w:rsidRDefault="00F121A3" w:rsidP="0000028B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189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05718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057189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F121A3" w:rsidRPr="0080154F" w14:paraId="54A82112" w14:textId="77777777" w:rsidTr="00645201">
        <w:trPr>
          <w:cantSplit/>
          <w:trHeight w:val="20"/>
        </w:trPr>
        <w:tc>
          <w:tcPr>
            <w:tcW w:w="2700" w:type="dxa"/>
            <w:shd w:val="clear" w:color="auto" w:fill="auto"/>
          </w:tcPr>
          <w:p w14:paraId="0B4FCB66" w14:textId="77777777" w:rsidR="00F121A3" w:rsidRPr="007A6911" w:rsidRDefault="00F121A3" w:rsidP="0000028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1122">
              <w:rPr>
                <w:rFonts w:asciiTheme="majorBidi" w:hAnsiTheme="majorBidi" w:hint="cs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274" w:type="dxa"/>
            <w:shd w:val="clear" w:color="auto" w:fill="auto"/>
          </w:tcPr>
          <w:p w14:paraId="0F3ABEAE" w14:textId="77777777" w:rsidR="00F121A3" w:rsidRPr="00B141AA" w:rsidRDefault="00F121A3" w:rsidP="0000028B">
            <w:pPr>
              <w:jc w:val="center"/>
              <w:rPr>
                <w:i/>
                <w:iCs/>
                <w:szCs w:val="16"/>
              </w:rPr>
            </w:pPr>
          </w:p>
        </w:tc>
        <w:tc>
          <w:tcPr>
            <w:tcW w:w="181" w:type="dxa"/>
            <w:shd w:val="clear" w:color="auto" w:fill="auto"/>
          </w:tcPr>
          <w:p w14:paraId="5BB1DCA5" w14:textId="77777777" w:rsidR="00F121A3" w:rsidRPr="00B141AA" w:rsidRDefault="00F121A3" w:rsidP="0000028B">
            <w:pPr>
              <w:rPr>
                <w:szCs w:val="16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16A9210" w14:textId="77777777" w:rsidR="00F121A3" w:rsidRPr="00D60AD3" w:rsidRDefault="00F121A3" w:rsidP="000F624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60AD3">
              <w:rPr>
                <w:rFonts w:asciiTheme="majorBidi" w:hAnsiTheme="majorBidi" w:cstheme="majorBidi"/>
                <w:sz w:val="28"/>
                <w:szCs w:val="28"/>
              </w:rPr>
              <w:t>35,027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724DC7" w14:textId="77777777" w:rsidR="00F121A3" w:rsidRPr="00D60AD3" w:rsidRDefault="00F121A3" w:rsidP="000002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1E763A" w14:textId="77777777" w:rsidR="00F121A3" w:rsidRPr="00D60AD3" w:rsidRDefault="00F121A3" w:rsidP="000F624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60AD3">
              <w:rPr>
                <w:rFonts w:asciiTheme="majorBidi" w:hAnsiTheme="majorBidi" w:cstheme="majorBidi"/>
                <w:sz w:val="28"/>
                <w:szCs w:val="28"/>
              </w:rPr>
              <w:t>33,340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AA6BFB" w14:textId="77777777" w:rsidR="00F121A3" w:rsidRPr="00D60AD3" w:rsidRDefault="00F121A3" w:rsidP="000002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FD6A7A" w14:textId="77777777" w:rsidR="00F121A3" w:rsidRPr="00D60AD3" w:rsidRDefault="00F121A3" w:rsidP="000F624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60AD3">
              <w:rPr>
                <w:rFonts w:asciiTheme="majorBidi" w:hAnsiTheme="majorBidi" w:cstheme="majorBidi"/>
                <w:sz w:val="28"/>
                <w:szCs w:val="28"/>
              </w:rPr>
              <w:t>7,878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7EAB28C" w14:textId="77777777" w:rsidR="00F121A3" w:rsidRPr="00D60AD3" w:rsidRDefault="00F121A3" w:rsidP="000002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D071BD" w14:textId="77777777" w:rsidR="00F121A3" w:rsidRPr="00D60AD3" w:rsidRDefault="00F121A3" w:rsidP="000F624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60AD3">
              <w:rPr>
                <w:rFonts w:asciiTheme="majorBidi" w:hAnsiTheme="majorBidi" w:cstheme="majorBidi"/>
                <w:sz w:val="28"/>
                <w:szCs w:val="28"/>
              </w:rPr>
              <w:t>76,245</w:t>
            </w:r>
          </w:p>
        </w:tc>
      </w:tr>
      <w:tr w:rsidR="00F121A3" w:rsidRPr="0080154F" w14:paraId="143C7529" w14:textId="77777777" w:rsidTr="00645201">
        <w:trPr>
          <w:cantSplit/>
          <w:trHeight w:val="20"/>
        </w:trPr>
        <w:tc>
          <w:tcPr>
            <w:tcW w:w="2700" w:type="dxa"/>
            <w:shd w:val="clear" w:color="auto" w:fill="auto"/>
          </w:tcPr>
          <w:p w14:paraId="51099F55" w14:textId="77777777" w:rsidR="00F121A3" w:rsidRPr="00B141AA" w:rsidRDefault="00F121A3" w:rsidP="0000028B">
            <w:pPr>
              <w:rPr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274" w:type="dxa"/>
            <w:shd w:val="clear" w:color="auto" w:fill="auto"/>
          </w:tcPr>
          <w:p w14:paraId="79325A04" w14:textId="77777777" w:rsidR="00F121A3" w:rsidRPr="00B141AA" w:rsidRDefault="00F121A3" w:rsidP="0000028B">
            <w:pPr>
              <w:jc w:val="center"/>
              <w:rPr>
                <w:i/>
                <w:iCs/>
                <w:szCs w:val="16"/>
              </w:rPr>
            </w:pPr>
          </w:p>
        </w:tc>
        <w:tc>
          <w:tcPr>
            <w:tcW w:w="181" w:type="dxa"/>
            <w:shd w:val="clear" w:color="auto" w:fill="auto"/>
          </w:tcPr>
          <w:p w14:paraId="1BB43900" w14:textId="77777777" w:rsidR="00F121A3" w:rsidRPr="00B141AA" w:rsidRDefault="00F121A3" w:rsidP="0000028B">
            <w:pPr>
              <w:rPr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B7E0D" w14:textId="77777777" w:rsidR="00F121A3" w:rsidRPr="00D60AD3" w:rsidRDefault="00F121A3" w:rsidP="000002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60AD3">
              <w:rPr>
                <w:rFonts w:asciiTheme="majorBidi" w:hAnsiTheme="majorBidi" w:cstheme="majorBidi"/>
                <w:sz w:val="28"/>
                <w:szCs w:val="28"/>
              </w:rPr>
              <w:t>(34,746)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1FBCBF" w14:textId="77777777" w:rsidR="00F121A3" w:rsidRPr="00D60AD3" w:rsidRDefault="00F121A3" w:rsidP="000002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8C753" w14:textId="77777777" w:rsidR="00F121A3" w:rsidRPr="00D60AD3" w:rsidRDefault="00F121A3" w:rsidP="000002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60A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23901E" w14:textId="77777777" w:rsidR="00F121A3" w:rsidRPr="00D60AD3" w:rsidRDefault="00F121A3" w:rsidP="000002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CCE59" w14:textId="77777777" w:rsidR="00F121A3" w:rsidRPr="00D60AD3" w:rsidRDefault="00F121A3" w:rsidP="000002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60AD3">
              <w:rPr>
                <w:rFonts w:asciiTheme="majorBidi" w:hAnsiTheme="majorBidi" w:cstheme="majorBidi"/>
                <w:sz w:val="28"/>
                <w:szCs w:val="28"/>
              </w:rPr>
              <w:t>(101)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C652B68" w14:textId="77777777" w:rsidR="00F121A3" w:rsidRPr="00D60AD3" w:rsidRDefault="00F121A3" w:rsidP="000002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F3763" w14:textId="77777777" w:rsidR="00F121A3" w:rsidRPr="00D60AD3" w:rsidRDefault="00F121A3" w:rsidP="000002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60AD3">
              <w:rPr>
                <w:rFonts w:asciiTheme="majorBidi" w:hAnsiTheme="majorBidi" w:cstheme="majorBidi"/>
                <w:sz w:val="28"/>
                <w:szCs w:val="28"/>
              </w:rPr>
              <w:t>(34,847)</w:t>
            </w:r>
          </w:p>
        </w:tc>
      </w:tr>
      <w:tr w:rsidR="00F121A3" w:rsidRPr="0080154F" w14:paraId="14F79549" w14:textId="77777777" w:rsidTr="00645201">
        <w:trPr>
          <w:cantSplit/>
        </w:trPr>
        <w:tc>
          <w:tcPr>
            <w:tcW w:w="3155" w:type="dxa"/>
            <w:gridSpan w:val="3"/>
            <w:shd w:val="clear" w:color="auto" w:fill="auto"/>
          </w:tcPr>
          <w:p w14:paraId="6E674F1B" w14:textId="77777777" w:rsidR="00F121A3" w:rsidRPr="00B141AA" w:rsidRDefault="00F121A3" w:rsidP="0000028B">
            <w:pPr>
              <w:tabs>
                <w:tab w:val="right" w:pos="4601"/>
              </w:tabs>
              <w:rPr>
                <w:b/>
                <w:bCs/>
                <w:szCs w:val="16"/>
                <w:lang w:val="fr-FR"/>
              </w:rPr>
            </w:pPr>
            <w:r w:rsidRPr="007A69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2A346" w14:textId="77777777" w:rsidR="00F121A3" w:rsidRPr="00D60AD3" w:rsidRDefault="00F121A3" w:rsidP="000002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0A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4E5FA9" w14:textId="77777777" w:rsidR="00F121A3" w:rsidRPr="00D60AD3" w:rsidRDefault="00F121A3" w:rsidP="000002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B8CF2E" w14:textId="77777777" w:rsidR="00F121A3" w:rsidRPr="00D60AD3" w:rsidRDefault="00F121A3" w:rsidP="000002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0A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33,340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F0EA10" w14:textId="77777777" w:rsidR="00F121A3" w:rsidRPr="00D60AD3" w:rsidRDefault="00F121A3" w:rsidP="000002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500CD3" w14:textId="77777777" w:rsidR="00F121A3" w:rsidRPr="00D60AD3" w:rsidRDefault="00F121A3" w:rsidP="000002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0A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7,777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D08F084" w14:textId="77777777" w:rsidR="00F121A3" w:rsidRPr="00D60AD3" w:rsidRDefault="00F121A3" w:rsidP="000002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FFDE15" w14:textId="77777777" w:rsidR="00F121A3" w:rsidRPr="00D60AD3" w:rsidRDefault="00F121A3" w:rsidP="000002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0A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41,398</w:t>
            </w:r>
          </w:p>
        </w:tc>
      </w:tr>
    </w:tbl>
    <w:p w14:paraId="31812B35" w14:textId="14E6C985" w:rsidR="00DB2971" w:rsidRDefault="00DB2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tbl>
      <w:tblPr>
        <w:tblW w:w="8461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274"/>
        <w:gridCol w:w="181"/>
        <w:gridCol w:w="1165"/>
        <w:gridCol w:w="180"/>
        <w:gridCol w:w="1260"/>
        <w:gridCol w:w="180"/>
        <w:gridCol w:w="1170"/>
        <w:gridCol w:w="181"/>
        <w:gridCol w:w="1170"/>
      </w:tblGrid>
      <w:tr w:rsidR="00C77A6F" w:rsidRPr="000176BC" w14:paraId="72950202" w14:textId="77777777" w:rsidTr="000F624F">
        <w:trPr>
          <w:cantSplit/>
          <w:trHeight w:val="20"/>
          <w:tblHeader/>
        </w:trPr>
        <w:tc>
          <w:tcPr>
            <w:tcW w:w="2700" w:type="dxa"/>
            <w:shd w:val="clear" w:color="auto" w:fill="auto"/>
          </w:tcPr>
          <w:p w14:paraId="0B3C13F8" w14:textId="77777777" w:rsidR="00C77A6F" w:rsidRPr="000176BC" w:rsidRDefault="00C77A6F" w:rsidP="00F979A4">
            <w:pPr>
              <w:ind w:right="-27"/>
              <w:rPr>
                <w:i/>
                <w:iCs/>
                <w:color w:val="0000FF"/>
                <w:shd w:val="clear" w:color="auto" w:fill="E0E0E0"/>
              </w:rPr>
            </w:pPr>
          </w:p>
        </w:tc>
        <w:tc>
          <w:tcPr>
            <w:tcW w:w="274" w:type="dxa"/>
            <w:shd w:val="clear" w:color="auto" w:fill="auto"/>
          </w:tcPr>
          <w:p w14:paraId="1AD6B895" w14:textId="77777777" w:rsidR="00C77A6F" w:rsidRPr="000176BC" w:rsidRDefault="00C77A6F" w:rsidP="00F979A4">
            <w:pPr>
              <w:outlineLvl w:val="0"/>
              <w:rPr>
                <w:i/>
                <w:iCs/>
                <w:szCs w:val="16"/>
              </w:rPr>
            </w:pPr>
          </w:p>
        </w:tc>
        <w:tc>
          <w:tcPr>
            <w:tcW w:w="181" w:type="dxa"/>
            <w:shd w:val="clear" w:color="auto" w:fill="auto"/>
          </w:tcPr>
          <w:p w14:paraId="3A73FB67" w14:textId="77777777" w:rsidR="00C77A6F" w:rsidRPr="000176BC" w:rsidRDefault="00C77A6F" w:rsidP="00F979A4">
            <w:pPr>
              <w:outlineLvl w:val="0"/>
              <w:rPr>
                <w:i/>
                <w:iCs/>
                <w:color w:val="0000FF"/>
                <w:szCs w:val="16"/>
              </w:rPr>
            </w:pPr>
          </w:p>
        </w:tc>
        <w:tc>
          <w:tcPr>
            <w:tcW w:w="5306" w:type="dxa"/>
            <w:gridSpan w:val="7"/>
            <w:shd w:val="clear" w:color="auto" w:fill="auto"/>
          </w:tcPr>
          <w:p w14:paraId="0E807F01" w14:textId="1A58392D" w:rsidR="00C77A6F" w:rsidRPr="000176BC" w:rsidRDefault="00C77A6F" w:rsidP="00F979A4">
            <w:pPr>
              <w:pStyle w:val="acctmergecolhdg"/>
              <w:spacing w:line="240" w:lineRule="atLeast"/>
              <w:ind w:left="-79" w:right="-79"/>
              <w:rPr>
                <w:sz w:val="18"/>
                <w:szCs w:val="16"/>
              </w:rPr>
            </w:pPr>
            <w:r w:rsidRPr="000176BC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77A6F" w:rsidRPr="000176BC" w14:paraId="52F644CB" w14:textId="77777777" w:rsidTr="000F624F">
        <w:trPr>
          <w:cantSplit/>
          <w:trHeight w:val="20"/>
          <w:tblHeader/>
        </w:trPr>
        <w:tc>
          <w:tcPr>
            <w:tcW w:w="2700" w:type="dxa"/>
            <w:shd w:val="clear" w:color="auto" w:fill="auto"/>
          </w:tcPr>
          <w:p w14:paraId="597AECDA" w14:textId="77777777" w:rsidR="00C77A6F" w:rsidRPr="000176BC" w:rsidRDefault="00C77A6F" w:rsidP="00F979A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rPr>
                <w:b/>
                <w:bCs/>
                <w:sz w:val="18"/>
                <w:szCs w:val="16"/>
              </w:rPr>
            </w:pPr>
          </w:p>
        </w:tc>
        <w:tc>
          <w:tcPr>
            <w:tcW w:w="274" w:type="dxa"/>
            <w:shd w:val="clear" w:color="auto" w:fill="auto"/>
          </w:tcPr>
          <w:p w14:paraId="5BDD5736" w14:textId="77777777" w:rsidR="00C77A6F" w:rsidRPr="000176BC" w:rsidRDefault="00C77A6F" w:rsidP="00F979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 w:val="18"/>
                <w:szCs w:val="16"/>
              </w:rPr>
            </w:pPr>
          </w:p>
        </w:tc>
        <w:tc>
          <w:tcPr>
            <w:tcW w:w="181" w:type="dxa"/>
            <w:shd w:val="clear" w:color="auto" w:fill="auto"/>
          </w:tcPr>
          <w:p w14:paraId="5567A1A9" w14:textId="77777777" w:rsidR="00C77A6F" w:rsidRPr="000176BC" w:rsidRDefault="00C77A6F" w:rsidP="00F979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 w:val="18"/>
                <w:szCs w:val="16"/>
              </w:rPr>
            </w:pPr>
          </w:p>
        </w:tc>
        <w:tc>
          <w:tcPr>
            <w:tcW w:w="5306" w:type="dxa"/>
            <w:gridSpan w:val="7"/>
            <w:shd w:val="clear" w:color="auto" w:fill="auto"/>
          </w:tcPr>
          <w:p w14:paraId="03B1B195" w14:textId="689C0919" w:rsidR="00C77A6F" w:rsidRPr="000176BC" w:rsidRDefault="00C77A6F" w:rsidP="00F979A4">
            <w:pPr>
              <w:pStyle w:val="acctmergecolhdg"/>
              <w:spacing w:line="240" w:lineRule="atLeast"/>
              <w:rPr>
                <w:b w:val="0"/>
                <w:sz w:val="18"/>
                <w:szCs w:val="16"/>
                <w:lang w:val="en-US" w:bidi="th-TH"/>
              </w:rPr>
            </w:pPr>
            <w:r w:rsidRPr="000176BC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30 </w:t>
            </w:r>
            <w:r w:rsidRPr="000176BC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0176BC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2563</w:t>
            </w:r>
          </w:p>
        </w:tc>
      </w:tr>
      <w:tr w:rsidR="00C77A6F" w:rsidRPr="000176BC" w14:paraId="38C3C67A" w14:textId="77777777" w:rsidTr="000F624F">
        <w:trPr>
          <w:cantSplit/>
          <w:trHeight w:val="20"/>
          <w:tblHeader/>
        </w:trPr>
        <w:tc>
          <w:tcPr>
            <w:tcW w:w="2700" w:type="dxa"/>
            <w:shd w:val="clear" w:color="auto" w:fill="auto"/>
          </w:tcPr>
          <w:p w14:paraId="4CBA0B45" w14:textId="4515F6CC" w:rsidR="00C77A6F" w:rsidRPr="000176BC" w:rsidRDefault="00C77A6F" w:rsidP="00F979A4">
            <w:pPr>
              <w:pStyle w:val="acctfourfigures"/>
              <w:tabs>
                <w:tab w:val="clear" w:pos="765"/>
              </w:tabs>
              <w:spacing w:line="240" w:lineRule="auto"/>
              <w:ind w:left="100" w:hanging="100"/>
              <w:rPr>
                <w:b/>
                <w:bCs/>
                <w:i/>
                <w:iCs/>
                <w:sz w:val="18"/>
                <w:szCs w:val="16"/>
                <w:cs/>
                <w:lang w:bidi="th-TH"/>
              </w:rPr>
            </w:pPr>
            <w:r w:rsidRPr="000176B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สินทรัพย์และหนี้สินที่เป็นเงินตราต่างประเทศ</w:t>
            </w:r>
            <w:r w:rsidRPr="000176B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84F22A5" w14:textId="77777777" w:rsidR="00C77A6F" w:rsidRPr="000176BC" w:rsidRDefault="00C77A6F" w:rsidP="00F979A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i/>
                <w:iCs/>
                <w:sz w:val="18"/>
                <w:szCs w:val="16"/>
              </w:rPr>
            </w:pPr>
          </w:p>
        </w:tc>
        <w:tc>
          <w:tcPr>
            <w:tcW w:w="181" w:type="dxa"/>
            <w:shd w:val="clear" w:color="auto" w:fill="auto"/>
          </w:tcPr>
          <w:p w14:paraId="2EF0DFD8" w14:textId="77777777" w:rsidR="00C77A6F" w:rsidRPr="000176BC" w:rsidRDefault="00C77A6F" w:rsidP="00F979A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18"/>
                <w:szCs w:val="16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9C83B61" w14:textId="77777777" w:rsidR="00C77A6F" w:rsidRPr="000176BC" w:rsidRDefault="00C77A6F" w:rsidP="00F979A4">
            <w:pPr>
              <w:pStyle w:val="acctmergecolhdg"/>
              <w:spacing w:line="240" w:lineRule="auto"/>
              <w:ind w:left="-80" w:right="-80"/>
              <w:rPr>
                <w:b w:val="0"/>
                <w:bCs/>
                <w:sz w:val="28"/>
                <w:szCs w:val="28"/>
                <w:lang w:bidi="th-TH"/>
              </w:rPr>
            </w:pPr>
            <w:r w:rsidRPr="000176BC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</w:t>
            </w:r>
            <w:r w:rsidRPr="000176B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176B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ฮ่องกง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9AF73E" w14:textId="77777777" w:rsidR="00C77A6F" w:rsidRPr="000176BC" w:rsidRDefault="00C77A6F" w:rsidP="00F979A4">
            <w:pPr>
              <w:pStyle w:val="acctmergecolhdg"/>
              <w:spacing w:line="240" w:lineRule="auto"/>
              <w:rPr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0BDACA" w14:textId="77777777" w:rsidR="00C77A6F" w:rsidRPr="000176BC" w:rsidRDefault="00C77A6F" w:rsidP="00F979A4">
            <w:pPr>
              <w:pStyle w:val="acctmergecolhdg"/>
              <w:spacing w:line="240" w:lineRule="auto"/>
              <w:rPr>
                <w:b w:val="0"/>
                <w:bCs/>
                <w:sz w:val="28"/>
                <w:szCs w:val="28"/>
                <w:lang w:val="fr-FR"/>
              </w:rPr>
            </w:pPr>
            <w:r w:rsidRPr="000176BC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</w:t>
            </w:r>
            <w:r w:rsidRPr="000176B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176BC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D56C58" w14:textId="77777777" w:rsidR="00C77A6F" w:rsidRPr="000176BC" w:rsidRDefault="00C77A6F" w:rsidP="00F979A4">
            <w:pPr>
              <w:pStyle w:val="acctmergecolhdg"/>
              <w:spacing w:line="240" w:lineRule="auto"/>
              <w:rPr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AA5AA4" w14:textId="77777777" w:rsidR="00C77A6F" w:rsidRPr="000176BC" w:rsidRDefault="00C77A6F" w:rsidP="00F979A4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  <w:p w14:paraId="7E6403FD" w14:textId="77777777" w:rsidR="00C77A6F" w:rsidRPr="000176BC" w:rsidDel="0080154F" w:rsidRDefault="00C77A6F" w:rsidP="00F979A4">
            <w:pPr>
              <w:pStyle w:val="acctmergecolhdg"/>
              <w:spacing w:line="240" w:lineRule="auto"/>
              <w:ind w:right="-73"/>
              <w:rPr>
                <w:sz w:val="28"/>
                <w:szCs w:val="28"/>
                <w:cs/>
                <w:lang w:val="en-US" w:bidi="th-TH"/>
              </w:rPr>
            </w:pPr>
            <w:r w:rsidRPr="000176BC">
              <w:rPr>
                <w:rFonts w:hint="cs"/>
                <w:sz w:val="28"/>
                <w:szCs w:val="28"/>
                <w:cs/>
                <w:lang w:val="en-US" w:bidi="th-TH"/>
              </w:rPr>
              <w:t>อื่น ๆ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DFA0CE0" w14:textId="77777777" w:rsidR="00C77A6F" w:rsidRPr="000176BC" w:rsidRDefault="00C77A6F" w:rsidP="00F979A4">
            <w:pPr>
              <w:pStyle w:val="acctmergecolhdg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CCD2E7" w14:textId="77777777" w:rsidR="00C77A6F" w:rsidRPr="000176BC" w:rsidRDefault="00C77A6F" w:rsidP="00F979A4">
            <w:pPr>
              <w:pStyle w:val="acctmergecolhdg"/>
              <w:spacing w:line="240" w:lineRule="auto"/>
              <w:rPr>
                <w:sz w:val="28"/>
                <w:szCs w:val="28"/>
                <w:cs/>
                <w:lang w:val="en-US" w:bidi="th-TH"/>
              </w:rPr>
            </w:pPr>
            <w:r w:rsidRPr="000176BC">
              <w:rPr>
                <w:rFonts w:hint="cs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C77A6F" w:rsidRPr="000176BC" w14:paraId="71E744DC" w14:textId="77777777" w:rsidTr="000F624F">
        <w:trPr>
          <w:cantSplit/>
          <w:trHeight w:val="20"/>
        </w:trPr>
        <w:tc>
          <w:tcPr>
            <w:tcW w:w="2700" w:type="dxa"/>
            <w:shd w:val="clear" w:color="auto" w:fill="auto"/>
          </w:tcPr>
          <w:p w14:paraId="49A21900" w14:textId="77777777" w:rsidR="00C77A6F" w:rsidRPr="000176BC" w:rsidRDefault="00C77A6F" w:rsidP="00F979A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  <w:shd w:val="clear" w:color="auto" w:fill="auto"/>
          </w:tcPr>
          <w:p w14:paraId="6AA5F74E" w14:textId="77777777" w:rsidR="00C77A6F" w:rsidRPr="000176BC" w:rsidRDefault="00C77A6F" w:rsidP="00F979A4">
            <w:pPr>
              <w:jc w:val="center"/>
              <w:rPr>
                <w:i/>
                <w:iCs/>
                <w:szCs w:val="16"/>
              </w:rPr>
            </w:pPr>
          </w:p>
        </w:tc>
        <w:tc>
          <w:tcPr>
            <w:tcW w:w="181" w:type="dxa"/>
            <w:shd w:val="clear" w:color="auto" w:fill="auto"/>
          </w:tcPr>
          <w:p w14:paraId="7C0D5129" w14:textId="77777777" w:rsidR="00C77A6F" w:rsidRPr="000176BC" w:rsidRDefault="00C77A6F" w:rsidP="00F979A4">
            <w:pPr>
              <w:rPr>
                <w:szCs w:val="16"/>
              </w:rPr>
            </w:pPr>
          </w:p>
        </w:tc>
        <w:tc>
          <w:tcPr>
            <w:tcW w:w="5306" w:type="dxa"/>
            <w:gridSpan w:val="7"/>
            <w:shd w:val="clear" w:color="auto" w:fill="auto"/>
            <w:vAlign w:val="bottom"/>
          </w:tcPr>
          <w:p w14:paraId="25EF8C54" w14:textId="77777777" w:rsidR="00C77A6F" w:rsidRPr="000176BC" w:rsidRDefault="00C77A6F" w:rsidP="00F979A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6BC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0176B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0176BC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C77A6F" w:rsidRPr="000176BC" w14:paraId="0CDF9A19" w14:textId="77777777" w:rsidTr="000F624F">
        <w:trPr>
          <w:cantSplit/>
          <w:trHeight w:val="20"/>
        </w:trPr>
        <w:tc>
          <w:tcPr>
            <w:tcW w:w="2700" w:type="dxa"/>
            <w:shd w:val="clear" w:color="auto" w:fill="auto"/>
          </w:tcPr>
          <w:p w14:paraId="50499DAA" w14:textId="77777777" w:rsidR="00C77A6F" w:rsidRPr="000176BC" w:rsidRDefault="00C77A6F" w:rsidP="00F979A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76BC">
              <w:rPr>
                <w:rFonts w:asciiTheme="majorBidi" w:hAnsiTheme="majorBidi" w:hint="cs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274" w:type="dxa"/>
            <w:shd w:val="clear" w:color="auto" w:fill="auto"/>
          </w:tcPr>
          <w:p w14:paraId="33325268" w14:textId="77777777" w:rsidR="00C77A6F" w:rsidRPr="000176BC" w:rsidRDefault="00C77A6F" w:rsidP="00F979A4">
            <w:pPr>
              <w:jc w:val="center"/>
              <w:rPr>
                <w:i/>
                <w:iCs/>
                <w:szCs w:val="16"/>
              </w:rPr>
            </w:pPr>
          </w:p>
        </w:tc>
        <w:tc>
          <w:tcPr>
            <w:tcW w:w="181" w:type="dxa"/>
            <w:shd w:val="clear" w:color="auto" w:fill="auto"/>
          </w:tcPr>
          <w:p w14:paraId="2C903CD8" w14:textId="77777777" w:rsidR="00C77A6F" w:rsidRPr="000176BC" w:rsidRDefault="00C77A6F" w:rsidP="00F979A4">
            <w:pPr>
              <w:rPr>
                <w:szCs w:val="16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347AF4E0" w14:textId="1384D25B" w:rsidR="00C77A6F" w:rsidRPr="000176BC" w:rsidRDefault="00BE6544" w:rsidP="00F97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176BC">
              <w:rPr>
                <w:rFonts w:asciiTheme="majorBidi" w:hAnsiTheme="majorBidi" w:cstheme="majorBidi"/>
                <w:sz w:val="28"/>
                <w:szCs w:val="28"/>
              </w:rPr>
              <w:t>7,597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10F703" w14:textId="77777777" w:rsidR="00C77A6F" w:rsidRPr="000176BC" w:rsidRDefault="00C77A6F" w:rsidP="00F97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E10C6C" w14:textId="36ED222F" w:rsidR="00C77A6F" w:rsidRPr="000176BC" w:rsidRDefault="00BE6544" w:rsidP="00F97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176BC">
              <w:rPr>
                <w:rFonts w:asciiTheme="majorBidi" w:hAnsiTheme="majorBidi" w:cstheme="majorBidi"/>
                <w:sz w:val="28"/>
                <w:szCs w:val="28"/>
              </w:rPr>
              <w:t>464,190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A67F74" w14:textId="77777777" w:rsidR="00C77A6F" w:rsidRPr="000176BC" w:rsidRDefault="00C77A6F" w:rsidP="00F97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742E0D" w14:textId="1A8473F5" w:rsidR="00C77A6F" w:rsidRPr="000176BC" w:rsidRDefault="00BE6544" w:rsidP="00F97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176BC">
              <w:rPr>
                <w:rFonts w:asciiTheme="majorBidi" w:hAnsiTheme="majorBidi" w:cstheme="majorBidi"/>
                <w:sz w:val="28"/>
                <w:szCs w:val="28"/>
              </w:rPr>
              <w:t>15,807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317894D" w14:textId="77777777" w:rsidR="00C77A6F" w:rsidRPr="000176BC" w:rsidRDefault="00C77A6F" w:rsidP="00F97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FB5458" w14:textId="39E2D56D" w:rsidR="00C77A6F" w:rsidRPr="000176BC" w:rsidRDefault="00BE6544" w:rsidP="00F97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176BC">
              <w:rPr>
                <w:rFonts w:asciiTheme="majorBidi" w:hAnsiTheme="majorBidi" w:cstheme="majorBidi"/>
                <w:sz w:val="28"/>
                <w:szCs w:val="28"/>
              </w:rPr>
              <w:t>487,594</w:t>
            </w:r>
          </w:p>
        </w:tc>
      </w:tr>
      <w:tr w:rsidR="00C77A6F" w:rsidRPr="000176BC" w14:paraId="7195D28C" w14:textId="77777777" w:rsidTr="000F624F">
        <w:trPr>
          <w:cantSplit/>
          <w:trHeight w:val="20"/>
        </w:trPr>
        <w:tc>
          <w:tcPr>
            <w:tcW w:w="2700" w:type="dxa"/>
            <w:shd w:val="clear" w:color="auto" w:fill="auto"/>
          </w:tcPr>
          <w:p w14:paraId="79277AA9" w14:textId="77777777" w:rsidR="00C77A6F" w:rsidRPr="000176BC" w:rsidRDefault="00C77A6F" w:rsidP="00F979A4">
            <w:pPr>
              <w:rPr>
                <w:szCs w:val="16"/>
                <w:cs/>
              </w:rPr>
            </w:pPr>
            <w:r w:rsidRPr="000176B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274" w:type="dxa"/>
            <w:shd w:val="clear" w:color="auto" w:fill="auto"/>
          </w:tcPr>
          <w:p w14:paraId="7A998D77" w14:textId="77777777" w:rsidR="00C77A6F" w:rsidRPr="000176BC" w:rsidRDefault="00C77A6F" w:rsidP="00F979A4">
            <w:pPr>
              <w:jc w:val="center"/>
              <w:rPr>
                <w:i/>
                <w:iCs/>
                <w:szCs w:val="16"/>
              </w:rPr>
            </w:pPr>
          </w:p>
        </w:tc>
        <w:tc>
          <w:tcPr>
            <w:tcW w:w="181" w:type="dxa"/>
            <w:shd w:val="clear" w:color="auto" w:fill="auto"/>
          </w:tcPr>
          <w:p w14:paraId="6FD519F8" w14:textId="77777777" w:rsidR="00C77A6F" w:rsidRPr="000176BC" w:rsidRDefault="00C77A6F" w:rsidP="00F979A4">
            <w:pPr>
              <w:rPr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23627" w14:textId="33CC7498" w:rsidR="00C77A6F" w:rsidRPr="000176BC" w:rsidRDefault="000176BC" w:rsidP="000F624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E6544" w:rsidRPr="000176BC">
              <w:rPr>
                <w:rFonts w:asciiTheme="majorBidi" w:hAnsiTheme="majorBidi" w:cstheme="majorBidi"/>
                <w:sz w:val="28"/>
                <w:szCs w:val="28"/>
              </w:rPr>
              <w:t>7,363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F46823" w14:textId="77777777" w:rsidR="00C77A6F" w:rsidRPr="000176BC" w:rsidRDefault="00C77A6F" w:rsidP="00F97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BC4C1" w14:textId="1B65883B" w:rsidR="00C77A6F" w:rsidRPr="000176BC" w:rsidRDefault="00BE6544" w:rsidP="00BE654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176BC">
              <w:rPr>
                <w:rFonts w:asciiTheme="majorBidi" w:hAnsiTheme="majorBidi" w:cstheme="majorBidi"/>
                <w:sz w:val="28"/>
                <w:szCs w:val="28"/>
              </w:rPr>
              <w:t>(396,920)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C8093E" w14:textId="77777777" w:rsidR="00C77A6F" w:rsidRPr="000176BC" w:rsidRDefault="00C77A6F" w:rsidP="00F97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73D01" w14:textId="48BECDE0" w:rsidR="00C77A6F" w:rsidRPr="000176BC" w:rsidRDefault="00BE6544" w:rsidP="00F97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176BC">
              <w:rPr>
                <w:rFonts w:asciiTheme="majorBidi" w:hAnsiTheme="majorBidi" w:cstheme="majorBidi"/>
                <w:sz w:val="28"/>
                <w:szCs w:val="28"/>
              </w:rPr>
              <w:t>(7,049)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08C3306" w14:textId="77777777" w:rsidR="00C77A6F" w:rsidRPr="000176BC" w:rsidRDefault="00C77A6F" w:rsidP="00F97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E27B3" w14:textId="1833959A" w:rsidR="00C77A6F" w:rsidRPr="000176BC" w:rsidRDefault="00BE6544" w:rsidP="00F97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176BC">
              <w:rPr>
                <w:rFonts w:asciiTheme="majorBidi" w:hAnsiTheme="majorBidi" w:cstheme="majorBidi"/>
                <w:sz w:val="28"/>
                <w:szCs w:val="28"/>
              </w:rPr>
              <w:t>(411,332)</w:t>
            </w:r>
          </w:p>
        </w:tc>
      </w:tr>
      <w:tr w:rsidR="00C77A6F" w:rsidRPr="0080154F" w14:paraId="22A0A97D" w14:textId="77777777" w:rsidTr="000F624F">
        <w:trPr>
          <w:cantSplit/>
        </w:trPr>
        <w:tc>
          <w:tcPr>
            <w:tcW w:w="3154" w:type="dxa"/>
            <w:gridSpan w:val="3"/>
            <w:shd w:val="clear" w:color="auto" w:fill="auto"/>
          </w:tcPr>
          <w:p w14:paraId="1BBB2602" w14:textId="77777777" w:rsidR="00C77A6F" w:rsidRPr="000176BC" w:rsidRDefault="00C77A6F" w:rsidP="00F979A4">
            <w:pPr>
              <w:tabs>
                <w:tab w:val="right" w:pos="4601"/>
              </w:tabs>
              <w:rPr>
                <w:b/>
                <w:bCs/>
                <w:szCs w:val="16"/>
                <w:lang w:val="fr-FR"/>
              </w:rPr>
            </w:pPr>
            <w:r w:rsidRPr="000176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ADCE33" w14:textId="6D0AF4F2" w:rsidR="00C77A6F" w:rsidRPr="000176BC" w:rsidRDefault="00BE6544" w:rsidP="00F97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76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CC7290" w14:textId="77777777" w:rsidR="00C77A6F" w:rsidRPr="000176BC" w:rsidRDefault="00C77A6F" w:rsidP="00F97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53D7DA" w14:textId="53BDF4DC" w:rsidR="00C77A6F" w:rsidRPr="000176BC" w:rsidRDefault="00BE6544" w:rsidP="00F97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76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67,270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8CA25B" w14:textId="77777777" w:rsidR="00C77A6F" w:rsidRPr="000176BC" w:rsidRDefault="00C77A6F" w:rsidP="00F97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3D66EF" w14:textId="4C17B066" w:rsidR="00C77A6F" w:rsidRPr="000176BC" w:rsidRDefault="00BE6544" w:rsidP="00F97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76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8,758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4A2AB8D" w14:textId="77777777" w:rsidR="00C77A6F" w:rsidRPr="000176BC" w:rsidRDefault="00C77A6F" w:rsidP="00F97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9C1A0F" w14:textId="1F09AA30" w:rsidR="00C77A6F" w:rsidRPr="000176BC" w:rsidRDefault="00BE6544" w:rsidP="00F97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76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76,262</w:t>
            </w:r>
          </w:p>
        </w:tc>
      </w:tr>
    </w:tbl>
    <w:p w14:paraId="5589E2C1" w14:textId="4E678A5A" w:rsidR="002D4841" w:rsidRPr="00791933" w:rsidRDefault="002D4841" w:rsidP="00791933">
      <w:pPr>
        <w:pStyle w:val="index"/>
        <w:numPr>
          <w:ilvl w:val="0"/>
          <w:numId w:val="21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9193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25CCDA30" w14:textId="77777777" w:rsidR="002D4841" w:rsidRPr="00B409B3" w:rsidRDefault="002D4841" w:rsidP="00C95CF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350"/>
        <w:gridCol w:w="270"/>
        <w:gridCol w:w="1350"/>
        <w:gridCol w:w="243"/>
        <w:gridCol w:w="1377"/>
      </w:tblGrid>
      <w:tr w:rsidR="00DF1645" w:rsidRPr="00D81524" w14:paraId="287C6020" w14:textId="77777777" w:rsidTr="00043AC4">
        <w:tc>
          <w:tcPr>
            <w:tcW w:w="4590" w:type="dxa"/>
            <w:vAlign w:val="bottom"/>
          </w:tcPr>
          <w:p w14:paraId="3EDB2646" w14:textId="77777777" w:rsidR="00DF1645" w:rsidRPr="00D81524" w:rsidRDefault="00DF1645" w:rsidP="00C95CF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5DCEF2" w14:textId="41FDE060" w:rsidR="00DF1645" w:rsidRPr="00D81524" w:rsidRDefault="00DF1645" w:rsidP="00C95CFE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CE24B64" w14:textId="77777777" w:rsidR="00DF1645" w:rsidRPr="00D81524" w:rsidRDefault="00DF1645" w:rsidP="00C95CFE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3955B7E3" w14:textId="2581BAA6" w:rsidR="00DF1645" w:rsidRPr="00D81524" w:rsidRDefault="00DF1645" w:rsidP="00C95CFE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F1645" w:rsidRPr="00D81524" w14:paraId="7798DB40" w14:textId="77777777" w:rsidTr="00043AC4">
        <w:tc>
          <w:tcPr>
            <w:tcW w:w="4590" w:type="dxa"/>
            <w:vAlign w:val="bottom"/>
          </w:tcPr>
          <w:p w14:paraId="56D0B6C0" w14:textId="77777777" w:rsidR="00DF1645" w:rsidRPr="00D81524" w:rsidRDefault="00DF1645" w:rsidP="00DF16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C09A1C" w14:textId="79A51851" w:rsidR="00DF1645" w:rsidRPr="00D81524" w:rsidRDefault="00DF1645" w:rsidP="00DF1645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D815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0" w:type="dxa"/>
          </w:tcPr>
          <w:p w14:paraId="2F948405" w14:textId="77777777" w:rsidR="00DF1645" w:rsidRPr="00D81524" w:rsidRDefault="00DF1645" w:rsidP="00DF1645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978521D" w14:textId="10733A69" w:rsidR="00DF1645" w:rsidRPr="001F0E13" w:rsidRDefault="00DF1645" w:rsidP="00DF1645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D815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43" w:type="dxa"/>
          </w:tcPr>
          <w:p w14:paraId="77F30C2E" w14:textId="77777777" w:rsidR="00DF1645" w:rsidRPr="00D81524" w:rsidRDefault="00DF1645" w:rsidP="00DF1645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77" w:type="dxa"/>
          </w:tcPr>
          <w:p w14:paraId="42274542" w14:textId="7CF15785" w:rsidR="00DF1645" w:rsidRPr="001F0E13" w:rsidRDefault="00DF1645" w:rsidP="00DF1645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D815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DF1645" w:rsidRPr="00D81524" w14:paraId="52AF9B71" w14:textId="77777777" w:rsidTr="00043AC4">
        <w:tc>
          <w:tcPr>
            <w:tcW w:w="4590" w:type="dxa"/>
            <w:vAlign w:val="bottom"/>
          </w:tcPr>
          <w:p w14:paraId="2640036E" w14:textId="77777777" w:rsidR="00DF1645" w:rsidRPr="00D81524" w:rsidRDefault="00DF1645" w:rsidP="00DF16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4B2947" w14:textId="4DA2E5E5" w:rsidR="00DF1645" w:rsidRPr="001F0E13" w:rsidRDefault="00DF1645" w:rsidP="00DF1645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E8EF236" w14:textId="77777777" w:rsidR="00DF1645" w:rsidRPr="001F0E13" w:rsidRDefault="00DF1645" w:rsidP="00DF1645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14EF2A2" w14:textId="6F997E4B" w:rsidR="00DF1645" w:rsidRPr="00D81524" w:rsidRDefault="00DF1645" w:rsidP="00DF1645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3" w:type="dxa"/>
          </w:tcPr>
          <w:p w14:paraId="1CBEF03E" w14:textId="77777777" w:rsidR="00DF1645" w:rsidRPr="00D81524" w:rsidRDefault="00DF1645" w:rsidP="00DF1645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77" w:type="dxa"/>
          </w:tcPr>
          <w:p w14:paraId="6413479F" w14:textId="26192F3F" w:rsidR="00DF1645" w:rsidRPr="00D81524" w:rsidRDefault="00DF1645" w:rsidP="00DF164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6427FD" w:rsidRPr="00D81524" w14:paraId="0289054E" w14:textId="77777777" w:rsidTr="00043AC4">
        <w:tc>
          <w:tcPr>
            <w:tcW w:w="4590" w:type="dxa"/>
          </w:tcPr>
          <w:p w14:paraId="21FCA820" w14:textId="77777777" w:rsidR="006427FD" w:rsidRPr="00D81524" w:rsidRDefault="006427FD" w:rsidP="00DF164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4590" w:type="dxa"/>
            <w:gridSpan w:val="5"/>
          </w:tcPr>
          <w:p w14:paraId="6F113772" w14:textId="08C64B67" w:rsidR="006427FD" w:rsidRPr="006427FD" w:rsidRDefault="006427FD" w:rsidP="00642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427F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1645" w:rsidRPr="00D81524" w14:paraId="6F0D9BE9" w14:textId="77777777" w:rsidTr="00043AC4">
        <w:tc>
          <w:tcPr>
            <w:tcW w:w="4590" w:type="dxa"/>
          </w:tcPr>
          <w:p w14:paraId="1582ED03" w14:textId="77777777" w:rsidR="00DF1645" w:rsidRPr="00D81524" w:rsidRDefault="00DF1645" w:rsidP="00DF164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เงินสด</w:t>
            </w:r>
          </w:p>
        </w:tc>
        <w:tc>
          <w:tcPr>
            <w:tcW w:w="1350" w:type="dxa"/>
          </w:tcPr>
          <w:p w14:paraId="343799E2" w14:textId="0716D07B" w:rsidR="00DF1645" w:rsidRPr="00D81524" w:rsidRDefault="00DF1645" w:rsidP="00DF16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7836E642" w14:textId="77777777" w:rsidR="00DF1645" w:rsidRPr="00D81524" w:rsidRDefault="00DF1645" w:rsidP="00DF16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C410F0" w14:textId="0B3DC2F8" w:rsidR="00DF1645" w:rsidRPr="00D81524" w:rsidRDefault="004D33B7" w:rsidP="004D33B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43" w:type="dxa"/>
          </w:tcPr>
          <w:p w14:paraId="3BCA9BDB" w14:textId="77777777" w:rsidR="00DF1645" w:rsidRPr="00D81524" w:rsidRDefault="00DF1645" w:rsidP="00DF16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66CA0423" w14:textId="1D0EAB89" w:rsidR="00DF1645" w:rsidRPr="00D81524" w:rsidRDefault="00DF1645" w:rsidP="00DF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DF1645" w:rsidRPr="00D81524" w14:paraId="4B57B374" w14:textId="77777777" w:rsidTr="00043AC4">
        <w:tc>
          <w:tcPr>
            <w:tcW w:w="4590" w:type="dxa"/>
          </w:tcPr>
          <w:p w14:paraId="78233ABE" w14:textId="77777777" w:rsidR="00DF1645" w:rsidRPr="00D81524" w:rsidRDefault="00DF1645" w:rsidP="00DF164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เงินฝากธนาคารกระแสรายวันและออมทรัพย์</w:t>
            </w:r>
          </w:p>
        </w:tc>
        <w:tc>
          <w:tcPr>
            <w:tcW w:w="1350" w:type="dxa"/>
          </w:tcPr>
          <w:p w14:paraId="19F00DC1" w14:textId="1148A3B4" w:rsidR="00DF1645" w:rsidRPr="00D81524" w:rsidRDefault="00DF1645" w:rsidP="00DF16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1,835,181</w:t>
            </w:r>
          </w:p>
        </w:tc>
        <w:tc>
          <w:tcPr>
            <w:tcW w:w="270" w:type="dxa"/>
          </w:tcPr>
          <w:p w14:paraId="5A6D7FC1" w14:textId="77777777" w:rsidR="00DF1645" w:rsidRPr="00D81524" w:rsidRDefault="00DF1645" w:rsidP="00DF16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F0933D" w14:textId="3CCCE80E" w:rsidR="00DF1645" w:rsidRPr="00D81524" w:rsidRDefault="004D33B7" w:rsidP="004D33B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</w:t>
            </w:r>
            <w:r w:rsidR="00645FA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554985">
              <w:rPr>
                <w:rFonts w:asciiTheme="majorBidi" w:hAnsiTheme="majorBidi" w:cstheme="majorBidi"/>
                <w:sz w:val="30"/>
                <w:szCs w:val="30"/>
              </w:rPr>
              <w:t>559</w:t>
            </w:r>
          </w:p>
        </w:tc>
        <w:tc>
          <w:tcPr>
            <w:tcW w:w="243" w:type="dxa"/>
          </w:tcPr>
          <w:p w14:paraId="174D6AC5" w14:textId="77777777" w:rsidR="00DF1645" w:rsidRPr="00D81524" w:rsidRDefault="00DF1645" w:rsidP="00DF16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005D8B8" w14:textId="1F8B4A9A" w:rsidR="00DF1645" w:rsidRPr="00D81524" w:rsidRDefault="00DF1645" w:rsidP="00DF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</w:tr>
      <w:tr w:rsidR="00DF1645" w:rsidRPr="00D81524" w14:paraId="6C11083E" w14:textId="77777777" w:rsidTr="00043AC4">
        <w:tc>
          <w:tcPr>
            <w:tcW w:w="4590" w:type="dxa"/>
          </w:tcPr>
          <w:p w14:paraId="77E2C693" w14:textId="4353805A" w:rsidR="00DF1645" w:rsidRPr="00D81524" w:rsidRDefault="00645201" w:rsidP="0064520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1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ตั๋วเงินระยะสั้นที่อายุไม่เกิน 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="00DF1645"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นับจากวัน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="00DF1645"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ได้มา</w:t>
            </w:r>
          </w:p>
        </w:tc>
        <w:tc>
          <w:tcPr>
            <w:tcW w:w="1350" w:type="dxa"/>
          </w:tcPr>
          <w:p w14:paraId="4D956419" w14:textId="2ABCD987" w:rsidR="00DF1645" w:rsidRPr="00D81524" w:rsidRDefault="00DF1645" w:rsidP="00DF16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70" w:type="dxa"/>
          </w:tcPr>
          <w:p w14:paraId="75E159CD" w14:textId="77777777" w:rsidR="00DF1645" w:rsidRPr="00D81524" w:rsidRDefault="00DF1645" w:rsidP="00DF16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D247A9" w14:textId="4690A639" w:rsidR="00DF1645" w:rsidRPr="00D81524" w:rsidRDefault="00B36584" w:rsidP="00B365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20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713D46B" w14:textId="77777777" w:rsidR="00DF1645" w:rsidRPr="00D81524" w:rsidRDefault="00DF1645" w:rsidP="00DF16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2EC8E54A" w14:textId="1AC45672" w:rsidR="00DF1645" w:rsidRPr="00D81524" w:rsidRDefault="00DF1645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  <w:tr w:rsidR="00DF1645" w:rsidRPr="00D81524" w14:paraId="0A094396" w14:textId="77777777" w:rsidTr="00043AC4">
        <w:tc>
          <w:tcPr>
            <w:tcW w:w="4590" w:type="dxa"/>
          </w:tcPr>
          <w:p w14:paraId="647633D9" w14:textId="77777777" w:rsidR="00DF1645" w:rsidRPr="00D81524" w:rsidRDefault="00DF1645" w:rsidP="00DF164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เงินฝากในนามบริษัทเพื่อลูกค้า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C16194" w14:textId="29F1DF2B" w:rsidR="00DF1645" w:rsidRPr="00D81524" w:rsidRDefault="00DF1645" w:rsidP="00DF16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(861,161)</w:t>
            </w:r>
          </w:p>
        </w:tc>
        <w:tc>
          <w:tcPr>
            <w:tcW w:w="270" w:type="dxa"/>
          </w:tcPr>
          <w:p w14:paraId="498108AA" w14:textId="77777777" w:rsidR="00DF1645" w:rsidRPr="00D81524" w:rsidRDefault="00DF1645" w:rsidP="00DF16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B7FD68" w14:textId="5823837D" w:rsidR="00DF1645" w:rsidRPr="00D81524" w:rsidRDefault="004D33B7" w:rsidP="00CC06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</w:t>
            </w:r>
            <w:r w:rsidR="00645FA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554985">
              <w:rPr>
                <w:rFonts w:asciiTheme="majorBidi" w:hAnsiTheme="majorBidi" w:cstheme="majorBidi"/>
                <w:sz w:val="30"/>
                <w:szCs w:val="30"/>
              </w:rPr>
              <w:t>367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4C814E6E" w14:textId="77777777" w:rsidR="00DF1645" w:rsidRPr="00D81524" w:rsidRDefault="00DF1645" w:rsidP="00DF16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17AAAF06" w14:textId="0594E521" w:rsidR="00DF1645" w:rsidRPr="00D81524" w:rsidRDefault="00DF1645" w:rsidP="00DF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861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161</w:t>
            </w:r>
            <w:r w:rsidRPr="00D815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F1645" w:rsidRPr="00D81524" w14:paraId="2355B63A" w14:textId="77777777" w:rsidTr="00043AC4">
        <w:tc>
          <w:tcPr>
            <w:tcW w:w="4590" w:type="dxa"/>
          </w:tcPr>
          <w:p w14:paraId="20729322" w14:textId="77777777" w:rsidR="00DF1645" w:rsidRPr="00D81524" w:rsidRDefault="00DF1645" w:rsidP="00DF1645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5CCB5C" w14:textId="3F0B4744" w:rsidR="00DF1645" w:rsidRPr="00D81524" w:rsidRDefault="00DF1645" w:rsidP="00DF16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1,074,090</w:t>
            </w:r>
          </w:p>
        </w:tc>
        <w:tc>
          <w:tcPr>
            <w:tcW w:w="270" w:type="dxa"/>
          </w:tcPr>
          <w:p w14:paraId="1B9BB71B" w14:textId="77777777" w:rsidR="00DF1645" w:rsidRPr="00D81524" w:rsidRDefault="00DF1645" w:rsidP="00DF16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D1693EA" w14:textId="784186E7" w:rsidR="00DF1645" w:rsidRPr="00D81524" w:rsidRDefault="004D33B7" w:rsidP="004D33B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1,141,232</w:t>
            </w:r>
          </w:p>
        </w:tc>
        <w:tc>
          <w:tcPr>
            <w:tcW w:w="243" w:type="dxa"/>
          </w:tcPr>
          <w:p w14:paraId="763561BB" w14:textId="77777777" w:rsidR="00DF1645" w:rsidRPr="00D81524" w:rsidRDefault="00DF1645" w:rsidP="00DF16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78F32815" w14:textId="38ADE886" w:rsidR="00DF1645" w:rsidRPr="00B2748A" w:rsidRDefault="00DF1645" w:rsidP="00DF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7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857,129</w:t>
            </w:r>
          </w:p>
        </w:tc>
      </w:tr>
    </w:tbl>
    <w:p w14:paraId="4EF0EC59" w14:textId="77777777" w:rsidR="00AF10C4" w:rsidRDefault="00AF10C4" w:rsidP="00AF10C4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D58E2B4" w14:textId="43F1EB77" w:rsidR="002D4841" w:rsidRPr="00791933" w:rsidRDefault="002D4841" w:rsidP="00791933">
      <w:pPr>
        <w:pStyle w:val="index"/>
        <w:numPr>
          <w:ilvl w:val="0"/>
          <w:numId w:val="21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91933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ลูกหนี้สำนักหักบัญชีและบริษัทหลักทรัพย์</w:t>
      </w:r>
    </w:p>
    <w:p w14:paraId="25FDBCE7" w14:textId="77777777" w:rsidR="002D4841" w:rsidRPr="00C95CFE" w:rsidRDefault="002D4841" w:rsidP="00C95CFE">
      <w:pPr>
        <w:spacing w:line="240" w:lineRule="auto"/>
        <w:rPr>
          <w:rFonts w:asciiTheme="majorBidi" w:hAnsiTheme="majorBidi" w:cstheme="majorBidi"/>
          <w:sz w:val="30"/>
          <w:szCs w:val="30"/>
          <w:lang w:bidi="ar-SA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36"/>
        <w:gridCol w:w="1384"/>
      </w:tblGrid>
      <w:tr w:rsidR="003B5E55" w:rsidRPr="00C95CFE" w14:paraId="59EB6A8D" w14:textId="77777777" w:rsidTr="003B5E55">
        <w:tc>
          <w:tcPr>
            <w:tcW w:w="6210" w:type="dxa"/>
          </w:tcPr>
          <w:p w14:paraId="38D63C1D" w14:textId="77777777" w:rsidR="003B5E55" w:rsidRPr="00C95CFE" w:rsidRDefault="003B5E55" w:rsidP="005D2F2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C838F5A" w14:textId="77777777" w:rsidR="00EF3296" w:rsidRDefault="00EF3296" w:rsidP="005D2F2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0DCCFB15" w14:textId="27517F0B" w:rsidR="003B5E55" w:rsidRPr="00D81524" w:rsidRDefault="003B5E55" w:rsidP="005D2F2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br/>
            </w:r>
            <w:r w:rsidRPr="00D8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  <w:tc>
          <w:tcPr>
            <w:tcW w:w="236" w:type="dxa"/>
          </w:tcPr>
          <w:p w14:paraId="0BC9003E" w14:textId="77777777" w:rsidR="003B5E55" w:rsidRPr="00C95CFE" w:rsidRDefault="003B5E55" w:rsidP="005D2F2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84" w:type="dxa"/>
          </w:tcPr>
          <w:p w14:paraId="391AF30F" w14:textId="2835AC28" w:rsidR="003B5E55" w:rsidRPr="00D81524" w:rsidRDefault="003B5E55" w:rsidP="005D2F2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5C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="006427F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และงบการเงินเฉพาะกิจการ</w:t>
            </w:r>
          </w:p>
        </w:tc>
      </w:tr>
      <w:tr w:rsidR="005D2F20" w:rsidRPr="00C95CFE" w14:paraId="607FE59A" w14:textId="77777777" w:rsidTr="003B5E55">
        <w:tc>
          <w:tcPr>
            <w:tcW w:w="6210" w:type="dxa"/>
          </w:tcPr>
          <w:p w14:paraId="36FC1E1F" w14:textId="77777777" w:rsidR="005D2F20" w:rsidRPr="00C95CFE" w:rsidRDefault="005D2F20" w:rsidP="005D2F2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11C5B24" w14:textId="7E2A9D5E" w:rsidR="005D2F20" w:rsidRPr="00C95CFE" w:rsidRDefault="005D2F20" w:rsidP="005D2F2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D815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37E11951" w14:textId="77777777" w:rsidR="005D2F20" w:rsidRPr="00C95CFE" w:rsidRDefault="005D2F20" w:rsidP="005D2F2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84" w:type="dxa"/>
          </w:tcPr>
          <w:p w14:paraId="51951CD5" w14:textId="20B63B7A" w:rsidR="005D2F20" w:rsidRPr="00C95CFE" w:rsidRDefault="005D2F20" w:rsidP="005D2F2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D815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5D2F20" w:rsidRPr="00C95CFE" w14:paraId="33E8B4DF" w14:textId="77777777" w:rsidTr="003B5E55">
        <w:tc>
          <w:tcPr>
            <w:tcW w:w="6210" w:type="dxa"/>
          </w:tcPr>
          <w:p w14:paraId="269D42EB" w14:textId="77777777" w:rsidR="005D2F20" w:rsidRPr="00C95CFE" w:rsidRDefault="005D2F20" w:rsidP="005D2F2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A1CF40E" w14:textId="0A1482B4" w:rsidR="005D2F20" w:rsidRPr="001F0E13" w:rsidRDefault="005D2F20" w:rsidP="005D2F2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43CBB040" w14:textId="77777777" w:rsidR="005D2F20" w:rsidRPr="00C95CFE" w:rsidRDefault="005D2F20" w:rsidP="005D2F2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84" w:type="dxa"/>
          </w:tcPr>
          <w:p w14:paraId="78356821" w14:textId="4FE6DC87" w:rsidR="005D2F20" w:rsidRPr="001F0E13" w:rsidRDefault="005D2F20" w:rsidP="005D2F2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2D4841" w:rsidRPr="00C95CFE" w14:paraId="1F142244" w14:textId="77777777" w:rsidTr="003B5E55">
        <w:tc>
          <w:tcPr>
            <w:tcW w:w="6210" w:type="dxa"/>
          </w:tcPr>
          <w:p w14:paraId="25983710" w14:textId="77777777" w:rsidR="002D4841" w:rsidRPr="00C95CFE" w:rsidRDefault="002D4841" w:rsidP="00C95C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5B852CCA" w14:textId="77777777" w:rsidR="002D4841" w:rsidRPr="00C95CFE" w:rsidRDefault="002D4841" w:rsidP="00C95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2F20" w:rsidRPr="00C95CFE" w14:paraId="764755CB" w14:textId="77777777" w:rsidTr="003B5E55">
        <w:tc>
          <w:tcPr>
            <w:tcW w:w="6210" w:type="dxa"/>
          </w:tcPr>
          <w:p w14:paraId="62735F38" w14:textId="77777777" w:rsidR="005D2F20" w:rsidRPr="00C95CFE" w:rsidRDefault="005D2F20" w:rsidP="005D2F2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95C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ลูกหนี้สำนักหักบัญชี </w:t>
            </w:r>
          </w:p>
        </w:tc>
        <w:tc>
          <w:tcPr>
            <w:tcW w:w="1350" w:type="dxa"/>
          </w:tcPr>
          <w:p w14:paraId="7F18E359" w14:textId="671165A1" w:rsidR="005D2F20" w:rsidRPr="00C95CFE" w:rsidRDefault="00DD40F2" w:rsidP="00CC0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1,212,233</w:t>
            </w:r>
          </w:p>
        </w:tc>
        <w:tc>
          <w:tcPr>
            <w:tcW w:w="236" w:type="dxa"/>
          </w:tcPr>
          <w:p w14:paraId="78D6BEC5" w14:textId="77777777" w:rsidR="005D2F20" w:rsidRPr="00C95CFE" w:rsidRDefault="005D2F20" w:rsidP="005D2F2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1618C11" w14:textId="0CBB9FC6" w:rsidR="005D2F20" w:rsidRPr="00C95CFE" w:rsidRDefault="005D2F20" w:rsidP="003B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705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515</w:t>
            </w:r>
          </w:p>
        </w:tc>
      </w:tr>
      <w:tr w:rsidR="005D2F20" w:rsidRPr="00C95CFE" w14:paraId="4494A26A" w14:textId="77777777" w:rsidTr="003B5E55">
        <w:tc>
          <w:tcPr>
            <w:tcW w:w="6210" w:type="dxa"/>
          </w:tcPr>
          <w:p w14:paraId="29B342FC" w14:textId="77777777" w:rsidR="005D2F20" w:rsidRPr="00C95CFE" w:rsidRDefault="005D2F20" w:rsidP="005D2F2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ลูกหนี้บริษัทหลักทรัพย์ต่างประเทศ </w:t>
            </w:r>
          </w:p>
        </w:tc>
        <w:tc>
          <w:tcPr>
            <w:tcW w:w="1350" w:type="dxa"/>
          </w:tcPr>
          <w:p w14:paraId="5D1D894C" w14:textId="571E93FC" w:rsidR="005D2F20" w:rsidRPr="00C95CFE" w:rsidRDefault="00DD40F2" w:rsidP="00CC0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2,168,385</w:t>
            </w:r>
          </w:p>
        </w:tc>
        <w:tc>
          <w:tcPr>
            <w:tcW w:w="236" w:type="dxa"/>
          </w:tcPr>
          <w:p w14:paraId="51291AF3" w14:textId="77777777" w:rsidR="005D2F20" w:rsidRPr="00C95CFE" w:rsidRDefault="005D2F20" w:rsidP="005D2F2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0FBBD29" w14:textId="680304D0" w:rsidR="005D2F20" w:rsidRPr="00C95CFE" w:rsidRDefault="005D2F20" w:rsidP="003B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878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483</w:t>
            </w:r>
          </w:p>
        </w:tc>
      </w:tr>
      <w:tr w:rsidR="005D2F20" w:rsidRPr="00C95CFE" w14:paraId="2F94BFB2" w14:textId="77777777" w:rsidTr="003B5E55">
        <w:tc>
          <w:tcPr>
            <w:tcW w:w="6210" w:type="dxa"/>
          </w:tcPr>
          <w:p w14:paraId="15279227" w14:textId="77777777" w:rsidR="005D2F20" w:rsidRPr="00C95CFE" w:rsidRDefault="005D2F20" w:rsidP="005D2F20">
            <w:pPr>
              <w:tabs>
                <w:tab w:val="clear" w:pos="227"/>
                <w:tab w:val="clear" w:pos="454"/>
                <w:tab w:val="left" w:pos="82"/>
                <w:tab w:val="left" w:pos="172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95CF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C95C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ลูกหนี้สำนักหักบัญชี</w:t>
            </w:r>
            <w:r w:rsidRPr="00C95CFE">
              <w:rPr>
                <w:rFonts w:asciiTheme="majorBidi" w:hAnsiTheme="majorBidi" w:cstheme="majorBidi"/>
                <w:sz w:val="30"/>
                <w:szCs w:val="30"/>
                <w:cs/>
              </w:rPr>
              <w:t>ในนามบริษัทเพื่อลูกค้า</w:t>
            </w:r>
          </w:p>
        </w:tc>
        <w:tc>
          <w:tcPr>
            <w:tcW w:w="1350" w:type="dxa"/>
          </w:tcPr>
          <w:p w14:paraId="2A1EAD3F" w14:textId="3F76BACF" w:rsidR="005D2F20" w:rsidRPr="00C95CFE" w:rsidRDefault="00DD40F2" w:rsidP="005D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(524,586)</w:t>
            </w:r>
          </w:p>
        </w:tc>
        <w:tc>
          <w:tcPr>
            <w:tcW w:w="236" w:type="dxa"/>
          </w:tcPr>
          <w:p w14:paraId="75E923DF" w14:textId="77777777" w:rsidR="005D2F20" w:rsidRPr="00C95CFE" w:rsidRDefault="005D2F20" w:rsidP="005D2F2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C1227FD" w14:textId="67A8025B" w:rsidR="005D2F20" w:rsidRPr="00C95CFE" w:rsidRDefault="005D2F20" w:rsidP="003B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419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899</w:t>
            </w:r>
            <w:r w:rsidRPr="00C95CF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D2F20" w:rsidRPr="00C95CFE" w14:paraId="237C5C68" w14:textId="77777777" w:rsidTr="003B5E55">
        <w:tc>
          <w:tcPr>
            <w:tcW w:w="6210" w:type="dxa"/>
          </w:tcPr>
          <w:p w14:paraId="788ADEA3" w14:textId="77777777" w:rsidR="005D2F20" w:rsidRPr="00C95CFE" w:rsidRDefault="005D2F20" w:rsidP="005D2F20">
            <w:pPr>
              <w:tabs>
                <w:tab w:val="clear" w:pos="454"/>
                <w:tab w:val="left" w:pos="387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5CF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C95C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C95CFE">
              <w:rPr>
                <w:rFonts w:asciiTheme="majorBidi" w:hAnsiTheme="majorBidi" w:cstheme="majorBidi"/>
                <w:b/>
                <w:spacing w:val="4"/>
                <w:sz w:val="30"/>
                <w:szCs w:val="30"/>
                <w:cs/>
              </w:rPr>
              <w:t>ลูกหนี้บริษัทหลักทรัพย์ต่างประเทศ</w:t>
            </w:r>
            <w:r w:rsidRPr="00C95CFE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ในนาม</w:t>
            </w:r>
            <w:r w:rsidRPr="00C95CF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บริษัทเพื่อลูกค้า</w:t>
            </w:r>
          </w:p>
        </w:tc>
        <w:tc>
          <w:tcPr>
            <w:tcW w:w="1350" w:type="dxa"/>
          </w:tcPr>
          <w:p w14:paraId="028BFE4B" w14:textId="137EB375" w:rsidR="005D2F20" w:rsidRPr="00C95CFE" w:rsidRDefault="00DD40F2" w:rsidP="005D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(1,864,093)</w:t>
            </w:r>
          </w:p>
        </w:tc>
        <w:tc>
          <w:tcPr>
            <w:tcW w:w="236" w:type="dxa"/>
          </w:tcPr>
          <w:p w14:paraId="4FA72616" w14:textId="77777777" w:rsidR="005D2F20" w:rsidRPr="00C95CFE" w:rsidRDefault="005D2F20" w:rsidP="005D2F2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A6D0597" w14:textId="527663B8" w:rsidR="005D2F20" w:rsidRPr="00C95CFE" w:rsidRDefault="005D2F20" w:rsidP="003B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820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583</w:t>
            </w:r>
            <w:r w:rsidRPr="00C95CF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D2F20" w:rsidRPr="00C95CFE" w14:paraId="3517E8CD" w14:textId="77777777" w:rsidTr="003B5E55">
        <w:tc>
          <w:tcPr>
            <w:tcW w:w="6210" w:type="dxa"/>
          </w:tcPr>
          <w:p w14:paraId="74F1C07E" w14:textId="77777777" w:rsidR="005D2F20" w:rsidRPr="00C95CFE" w:rsidRDefault="005D2F20" w:rsidP="005D2F20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972A33F" w14:textId="4E4EA227" w:rsidR="005D2F20" w:rsidRPr="00C95CFE" w:rsidRDefault="00DD40F2" w:rsidP="00CC0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991,939</w:t>
            </w:r>
          </w:p>
        </w:tc>
        <w:tc>
          <w:tcPr>
            <w:tcW w:w="236" w:type="dxa"/>
            <w:vAlign w:val="bottom"/>
          </w:tcPr>
          <w:p w14:paraId="3DEDA34B" w14:textId="77777777" w:rsidR="005D2F20" w:rsidRPr="00C95CFE" w:rsidRDefault="005D2F20" w:rsidP="005D2F2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09E5461" w14:textId="7B6A87EF" w:rsidR="005D2F20" w:rsidRPr="00C95CFE" w:rsidRDefault="005D2F20" w:rsidP="003B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343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516</w:t>
            </w:r>
          </w:p>
        </w:tc>
      </w:tr>
    </w:tbl>
    <w:p w14:paraId="1D050C7B" w14:textId="04BC3AAF" w:rsidR="004B56A2" w:rsidRDefault="004B56A2" w:rsidP="00D16FB7">
      <w:pPr>
        <w:pStyle w:val="index"/>
        <w:tabs>
          <w:tab w:val="clear" w:pos="1134"/>
        </w:tabs>
        <w:spacing w:after="0" w:line="390" w:lineRule="exact"/>
        <w:ind w:left="0" w:firstLine="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BC45B82" w14:textId="107403AF" w:rsidR="002D4841" w:rsidRPr="00791933" w:rsidRDefault="002D4841" w:rsidP="00791933">
      <w:pPr>
        <w:pStyle w:val="index"/>
        <w:numPr>
          <w:ilvl w:val="0"/>
          <w:numId w:val="21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9193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ลูกหนี้ธุรกิจหลักทรัพย์</w:t>
      </w:r>
    </w:p>
    <w:p w14:paraId="36F7955F" w14:textId="77777777" w:rsidR="002D4841" w:rsidRPr="004B56A2" w:rsidRDefault="002D4841" w:rsidP="00C95CFE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36"/>
        <w:gridCol w:w="1384"/>
      </w:tblGrid>
      <w:tr w:rsidR="003B5E55" w:rsidRPr="00C95CFE" w14:paraId="74B49E60" w14:textId="77777777" w:rsidTr="003B5E55">
        <w:tc>
          <w:tcPr>
            <w:tcW w:w="6210" w:type="dxa"/>
          </w:tcPr>
          <w:p w14:paraId="35B0AECE" w14:textId="77777777" w:rsidR="003B5E55" w:rsidRPr="00C95CFE" w:rsidRDefault="003B5E55" w:rsidP="00E34AC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146E1CE" w14:textId="77777777" w:rsidR="00EF3296" w:rsidRDefault="00EF3296" w:rsidP="00E34AC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62EF797" w14:textId="37D714D4" w:rsidR="003B5E55" w:rsidRPr="00D81524" w:rsidRDefault="003B5E55" w:rsidP="00E34AC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br/>
            </w:r>
            <w:r w:rsidRPr="00D8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  <w:tc>
          <w:tcPr>
            <w:tcW w:w="236" w:type="dxa"/>
          </w:tcPr>
          <w:p w14:paraId="62DD5098" w14:textId="77777777" w:rsidR="003B5E55" w:rsidRPr="00C95CFE" w:rsidRDefault="003B5E55" w:rsidP="00E34AC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4" w:type="dxa"/>
          </w:tcPr>
          <w:p w14:paraId="5F69B0E8" w14:textId="0E6445D1" w:rsidR="003B5E55" w:rsidRPr="00D81524" w:rsidRDefault="00EF3296" w:rsidP="00E34AC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5C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และงบการเงินเฉพาะกิจการ</w:t>
            </w:r>
          </w:p>
        </w:tc>
      </w:tr>
      <w:tr w:rsidR="00E34AC5" w:rsidRPr="00C95CFE" w14:paraId="7ECE5F02" w14:textId="77777777" w:rsidTr="003B5E55">
        <w:tc>
          <w:tcPr>
            <w:tcW w:w="6210" w:type="dxa"/>
          </w:tcPr>
          <w:p w14:paraId="38E5B894" w14:textId="77777777" w:rsidR="00E34AC5" w:rsidRPr="00C95CFE" w:rsidRDefault="00E34AC5" w:rsidP="00E34AC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FE6E48C" w14:textId="0748FDFA" w:rsidR="00E34AC5" w:rsidRPr="00C95CFE" w:rsidRDefault="00E34AC5" w:rsidP="00E34AC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D815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37DAC672" w14:textId="77777777" w:rsidR="00E34AC5" w:rsidRPr="00C95CFE" w:rsidRDefault="00E34AC5" w:rsidP="00E34AC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4" w:type="dxa"/>
          </w:tcPr>
          <w:p w14:paraId="5EFBD95B" w14:textId="4DFE0CC3" w:rsidR="00E34AC5" w:rsidRPr="00C95CFE" w:rsidRDefault="00E34AC5" w:rsidP="00E34AC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D815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E34AC5" w:rsidRPr="00C95CFE" w14:paraId="5DC47EB5" w14:textId="77777777" w:rsidTr="003B5E55">
        <w:tc>
          <w:tcPr>
            <w:tcW w:w="6210" w:type="dxa"/>
          </w:tcPr>
          <w:p w14:paraId="767EA577" w14:textId="77777777" w:rsidR="00E34AC5" w:rsidRPr="00C95CFE" w:rsidRDefault="00E34AC5" w:rsidP="00E34AC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39EBB0A" w14:textId="263C726D" w:rsidR="00E34AC5" w:rsidRDefault="00E34AC5" w:rsidP="00E34AC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2B7A75BB" w14:textId="77777777" w:rsidR="00E34AC5" w:rsidRPr="00C95CFE" w:rsidRDefault="00E34AC5" w:rsidP="00E34AC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4" w:type="dxa"/>
          </w:tcPr>
          <w:p w14:paraId="14034D98" w14:textId="77FE946A" w:rsidR="00E34AC5" w:rsidRDefault="00E34AC5" w:rsidP="00E34AC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2D4841" w:rsidRPr="00C95CFE" w14:paraId="38722CD9" w14:textId="77777777" w:rsidTr="003B5E55">
        <w:tc>
          <w:tcPr>
            <w:tcW w:w="6210" w:type="dxa"/>
          </w:tcPr>
          <w:p w14:paraId="2ED21A1B" w14:textId="77777777" w:rsidR="002D4841" w:rsidRPr="00C95CFE" w:rsidRDefault="002D4841" w:rsidP="00C95C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4D4057B9" w14:textId="77777777" w:rsidR="002D4841" w:rsidRPr="00C95CFE" w:rsidRDefault="002D4841" w:rsidP="00C95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4AC5" w:rsidRPr="00C95CFE" w14:paraId="4AA537B0" w14:textId="77777777" w:rsidTr="003B5E55">
        <w:tc>
          <w:tcPr>
            <w:tcW w:w="6210" w:type="dxa"/>
          </w:tcPr>
          <w:p w14:paraId="0F2F561B" w14:textId="77777777" w:rsidR="00E34AC5" w:rsidRPr="00C95CFE" w:rsidRDefault="00E34AC5" w:rsidP="00E34AC5">
            <w:pPr>
              <w:tabs>
                <w:tab w:val="clear" w:pos="227"/>
                <w:tab w:val="left" w:pos="2692"/>
              </w:tabs>
              <w:spacing w:line="240" w:lineRule="auto"/>
              <w:ind w:left="-8" w:right="-108" w:hanging="8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14:paraId="2606F20C" w14:textId="12B7B57B" w:rsidR="00E34AC5" w:rsidRPr="00C95CFE" w:rsidRDefault="001B032F" w:rsidP="001B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2,322,572</w:t>
            </w:r>
          </w:p>
        </w:tc>
        <w:tc>
          <w:tcPr>
            <w:tcW w:w="236" w:type="dxa"/>
          </w:tcPr>
          <w:p w14:paraId="73807E96" w14:textId="77777777" w:rsidR="00E34AC5" w:rsidRPr="00C95CFE" w:rsidRDefault="00E34AC5" w:rsidP="00E34A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3854498" w14:textId="05AE80F2" w:rsidR="00E34AC5" w:rsidRPr="00C95CFE" w:rsidRDefault="00E34AC5" w:rsidP="003B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</w:tr>
      <w:tr w:rsidR="00E34AC5" w:rsidRPr="00C95CFE" w14:paraId="257E4492" w14:textId="77777777" w:rsidTr="003B5E55">
        <w:tc>
          <w:tcPr>
            <w:tcW w:w="6210" w:type="dxa"/>
          </w:tcPr>
          <w:p w14:paraId="3F5624D1" w14:textId="77777777" w:rsidR="00E34AC5" w:rsidRPr="00C95CFE" w:rsidRDefault="00E34AC5" w:rsidP="00E34AC5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66CF4382" w14:textId="59554BBF" w:rsidR="00E34AC5" w:rsidRPr="00C95CFE" w:rsidRDefault="001B032F" w:rsidP="001B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1,518,482</w:t>
            </w:r>
          </w:p>
        </w:tc>
        <w:tc>
          <w:tcPr>
            <w:tcW w:w="236" w:type="dxa"/>
          </w:tcPr>
          <w:p w14:paraId="385DCD69" w14:textId="77777777" w:rsidR="00E34AC5" w:rsidRPr="00C95CFE" w:rsidRDefault="00E34AC5" w:rsidP="00E34A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19E004D" w14:textId="0D6DADD8" w:rsidR="00E34AC5" w:rsidRPr="00C95CFE" w:rsidRDefault="00E34AC5" w:rsidP="003B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</w:tr>
      <w:tr w:rsidR="00E34AC5" w:rsidRPr="00C95CFE" w14:paraId="0EE04C9A" w14:textId="77777777" w:rsidTr="003B5E55">
        <w:tc>
          <w:tcPr>
            <w:tcW w:w="6210" w:type="dxa"/>
          </w:tcPr>
          <w:p w14:paraId="78194A29" w14:textId="77777777" w:rsidR="00E34AC5" w:rsidRPr="00C95CFE" w:rsidRDefault="00E34AC5" w:rsidP="00E34A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141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95C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14:paraId="7D3F0A47" w14:textId="605F356B" w:rsidR="00E34AC5" w:rsidRPr="00C95CFE" w:rsidRDefault="001B032F" w:rsidP="001B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6,096</w:t>
            </w:r>
          </w:p>
        </w:tc>
        <w:tc>
          <w:tcPr>
            <w:tcW w:w="236" w:type="dxa"/>
          </w:tcPr>
          <w:p w14:paraId="767A464B" w14:textId="77777777" w:rsidR="00E34AC5" w:rsidRPr="00C95CFE" w:rsidRDefault="00E34AC5" w:rsidP="00E34A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BE798DE" w14:textId="44647B22" w:rsidR="00E34AC5" w:rsidRPr="00C95CFE" w:rsidRDefault="00E34AC5" w:rsidP="003B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702</w:t>
            </w:r>
          </w:p>
        </w:tc>
      </w:tr>
      <w:tr w:rsidR="00E34AC5" w:rsidRPr="00C95CFE" w14:paraId="677D864B" w14:textId="77777777" w:rsidTr="003B5E55">
        <w:tc>
          <w:tcPr>
            <w:tcW w:w="6210" w:type="dxa"/>
          </w:tcPr>
          <w:p w14:paraId="7A3EF610" w14:textId="77777777" w:rsidR="00E34AC5" w:rsidRPr="00C95CFE" w:rsidRDefault="00E34AC5" w:rsidP="00E34A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141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F10C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72AECF" w14:textId="707888AF" w:rsidR="00E34AC5" w:rsidRPr="00C95CFE" w:rsidRDefault="001B032F" w:rsidP="001B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69,502</w:t>
            </w:r>
          </w:p>
        </w:tc>
        <w:tc>
          <w:tcPr>
            <w:tcW w:w="236" w:type="dxa"/>
          </w:tcPr>
          <w:p w14:paraId="36A923BA" w14:textId="77777777" w:rsidR="00E34AC5" w:rsidRPr="00C95CFE" w:rsidRDefault="00E34AC5" w:rsidP="00E34A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1CC58F6" w14:textId="4343CEEF" w:rsidR="00E34AC5" w:rsidRPr="00C95CFE" w:rsidRDefault="00E34AC5" w:rsidP="003B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Pr="00C95C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</w:tr>
      <w:tr w:rsidR="00E34AC5" w:rsidRPr="00C95CFE" w14:paraId="1A5321E6" w14:textId="77777777" w:rsidTr="003B5E55">
        <w:tc>
          <w:tcPr>
            <w:tcW w:w="6210" w:type="dxa"/>
          </w:tcPr>
          <w:p w14:paraId="5595DC89" w14:textId="77777777" w:rsidR="00E34AC5" w:rsidRPr="00C95CFE" w:rsidRDefault="00E34AC5" w:rsidP="00E34AC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3A662F" w14:textId="706459BC" w:rsidR="00E34AC5" w:rsidRPr="00C95CFE" w:rsidRDefault="001B032F" w:rsidP="001B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3,916,652</w:t>
            </w:r>
          </w:p>
        </w:tc>
        <w:tc>
          <w:tcPr>
            <w:tcW w:w="236" w:type="dxa"/>
          </w:tcPr>
          <w:p w14:paraId="686F00EC" w14:textId="77777777" w:rsidR="00E34AC5" w:rsidRPr="00C95CFE" w:rsidRDefault="00E34AC5" w:rsidP="00E34A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058354A6" w14:textId="48E6AE76" w:rsidR="00E34AC5" w:rsidRPr="00C95CFE" w:rsidRDefault="00E34AC5" w:rsidP="003B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</w:tr>
      <w:tr w:rsidR="00E34AC5" w:rsidRPr="00C95CFE" w14:paraId="650F99E6" w14:textId="77777777" w:rsidTr="003B5E55">
        <w:tc>
          <w:tcPr>
            <w:tcW w:w="6210" w:type="dxa"/>
          </w:tcPr>
          <w:p w14:paraId="024833E0" w14:textId="1A7F6028" w:rsidR="00E34AC5" w:rsidRPr="00C95CFE" w:rsidRDefault="00B2748A" w:rsidP="00E34AC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B5E5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บวก</w:t>
            </w:r>
            <w:r w:rsidRPr="003B5E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ดอกเบี้ยค้างรับ</w:t>
            </w:r>
          </w:p>
        </w:tc>
        <w:tc>
          <w:tcPr>
            <w:tcW w:w="1350" w:type="dxa"/>
          </w:tcPr>
          <w:p w14:paraId="26FAB825" w14:textId="6947D06C" w:rsidR="00E34AC5" w:rsidRPr="00C95CFE" w:rsidRDefault="001B032F" w:rsidP="001B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7,461</w:t>
            </w:r>
          </w:p>
        </w:tc>
        <w:tc>
          <w:tcPr>
            <w:tcW w:w="236" w:type="dxa"/>
          </w:tcPr>
          <w:p w14:paraId="7B773DE1" w14:textId="77777777" w:rsidR="00E34AC5" w:rsidRPr="00C95CFE" w:rsidRDefault="00E34AC5" w:rsidP="00E34A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88DDACC" w14:textId="5A96BC57" w:rsidR="00E34AC5" w:rsidRPr="00C95CFE" w:rsidRDefault="00E34AC5" w:rsidP="004B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C95C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758</w:t>
            </w:r>
          </w:p>
        </w:tc>
      </w:tr>
      <w:tr w:rsidR="0027484E" w:rsidRPr="00C95CFE" w14:paraId="05751963" w14:textId="77777777" w:rsidTr="003B5E55">
        <w:tc>
          <w:tcPr>
            <w:tcW w:w="6210" w:type="dxa"/>
          </w:tcPr>
          <w:p w14:paraId="7BC00129" w14:textId="785B9C90" w:rsidR="0027484E" w:rsidRPr="00C95CFE" w:rsidRDefault="0027484E" w:rsidP="00E34AC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F4450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F4450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ค่าเผื่</w:t>
            </w:r>
            <w:r w:rsidRPr="00F445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0FF98E63" w14:textId="592ECFEB" w:rsidR="0027484E" w:rsidRPr="00C95CFE" w:rsidRDefault="001B032F" w:rsidP="001B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10C4">
              <w:rPr>
                <w:rFonts w:asciiTheme="majorBidi" w:hAnsiTheme="majorBidi" w:cstheme="majorBidi"/>
                <w:sz w:val="30"/>
                <w:szCs w:val="30"/>
              </w:rPr>
              <w:t>66,028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3D8359E" w14:textId="77777777" w:rsidR="0027484E" w:rsidRPr="00C95CFE" w:rsidRDefault="0027484E" w:rsidP="00E34A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88DDD71" w14:textId="53ECD10D" w:rsidR="0027484E" w:rsidRPr="00C95CFE" w:rsidRDefault="0027484E" w:rsidP="003B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35" w:right="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34AC5" w:rsidRPr="00C95CFE" w14:paraId="2D678606" w14:textId="77777777" w:rsidTr="003B5E55">
        <w:tc>
          <w:tcPr>
            <w:tcW w:w="6210" w:type="dxa"/>
          </w:tcPr>
          <w:p w14:paraId="22900BEF" w14:textId="77777777" w:rsidR="00E34AC5" w:rsidRPr="00C95CFE" w:rsidRDefault="00E34AC5" w:rsidP="00E34AC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95CF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C95C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B26A193" w14:textId="260BC19D" w:rsidR="00E34AC5" w:rsidRPr="00C95CFE" w:rsidRDefault="00AF10C4" w:rsidP="00AF1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113E65" w14:textId="77777777" w:rsidR="00E34AC5" w:rsidRPr="00C95CFE" w:rsidRDefault="00E34AC5" w:rsidP="00E34A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493992A" w14:textId="78C4756D" w:rsidR="00E34AC5" w:rsidRPr="00C95CFE" w:rsidRDefault="00E34AC5" w:rsidP="003B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C95C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916</w:t>
            </w:r>
            <w:r w:rsidRPr="00C95CF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34AC5" w:rsidRPr="00C95CFE" w14:paraId="37F8C9F4" w14:textId="77777777" w:rsidTr="003B5E55">
        <w:tc>
          <w:tcPr>
            <w:tcW w:w="6210" w:type="dxa"/>
          </w:tcPr>
          <w:p w14:paraId="778D5CA2" w14:textId="77777777" w:rsidR="00E34AC5" w:rsidRPr="00C95CFE" w:rsidRDefault="00E34AC5" w:rsidP="00E34A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5C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27A57F" w14:textId="20FB520D" w:rsidR="00E34AC5" w:rsidRPr="00C95CFE" w:rsidRDefault="001B032F" w:rsidP="001B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3,858,085</w:t>
            </w:r>
          </w:p>
        </w:tc>
        <w:tc>
          <w:tcPr>
            <w:tcW w:w="236" w:type="dxa"/>
          </w:tcPr>
          <w:p w14:paraId="5D04A950" w14:textId="77777777" w:rsidR="00E34AC5" w:rsidRPr="00C95CFE" w:rsidRDefault="00E34AC5" w:rsidP="00E34A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6E05A66" w14:textId="77C48033" w:rsidR="00E34AC5" w:rsidRPr="00C95CFE" w:rsidRDefault="00E34AC5" w:rsidP="003B5E55">
            <w:pPr>
              <w:tabs>
                <w:tab w:val="decimal" w:pos="110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470</w:t>
            </w:r>
          </w:p>
        </w:tc>
      </w:tr>
    </w:tbl>
    <w:p w14:paraId="1C1A2137" w14:textId="77777777" w:rsidR="004B56A2" w:rsidRPr="004B56A2" w:rsidRDefault="004B56A2" w:rsidP="003C3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22"/>
          <w:szCs w:val="22"/>
        </w:rPr>
      </w:pPr>
    </w:p>
    <w:p w14:paraId="2F876CC8" w14:textId="363B4D88" w:rsidR="002D4841" w:rsidRDefault="002D4841" w:rsidP="003C3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C304E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3C304E">
        <w:rPr>
          <w:rFonts w:asciiTheme="majorBidi" w:hAnsiTheme="majorBidi" w:cstheme="majorBidi"/>
          <w:sz w:val="30"/>
          <w:szCs w:val="30"/>
        </w:rPr>
        <w:t xml:space="preserve"> </w:t>
      </w:r>
      <w:r w:rsidR="00B6695E" w:rsidRPr="00B6695E">
        <w:rPr>
          <w:rFonts w:asciiTheme="majorBidi" w:hAnsiTheme="majorBidi" w:cstheme="majorBidi"/>
          <w:sz w:val="30"/>
          <w:szCs w:val="30"/>
        </w:rPr>
        <w:t>3</w:t>
      </w:r>
      <w:r w:rsidR="00E34AC5" w:rsidRPr="003C304E">
        <w:rPr>
          <w:rFonts w:asciiTheme="majorBidi" w:hAnsiTheme="majorBidi" w:cstheme="majorBidi"/>
          <w:sz w:val="30"/>
          <w:szCs w:val="30"/>
        </w:rPr>
        <w:t>0</w:t>
      </w:r>
      <w:r w:rsidR="00E34AC5" w:rsidRPr="003C304E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1F0E13" w:rsidRPr="001F0E13">
        <w:rPr>
          <w:rFonts w:asciiTheme="majorBidi" w:hAnsiTheme="majorBidi" w:cstheme="majorBidi"/>
          <w:sz w:val="30"/>
          <w:szCs w:val="30"/>
        </w:rPr>
        <w:t>256</w:t>
      </w:r>
      <w:r w:rsidR="00E34AC5">
        <w:rPr>
          <w:rFonts w:asciiTheme="majorBidi" w:hAnsiTheme="majorBidi" w:cstheme="majorBidi"/>
          <w:sz w:val="30"/>
          <w:szCs w:val="30"/>
        </w:rPr>
        <w:t>3</w:t>
      </w:r>
      <w:r w:rsidR="001501FB" w:rsidRPr="003C304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C304E">
        <w:rPr>
          <w:rFonts w:asciiTheme="majorBidi" w:hAnsiTheme="majorBidi" w:cstheme="majorBidi"/>
          <w:sz w:val="30"/>
          <w:szCs w:val="30"/>
          <w:cs/>
        </w:rPr>
        <w:t>ระยะเวลาปกติของการให้สินเชื่อแก่ลูก</w:t>
      </w:r>
      <w:r w:rsidR="001C384B"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Pr="003C304E">
        <w:rPr>
          <w:rFonts w:asciiTheme="majorBidi" w:hAnsiTheme="majorBidi" w:cstheme="majorBidi"/>
          <w:sz w:val="30"/>
          <w:szCs w:val="30"/>
          <w:cs/>
        </w:rPr>
        <w:t>ซื้อหลักทรัพย์ด้วยเงินสดของกลุ่มบริษัท</w:t>
      </w:r>
      <w:r w:rsidRPr="003C304E">
        <w:rPr>
          <w:rFonts w:asciiTheme="majorBidi" w:hAnsiTheme="majorBidi" w:cstheme="majorBidi"/>
          <w:sz w:val="30"/>
          <w:szCs w:val="30"/>
        </w:rPr>
        <w:br/>
      </w:r>
      <w:r w:rsidRPr="003C304E">
        <w:rPr>
          <w:rFonts w:asciiTheme="majorBidi" w:hAnsiTheme="majorBidi" w:cstheme="majorBidi"/>
          <w:sz w:val="30"/>
          <w:szCs w:val="30"/>
          <w:cs/>
        </w:rPr>
        <w:t>และบริษัท คือ</w:t>
      </w:r>
      <w:r w:rsidR="008171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5475E">
        <w:rPr>
          <w:rFonts w:asciiTheme="majorBidi" w:hAnsiTheme="majorBidi" w:cstheme="majorBidi"/>
          <w:sz w:val="30"/>
          <w:szCs w:val="30"/>
        </w:rPr>
        <w:t>2</w:t>
      </w:r>
      <w:r w:rsidR="008171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C304E">
        <w:rPr>
          <w:rFonts w:asciiTheme="majorBidi" w:hAnsiTheme="majorBidi" w:cstheme="majorBidi"/>
          <w:sz w:val="30"/>
          <w:szCs w:val="30"/>
          <w:cs/>
        </w:rPr>
        <w:t>วันทำการนับจากวันที่ลูกค้าสั่งซื้อ</w:t>
      </w:r>
      <w:r w:rsidRPr="003C304E">
        <w:rPr>
          <w:rFonts w:asciiTheme="majorBidi" w:hAnsiTheme="majorBidi" w:cstheme="majorBidi"/>
          <w:sz w:val="30"/>
          <w:szCs w:val="30"/>
        </w:rPr>
        <w:t xml:space="preserve"> </w:t>
      </w:r>
      <w:r w:rsidRPr="003C304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B6695E" w:rsidRPr="00B6695E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E34AC5" w:rsidRPr="003C304E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="00E34AC5" w:rsidRPr="003C304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1F0E13" w:rsidRPr="001F0E1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34AC5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3C304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F0E13" w:rsidRPr="001F0E13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3C304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วันทำการ) </w:t>
      </w:r>
    </w:p>
    <w:p w14:paraId="718FE386" w14:textId="3818812B" w:rsidR="004E18B3" w:rsidRPr="00043AC4" w:rsidRDefault="004E18B3" w:rsidP="003C3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270"/>
        <w:gridCol w:w="1440"/>
        <w:gridCol w:w="270"/>
        <w:gridCol w:w="1440"/>
      </w:tblGrid>
      <w:tr w:rsidR="004E18B3" w:rsidRPr="00043AC4" w14:paraId="360E2271" w14:textId="77777777" w:rsidTr="00043AC4">
        <w:tc>
          <w:tcPr>
            <w:tcW w:w="4320" w:type="dxa"/>
          </w:tcPr>
          <w:p w14:paraId="2EA914F5" w14:textId="77777777" w:rsidR="004E18B3" w:rsidRPr="004B56A2" w:rsidRDefault="004E18B3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72" w:right="-5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</w:tcPr>
          <w:p w14:paraId="2795BA05" w14:textId="77777777" w:rsidR="004E18B3" w:rsidRPr="004B56A2" w:rsidRDefault="004E18B3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6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18B3" w:rsidRPr="00043AC4" w14:paraId="3C5CCCF1" w14:textId="77777777" w:rsidTr="00043AC4">
        <w:tc>
          <w:tcPr>
            <w:tcW w:w="4320" w:type="dxa"/>
          </w:tcPr>
          <w:p w14:paraId="574C0D9C" w14:textId="77777777" w:rsidR="004E18B3" w:rsidRPr="004B56A2" w:rsidRDefault="004E18B3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72" w:right="-5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</w:tcPr>
          <w:p w14:paraId="1BB2FB3B" w14:textId="77777777" w:rsidR="004E18B3" w:rsidRPr="004B56A2" w:rsidRDefault="004E18B3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6A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4B56A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43AC4" w:rsidRPr="00043AC4" w14:paraId="29F7E6FD" w14:textId="77777777" w:rsidTr="00043AC4">
        <w:tc>
          <w:tcPr>
            <w:tcW w:w="4320" w:type="dxa"/>
            <w:vAlign w:val="bottom"/>
          </w:tcPr>
          <w:p w14:paraId="4F2F1078" w14:textId="77777777" w:rsidR="004E18B3" w:rsidRPr="004B56A2" w:rsidRDefault="004E18B3" w:rsidP="00043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440" w:type="dxa"/>
            <w:vAlign w:val="bottom"/>
          </w:tcPr>
          <w:p w14:paraId="5B979A0B" w14:textId="38CDBE35" w:rsidR="004E18B3" w:rsidRPr="004B56A2" w:rsidRDefault="004E18B3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</w:t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แล</w:t>
            </w:r>
            <w:r w:rsidR="00043AC4" w:rsidRPr="004B56A2"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270" w:type="dxa"/>
            <w:vAlign w:val="bottom"/>
          </w:tcPr>
          <w:p w14:paraId="61FD78A7" w14:textId="77777777" w:rsidR="004E18B3" w:rsidRPr="004B56A2" w:rsidRDefault="004E18B3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40A84A5" w14:textId="440C2AF5" w:rsidR="004E18B3" w:rsidRPr="004B56A2" w:rsidRDefault="004E18B3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ยอดที่ใช้ในกา</w:t>
            </w:r>
            <w:r w:rsidR="00043AC4" w:rsidRPr="004B56A2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ตั้งค่าเผื่อ</w:t>
            </w:r>
            <w:r w:rsidR="00043AC4" w:rsidRPr="004B56A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="00043AC4" w:rsidRPr="004B56A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</w:t>
            </w:r>
            <w:r w:rsidRPr="004B56A2">
              <w:rPr>
                <w:rFonts w:ascii="Angsana New" w:hAnsi="Angsana New"/>
                <w:sz w:val="30"/>
                <w:szCs w:val="30"/>
              </w:rPr>
              <w:br/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270" w:type="dxa"/>
            <w:vAlign w:val="bottom"/>
          </w:tcPr>
          <w:p w14:paraId="328F8FF3" w14:textId="77777777" w:rsidR="004E18B3" w:rsidRPr="004B56A2" w:rsidRDefault="004E18B3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892273B" w14:textId="49370FE4" w:rsidR="004E18B3" w:rsidRPr="004B56A2" w:rsidRDefault="004E18B3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 w:rsidR="00043AC4" w:rsidRPr="004B56A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="00043AC4" w:rsidRPr="004B56A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</w:t>
            </w:r>
            <w:r w:rsidRPr="004B56A2">
              <w:rPr>
                <w:rFonts w:ascii="Angsana New" w:hAnsi="Angsana New"/>
                <w:sz w:val="30"/>
                <w:szCs w:val="30"/>
              </w:rPr>
              <w:br/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</w:tr>
      <w:tr w:rsidR="004E18B3" w:rsidRPr="00043AC4" w14:paraId="796E05F6" w14:textId="77777777" w:rsidTr="00043AC4">
        <w:tc>
          <w:tcPr>
            <w:tcW w:w="4320" w:type="dxa"/>
          </w:tcPr>
          <w:p w14:paraId="2665489C" w14:textId="77777777" w:rsidR="004E18B3" w:rsidRPr="004B56A2" w:rsidRDefault="004E18B3" w:rsidP="00C36061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</w:tcPr>
          <w:p w14:paraId="169F5434" w14:textId="77777777" w:rsidR="004E18B3" w:rsidRPr="004B56A2" w:rsidRDefault="004E18B3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6A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3AC4" w:rsidRPr="00043AC4" w14:paraId="236E533E" w14:textId="77777777" w:rsidTr="00043AC4">
        <w:tc>
          <w:tcPr>
            <w:tcW w:w="4320" w:type="dxa"/>
          </w:tcPr>
          <w:p w14:paraId="0CE79B9E" w14:textId="3945AEB6" w:rsidR="004E18B3" w:rsidRPr="004B56A2" w:rsidRDefault="004E18B3" w:rsidP="004B56A2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ลูกหนี้ที่ไม่มีการเพิ่มขึ้นอย่างมีนัยสำคัญของ</w:t>
            </w:r>
            <w:r w:rsidR="004B56A2">
              <w:rPr>
                <w:rFonts w:ascii="Angsana New" w:hAnsi="Angsana New"/>
                <w:sz w:val="30"/>
                <w:szCs w:val="30"/>
              </w:rPr>
              <w:br/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ความเสี่ยงด้านเครดิต</w:t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14:paraId="10FE0A2D" w14:textId="77777777" w:rsidR="004E18B3" w:rsidRPr="004B56A2" w:rsidRDefault="004E18B3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2C49A995" w14:textId="4471AFCD" w:rsidR="000459DE" w:rsidRPr="004B56A2" w:rsidRDefault="000459DE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  <w:r w:rsidRPr="004B56A2">
              <w:rPr>
                <w:rFonts w:ascii="Angsana New" w:hAnsi="Angsana New"/>
                <w:sz w:val="30"/>
                <w:szCs w:val="30"/>
              </w:rPr>
              <w:t>3,858,115</w:t>
            </w:r>
          </w:p>
        </w:tc>
        <w:tc>
          <w:tcPr>
            <w:tcW w:w="270" w:type="dxa"/>
          </w:tcPr>
          <w:p w14:paraId="20FB80EA" w14:textId="77777777" w:rsidR="004E18B3" w:rsidRPr="004B56A2" w:rsidRDefault="004E18B3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42A6C3" w14:textId="77777777" w:rsidR="004E18B3" w:rsidRPr="004B56A2" w:rsidRDefault="004E18B3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6B8D44EE" w14:textId="1C3F5CD1" w:rsidR="000459DE" w:rsidRPr="004B56A2" w:rsidRDefault="000459DE" w:rsidP="00045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  <w:r w:rsidRPr="004B56A2">
              <w:rPr>
                <w:rFonts w:ascii="Angsana New" w:hAnsi="Angsana New"/>
                <w:sz w:val="30"/>
                <w:szCs w:val="30"/>
              </w:rPr>
              <w:t>3,858,115</w:t>
            </w:r>
          </w:p>
        </w:tc>
        <w:tc>
          <w:tcPr>
            <w:tcW w:w="270" w:type="dxa"/>
          </w:tcPr>
          <w:p w14:paraId="259A59F2" w14:textId="77777777" w:rsidR="004E18B3" w:rsidRPr="004B56A2" w:rsidRDefault="004E18B3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E07747" w14:textId="77777777" w:rsidR="004E18B3" w:rsidRPr="004B56A2" w:rsidRDefault="004E18B3" w:rsidP="004B5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</w:p>
          <w:p w14:paraId="2D795994" w14:textId="3BE18C89" w:rsidR="000459DE" w:rsidRPr="004B56A2" w:rsidRDefault="000459DE" w:rsidP="004B5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4B56A2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043AC4" w:rsidRPr="00043AC4" w14:paraId="31B6B7D7" w14:textId="77777777" w:rsidTr="00043AC4">
        <w:tc>
          <w:tcPr>
            <w:tcW w:w="4320" w:type="dxa"/>
          </w:tcPr>
          <w:p w14:paraId="661C952D" w14:textId="77777777" w:rsidR="004E18B3" w:rsidRPr="004B56A2" w:rsidRDefault="004E18B3" w:rsidP="00C36061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75" w:right="-19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ลูกหนี้ที่มีการด้อยค่าด้านเครดิต</w:t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14:paraId="7193BCEE" w14:textId="2E504E32" w:rsidR="004E18B3" w:rsidRPr="004B56A2" w:rsidRDefault="000459DE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  <w:r w:rsidRPr="004B56A2">
              <w:rPr>
                <w:rFonts w:ascii="Angsana New" w:hAnsi="Angsana New"/>
                <w:sz w:val="30"/>
                <w:szCs w:val="30"/>
              </w:rPr>
              <w:t>65,998</w:t>
            </w:r>
          </w:p>
        </w:tc>
        <w:tc>
          <w:tcPr>
            <w:tcW w:w="270" w:type="dxa"/>
          </w:tcPr>
          <w:p w14:paraId="4BC3F1A5" w14:textId="77777777" w:rsidR="004E18B3" w:rsidRPr="004B56A2" w:rsidRDefault="004E18B3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1A1218" w14:textId="7941A440" w:rsidR="004E18B3" w:rsidRPr="004B56A2" w:rsidRDefault="000459DE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  <w:r w:rsidRPr="004B56A2">
              <w:rPr>
                <w:rFonts w:ascii="Angsana New" w:hAnsi="Angsana New"/>
                <w:sz w:val="30"/>
                <w:szCs w:val="30"/>
              </w:rPr>
              <w:t>65,998</w:t>
            </w:r>
          </w:p>
        </w:tc>
        <w:tc>
          <w:tcPr>
            <w:tcW w:w="270" w:type="dxa"/>
          </w:tcPr>
          <w:p w14:paraId="7E3503AC" w14:textId="77777777" w:rsidR="004E18B3" w:rsidRPr="004B56A2" w:rsidRDefault="004E18B3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DADF56" w14:textId="536A8F80" w:rsidR="004E18B3" w:rsidRPr="004B56A2" w:rsidRDefault="000459DE" w:rsidP="004B5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4B56A2">
              <w:rPr>
                <w:rFonts w:ascii="Angsana New" w:hAnsi="Angsana New"/>
                <w:sz w:val="30"/>
                <w:szCs w:val="30"/>
              </w:rPr>
              <w:t>65,998</w:t>
            </w:r>
          </w:p>
        </w:tc>
      </w:tr>
      <w:tr w:rsidR="00043AC4" w:rsidRPr="00043AC4" w14:paraId="683E867A" w14:textId="77777777" w:rsidTr="00043AC4">
        <w:tc>
          <w:tcPr>
            <w:tcW w:w="4320" w:type="dxa"/>
          </w:tcPr>
          <w:p w14:paraId="49B78587" w14:textId="77777777" w:rsidR="004E18B3" w:rsidRPr="004B56A2" w:rsidRDefault="004E18B3" w:rsidP="00C36061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56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08A5E64" w14:textId="419DBF81" w:rsidR="004E18B3" w:rsidRPr="004B56A2" w:rsidRDefault="000459DE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6A2">
              <w:rPr>
                <w:rFonts w:ascii="Angsana New" w:hAnsi="Angsana New"/>
                <w:b/>
                <w:bCs/>
                <w:sz w:val="30"/>
                <w:szCs w:val="30"/>
              </w:rPr>
              <w:t>3,924,113</w:t>
            </w:r>
          </w:p>
        </w:tc>
        <w:tc>
          <w:tcPr>
            <w:tcW w:w="270" w:type="dxa"/>
            <w:tcBorders>
              <w:bottom w:val="nil"/>
            </w:tcBorders>
          </w:tcPr>
          <w:p w14:paraId="7753EDB4" w14:textId="77777777" w:rsidR="004E18B3" w:rsidRPr="004B56A2" w:rsidRDefault="004E18B3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9D30840" w14:textId="46A05217" w:rsidR="004E18B3" w:rsidRPr="004B56A2" w:rsidRDefault="000459DE" w:rsidP="00045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6A2">
              <w:rPr>
                <w:rFonts w:ascii="Angsana New" w:hAnsi="Angsana New"/>
                <w:b/>
                <w:bCs/>
                <w:sz w:val="30"/>
                <w:szCs w:val="30"/>
              </w:rPr>
              <w:t>3,924,113</w:t>
            </w:r>
          </w:p>
        </w:tc>
        <w:tc>
          <w:tcPr>
            <w:tcW w:w="270" w:type="dxa"/>
            <w:tcBorders>
              <w:bottom w:val="nil"/>
            </w:tcBorders>
          </w:tcPr>
          <w:p w14:paraId="5FF074D0" w14:textId="77777777" w:rsidR="004E18B3" w:rsidRPr="004B56A2" w:rsidRDefault="004E18B3" w:rsidP="00C3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6BE292E" w14:textId="1F2810BF" w:rsidR="004E18B3" w:rsidRPr="004B56A2" w:rsidRDefault="000459DE" w:rsidP="004B5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6A2">
              <w:rPr>
                <w:rFonts w:ascii="Angsana New" w:hAnsi="Angsana New"/>
                <w:b/>
                <w:bCs/>
                <w:sz w:val="30"/>
                <w:szCs w:val="30"/>
              </w:rPr>
              <w:t>66,028</w:t>
            </w:r>
          </w:p>
        </w:tc>
      </w:tr>
    </w:tbl>
    <w:p w14:paraId="6ECEB1D4" w14:textId="77777777" w:rsidR="002D4841" w:rsidRPr="00D81524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"/>
          <w:szCs w:val="2"/>
        </w:rPr>
      </w:pPr>
    </w:p>
    <w:p w14:paraId="21D4E6DB" w14:textId="5FC0E6F7" w:rsidR="00ED35F8" w:rsidRPr="00043AC4" w:rsidRDefault="0085475E" w:rsidP="00ED3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043AC4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ค่าเผื่อผลขาดทุนด้านเครดิตที่คาดว่าจะเกิดขึ้น</w:t>
      </w:r>
    </w:p>
    <w:p w14:paraId="06697983" w14:textId="176739A9" w:rsidR="00D01362" w:rsidRPr="00043AC4" w:rsidRDefault="00D01362" w:rsidP="00ED3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1440"/>
        <w:gridCol w:w="270"/>
        <w:gridCol w:w="1440"/>
        <w:gridCol w:w="270"/>
        <w:gridCol w:w="1440"/>
      </w:tblGrid>
      <w:tr w:rsidR="000176BC" w:rsidRPr="00043AC4" w14:paraId="63EE15DA" w14:textId="77777777" w:rsidTr="003C57F9">
        <w:trPr>
          <w:tblHeader/>
        </w:trPr>
        <w:tc>
          <w:tcPr>
            <w:tcW w:w="2880" w:type="dxa"/>
            <w:shd w:val="clear" w:color="auto" w:fill="auto"/>
          </w:tcPr>
          <w:p w14:paraId="6E1DA84A" w14:textId="77777777" w:rsidR="000176BC" w:rsidRPr="004B56A2" w:rsidRDefault="000176BC" w:rsidP="00C36061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2CE2263" w14:textId="14E95251" w:rsidR="000176BC" w:rsidRPr="004B56A2" w:rsidRDefault="000176BC" w:rsidP="00C360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  <w:vAlign w:val="bottom"/>
          </w:tcPr>
          <w:p w14:paraId="16194EBB" w14:textId="5D5FA398" w:rsidR="000176BC" w:rsidRPr="004B56A2" w:rsidRDefault="000176BC" w:rsidP="00C36061">
            <w:pPr>
              <w:pStyle w:val="ListParagraph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56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76BC" w:rsidRPr="00043AC4" w14:paraId="1F1C639E" w14:textId="77777777" w:rsidTr="003C57F9">
        <w:trPr>
          <w:tblHeader/>
        </w:trPr>
        <w:tc>
          <w:tcPr>
            <w:tcW w:w="2880" w:type="dxa"/>
            <w:shd w:val="clear" w:color="auto" w:fill="auto"/>
          </w:tcPr>
          <w:p w14:paraId="52EAB915" w14:textId="77777777" w:rsidR="000176BC" w:rsidRPr="004B56A2" w:rsidRDefault="000176BC" w:rsidP="00C36061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1CB4CAC" w14:textId="77777777" w:rsidR="000176BC" w:rsidRPr="004B56A2" w:rsidRDefault="000176BC" w:rsidP="00C360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  <w:vAlign w:val="bottom"/>
          </w:tcPr>
          <w:p w14:paraId="0B9CF2D4" w14:textId="7A0755F4" w:rsidR="000176BC" w:rsidRPr="004B56A2" w:rsidRDefault="000176BC" w:rsidP="00C360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6A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4B56A2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</w:tr>
      <w:tr w:rsidR="000176BC" w:rsidRPr="00043AC4" w14:paraId="26D73675" w14:textId="77777777" w:rsidTr="003C57F9">
        <w:trPr>
          <w:tblHeader/>
        </w:trPr>
        <w:tc>
          <w:tcPr>
            <w:tcW w:w="2880" w:type="dxa"/>
            <w:shd w:val="clear" w:color="auto" w:fill="auto"/>
          </w:tcPr>
          <w:p w14:paraId="2F00DF71" w14:textId="77777777" w:rsidR="000176BC" w:rsidRPr="004B56A2" w:rsidRDefault="000176BC" w:rsidP="00AF1BD7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F88CA8A" w14:textId="77777777" w:rsidR="000176BC" w:rsidRPr="00E3247D" w:rsidRDefault="000176BC" w:rsidP="00E3247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24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CEFDD4" w14:textId="5F0021C9" w:rsidR="000176BC" w:rsidRPr="004B56A2" w:rsidRDefault="000176BC" w:rsidP="00E3247D">
            <w:pPr>
              <w:pStyle w:val="ListParagraph"/>
              <w:ind w:left="-11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6A2">
              <w:rPr>
                <w:rFonts w:ascii="Angsana New" w:hAnsi="Angsana New"/>
                <w:sz w:val="30"/>
                <w:szCs w:val="30"/>
                <w:cs/>
              </w:rPr>
              <w:t>เงินสำรองของ</w:t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br/>
              <w:t>สินทรัพย์ทาง</w:t>
            </w:r>
            <w:r w:rsidR="00E3247D">
              <w:rPr>
                <w:rFonts w:ascii="Angsana New" w:hAnsi="Angsana New"/>
                <w:sz w:val="30"/>
                <w:szCs w:val="30"/>
              </w:rPr>
              <w:br/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  <w:r w:rsidRPr="004B56A2">
              <w:rPr>
                <w:rFonts w:ascii="Angsana New" w:hAnsi="Angsana New"/>
                <w:sz w:val="30"/>
                <w:szCs w:val="30"/>
              </w:rPr>
              <w:br/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t>ที่ไม่มีการเพิ่มขึ้น</w:t>
            </w:r>
            <w:r w:rsidRPr="004B56A2">
              <w:rPr>
                <w:rFonts w:ascii="Angsana New" w:hAnsi="Angsana New"/>
                <w:sz w:val="30"/>
                <w:szCs w:val="30"/>
              </w:rPr>
              <w:br/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t>อย่างมีนัยสำคัญ</w:t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br/>
              <w:t>ของความเสี่ยง</w:t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br/>
              <w:t>ด้า</w:t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t xml:space="preserve">เครดิต </w:t>
            </w:r>
          </w:p>
        </w:tc>
        <w:tc>
          <w:tcPr>
            <w:tcW w:w="270" w:type="dxa"/>
          </w:tcPr>
          <w:p w14:paraId="18EC84DC" w14:textId="77777777" w:rsidR="000176BC" w:rsidRPr="004B56A2" w:rsidRDefault="000176BC" w:rsidP="00AF1BD7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8372C4" w14:textId="5B6129E2" w:rsidR="000176BC" w:rsidRPr="004B56A2" w:rsidRDefault="000176BC" w:rsidP="00AF1BD7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6A2">
              <w:rPr>
                <w:rFonts w:ascii="Angsana New" w:hAnsi="Angsana New"/>
                <w:sz w:val="30"/>
                <w:szCs w:val="30"/>
                <w:cs/>
              </w:rPr>
              <w:t>เงินสำรองขอ</w:t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t>สินทรัพย์ทาง</w:t>
            </w:r>
            <w:r w:rsidRPr="004B56A2">
              <w:rPr>
                <w:rFonts w:ascii="Angsana New" w:hAnsi="Angsana New"/>
                <w:sz w:val="30"/>
                <w:szCs w:val="30"/>
              </w:rPr>
              <w:br/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t>การเงินที่มี</w:t>
            </w:r>
            <w:r w:rsidRPr="004B56A2">
              <w:rPr>
                <w:rFonts w:ascii="Angsana New" w:hAnsi="Angsana New"/>
                <w:sz w:val="30"/>
                <w:szCs w:val="30"/>
              </w:rPr>
              <w:br/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t>การด้อยค่า</w:t>
            </w:r>
            <w:r w:rsidRPr="004B56A2">
              <w:rPr>
                <w:rFonts w:ascii="Angsana New" w:hAnsi="Angsana New"/>
                <w:sz w:val="30"/>
                <w:szCs w:val="30"/>
              </w:rPr>
              <w:br/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0BD6AEBC" w14:textId="77777777" w:rsidR="000176BC" w:rsidRPr="004B56A2" w:rsidRDefault="000176BC" w:rsidP="00AF1BD7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FA1A7E" w14:textId="77777777" w:rsidR="000176BC" w:rsidRPr="004B56A2" w:rsidRDefault="000176BC" w:rsidP="00AF1BD7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6A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176BC" w:rsidRPr="00043AC4" w14:paraId="270AF674" w14:textId="77777777" w:rsidTr="003C57F9">
        <w:trPr>
          <w:tblHeader/>
        </w:trPr>
        <w:tc>
          <w:tcPr>
            <w:tcW w:w="2880" w:type="dxa"/>
            <w:shd w:val="clear" w:color="auto" w:fill="auto"/>
          </w:tcPr>
          <w:p w14:paraId="753371CF" w14:textId="77777777" w:rsidR="000176BC" w:rsidRPr="004B56A2" w:rsidRDefault="000176BC" w:rsidP="00C36061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1A2177F" w14:textId="77777777" w:rsidR="000176BC" w:rsidRPr="004B56A2" w:rsidRDefault="000176BC" w:rsidP="00C360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6C425F" w14:textId="77777777" w:rsidR="000176BC" w:rsidRPr="004B56A2" w:rsidRDefault="000176BC" w:rsidP="002D5A66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3B0B2F" w14:textId="77777777" w:rsidR="000176BC" w:rsidRPr="004B56A2" w:rsidRDefault="000176BC" w:rsidP="00C360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B73F5E" w14:textId="77777777" w:rsidR="000176BC" w:rsidRPr="004B56A2" w:rsidRDefault="000176BC" w:rsidP="00C360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106D1B6" w14:textId="77777777" w:rsidR="000176BC" w:rsidRPr="004B56A2" w:rsidRDefault="000176BC" w:rsidP="00C360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A827C8" w14:textId="77777777" w:rsidR="000176BC" w:rsidRPr="004B56A2" w:rsidRDefault="000176BC" w:rsidP="00C360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176BC" w:rsidRPr="00043AC4" w14:paraId="5F15084D" w14:textId="77777777" w:rsidTr="003C57F9">
        <w:trPr>
          <w:tblHeader/>
        </w:trPr>
        <w:tc>
          <w:tcPr>
            <w:tcW w:w="2880" w:type="dxa"/>
            <w:shd w:val="clear" w:color="auto" w:fill="auto"/>
          </w:tcPr>
          <w:p w14:paraId="28C9CF2B" w14:textId="77777777" w:rsidR="000176BC" w:rsidRPr="004B56A2" w:rsidRDefault="000176BC" w:rsidP="00C36061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/>
                <w:sz w:val="30"/>
                <w:szCs w:val="30"/>
                <w:cs/>
              </w:rPr>
              <w:t>ยอดต้นงวด</w:t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B56A2">
              <w:rPr>
                <w:rFonts w:ascii="Angsana New" w:hAnsi="Angsana New"/>
                <w:sz w:val="30"/>
                <w:szCs w:val="30"/>
              </w:rPr>
              <w:t>-</w:t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 xml:space="preserve"> ปรับปรุงใหม่</w:t>
            </w:r>
          </w:p>
        </w:tc>
        <w:tc>
          <w:tcPr>
            <w:tcW w:w="1440" w:type="dxa"/>
          </w:tcPr>
          <w:p w14:paraId="611D7248" w14:textId="77777777" w:rsidR="000176BC" w:rsidRPr="004B56A2" w:rsidRDefault="000176BC" w:rsidP="00E3247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56A2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B62B8E" w14:textId="134C15B4" w:rsidR="000176BC" w:rsidRPr="004B56A2" w:rsidRDefault="000176BC" w:rsidP="000176B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56A2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04B1BE42" w14:textId="77777777" w:rsidR="000176BC" w:rsidRPr="004B56A2" w:rsidRDefault="000176BC" w:rsidP="00C360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D0FDA" w14:textId="5FD57A95" w:rsidR="000176BC" w:rsidRPr="004B56A2" w:rsidRDefault="000176BC" w:rsidP="000176B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25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/>
                <w:sz w:val="30"/>
                <w:szCs w:val="30"/>
              </w:rPr>
              <w:t>65,916</w:t>
            </w:r>
          </w:p>
        </w:tc>
        <w:tc>
          <w:tcPr>
            <w:tcW w:w="270" w:type="dxa"/>
          </w:tcPr>
          <w:p w14:paraId="35C5DD10" w14:textId="77777777" w:rsidR="000176BC" w:rsidRPr="004B56A2" w:rsidRDefault="000176BC" w:rsidP="00C360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BE7181" w14:textId="56710FA2" w:rsidR="000176BC" w:rsidRPr="004B56A2" w:rsidRDefault="000176BC" w:rsidP="004B56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9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</w:rPr>
              <w:t>65,938</w:t>
            </w:r>
          </w:p>
        </w:tc>
      </w:tr>
      <w:tr w:rsidR="000176BC" w:rsidRPr="00043AC4" w14:paraId="38CF4A71" w14:textId="77777777" w:rsidTr="003C57F9">
        <w:trPr>
          <w:tblHeader/>
        </w:trPr>
        <w:tc>
          <w:tcPr>
            <w:tcW w:w="2880" w:type="dxa"/>
            <w:shd w:val="clear" w:color="auto" w:fill="auto"/>
          </w:tcPr>
          <w:p w14:paraId="27A8A194" w14:textId="290D665F" w:rsidR="000176BC" w:rsidRPr="004B56A2" w:rsidRDefault="000176BC" w:rsidP="00C3606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/>
                <w:sz w:val="30"/>
                <w:szCs w:val="30"/>
                <w:cs/>
              </w:rPr>
              <w:t>การเปลี่ยนแปลงที่เกิดจากการวัด</w:t>
            </w:r>
            <w:r w:rsidR="003C57F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3C57F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t>เผื่อผลขาดทุนใหม่</w:t>
            </w:r>
          </w:p>
        </w:tc>
        <w:tc>
          <w:tcPr>
            <w:tcW w:w="1440" w:type="dxa"/>
          </w:tcPr>
          <w:p w14:paraId="0B4B7FF6" w14:textId="77777777" w:rsidR="000176BC" w:rsidRPr="004B56A2" w:rsidRDefault="000176BC" w:rsidP="00C360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78C7FF" w14:textId="01EB4299" w:rsidR="000176BC" w:rsidRPr="004B56A2" w:rsidRDefault="000176BC" w:rsidP="003C57F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1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69D745A" w14:textId="77777777" w:rsidR="000176BC" w:rsidRPr="004B56A2" w:rsidRDefault="000176BC" w:rsidP="00C360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3D584D" w14:textId="72222E53" w:rsidR="000176BC" w:rsidRPr="004B56A2" w:rsidRDefault="000176BC" w:rsidP="003C57F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25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14:paraId="3B7161CE" w14:textId="77777777" w:rsidR="000176BC" w:rsidRPr="004B56A2" w:rsidRDefault="000176BC" w:rsidP="00C360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C201E4" w14:textId="267E01C8" w:rsidR="000176BC" w:rsidRPr="004B56A2" w:rsidRDefault="000176BC" w:rsidP="004B56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9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0176BC" w:rsidRPr="00043AC4" w14:paraId="42267046" w14:textId="77777777" w:rsidTr="003C57F9">
        <w:tc>
          <w:tcPr>
            <w:tcW w:w="2880" w:type="dxa"/>
            <w:shd w:val="clear" w:color="auto" w:fill="auto"/>
          </w:tcPr>
          <w:p w14:paraId="3D01B167" w14:textId="77777777" w:rsidR="000176BC" w:rsidRPr="004B56A2" w:rsidRDefault="000176BC" w:rsidP="00C3606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6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ยอดปลายงวด</w:t>
            </w:r>
          </w:p>
        </w:tc>
        <w:tc>
          <w:tcPr>
            <w:tcW w:w="1440" w:type="dxa"/>
          </w:tcPr>
          <w:p w14:paraId="04FF839B" w14:textId="77777777" w:rsidR="000176BC" w:rsidRPr="004B56A2" w:rsidRDefault="000176BC" w:rsidP="00C3606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6873D9" w14:textId="3051A062" w:rsidR="000176BC" w:rsidRPr="003C57F9" w:rsidRDefault="000176BC" w:rsidP="003C57F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7F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173141EC" w14:textId="77777777" w:rsidR="000176BC" w:rsidRPr="004B56A2" w:rsidRDefault="000176BC" w:rsidP="00C3606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B77467" w14:textId="1DAB2B93" w:rsidR="000176BC" w:rsidRPr="004B56A2" w:rsidRDefault="000176BC" w:rsidP="003C57F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15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6A2">
              <w:rPr>
                <w:rFonts w:ascii="Angsana New" w:hAnsi="Angsana New"/>
                <w:b/>
                <w:bCs/>
                <w:sz w:val="30"/>
                <w:szCs w:val="30"/>
              </w:rPr>
              <w:t>65,998</w:t>
            </w:r>
          </w:p>
        </w:tc>
        <w:tc>
          <w:tcPr>
            <w:tcW w:w="270" w:type="dxa"/>
          </w:tcPr>
          <w:p w14:paraId="43F96E3B" w14:textId="77777777" w:rsidR="000176BC" w:rsidRPr="004B56A2" w:rsidRDefault="000176BC" w:rsidP="00C3606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6ACF7" w14:textId="58199AAD" w:rsidR="000176BC" w:rsidRPr="004B56A2" w:rsidRDefault="000176BC" w:rsidP="004B56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90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66,028</w:t>
            </w:r>
          </w:p>
        </w:tc>
      </w:tr>
    </w:tbl>
    <w:p w14:paraId="12EAB192" w14:textId="77777777" w:rsidR="001607DE" w:rsidRPr="004B56A2" w:rsidRDefault="001607DE" w:rsidP="00ED3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7FE44FD7" w14:textId="0279BA3F" w:rsidR="00ED35F8" w:rsidRDefault="00ED35F8" w:rsidP="00ED3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C304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1F0E13">
        <w:rPr>
          <w:rFonts w:asciiTheme="majorBidi" w:hAnsiTheme="majorBidi" w:cstheme="majorBidi"/>
          <w:sz w:val="30"/>
          <w:szCs w:val="30"/>
        </w:rPr>
        <w:t>31</w:t>
      </w:r>
      <w:r w:rsidRPr="00F125B0">
        <w:rPr>
          <w:rFonts w:asciiTheme="majorBidi" w:hAnsiTheme="majorBidi" w:cstheme="majorBidi"/>
          <w:sz w:val="30"/>
          <w:szCs w:val="30"/>
        </w:rPr>
        <w:t xml:space="preserve"> </w:t>
      </w:r>
      <w:r w:rsidRPr="00F125B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F0E13">
        <w:rPr>
          <w:rFonts w:asciiTheme="majorBidi" w:hAnsiTheme="majorBidi" w:cstheme="majorBidi"/>
          <w:sz w:val="30"/>
          <w:szCs w:val="30"/>
        </w:rPr>
        <w:t>2562</w:t>
      </w:r>
      <w:r w:rsidRPr="003C304E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กลุ่มบริษัทและบริษัทมีลูกหนี้ธุรกิจหลักทรัพย์ที่ระงับการรับรู้รายได้รวมดอกเบี้ยค้างรับจำนวน</w:t>
      </w:r>
      <w:r w:rsidRPr="003C304E">
        <w:rPr>
          <w:rFonts w:asciiTheme="majorBidi" w:hAnsiTheme="majorBidi" w:cstheme="majorBidi"/>
          <w:sz w:val="30"/>
          <w:szCs w:val="30"/>
        </w:rPr>
        <w:t xml:space="preserve"> </w:t>
      </w:r>
      <w:r w:rsidRPr="001F0E13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 xml:space="preserve">5.9 </w:t>
      </w:r>
      <w:r w:rsidRPr="003C304E">
        <w:rPr>
          <w:rFonts w:asciiTheme="majorBidi" w:hAnsiTheme="majorBidi" w:cstheme="majorBidi"/>
          <w:sz w:val="30"/>
          <w:szCs w:val="30"/>
          <w:cs/>
        </w:rPr>
        <w:t>ล้านบาท ซึ่งกลุ่มบริษัทและบริษัทได้ตั้งค่าเผื่อหนี้สงสัยจะสูญสำหรับมูลหนี้รวมดอกเบี้ยค้างรับที่</w:t>
      </w:r>
      <w:r w:rsidR="0049196C">
        <w:rPr>
          <w:rFonts w:asciiTheme="majorBidi" w:hAnsiTheme="majorBidi" w:cstheme="majorBidi"/>
          <w:sz w:val="30"/>
          <w:szCs w:val="30"/>
          <w:cs/>
        </w:rPr>
        <w:br/>
      </w:r>
      <w:r w:rsidRPr="003C304E">
        <w:rPr>
          <w:rFonts w:asciiTheme="majorBidi" w:hAnsiTheme="majorBidi" w:cstheme="majorBidi"/>
          <w:sz w:val="30"/>
          <w:szCs w:val="30"/>
          <w:cs/>
        </w:rPr>
        <w:t xml:space="preserve">จัดชั้นทั้งจำนวนแล้วตามประกาศสำนักงานคณะกรรมการกำกับหลักทรัพย์และตลาดหลักทรัพย์ เรื่อง </w:t>
      </w:r>
      <w:r w:rsidRPr="001607DE">
        <w:rPr>
          <w:rFonts w:asciiTheme="majorBidi" w:hAnsiTheme="majorBidi" w:cstheme="majorBidi"/>
          <w:i/>
          <w:iCs/>
          <w:sz w:val="30"/>
          <w:szCs w:val="30"/>
          <w:cs/>
        </w:rPr>
        <w:t>การจัดทำบัญชีเกี่ยวกับลูกหนี้ด้อยคุณภาพของบริษัทหลักทรัพย์</w:t>
      </w:r>
      <w:r w:rsidRPr="003C304E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099D6314" w14:textId="75EEBE58" w:rsidR="00305114" w:rsidRPr="004B56A2" w:rsidRDefault="00305114" w:rsidP="002D48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769"/>
        <w:gridCol w:w="1530"/>
        <w:gridCol w:w="243"/>
        <w:gridCol w:w="1418"/>
        <w:gridCol w:w="270"/>
        <w:gridCol w:w="1353"/>
      </w:tblGrid>
      <w:tr w:rsidR="00174EB5" w:rsidRPr="00D81524" w14:paraId="1E7CE331" w14:textId="77777777" w:rsidTr="007A3EF3">
        <w:trPr>
          <w:cantSplit/>
          <w:trHeight w:val="320"/>
        </w:trPr>
        <w:tc>
          <w:tcPr>
            <w:tcW w:w="3600" w:type="dxa"/>
          </w:tcPr>
          <w:p w14:paraId="66AF096B" w14:textId="77777777" w:rsidR="00174EB5" w:rsidRPr="00C61BE1" w:rsidRDefault="00174EB5" w:rsidP="00EA6B82">
            <w:pPr>
              <w:spacing w:line="320" w:lineRule="exact"/>
              <w:ind w:left="36"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9" w:type="dxa"/>
          </w:tcPr>
          <w:p w14:paraId="6409393E" w14:textId="77777777" w:rsidR="00174EB5" w:rsidRPr="00C61BE1" w:rsidRDefault="00174EB5" w:rsidP="00EA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4" w:type="dxa"/>
            <w:gridSpan w:val="5"/>
          </w:tcPr>
          <w:p w14:paraId="50E5E487" w14:textId="754ED8B1" w:rsidR="00174EB5" w:rsidRPr="00ED35F8" w:rsidRDefault="00ED35F8" w:rsidP="00EA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174EB5" w:rsidRPr="00D81524" w14:paraId="0B816D2A" w14:textId="77777777" w:rsidTr="007A3EF3">
        <w:trPr>
          <w:cantSplit/>
          <w:trHeight w:val="320"/>
        </w:trPr>
        <w:tc>
          <w:tcPr>
            <w:tcW w:w="3600" w:type="dxa"/>
          </w:tcPr>
          <w:p w14:paraId="3824819A" w14:textId="77777777" w:rsidR="00174EB5" w:rsidRPr="00C61BE1" w:rsidRDefault="00174EB5" w:rsidP="00EA6B82">
            <w:pPr>
              <w:spacing w:line="320" w:lineRule="exact"/>
              <w:ind w:left="36"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9" w:type="dxa"/>
          </w:tcPr>
          <w:p w14:paraId="6B8CD0A0" w14:textId="77777777" w:rsidR="00174EB5" w:rsidRPr="00C61BE1" w:rsidRDefault="00174EB5" w:rsidP="00EA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4" w:type="dxa"/>
            <w:gridSpan w:val="5"/>
          </w:tcPr>
          <w:p w14:paraId="142C889B" w14:textId="77777777" w:rsidR="00174EB5" w:rsidRPr="00C61BE1" w:rsidRDefault="00174EB5" w:rsidP="00EA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1BE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61B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61BE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74EB5" w:rsidRPr="00D81524" w14:paraId="6E42AF2A" w14:textId="77777777" w:rsidTr="007A3EF3">
        <w:trPr>
          <w:cantSplit/>
          <w:trHeight w:val="320"/>
        </w:trPr>
        <w:tc>
          <w:tcPr>
            <w:tcW w:w="3600" w:type="dxa"/>
          </w:tcPr>
          <w:p w14:paraId="7F45A957" w14:textId="77777777" w:rsidR="00174EB5" w:rsidRPr="00C61BE1" w:rsidRDefault="00174EB5" w:rsidP="00EA6B82">
            <w:pPr>
              <w:spacing w:line="320" w:lineRule="exact"/>
              <w:ind w:left="36"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9" w:type="dxa"/>
          </w:tcPr>
          <w:p w14:paraId="2E7E5A94" w14:textId="77777777" w:rsidR="00174EB5" w:rsidRPr="00C61BE1" w:rsidRDefault="00174EB5" w:rsidP="00EA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065AFDD" w14:textId="77777777" w:rsidR="00174EB5" w:rsidRPr="00BA0313" w:rsidRDefault="00174EB5" w:rsidP="00EA6B8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181891CC" w14:textId="77777777" w:rsidR="00174EB5" w:rsidRPr="00BA0313" w:rsidRDefault="00174EB5" w:rsidP="00EA6B8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14:paraId="019DF0CA" w14:textId="77777777" w:rsidR="00174EB5" w:rsidRPr="00BA0313" w:rsidRDefault="00174EB5" w:rsidP="00EA6B8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32B3945" w14:textId="77777777" w:rsidR="00174EB5" w:rsidRPr="00BA0313" w:rsidRDefault="00174EB5" w:rsidP="00EA6B8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3" w:type="dxa"/>
          </w:tcPr>
          <w:p w14:paraId="4C40D546" w14:textId="77777777" w:rsidR="00174EB5" w:rsidRPr="00BA0313" w:rsidRDefault="00174EB5" w:rsidP="00EA6B8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A031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มูลหนี้สุทธิ</w:t>
            </w:r>
          </w:p>
        </w:tc>
      </w:tr>
      <w:tr w:rsidR="00174EB5" w:rsidRPr="00D81524" w14:paraId="7D02793A" w14:textId="77777777" w:rsidTr="007A3EF3">
        <w:trPr>
          <w:trHeight w:val="320"/>
        </w:trPr>
        <w:tc>
          <w:tcPr>
            <w:tcW w:w="3600" w:type="dxa"/>
          </w:tcPr>
          <w:p w14:paraId="0F46C06B" w14:textId="77777777" w:rsidR="00174EB5" w:rsidRPr="00C61BE1" w:rsidRDefault="00174EB5" w:rsidP="00EA6B82">
            <w:pPr>
              <w:tabs>
                <w:tab w:val="clear" w:pos="227"/>
                <w:tab w:val="left" w:pos="2692"/>
              </w:tabs>
              <w:spacing w:line="320" w:lineRule="exact"/>
              <w:ind w:left="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9" w:type="dxa"/>
          </w:tcPr>
          <w:p w14:paraId="28507A8D" w14:textId="77777777" w:rsidR="00174EB5" w:rsidRPr="00C61BE1" w:rsidRDefault="00174EB5" w:rsidP="00EA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27A371C" w14:textId="6B09A196" w:rsidR="00174EB5" w:rsidRPr="00BA0313" w:rsidRDefault="00174EB5" w:rsidP="00EA6B8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15A0F661" w14:textId="77777777" w:rsidR="00174EB5" w:rsidRPr="00BA0313" w:rsidRDefault="00174EB5" w:rsidP="00EA6B8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14:paraId="5B18AC78" w14:textId="77777777" w:rsidR="00174EB5" w:rsidRPr="00BA0313" w:rsidRDefault="00174EB5" w:rsidP="00EA6B8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C9D7180" w14:textId="77777777" w:rsidR="00174EB5" w:rsidRPr="00BA0313" w:rsidRDefault="00174EB5" w:rsidP="00EA6B8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3" w:type="dxa"/>
          </w:tcPr>
          <w:p w14:paraId="1F1829A6" w14:textId="77777777" w:rsidR="00174EB5" w:rsidRPr="00BA0313" w:rsidRDefault="00174EB5" w:rsidP="00EA6B8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A031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หลังหัก</w:t>
            </w:r>
          </w:p>
        </w:tc>
      </w:tr>
      <w:tr w:rsidR="009930B0" w:rsidRPr="00D81524" w14:paraId="777B6B99" w14:textId="77777777" w:rsidTr="007A3EF3">
        <w:trPr>
          <w:trHeight w:val="110"/>
        </w:trPr>
        <w:tc>
          <w:tcPr>
            <w:tcW w:w="3600" w:type="dxa"/>
          </w:tcPr>
          <w:p w14:paraId="62F1A18D" w14:textId="5D62FE2D" w:rsidR="009930B0" w:rsidRPr="00C61BE1" w:rsidRDefault="009930B0" w:rsidP="009930B0">
            <w:pPr>
              <w:tabs>
                <w:tab w:val="clear" w:pos="227"/>
                <w:tab w:val="left" w:pos="2692"/>
              </w:tabs>
              <w:spacing w:line="240" w:lineRule="auto"/>
              <w:ind w:left="90" w:right="-108" w:hanging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dxa"/>
          </w:tcPr>
          <w:p w14:paraId="6ACF853F" w14:textId="77777777" w:rsidR="009930B0" w:rsidRPr="00C61BE1" w:rsidRDefault="009930B0" w:rsidP="0099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637B8B9" w14:textId="21014B92" w:rsidR="009930B0" w:rsidRPr="00BA0313" w:rsidRDefault="009930B0" w:rsidP="009930B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A031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มูลหนี้</w:t>
            </w:r>
            <w:r w:rsidR="007A3EF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243" w:type="dxa"/>
          </w:tcPr>
          <w:p w14:paraId="12B66E59" w14:textId="77777777" w:rsidR="009930B0" w:rsidRPr="00BA0313" w:rsidRDefault="009930B0" w:rsidP="009930B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14:paraId="7BB3F756" w14:textId="524915FF" w:rsidR="009930B0" w:rsidRPr="00BA0313" w:rsidRDefault="007A3EF3" w:rsidP="009930B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A031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ค่าเผื่อหนี้</w:t>
            </w:r>
          </w:p>
        </w:tc>
        <w:tc>
          <w:tcPr>
            <w:tcW w:w="270" w:type="dxa"/>
          </w:tcPr>
          <w:p w14:paraId="4224A87C" w14:textId="77777777" w:rsidR="009930B0" w:rsidRPr="00BA0313" w:rsidRDefault="009930B0" w:rsidP="009930B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3" w:type="dxa"/>
          </w:tcPr>
          <w:p w14:paraId="13607BD6" w14:textId="491D405A" w:rsidR="009930B0" w:rsidRPr="00BA0313" w:rsidRDefault="009930B0" w:rsidP="009930B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A031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ค่าเผื่อหนี้</w:t>
            </w:r>
          </w:p>
        </w:tc>
      </w:tr>
      <w:tr w:rsidR="009930B0" w:rsidRPr="00D81524" w14:paraId="2250A6A1" w14:textId="77777777" w:rsidTr="007A3EF3">
        <w:trPr>
          <w:trHeight w:val="320"/>
        </w:trPr>
        <w:tc>
          <w:tcPr>
            <w:tcW w:w="3600" w:type="dxa"/>
          </w:tcPr>
          <w:p w14:paraId="3B9925C2" w14:textId="39BDFDA8" w:rsidR="009930B0" w:rsidRPr="00C61BE1" w:rsidRDefault="009930B0" w:rsidP="009930B0">
            <w:pPr>
              <w:tabs>
                <w:tab w:val="clear" w:pos="227"/>
                <w:tab w:val="left" w:pos="2692"/>
              </w:tabs>
              <w:spacing w:line="240" w:lineRule="auto"/>
              <w:ind w:left="90" w:right="-108" w:hanging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1BE1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769" w:type="dxa"/>
          </w:tcPr>
          <w:p w14:paraId="7D4A69FA" w14:textId="77777777" w:rsidR="009930B0" w:rsidRPr="00C61BE1" w:rsidRDefault="009930B0" w:rsidP="0099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AD0883E" w14:textId="49BCD7B6" w:rsidR="009930B0" w:rsidRPr="00BA0313" w:rsidRDefault="009930B0" w:rsidP="009930B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A031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ดอกเบี้ยค้างรับ</w:t>
            </w:r>
          </w:p>
        </w:tc>
        <w:tc>
          <w:tcPr>
            <w:tcW w:w="243" w:type="dxa"/>
          </w:tcPr>
          <w:p w14:paraId="1D078612" w14:textId="77777777" w:rsidR="009930B0" w:rsidRPr="00BA0313" w:rsidRDefault="009930B0" w:rsidP="009930B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14:paraId="44AF2852" w14:textId="0A9A089D" w:rsidR="009930B0" w:rsidRPr="00BA0313" w:rsidRDefault="009930B0" w:rsidP="009930B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A031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สงสัยจะสูญ</w:t>
            </w:r>
          </w:p>
        </w:tc>
        <w:tc>
          <w:tcPr>
            <w:tcW w:w="270" w:type="dxa"/>
          </w:tcPr>
          <w:p w14:paraId="0EAAAC15" w14:textId="77777777" w:rsidR="009930B0" w:rsidRPr="00BA0313" w:rsidRDefault="009930B0" w:rsidP="009930B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3" w:type="dxa"/>
          </w:tcPr>
          <w:p w14:paraId="44985062" w14:textId="023AA680" w:rsidR="009930B0" w:rsidRPr="00BA0313" w:rsidRDefault="009930B0" w:rsidP="009930B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A031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สงสัยจะสูญ</w:t>
            </w:r>
          </w:p>
        </w:tc>
      </w:tr>
      <w:tr w:rsidR="009930B0" w:rsidRPr="00D81524" w14:paraId="2EE662E0" w14:textId="77777777" w:rsidTr="007A3EF3">
        <w:trPr>
          <w:trHeight w:val="320"/>
        </w:trPr>
        <w:tc>
          <w:tcPr>
            <w:tcW w:w="3600" w:type="dxa"/>
          </w:tcPr>
          <w:p w14:paraId="54DBC8E3" w14:textId="77777777" w:rsidR="009930B0" w:rsidRPr="00BA0313" w:rsidRDefault="009930B0" w:rsidP="009930B0">
            <w:pPr>
              <w:tabs>
                <w:tab w:val="clear" w:pos="227"/>
                <w:tab w:val="left" w:pos="2692"/>
              </w:tabs>
              <w:spacing w:line="240" w:lineRule="auto"/>
              <w:ind w:left="90" w:right="-108" w:hanging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dxa"/>
          </w:tcPr>
          <w:p w14:paraId="0EB6937F" w14:textId="77777777" w:rsidR="009930B0" w:rsidRPr="00C61BE1" w:rsidRDefault="009930B0" w:rsidP="0099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4" w:type="dxa"/>
            <w:gridSpan w:val="5"/>
          </w:tcPr>
          <w:p w14:paraId="0D451940" w14:textId="77777777" w:rsidR="009930B0" w:rsidRPr="00C61BE1" w:rsidRDefault="009930B0" w:rsidP="0099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1BE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61BE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930B0" w:rsidRPr="00D81524" w14:paraId="1A999BEA" w14:textId="77777777" w:rsidTr="007A3EF3">
        <w:trPr>
          <w:trHeight w:val="290"/>
        </w:trPr>
        <w:tc>
          <w:tcPr>
            <w:tcW w:w="3600" w:type="dxa"/>
          </w:tcPr>
          <w:p w14:paraId="576BEECF" w14:textId="77777777" w:rsidR="009930B0" w:rsidRPr="00BA0313" w:rsidRDefault="009930B0" w:rsidP="009930B0">
            <w:pPr>
              <w:tabs>
                <w:tab w:val="clear" w:pos="227"/>
                <w:tab w:val="left" w:pos="2692"/>
              </w:tabs>
              <w:spacing w:line="240" w:lineRule="auto"/>
              <w:ind w:left="90" w:right="-108" w:hanging="8"/>
              <w:rPr>
                <w:rFonts w:asciiTheme="majorBidi" w:hAnsiTheme="majorBidi" w:cstheme="majorBidi"/>
                <w:sz w:val="30"/>
                <w:szCs w:val="30"/>
              </w:rPr>
            </w:pPr>
            <w:r w:rsidRPr="00BA0313">
              <w:rPr>
                <w:rFonts w:asciiTheme="majorBidi" w:hAnsiTheme="majorBidi" w:cstheme="majorBidi"/>
                <w:sz w:val="30"/>
                <w:szCs w:val="30"/>
                <w:cs/>
              </w:rPr>
              <w:t>มูลหนี้จัดชั้นปกติ</w:t>
            </w:r>
          </w:p>
        </w:tc>
        <w:tc>
          <w:tcPr>
            <w:tcW w:w="769" w:type="dxa"/>
          </w:tcPr>
          <w:p w14:paraId="62B56752" w14:textId="77777777" w:rsidR="009930B0" w:rsidRPr="00C61BE1" w:rsidRDefault="009930B0" w:rsidP="009930B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44992BF" w14:textId="77777777" w:rsidR="009930B0" w:rsidRPr="00C61BE1" w:rsidRDefault="009930B0" w:rsidP="007A3E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61BE1">
              <w:rPr>
                <w:rFonts w:asciiTheme="majorBidi" w:hAnsiTheme="majorBidi" w:cstheme="majorBidi"/>
                <w:sz w:val="30"/>
                <w:szCs w:val="30"/>
              </w:rPr>
              <w:t>3,189,470</w:t>
            </w:r>
          </w:p>
        </w:tc>
        <w:tc>
          <w:tcPr>
            <w:tcW w:w="243" w:type="dxa"/>
          </w:tcPr>
          <w:p w14:paraId="758FA10B" w14:textId="77777777" w:rsidR="009930B0" w:rsidRPr="00C61BE1" w:rsidRDefault="009930B0" w:rsidP="0099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2222646" w14:textId="77777777" w:rsidR="009930B0" w:rsidRPr="00C61BE1" w:rsidRDefault="009930B0" w:rsidP="00CC0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1B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2307E6" w14:textId="77777777" w:rsidR="009930B0" w:rsidRPr="00C61BE1" w:rsidRDefault="009930B0" w:rsidP="0099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3" w:type="dxa"/>
          </w:tcPr>
          <w:p w14:paraId="41F2CC6F" w14:textId="77777777" w:rsidR="009930B0" w:rsidRPr="00C61BE1" w:rsidRDefault="009930B0" w:rsidP="00ED35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90"/>
              </w:tabs>
              <w:spacing w:line="240" w:lineRule="auto"/>
              <w:ind w:left="-108" w:right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1BE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C61BE1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61BE1">
              <w:rPr>
                <w:rFonts w:asciiTheme="majorBidi" w:hAnsiTheme="majorBidi" w:cstheme="majorBidi" w:hint="cs"/>
                <w:sz w:val="30"/>
                <w:szCs w:val="30"/>
              </w:rPr>
              <w:t>189</w:t>
            </w:r>
            <w:r w:rsidRPr="00C61BE1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61BE1">
              <w:rPr>
                <w:rFonts w:asciiTheme="majorBidi" w:hAnsiTheme="majorBidi" w:cstheme="majorBidi" w:hint="cs"/>
                <w:sz w:val="30"/>
                <w:szCs w:val="30"/>
              </w:rPr>
              <w:t>47</w:t>
            </w:r>
            <w:r w:rsidRPr="00C61BE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9930B0" w:rsidRPr="00D81524" w14:paraId="66A821A4" w14:textId="77777777" w:rsidTr="007A3EF3">
        <w:trPr>
          <w:trHeight w:val="320"/>
        </w:trPr>
        <w:tc>
          <w:tcPr>
            <w:tcW w:w="3600" w:type="dxa"/>
          </w:tcPr>
          <w:p w14:paraId="11FF0E77" w14:textId="77777777" w:rsidR="009930B0" w:rsidRPr="00BA0313" w:rsidRDefault="009930B0" w:rsidP="009930B0">
            <w:pPr>
              <w:tabs>
                <w:tab w:val="clear" w:pos="227"/>
                <w:tab w:val="left" w:pos="2692"/>
              </w:tabs>
              <w:spacing w:line="240" w:lineRule="auto"/>
              <w:ind w:left="90" w:right="-108" w:hanging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0313">
              <w:rPr>
                <w:rFonts w:asciiTheme="majorBidi" w:hAnsiTheme="majorBidi" w:cstheme="majorBidi"/>
                <w:sz w:val="30"/>
                <w:szCs w:val="30"/>
                <w:cs/>
              </w:rPr>
              <w:t>มูลหนี้จัดชั้นสงสัย</w:t>
            </w:r>
          </w:p>
        </w:tc>
        <w:tc>
          <w:tcPr>
            <w:tcW w:w="769" w:type="dxa"/>
          </w:tcPr>
          <w:p w14:paraId="00DAB663" w14:textId="77777777" w:rsidR="009930B0" w:rsidRPr="00C61BE1" w:rsidRDefault="009930B0" w:rsidP="009930B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93AE8F" w14:textId="77777777" w:rsidR="009930B0" w:rsidRPr="00C61BE1" w:rsidRDefault="009930B0" w:rsidP="00CC06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1BE1">
              <w:rPr>
                <w:rFonts w:asciiTheme="majorBidi" w:hAnsiTheme="majorBidi" w:cstheme="majorBidi"/>
                <w:sz w:val="30"/>
                <w:szCs w:val="30"/>
              </w:rPr>
              <w:t>65,916</w:t>
            </w:r>
          </w:p>
        </w:tc>
        <w:tc>
          <w:tcPr>
            <w:tcW w:w="243" w:type="dxa"/>
          </w:tcPr>
          <w:p w14:paraId="799C7F6F" w14:textId="77777777" w:rsidR="009930B0" w:rsidRPr="00C61BE1" w:rsidRDefault="009930B0" w:rsidP="0099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3D1C8AD" w14:textId="77777777" w:rsidR="009930B0" w:rsidRPr="00D5651E" w:rsidRDefault="009930B0" w:rsidP="00D5651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90"/>
              </w:tabs>
              <w:spacing w:line="240" w:lineRule="auto"/>
              <w:ind w:left="-108" w:right="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651E">
              <w:rPr>
                <w:rFonts w:asciiTheme="majorBidi" w:hAnsiTheme="majorBidi" w:cstheme="majorBidi"/>
                <w:sz w:val="30"/>
                <w:szCs w:val="30"/>
              </w:rPr>
              <w:t>(65,916)</w:t>
            </w:r>
          </w:p>
        </w:tc>
        <w:tc>
          <w:tcPr>
            <w:tcW w:w="270" w:type="dxa"/>
          </w:tcPr>
          <w:p w14:paraId="220C585C" w14:textId="77777777" w:rsidR="009930B0" w:rsidRPr="00C61BE1" w:rsidRDefault="009930B0" w:rsidP="007A3E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  <w:tab w:val="decimal" w:pos="12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4EA68E26" w14:textId="77777777" w:rsidR="009930B0" w:rsidRPr="00C61BE1" w:rsidRDefault="009930B0" w:rsidP="00CC06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1B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30B0" w:rsidRPr="00D81524" w14:paraId="07882533" w14:textId="77777777" w:rsidTr="007A3EF3">
        <w:trPr>
          <w:trHeight w:val="320"/>
        </w:trPr>
        <w:tc>
          <w:tcPr>
            <w:tcW w:w="3600" w:type="dxa"/>
          </w:tcPr>
          <w:p w14:paraId="5B1F889D" w14:textId="77777777" w:rsidR="009930B0" w:rsidRPr="007A3EF3" w:rsidRDefault="009930B0" w:rsidP="009930B0">
            <w:pPr>
              <w:tabs>
                <w:tab w:val="clear" w:pos="227"/>
                <w:tab w:val="left" w:pos="2692"/>
              </w:tabs>
              <w:spacing w:line="240" w:lineRule="auto"/>
              <w:ind w:left="90" w:right="-108" w:hanging="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3E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69" w:type="dxa"/>
          </w:tcPr>
          <w:p w14:paraId="63C8C86C" w14:textId="77777777" w:rsidR="009930B0" w:rsidRPr="00BA0313" w:rsidRDefault="009930B0" w:rsidP="009930B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8BDCBD3" w14:textId="77777777" w:rsidR="009930B0" w:rsidRPr="00BA0313" w:rsidRDefault="009930B0" w:rsidP="00CC06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5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0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3,255,386</w:t>
            </w:r>
          </w:p>
        </w:tc>
        <w:tc>
          <w:tcPr>
            <w:tcW w:w="243" w:type="dxa"/>
          </w:tcPr>
          <w:p w14:paraId="14412968" w14:textId="77777777" w:rsidR="009930B0" w:rsidRPr="007A3EF3" w:rsidRDefault="009930B0" w:rsidP="007A3E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22DE46C3" w14:textId="77777777" w:rsidR="009930B0" w:rsidRPr="007A3EF3" w:rsidRDefault="009930B0" w:rsidP="00D5651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90"/>
              </w:tabs>
              <w:spacing w:line="240" w:lineRule="auto"/>
              <w:ind w:left="-108" w:right="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3E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(65,916)</w:t>
            </w:r>
          </w:p>
        </w:tc>
        <w:tc>
          <w:tcPr>
            <w:tcW w:w="270" w:type="dxa"/>
          </w:tcPr>
          <w:p w14:paraId="444D615C" w14:textId="77777777" w:rsidR="009930B0" w:rsidRPr="00BA0313" w:rsidRDefault="009930B0" w:rsidP="007A3E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  <w:tab w:val="decimal" w:pos="12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679CDAF0" w14:textId="77777777" w:rsidR="009930B0" w:rsidRPr="00BA0313" w:rsidRDefault="009930B0" w:rsidP="00ED35F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90"/>
              </w:tabs>
              <w:spacing w:line="240" w:lineRule="auto"/>
              <w:ind w:left="-108" w:right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03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  <w:r w:rsidRPr="00BA03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BA03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189</w:t>
            </w:r>
            <w:r w:rsidRPr="00BA03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BA03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47</w:t>
            </w:r>
            <w:r w:rsidRPr="00BA0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72DE14A5" w14:textId="77777777" w:rsidR="003C57F9" w:rsidRDefault="003C57F9" w:rsidP="00ED35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2653724" w14:textId="08A9BDAC" w:rsidR="002D4841" w:rsidRPr="001607DE" w:rsidRDefault="002D4841" w:rsidP="00ED35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607D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ค่าเผื่อหนี้สงสัยจะสูญ</w:t>
      </w:r>
    </w:p>
    <w:p w14:paraId="40012F21" w14:textId="77777777" w:rsidR="00A41E5A" w:rsidRPr="005D71E2" w:rsidRDefault="00A41E5A" w:rsidP="002D48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50"/>
        <w:gridCol w:w="1530"/>
      </w:tblGrid>
      <w:tr w:rsidR="00BA0313" w:rsidRPr="00D81524" w14:paraId="2CD56412" w14:textId="77777777" w:rsidTr="001607DE">
        <w:trPr>
          <w:trHeight w:val="317"/>
        </w:trPr>
        <w:tc>
          <w:tcPr>
            <w:tcW w:w="7650" w:type="dxa"/>
            <w:vAlign w:val="bottom"/>
          </w:tcPr>
          <w:p w14:paraId="2B63CDC6" w14:textId="77777777" w:rsidR="00BA0313" w:rsidRPr="00D81524" w:rsidRDefault="00BA0313" w:rsidP="006F65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F2295B0" w14:textId="6E40DEBC" w:rsidR="00BA0313" w:rsidRPr="00D81524" w:rsidRDefault="00305114" w:rsidP="006F652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1607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ED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</w:t>
            </w:r>
            <w:r w:rsidR="001607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ED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A0313" w:rsidRPr="00D81524" w14:paraId="63AA3D80" w14:textId="77777777" w:rsidTr="001607DE">
        <w:trPr>
          <w:trHeight w:val="317"/>
        </w:trPr>
        <w:tc>
          <w:tcPr>
            <w:tcW w:w="7650" w:type="dxa"/>
            <w:vAlign w:val="bottom"/>
          </w:tcPr>
          <w:p w14:paraId="4471F755" w14:textId="77777777" w:rsidR="00BA0313" w:rsidRPr="00D81524" w:rsidRDefault="00BA0313" w:rsidP="006F65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97E7F3" w14:textId="6CBA5628" w:rsidR="00BA0313" w:rsidRPr="00D81524" w:rsidRDefault="004B56A2" w:rsidP="006F652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BA0313" w:rsidRPr="00D815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3051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305114"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3051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BA0313" w:rsidRPr="00D81524" w14:paraId="7A5343A2" w14:textId="77777777" w:rsidTr="001607DE">
        <w:tc>
          <w:tcPr>
            <w:tcW w:w="7650" w:type="dxa"/>
          </w:tcPr>
          <w:p w14:paraId="5F11FEE7" w14:textId="77777777" w:rsidR="00BA0313" w:rsidRPr="00D81524" w:rsidRDefault="00BA0313" w:rsidP="006F6527">
            <w:pPr>
              <w:tabs>
                <w:tab w:val="clear" w:pos="227"/>
                <w:tab w:val="left" w:pos="2692"/>
              </w:tabs>
              <w:spacing w:line="240" w:lineRule="auto"/>
              <w:ind w:left="-8" w:right="-108" w:hanging="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06CD5CF" w14:textId="3B060923" w:rsidR="00BA0313" w:rsidRPr="00BA0313" w:rsidRDefault="00BA0313" w:rsidP="00BA0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A031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0313" w:rsidRPr="00D81524" w14:paraId="003A5FAE" w14:textId="77777777" w:rsidTr="001607DE">
        <w:tc>
          <w:tcPr>
            <w:tcW w:w="7650" w:type="dxa"/>
          </w:tcPr>
          <w:p w14:paraId="329B5F0A" w14:textId="4E66D3A5" w:rsidR="00BA0313" w:rsidRPr="00D81524" w:rsidRDefault="00BA0313" w:rsidP="006F6527">
            <w:pPr>
              <w:tabs>
                <w:tab w:val="clear" w:pos="227"/>
                <w:tab w:val="left" w:pos="2692"/>
              </w:tabs>
              <w:spacing w:line="240" w:lineRule="auto"/>
              <w:ind w:left="-8" w:right="-108" w:hanging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ยอดต้นปี</w:t>
            </w:r>
          </w:p>
        </w:tc>
        <w:tc>
          <w:tcPr>
            <w:tcW w:w="1530" w:type="dxa"/>
          </w:tcPr>
          <w:p w14:paraId="227867FF" w14:textId="27FA0F6E" w:rsidR="00BA0313" w:rsidRPr="00D81524" w:rsidRDefault="00BA0313" w:rsidP="001607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00"/>
              </w:tabs>
              <w:spacing w:line="240" w:lineRule="auto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Pr="00D815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007</w:t>
            </w:r>
          </w:p>
        </w:tc>
      </w:tr>
      <w:tr w:rsidR="00BA0313" w:rsidRPr="00D81524" w14:paraId="35B651AB" w14:textId="77777777" w:rsidTr="001607DE">
        <w:tc>
          <w:tcPr>
            <w:tcW w:w="7650" w:type="dxa"/>
          </w:tcPr>
          <w:p w14:paraId="5A7558F9" w14:textId="366CA317" w:rsidR="00BA0313" w:rsidRPr="00D81524" w:rsidRDefault="00BA0313" w:rsidP="006F6527">
            <w:pPr>
              <w:tabs>
                <w:tab w:val="clear" w:pos="227"/>
                <w:tab w:val="left" w:pos="2692"/>
              </w:tabs>
              <w:spacing w:line="240" w:lineRule="auto"/>
              <w:ind w:left="-8" w:right="-108" w:hanging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หนี้สงสัยจะสูญ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B10FC92" w14:textId="00B7B3B3" w:rsidR="00BA0313" w:rsidRPr="00D81524" w:rsidRDefault="00BA0313" w:rsidP="001607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91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BA0313" w:rsidRPr="00BA0313" w14:paraId="7A9C71D4" w14:textId="77777777" w:rsidTr="001607DE">
        <w:tc>
          <w:tcPr>
            <w:tcW w:w="7650" w:type="dxa"/>
          </w:tcPr>
          <w:p w14:paraId="2E67E4CA" w14:textId="0583FECA" w:rsidR="00BA0313" w:rsidRPr="00D81524" w:rsidRDefault="00BA0313" w:rsidP="006F652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ยอดปลายปี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FC1D886" w14:textId="145A8D2D" w:rsidR="00BA0313" w:rsidRPr="00BA0313" w:rsidRDefault="00BA0313" w:rsidP="001607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00"/>
              </w:tabs>
              <w:spacing w:line="240" w:lineRule="auto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03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65</w:t>
            </w:r>
            <w:r w:rsidRPr="00BA03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BA03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916</w:t>
            </w:r>
          </w:p>
        </w:tc>
      </w:tr>
    </w:tbl>
    <w:p w14:paraId="0F19F017" w14:textId="77777777" w:rsidR="00B6017D" w:rsidRPr="004A55A8" w:rsidRDefault="00B6017D" w:rsidP="00B6017D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5" w:name="_Hlk519778231"/>
    </w:p>
    <w:p w14:paraId="55D16CD7" w14:textId="5E68026A" w:rsidR="00791933" w:rsidRPr="00756D1A" w:rsidRDefault="002D4841" w:rsidP="00155357">
      <w:pPr>
        <w:pStyle w:val="index"/>
        <w:numPr>
          <w:ilvl w:val="0"/>
          <w:numId w:val="21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Cs w:val="22"/>
        </w:rPr>
      </w:pPr>
      <w:r w:rsidRPr="00D81524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สินทรัพย์และหนี้สินอนุพันธ์</w:t>
      </w:r>
      <w:r w:rsidR="00155357">
        <w:rPr>
          <w:rFonts w:asciiTheme="majorBidi" w:hAnsiTheme="majorBidi" w:cstheme="majorBidi"/>
          <w:b/>
          <w:bCs/>
          <w:sz w:val="30"/>
          <w:szCs w:val="30"/>
        </w:rPr>
        <w:br/>
      </w:r>
    </w:p>
    <w:p w14:paraId="1021974C" w14:textId="7596661D" w:rsidR="002D4841" w:rsidRPr="007A3EF3" w:rsidRDefault="007A3EF3" w:rsidP="007A3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A3EF3">
        <w:rPr>
          <w:rFonts w:asciiTheme="majorBidi" w:hAnsiTheme="majorBidi" w:cstheme="majorBidi"/>
          <w:b/>
          <w:bCs/>
          <w:i/>
          <w:iCs/>
          <w:sz w:val="30"/>
          <w:szCs w:val="30"/>
        </w:rPr>
        <w:t>9</w:t>
      </w:r>
      <w:r w:rsidR="00791933" w:rsidRPr="007A3EF3">
        <w:rPr>
          <w:rFonts w:asciiTheme="majorBidi" w:hAnsiTheme="majorBidi" w:cstheme="majorBidi"/>
          <w:b/>
          <w:bCs/>
          <w:i/>
          <w:iCs/>
          <w:sz w:val="30"/>
          <w:szCs w:val="30"/>
        </w:rPr>
        <w:t>.1</w:t>
      </w:r>
      <w:r w:rsidR="00791933" w:rsidRPr="007A3EF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791933" w:rsidRPr="007A3EF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ประเภทของความเสี่ยง</w:t>
      </w:r>
    </w:p>
    <w:p w14:paraId="3C752109" w14:textId="6EAEB277" w:rsidR="00791933" w:rsidRPr="00756D1A" w:rsidRDefault="00791933" w:rsidP="00791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Style w:val="Style1"/>
        <w:tblW w:w="9122" w:type="dxa"/>
        <w:tblInd w:w="450" w:type="dxa"/>
        <w:tblLook w:val="04A0" w:firstRow="1" w:lastRow="0" w:firstColumn="1" w:lastColumn="0" w:noHBand="0" w:noVBand="1"/>
      </w:tblPr>
      <w:tblGrid>
        <w:gridCol w:w="2880"/>
        <w:gridCol w:w="1350"/>
        <w:gridCol w:w="270"/>
        <w:gridCol w:w="1350"/>
        <w:gridCol w:w="270"/>
        <w:gridCol w:w="1350"/>
        <w:gridCol w:w="270"/>
        <w:gridCol w:w="1382"/>
      </w:tblGrid>
      <w:tr w:rsidR="00791933" w:rsidRPr="005E6435" w14:paraId="228E0F9E" w14:textId="77777777" w:rsidTr="004C4356">
        <w:tc>
          <w:tcPr>
            <w:tcW w:w="2880" w:type="dxa"/>
          </w:tcPr>
          <w:p w14:paraId="35BAAFD2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2" w:type="dxa"/>
            <w:gridSpan w:val="7"/>
          </w:tcPr>
          <w:p w14:paraId="55F7E80D" w14:textId="2FDE801D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 w:rsidRPr="00D51A7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</w:t>
            </w:r>
            <w:r w:rsidRPr="00D51A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bookmarkEnd w:id="5"/>
      <w:tr w:rsidR="00791933" w:rsidRPr="005E6435" w14:paraId="37DB9616" w14:textId="77777777" w:rsidTr="004C4356">
        <w:tc>
          <w:tcPr>
            <w:tcW w:w="2880" w:type="dxa"/>
          </w:tcPr>
          <w:p w14:paraId="18F6F6C5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2" w:type="dxa"/>
            <w:gridSpan w:val="7"/>
          </w:tcPr>
          <w:p w14:paraId="5565A79A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D51A7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91933" w:rsidRPr="005E6435" w14:paraId="795F0458" w14:textId="77777777" w:rsidTr="004C4356">
        <w:tc>
          <w:tcPr>
            <w:tcW w:w="2880" w:type="dxa"/>
          </w:tcPr>
          <w:p w14:paraId="7E19AD58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3A1C03A1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FC3F84D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02" w:type="dxa"/>
            <w:gridSpan w:val="3"/>
          </w:tcPr>
          <w:p w14:paraId="7C198061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791933" w:rsidRPr="005E6435" w14:paraId="713B323F" w14:textId="77777777" w:rsidTr="004C4356">
        <w:tc>
          <w:tcPr>
            <w:tcW w:w="2880" w:type="dxa"/>
          </w:tcPr>
          <w:p w14:paraId="4D368E97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0922FA" w14:textId="25D85B5A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8FAEC9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30FFF5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6FD8108D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FFD40D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จำนวนเงินตามสัญญา</w:t>
            </w:r>
          </w:p>
        </w:tc>
        <w:tc>
          <w:tcPr>
            <w:tcW w:w="270" w:type="dxa"/>
          </w:tcPr>
          <w:p w14:paraId="4776E70A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8A4F30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0CB522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128DCB3F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64BAE6F5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  <w:r w:rsidRPr="00D51A7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</w:tr>
      <w:tr w:rsidR="00791933" w:rsidRPr="005E6435" w14:paraId="1EAD9A35" w14:textId="77777777" w:rsidTr="004C4356">
        <w:tc>
          <w:tcPr>
            <w:tcW w:w="2880" w:type="dxa"/>
          </w:tcPr>
          <w:p w14:paraId="070394A6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2" w:type="dxa"/>
            <w:gridSpan w:val="7"/>
          </w:tcPr>
          <w:p w14:paraId="2F6A5E3A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51A7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91933" w:rsidRPr="005E6435" w14:paraId="02940A66" w14:textId="77777777" w:rsidTr="004C4356">
        <w:tc>
          <w:tcPr>
            <w:tcW w:w="2880" w:type="dxa"/>
          </w:tcPr>
          <w:p w14:paraId="0501B382" w14:textId="77777777" w:rsidR="00791933" w:rsidRPr="001607DE" w:rsidRDefault="00791933" w:rsidP="0016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07D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ราคาตราสารทุน</w:t>
            </w:r>
          </w:p>
        </w:tc>
        <w:tc>
          <w:tcPr>
            <w:tcW w:w="1350" w:type="dxa"/>
          </w:tcPr>
          <w:p w14:paraId="2D5023F2" w14:textId="55CFCB08" w:rsidR="00791933" w:rsidRPr="00D51A70" w:rsidRDefault="0085707C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498,118</w:t>
            </w:r>
          </w:p>
        </w:tc>
        <w:tc>
          <w:tcPr>
            <w:tcW w:w="270" w:type="dxa"/>
          </w:tcPr>
          <w:p w14:paraId="767FCAB6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90931E" w14:textId="2829CCFC" w:rsidR="00791933" w:rsidRPr="0054463F" w:rsidRDefault="00645FAD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463F">
              <w:rPr>
                <w:rFonts w:asciiTheme="majorBidi" w:hAnsiTheme="majorBidi" w:cstheme="majorBidi"/>
                <w:sz w:val="30"/>
                <w:szCs w:val="30"/>
              </w:rPr>
              <w:t>2,436,637</w:t>
            </w:r>
          </w:p>
        </w:tc>
        <w:tc>
          <w:tcPr>
            <w:tcW w:w="270" w:type="dxa"/>
          </w:tcPr>
          <w:p w14:paraId="0868A810" w14:textId="77777777" w:rsidR="00791933" w:rsidRPr="0054463F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043033" w14:textId="5845FDD3" w:rsidR="00791933" w:rsidRPr="0054463F" w:rsidRDefault="006C3562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463F">
              <w:rPr>
                <w:rFonts w:asciiTheme="majorBidi" w:hAnsiTheme="majorBidi" w:cstheme="majorBidi"/>
                <w:sz w:val="30"/>
                <w:szCs w:val="30"/>
              </w:rPr>
              <w:t>264,</w:t>
            </w:r>
            <w:r w:rsidR="0085707C" w:rsidRPr="0054463F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270" w:type="dxa"/>
          </w:tcPr>
          <w:p w14:paraId="65B9EBD1" w14:textId="77777777" w:rsidR="00791933" w:rsidRPr="0054463F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2898A238" w14:textId="358DEF85" w:rsidR="00791933" w:rsidRPr="0054463F" w:rsidRDefault="0085707C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463F">
              <w:rPr>
                <w:rFonts w:asciiTheme="majorBidi" w:hAnsiTheme="majorBidi" w:cstheme="majorBidi"/>
                <w:sz w:val="30"/>
                <w:szCs w:val="30"/>
              </w:rPr>
              <w:t>2,284,430</w:t>
            </w:r>
          </w:p>
        </w:tc>
      </w:tr>
      <w:tr w:rsidR="0085707C" w:rsidRPr="005E6435" w14:paraId="0C6D9276" w14:textId="77777777" w:rsidTr="004C4356">
        <w:tc>
          <w:tcPr>
            <w:tcW w:w="2880" w:type="dxa"/>
          </w:tcPr>
          <w:p w14:paraId="045FAC8C" w14:textId="77777777" w:rsidR="0085707C" w:rsidRPr="00D51A70" w:rsidRDefault="0085707C" w:rsidP="0085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6B20E5" w14:textId="2448796D" w:rsidR="0085707C" w:rsidRPr="0085707C" w:rsidRDefault="0085707C" w:rsidP="0085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70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498,118</w:t>
            </w:r>
          </w:p>
        </w:tc>
        <w:tc>
          <w:tcPr>
            <w:tcW w:w="270" w:type="dxa"/>
          </w:tcPr>
          <w:p w14:paraId="59D9DE34" w14:textId="77777777" w:rsidR="0085707C" w:rsidRPr="0085707C" w:rsidRDefault="0085707C" w:rsidP="0085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62E4676" w14:textId="059EE4C3" w:rsidR="0085707C" w:rsidRPr="0054463F" w:rsidRDefault="00645FAD" w:rsidP="0085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6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2,436,637</w:t>
            </w:r>
          </w:p>
        </w:tc>
        <w:tc>
          <w:tcPr>
            <w:tcW w:w="270" w:type="dxa"/>
          </w:tcPr>
          <w:p w14:paraId="0851E0FB" w14:textId="77777777" w:rsidR="0085707C" w:rsidRPr="0054463F" w:rsidRDefault="0085707C" w:rsidP="0085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30B4EE" w14:textId="753D2A7C" w:rsidR="0085707C" w:rsidRPr="0054463F" w:rsidRDefault="0085707C" w:rsidP="0085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6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264,502</w:t>
            </w:r>
          </w:p>
        </w:tc>
        <w:tc>
          <w:tcPr>
            <w:tcW w:w="270" w:type="dxa"/>
          </w:tcPr>
          <w:p w14:paraId="0F99EDB3" w14:textId="77777777" w:rsidR="0085707C" w:rsidRPr="0054463F" w:rsidRDefault="0085707C" w:rsidP="0085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1F409A56" w14:textId="30598823" w:rsidR="0085707C" w:rsidRPr="0054463F" w:rsidRDefault="0085707C" w:rsidP="0085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6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2,284,430</w:t>
            </w:r>
          </w:p>
        </w:tc>
      </w:tr>
    </w:tbl>
    <w:p w14:paraId="52DBCEFC" w14:textId="152B0DEF" w:rsidR="007A3EF3" w:rsidRPr="00756D1A" w:rsidRDefault="007A3EF3" w:rsidP="00D55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right="-2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Style w:val="Style1"/>
        <w:tblW w:w="9122" w:type="dxa"/>
        <w:tblInd w:w="450" w:type="dxa"/>
        <w:tblLook w:val="04A0" w:firstRow="1" w:lastRow="0" w:firstColumn="1" w:lastColumn="0" w:noHBand="0" w:noVBand="1"/>
      </w:tblPr>
      <w:tblGrid>
        <w:gridCol w:w="2880"/>
        <w:gridCol w:w="1350"/>
        <w:gridCol w:w="270"/>
        <w:gridCol w:w="1350"/>
        <w:gridCol w:w="270"/>
        <w:gridCol w:w="1350"/>
        <w:gridCol w:w="270"/>
        <w:gridCol w:w="1382"/>
      </w:tblGrid>
      <w:tr w:rsidR="006B7881" w:rsidRPr="00E1555F" w14:paraId="01E7A7EC" w14:textId="77777777" w:rsidTr="004C4356">
        <w:tc>
          <w:tcPr>
            <w:tcW w:w="2880" w:type="dxa"/>
          </w:tcPr>
          <w:p w14:paraId="5577D977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2" w:type="dxa"/>
            <w:gridSpan w:val="7"/>
          </w:tcPr>
          <w:p w14:paraId="71DE8D82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6B7881" w:rsidRPr="005E6435" w14:paraId="1C8B76E4" w14:textId="77777777" w:rsidTr="004C4356">
        <w:tc>
          <w:tcPr>
            <w:tcW w:w="2880" w:type="dxa"/>
          </w:tcPr>
          <w:p w14:paraId="2F21A73B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2" w:type="dxa"/>
            <w:gridSpan w:val="7"/>
          </w:tcPr>
          <w:p w14:paraId="39195981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51A70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51A7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C4356" w:rsidRPr="005E6435" w14:paraId="1B4661A5" w14:textId="77777777" w:rsidTr="004C4356">
        <w:tc>
          <w:tcPr>
            <w:tcW w:w="2880" w:type="dxa"/>
          </w:tcPr>
          <w:p w14:paraId="2D5CD82E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5DDE1DE6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D2DDB72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02" w:type="dxa"/>
            <w:gridSpan w:val="3"/>
          </w:tcPr>
          <w:p w14:paraId="5348648D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4C4356" w:rsidRPr="005E6435" w14:paraId="1171E4D8" w14:textId="77777777" w:rsidTr="004C4356">
        <w:tc>
          <w:tcPr>
            <w:tcW w:w="2880" w:type="dxa"/>
          </w:tcPr>
          <w:p w14:paraId="761CCA69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8E0552" w14:textId="684C6C89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6EF946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5DCE25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1DBA2182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A43752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จำนวนเงินตามสัญญา</w:t>
            </w:r>
          </w:p>
        </w:tc>
        <w:tc>
          <w:tcPr>
            <w:tcW w:w="270" w:type="dxa"/>
          </w:tcPr>
          <w:p w14:paraId="1EEAF605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ECDE41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17458C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6FD3CED8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2BB31D25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  <w:r w:rsidRPr="00D51A7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</w:tr>
      <w:tr w:rsidR="006B7881" w:rsidRPr="005E6435" w14:paraId="5557A975" w14:textId="77777777" w:rsidTr="004C4356">
        <w:tc>
          <w:tcPr>
            <w:tcW w:w="2880" w:type="dxa"/>
          </w:tcPr>
          <w:p w14:paraId="5964E21F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2" w:type="dxa"/>
            <w:gridSpan w:val="7"/>
          </w:tcPr>
          <w:p w14:paraId="0E43AD2F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4356" w:rsidRPr="005E6435" w14:paraId="67E1F225" w14:textId="77777777" w:rsidTr="004C4356">
        <w:tc>
          <w:tcPr>
            <w:tcW w:w="2880" w:type="dxa"/>
          </w:tcPr>
          <w:p w14:paraId="1F0CCEFD" w14:textId="77777777" w:rsidR="006B7881" w:rsidRPr="00D51A70" w:rsidRDefault="006B7881" w:rsidP="0016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ราคาตราสารทุน</w:t>
            </w:r>
          </w:p>
        </w:tc>
        <w:tc>
          <w:tcPr>
            <w:tcW w:w="1350" w:type="dxa"/>
            <w:shd w:val="clear" w:color="auto" w:fill="auto"/>
          </w:tcPr>
          <w:p w14:paraId="496D7F73" w14:textId="1663C44D" w:rsidR="006B7881" w:rsidRPr="00D51A70" w:rsidRDefault="009B2B4E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</w:rPr>
              <w:t>50,695</w:t>
            </w:r>
          </w:p>
        </w:tc>
        <w:tc>
          <w:tcPr>
            <w:tcW w:w="270" w:type="dxa"/>
            <w:shd w:val="clear" w:color="auto" w:fill="auto"/>
          </w:tcPr>
          <w:p w14:paraId="08BF39D2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B19D501" w14:textId="5362B02A" w:rsidR="006B7881" w:rsidRPr="00D51A70" w:rsidRDefault="009B2B4E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</w:rPr>
              <w:t>1,164,028</w:t>
            </w:r>
          </w:p>
        </w:tc>
        <w:tc>
          <w:tcPr>
            <w:tcW w:w="270" w:type="dxa"/>
            <w:shd w:val="clear" w:color="auto" w:fill="auto"/>
          </w:tcPr>
          <w:p w14:paraId="190D452F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D23C9EF" w14:textId="2AD0CC3A" w:rsidR="006B7881" w:rsidRPr="00D51A70" w:rsidRDefault="009B2B4E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</w:rPr>
              <w:t>151,792</w:t>
            </w:r>
          </w:p>
        </w:tc>
        <w:tc>
          <w:tcPr>
            <w:tcW w:w="270" w:type="dxa"/>
            <w:shd w:val="clear" w:color="auto" w:fill="auto"/>
          </w:tcPr>
          <w:p w14:paraId="51068F98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shd w:val="clear" w:color="auto" w:fill="auto"/>
          </w:tcPr>
          <w:p w14:paraId="03BF95C9" w14:textId="23716823" w:rsidR="006B7881" w:rsidRPr="00D51A70" w:rsidRDefault="009B2B4E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</w:rPr>
              <w:t>2,348,750</w:t>
            </w:r>
          </w:p>
        </w:tc>
      </w:tr>
      <w:tr w:rsidR="004C4356" w:rsidRPr="005F0AB6" w14:paraId="2CD7EE17" w14:textId="77777777" w:rsidTr="004C4356">
        <w:tc>
          <w:tcPr>
            <w:tcW w:w="2880" w:type="dxa"/>
          </w:tcPr>
          <w:p w14:paraId="128F52F8" w14:textId="77777777" w:rsidR="006B7881" w:rsidRPr="00D51A70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6EB86E" w14:textId="3D9C3AB0" w:rsidR="006B7881" w:rsidRPr="00155357" w:rsidRDefault="009B2B4E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3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50,695</w:t>
            </w:r>
          </w:p>
        </w:tc>
        <w:tc>
          <w:tcPr>
            <w:tcW w:w="270" w:type="dxa"/>
            <w:shd w:val="clear" w:color="auto" w:fill="auto"/>
          </w:tcPr>
          <w:p w14:paraId="75A6209C" w14:textId="77777777" w:rsidR="006B7881" w:rsidRPr="00155357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3DF9E9" w14:textId="5A3A13B0" w:rsidR="006B7881" w:rsidRPr="00155357" w:rsidRDefault="009B2B4E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3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1,164,028</w:t>
            </w:r>
          </w:p>
        </w:tc>
        <w:tc>
          <w:tcPr>
            <w:tcW w:w="270" w:type="dxa"/>
            <w:shd w:val="clear" w:color="auto" w:fill="auto"/>
          </w:tcPr>
          <w:p w14:paraId="41A90F39" w14:textId="77777777" w:rsidR="006B7881" w:rsidRPr="00155357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9E4AA" w14:textId="5A70D2ED" w:rsidR="006B7881" w:rsidRPr="00155357" w:rsidRDefault="009B2B4E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3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151,792</w:t>
            </w:r>
          </w:p>
        </w:tc>
        <w:tc>
          <w:tcPr>
            <w:tcW w:w="270" w:type="dxa"/>
            <w:shd w:val="clear" w:color="auto" w:fill="auto"/>
          </w:tcPr>
          <w:p w14:paraId="2F85FC5D" w14:textId="77777777" w:rsidR="006B7881" w:rsidRPr="00155357" w:rsidRDefault="006B7881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2F54E0" w14:textId="26DDCD36" w:rsidR="006B7881" w:rsidRPr="00155357" w:rsidRDefault="009B2B4E" w:rsidP="0092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3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2,348,750</w:t>
            </w:r>
          </w:p>
        </w:tc>
      </w:tr>
    </w:tbl>
    <w:p w14:paraId="18A1561A" w14:textId="1979BBF1" w:rsidR="00791933" w:rsidRPr="007A3EF3" w:rsidRDefault="007A3EF3" w:rsidP="007A3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9</w:t>
      </w:r>
      <w:r w:rsidR="00791933" w:rsidRPr="007A3EF3">
        <w:rPr>
          <w:rFonts w:asciiTheme="majorBidi" w:hAnsiTheme="majorBidi" w:cstheme="majorBidi"/>
          <w:b/>
          <w:bCs/>
          <w:i/>
          <w:iCs/>
          <w:sz w:val="30"/>
          <w:szCs w:val="30"/>
        </w:rPr>
        <w:t>.2</w:t>
      </w:r>
      <w:r w:rsidR="00791933" w:rsidRPr="007A3EF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791933" w:rsidRPr="007A3EF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สัดส่วนการทำธุรกรรมอนุพันธ์แบ่งต</w:t>
      </w:r>
      <w:r w:rsidR="007E7666" w:rsidRPr="007A3EF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า</w:t>
      </w:r>
      <w:r w:rsidR="00791933" w:rsidRPr="007A3EF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มประเภทคู่สัญญาโดยพิจ</w:t>
      </w:r>
      <w:r w:rsidR="007E7666" w:rsidRPr="007A3EF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า</w:t>
      </w:r>
      <w:r w:rsidR="00791933" w:rsidRPr="007A3EF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รณ</w:t>
      </w:r>
      <w:r w:rsidR="007E7666" w:rsidRPr="007A3EF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า</w:t>
      </w:r>
      <w:r w:rsidR="00791933" w:rsidRPr="007A3EF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</w:t>
      </w:r>
      <w:r w:rsidR="007E7666" w:rsidRPr="007A3EF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า</w:t>
      </w:r>
      <w:r w:rsidR="00791933" w:rsidRPr="007A3EF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กจำนวนเงินต</w:t>
      </w:r>
      <w:r w:rsidR="00A66EB5" w:rsidRPr="007A3EF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า</w:t>
      </w:r>
      <w:r w:rsidR="00791933" w:rsidRPr="007A3EF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มสัญญ</w:t>
      </w:r>
      <w:r w:rsidR="007E7666" w:rsidRPr="007A3EF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า</w:t>
      </w:r>
    </w:p>
    <w:p w14:paraId="133CA562" w14:textId="77777777" w:rsidR="00791933" w:rsidRPr="00756D1A" w:rsidRDefault="00791933" w:rsidP="002D48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350"/>
        <w:gridCol w:w="270"/>
        <w:gridCol w:w="1350"/>
        <w:gridCol w:w="270"/>
        <w:gridCol w:w="1350"/>
        <w:gridCol w:w="270"/>
        <w:gridCol w:w="1440"/>
      </w:tblGrid>
      <w:tr w:rsidR="00540837" w:rsidRPr="00864E65" w14:paraId="507191DE" w14:textId="77777777" w:rsidTr="003F5072">
        <w:trPr>
          <w:trHeight w:val="20"/>
          <w:tblHeader/>
        </w:trPr>
        <w:tc>
          <w:tcPr>
            <w:tcW w:w="2880" w:type="dxa"/>
          </w:tcPr>
          <w:p w14:paraId="0CCA036C" w14:textId="77777777" w:rsidR="00540837" w:rsidRPr="00D51A70" w:rsidRDefault="00540837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3CF207A6" w14:textId="00C1EBD2" w:rsidR="00540837" w:rsidRPr="00D51A70" w:rsidRDefault="00540837" w:rsidP="00AC68D4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270" w:type="dxa"/>
          </w:tcPr>
          <w:p w14:paraId="2C1C34BC" w14:textId="77777777" w:rsidR="00540837" w:rsidRPr="00D51A70" w:rsidRDefault="00540837" w:rsidP="00AC68D4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511FEA6F" w14:textId="488701D0" w:rsidR="00540837" w:rsidRPr="00D51A70" w:rsidRDefault="00540837" w:rsidP="00AC68D4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D51A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791933" w:rsidRPr="00864E65" w14:paraId="6E0C83CE" w14:textId="77777777" w:rsidTr="003F5072">
        <w:trPr>
          <w:trHeight w:val="20"/>
          <w:tblHeader/>
        </w:trPr>
        <w:tc>
          <w:tcPr>
            <w:tcW w:w="2880" w:type="dxa"/>
          </w:tcPr>
          <w:p w14:paraId="7F27D9B6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36D82942" w14:textId="77777777" w:rsidR="00791933" w:rsidRPr="00D51A70" w:rsidRDefault="00791933" w:rsidP="00AC68D4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D51A70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270" w:type="dxa"/>
          </w:tcPr>
          <w:p w14:paraId="1DB3927C" w14:textId="77777777" w:rsidR="00791933" w:rsidRPr="00D51A70" w:rsidRDefault="00791933" w:rsidP="00AC68D4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0D0759CB" w14:textId="77777777" w:rsidR="00791933" w:rsidRPr="00D51A70" w:rsidRDefault="00791933" w:rsidP="00AC68D4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D51A70">
              <w:rPr>
                <w:rFonts w:asciiTheme="majorBidi" w:hAnsiTheme="majorBidi" w:cstheme="majorBidi"/>
                <w:sz w:val="30"/>
                <w:szCs w:val="30"/>
              </w:rPr>
              <w:t xml:space="preserve"> 2562</w:t>
            </w:r>
          </w:p>
        </w:tc>
      </w:tr>
      <w:tr w:rsidR="00791933" w:rsidRPr="00864E65" w14:paraId="23F0D09D" w14:textId="77777777" w:rsidTr="003F5072">
        <w:trPr>
          <w:trHeight w:val="20"/>
          <w:tblHeader/>
        </w:trPr>
        <w:tc>
          <w:tcPr>
            <w:tcW w:w="2880" w:type="dxa"/>
          </w:tcPr>
          <w:p w14:paraId="7129657A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5C26EC09" w14:textId="77777777" w:rsidR="00791933" w:rsidRPr="00D51A70" w:rsidRDefault="00791933" w:rsidP="00AC68D4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สัดส่วนจำนวนเงินตามสัญญา</w:t>
            </w:r>
          </w:p>
        </w:tc>
        <w:tc>
          <w:tcPr>
            <w:tcW w:w="270" w:type="dxa"/>
          </w:tcPr>
          <w:p w14:paraId="5C39F2B4" w14:textId="77777777" w:rsidR="00791933" w:rsidRPr="00D51A70" w:rsidRDefault="00791933" w:rsidP="00AC68D4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3620D0A3" w14:textId="77777777" w:rsidR="00791933" w:rsidRPr="00D51A70" w:rsidRDefault="00791933" w:rsidP="00AC68D4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สัดส่วนจำนวนเงินตามสัญญา</w:t>
            </w:r>
          </w:p>
        </w:tc>
      </w:tr>
      <w:tr w:rsidR="00791933" w:rsidRPr="00864E65" w14:paraId="5B4BCCFE" w14:textId="77777777" w:rsidTr="003F5072">
        <w:trPr>
          <w:trHeight w:val="20"/>
          <w:tblHeader/>
        </w:trPr>
        <w:tc>
          <w:tcPr>
            <w:tcW w:w="2880" w:type="dxa"/>
          </w:tcPr>
          <w:p w14:paraId="687FD0E1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ประเภทของคู่สัญญา</w:t>
            </w:r>
          </w:p>
        </w:tc>
        <w:tc>
          <w:tcPr>
            <w:tcW w:w="1350" w:type="dxa"/>
          </w:tcPr>
          <w:p w14:paraId="0A7D2A46" w14:textId="77777777" w:rsidR="00791933" w:rsidRPr="00D51A70" w:rsidRDefault="00791933" w:rsidP="00AC68D4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ECB6D6F" w14:textId="77777777" w:rsidR="00791933" w:rsidRPr="00D51A70" w:rsidRDefault="00791933" w:rsidP="00AC68D4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D322964" w14:textId="77777777" w:rsidR="00791933" w:rsidRPr="00D51A70" w:rsidRDefault="00791933" w:rsidP="00AC68D4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70" w:type="dxa"/>
          </w:tcPr>
          <w:p w14:paraId="686ADB16" w14:textId="77777777" w:rsidR="00791933" w:rsidRPr="00D51A70" w:rsidRDefault="00791933" w:rsidP="00AC68D4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663BB33" w14:textId="77777777" w:rsidR="00791933" w:rsidRPr="00D51A70" w:rsidRDefault="00791933" w:rsidP="00AC68D4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B117610" w14:textId="77777777" w:rsidR="00791933" w:rsidRPr="00D51A70" w:rsidRDefault="00791933" w:rsidP="00AC68D4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7EAF1D2" w14:textId="77777777" w:rsidR="00791933" w:rsidRPr="00D51A70" w:rsidRDefault="00791933" w:rsidP="00AC68D4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</w:p>
        </w:tc>
      </w:tr>
      <w:tr w:rsidR="00791933" w:rsidRPr="00864E65" w14:paraId="3B098E2D" w14:textId="77777777" w:rsidTr="003F5072">
        <w:trPr>
          <w:trHeight w:val="20"/>
          <w:tblHeader/>
        </w:trPr>
        <w:tc>
          <w:tcPr>
            <w:tcW w:w="2880" w:type="dxa"/>
          </w:tcPr>
          <w:p w14:paraId="060425F6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7"/>
          </w:tcPr>
          <w:p w14:paraId="6831013E" w14:textId="77777777" w:rsidR="00791933" w:rsidRPr="00D51A70" w:rsidRDefault="00791933" w:rsidP="00AC68D4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(%)</w:t>
            </w:r>
          </w:p>
        </w:tc>
      </w:tr>
      <w:tr w:rsidR="0085707C" w:rsidRPr="00864E65" w14:paraId="6AFC2F99" w14:textId="77777777" w:rsidTr="003F5072">
        <w:trPr>
          <w:trHeight w:val="20"/>
        </w:trPr>
        <w:tc>
          <w:tcPr>
            <w:tcW w:w="2880" w:type="dxa"/>
          </w:tcPr>
          <w:p w14:paraId="59809C84" w14:textId="77777777" w:rsidR="0085707C" w:rsidRPr="00D51A70" w:rsidRDefault="0085707C" w:rsidP="0085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บริษัทในกลุ่ม</w:t>
            </w:r>
          </w:p>
        </w:tc>
        <w:tc>
          <w:tcPr>
            <w:tcW w:w="1350" w:type="dxa"/>
          </w:tcPr>
          <w:p w14:paraId="3601653F" w14:textId="06AA3284" w:rsidR="0085707C" w:rsidRPr="0054463F" w:rsidRDefault="0085707C" w:rsidP="0085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4463F">
              <w:rPr>
                <w:rFonts w:asciiTheme="majorBidi" w:hAnsiTheme="majorBidi" w:cstheme="majorBidi"/>
                <w:sz w:val="30"/>
                <w:szCs w:val="30"/>
              </w:rPr>
              <w:t>90.</w:t>
            </w:r>
            <w:r w:rsidR="00645FAD" w:rsidRPr="005446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E95EDF0" w14:textId="77777777" w:rsidR="0085707C" w:rsidRPr="0054463F" w:rsidRDefault="0085707C" w:rsidP="0085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D5F80B" w14:textId="085BDAD8" w:rsidR="0085707C" w:rsidRPr="0054463F" w:rsidRDefault="0085707C" w:rsidP="00BF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4463F">
              <w:rPr>
                <w:rFonts w:asciiTheme="majorBidi" w:hAnsiTheme="majorBidi" w:cstheme="majorBidi"/>
                <w:sz w:val="30"/>
                <w:szCs w:val="30"/>
              </w:rPr>
              <w:t>91.2</w:t>
            </w:r>
          </w:p>
        </w:tc>
        <w:tc>
          <w:tcPr>
            <w:tcW w:w="270" w:type="dxa"/>
          </w:tcPr>
          <w:p w14:paraId="1399682F" w14:textId="77777777" w:rsidR="0085707C" w:rsidRPr="00D51A70" w:rsidRDefault="0085707C" w:rsidP="0085707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F3E90A9" w14:textId="480D2C53" w:rsidR="0085707C" w:rsidRPr="00D51A70" w:rsidRDefault="0085707C" w:rsidP="003F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</w:rPr>
              <w:t>94.9</w:t>
            </w:r>
          </w:p>
        </w:tc>
        <w:tc>
          <w:tcPr>
            <w:tcW w:w="270" w:type="dxa"/>
          </w:tcPr>
          <w:p w14:paraId="1E40AF70" w14:textId="77777777" w:rsidR="0085707C" w:rsidRPr="00D51A70" w:rsidRDefault="0085707C" w:rsidP="0085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9721E5" w14:textId="147F22F1" w:rsidR="0085707C" w:rsidRPr="00D51A70" w:rsidRDefault="0085707C" w:rsidP="003F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</w:rPr>
              <w:t>34.1</w:t>
            </w:r>
          </w:p>
        </w:tc>
      </w:tr>
      <w:tr w:rsidR="0085707C" w:rsidRPr="00864E65" w14:paraId="1A21F986" w14:textId="77777777" w:rsidTr="003F5072">
        <w:trPr>
          <w:trHeight w:val="20"/>
        </w:trPr>
        <w:tc>
          <w:tcPr>
            <w:tcW w:w="2880" w:type="dxa"/>
          </w:tcPr>
          <w:p w14:paraId="67BADF84" w14:textId="77777777" w:rsidR="0085707C" w:rsidRPr="00D51A70" w:rsidRDefault="0085707C" w:rsidP="0085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บุคคลภายนอก</w:t>
            </w:r>
          </w:p>
        </w:tc>
        <w:tc>
          <w:tcPr>
            <w:tcW w:w="1350" w:type="dxa"/>
          </w:tcPr>
          <w:p w14:paraId="071DAA31" w14:textId="77CB893C" w:rsidR="0085707C" w:rsidRPr="0054463F" w:rsidRDefault="0085707C" w:rsidP="00BF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88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4463F">
              <w:rPr>
                <w:rFonts w:asciiTheme="majorBidi" w:hAnsiTheme="majorBidi" w:cstheme="majorBidi"/>
                <w:sz w:val="30"/>
                <w:szCs w:val="30"/>
              </w:rPr>
              <w:t>9.</w:t>
            </w:r>
            <w:r w:rsidR="00645FAD" w:rsidRPr="0054463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816C81C" w14:textId="77777777" w:rsidR="0085707C" w:rsidRPr="0054463F" w:rsidRDefault="0085707C" w:rsidP="0085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079764" w14:textId="2EE35828" w:rsidR="0085707C" w:rsidRPr="0054463F" w:rsidRDefault="0085707C" w:rsidP="00BF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4463F">
              <w:rPr>
                <w:rFonts w:asciiTheme="majorBidi" w:hAnsiTheme="majorBidi" w:cstheme="majorBidi"/>
                <w:sz w:val="30"/>
                <w:szCs w:val="30"/>
              </w:rPr>
              <w:t>8.8</w:t>
            </w:r>
          </w:p>
        </w:tc>
        <w:tc>
          <w:tcPr>
            <w:tcW w:w="270" w:type="dxa"/>
          </w:tcPr>
          <w:p w14:paraId="67479A29" w14:textId="77777777" w:rsidR="0085707C" w:rsidRPr="00D51A70" w:rsidRDefault="0085707C" w:rsidP="0085707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F217FF" w14:textId="368E4941" w:rsidR="0085707C" w:rsidRPr="00D51A70" w:rsidRDefault="0085707C" w:rsidP="0085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</w:rPr>
              <w:t>5.1</w:t>
            </w:r>
          </w:p>
        </w:tc>
        <w:tc>
          <w:tcPr>
            <w:tcW w:w="270" w:type="dxa"/>
          </w:tcPr>
          <w:p w14:paraId="228F6A34" w14:textId="77777777" w:rsidR="0085707C" w:rsidRPr="00D51A70" w:rsidRDefault="0085707C" w:rsidP="0085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EA1B30" w14:textId="4953EB66" w:rsidR="0085707C" w:rsidRPr="00D51A70" w:rsidRDefault="0085707C" w:rsidP="003F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</w:rPr>
              <w:t>65.9</w:t>
            </w:r>
          </w:p>
        </w:tc>
      </w:tr>
      <w:tr w:rsidR="00791933" w:rsidRPr="002022E8" w14:paraId="5BE173CB" w14:textId="77777777" w:rsidTr="003F5072">
        <w:trPr>
          <w:trHeight w:val="20"/>
        </w:trPr>
        <w:tc>
          <w:tcPr>
            <w:tcW w:w="2880" w:type="dxa"/>
          </w:tcPr>
          <w:p w14:paraId="246E518A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73AD607" w14:textId="0F8052A3" w:rsidR="00791933" w:rsidRPr="00D51A70" w:rsidRDefault="00FE06FC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100.0</w:t>
            </w:r>
          </w:p>
        </w:tc>
        <w:tc>
          <w:tcPr>
            <w:tcW w:w="270" w:type="dxa"/>
          </w:tcPr>
          <w:p w14:paraId="67319B8A" w14:textId="77777777" w:rsidR="00791933" w:rsidRPr="00D51A70" w:rsidRDefault="00791933" w:rsidP="00AC68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28E488" w14:textId="10E23F79" w:rsidR="00791933" w:rsidRPr="00D51A70" w:rsidRDefault="00FE06FC" w:rsidP="00BF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100.0</w:t>
            </w:r>
          </w:p>
        </w:tc>
        <w:tc>
          <w:tcPr>
            <w:tcW w:w="270" w:type="dxa"/>
          </w:tcPr>
          <w:p w14:paraId="3CD428B9" w14:textId="77777777" w:rsidR="00791933" w:rsidRPr="00D51A70" w:rsidRDefault="00791933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2B09AA" w14:textId="62A6057F" w:rsidR="00791933" w:rsidRPr="00D51A70" w:rsidRDefault="00FE06FC" w:rsidP="00FE0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3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100.</w:t>
            </w:r>
            <w:r w:rsidR="00F136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81E8B09" w14:textId="77777777" w:rsidR="00791933" w:rsidRPr="00D51A70" w:rsidRDefault="00791933" w:rsidP="00AC68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6C8AEAA" w14:textId="343B439D" w:rsidR="00791933" w:rsidRPr="00D51A70" w:rsidRDefault="000A1F08" w:rsidP="003F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1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100.0</w:t>
            </w:r>
          </w:p>
        </w:tc>
      </w:tr>
    </w:tbl>
    <w:p w14:paraId="5BA034B4" w14:textId="77777777" w:rsidR="004B56A2" w:rsidRDefault="004B56A2" w:rsidP="004B56A2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A1169D7" w14:textId="43883684" w:rsidR="002D4841" w:rsidRPr="007E7666" w:rsidRDefault="002D4841" w:rsidP="007E7666">
      <w:pPr>
        <w:pStyle w:val="index"/>
        <w:numPr>
          <w:ilvl w:val="0"/>
          <w:numId w:val="21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E7666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</w:t>
      </w:r>
      <w:r w:rsidR="00DD478F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ที่ไม่ได้วางเป็นประกัน</w:t>
      </w:r>
    </w:p>
    <w:p w14:paraId="7916343E" w14:textId="54ACD443" w:rsidR="002D4841" w:rsidRPr="00C2554B" w:rsidRDefault="002D4841" w:rsidP="002D4841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57E137" w14:textId="7919A6FA" w:rsidR="007E7666" w:rsidRDefault="007E7666" w:rsidP="00CB76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B760E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CB760E">
        <w:rPr>
          <w:rFonts w:asciiTheme="majorBidi" w:hAnsiTheme="majorBidi" w:cstheme="majorBidi"/>
          <w:b/>
          <w:bCs/>
          <w:i/>
          <w:iCs/>
          <w:sz w:val="30"/>
          <w:szCs w:val="30"/>
        </w:rPr>
        <w:t>0</w:t>
      </w:r>
      <w:r w:rsidRPr="00CB760E">
        <w:rPr>
          <w:rFonts w:asciiTheme="majorBidi" w:hAnsiTheme="majorBidi" w:cstheme="majorBidi"/>
          <w:b/>
          <w:bCs/>
          <w:i/>
          <w:iCs/>
          <w:sz w:val="30"/>
          <w:szCs w:val="30"/>
        </w:rPr>
        <w:t>.1</w:t>
      </w:r>
      <w:r w:rsidR="003D0446" w:rsidRPr="00CB760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Pr="00CB760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มูลค่าเงินลงทุนและมูลค่ายุติธรรม</w:t>
      </w:r>
    </w:p>
    <w:p w14:paraId="6827C219" w14:textId="77777777" w:rsidR="00BF7F25" w:rsidRPr="00CB760E" w:rsidRDefault="00BF7F25" w:rsidP="00CB76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530"/>
        <w:gridCol w:w="180"/>
        <w:gridCol w:w="1440"/>
      </w:tblGrid>
      <w:tr w:rsidR="00BF7F25" w:rsidRPr="00D81524" w14:paraId="5635451C" w14:textId="77777777" w:rsidTr="00604057">
        <w:trPr>
          <w:trHeight w:val="20"/>
          <w:tblHeader/>
        </w:trPr>
        <w:tc>
          <w:tcPr>
            <w:tcW w:w="6030" w:type="dxa"/>
          </w:tcPr>
          <w:p w14:paraId="6CD0B277" w14:textId="77777777" w:rsidR="00BF7F25" w:rsidRPr="002022E8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1D5B64C3" w14:textId="77777777" w:rsidR="00BF7F25" w:rsidRPr="001F0E13" w:rsidRDefault="00BF7F25" w:rsidP="00604057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F7F25" w:rsidRPr="00D81524" w14:paraId="414DD229" w14:textId="77777777" w:rsidTr="00604057">
        <w:trPr>
          <w:trHeight w:val="20"/>
          <w:tblHeader/>
        </w:trPr>
        <w:tc>
          <w:tcPr>
            <w:tcW w:w="6030" w:type="dxa"/>
          </w:tcPr>
          <w:p w14:paraId="54A92CD2" w14:textId="77777777" w:rsidR="00BF7F25" w:rsidRPr="002022E8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79295279" w14:textId="77777777" w:rsidR="00BF7F25" w:rsidRPr="002022E8" w:rsidRDefault="00BF7F25" w:rsidP="00604057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F7F25" w:rsidRPr="00D81524" w14:paraId="562F026D" w14:textId="77777777" w:rsidTr="00604057">
        <w:trPr>
          <w:trHeight w:val="20"/>
          <w:tblHeader/>
        </w:trPr>
        <w:tc>
          <w:tcPr>
            <w:tcW w:w="6030" w:type="dxa"/>
          </w:tcPr>
          <w:p w14:paraId="61843F71" w14:textId="77777777" w:rsidR="00BF7F25" w:rsidRPr="002022E8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982B602" w14:textId="77777777" w:rsidR="00BF7F25" w:rsidRPr="002022E8" w:rsidRDefault="00BF7F25" w:rsidP="00604057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</w:tcPr>
          <w:p w14:paraId="168D2A0B" w14:textId="77777777" w:rsidR="00BF7F25" w:rsidRPr="002022E8" w:rsidRDefault="00BF7F25" w:rsidP="00604057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092AE21" w14:textId="77777777" w:rsidR="00BF7F25" w:rsidRPr="002022E8" w:rsidRDefault="00BF7F25" w:rsidP="00604057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F7F25" w:rsidRPr="00D81524" w14:paraId="4AA4665D" w14:textId="77777777" w:rsidTr="00604057">
        <w:trPr>
          <w:trHeight w:val="20"/>
          <w:tblHeader/>
        </w:trPr>
        <w:tc>
          <w:tcPr>
            <w:tcW w:w="6030" w:type="dxa"/>
          </w:tcPr>
          <w:p w14:paraId="647CF2A7" w14:textId="77777777" w:rsidR="00BF7F25" w:rsidRPr="002022E8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2875CF74" w14:textId="77777777" w:rsidR="00BF7F25" w:rsidRPr="0060765D" w:rsidRDefault="00BF7F25" w:rsidP="006040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076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7F25" w:rsidRPr="00BF7F25" w14:paraId="5CC104A1" w14:textId="77777777" w:rsidTr="00604057">
        <w:trPr>
          <w:trHeight w:val="20"/>
        </w:trPr>
        <w:tc>
          <w:tcPr>
            <w:tcW w:w="6030" w:type="dxa"/>
          </w:tcPr>
          <w:p w14:paraId="1FF7D3BB" w14:textId="77777777" w:rsidR="00BF7F25" w:rsidRPr="00BF7F25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F7F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530" w:type="dxa"/>
          </w:tcPr>
          <w:p w14:paraId="01826D87" w14:textId="77777777" w:rsidR="00BF7F25" w:rsidRPr="00BF7F25" w:rsidRDefault="00BF7F25" w:rsidP="006040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3B07730" w14:textId="77777777" w:rsidR="00BF7F25" w:rsidRPr="00BF7F25" w:rsidRDefault="00BF7F25" w:rsidP="006040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3D9272F" w14:textId="77777777" w:rsidR="00BF7F25" w:rsidRPr="00BF7F25" w:rsidRDefault="00BF7F25" w:rsidP="006040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F7F25" w:rsidRPr="00D81524" w14:paraId="074A7E8F" w14:textId="77777777" w:rsidTr="00604057">
        <w:trPr>
          <w:trHeight w:val="20"/>
        </w:trPr>
        <w:tc>
          <w:tcPr>
            <w:tcW w:w="6030" w:type="dxa"/>
          </w:tcPr>
          <w:p w14:paraId="73DB8B22" w14:textId="77777777" w:rsidR="00BF7F25" w:rsidRPr="002022E8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530" w:type="dxa"/>
          </w:tcPr>
          <w:p w14:paraId="48759C6D" w14:textId="77777777" w:rsidR="00BF7F25" w:rsidRPr="00983C0C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1,740,961</w:t>
            </w:r>
          </w:p>
        </w:tc>
        <w:tc>
          <w:tcPr>
            <w:tcW w:w="180" w:type="dxa"/>
          </w:tcPr>
          <w:p w14:paraId="62FECBDA" w14:textId="77777777" w:rsidR="00BF7F25" w:rsidRPr="00983C0C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3DF4442" w14:textId="77777777" w:rsidR="00BF7F25" w:rsidRPr="00983C0C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1,599,487</w:t>
            </w:r>
          </w:p>
        </w:tc>
      </w:tr>
      <w:tr w:rsidR="00BF7F25" w:rsidRPr="00D81524" w14:paraId="49D33DAA" w14:textId="77777777" w:rsidTr="00604057">
        <w:trPr>
          <w:trHeight w:val="20"/>
        </w:trPr>
        <w:tc>
          <w:tcPr>
            <w:tcW w:w="6030" w:type="dxa"/>
          </w:tcPr>
          <w:p w14:paraId="4FE5DA9D" w14:textId="77777777" w:rsidR="00BF7F25" w:rsidRPr="002022E8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530" w:type="dxa"/>
          </w:tcPr>
          <w:p w14:paraId="40008862" w14:textId="77777777" w:rsidR="00BF7F25" w:rsidRPr="00983C0C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7,234,467</w:t>
            </w:r>
          </w:p>
        </w:tc>
        <w:tc>
          <w:tcPr>
            <w:tcW w:w="180" w:type="dxa"/>
          </w:tcPr>
          <w:p w14:paraId="6F7CFF26" w14:textId="77777777" w:rsidR="00BF7F25" w:rsidRPr="00983C0C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55560F" w14:textId="77777777" w:rsidR="00BF7F25" w:rsidRPr="00983C0C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7,268,07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F7F25" w:rsidRPr="00D81524" w14:paraId="4FCCBA82" w14:textId="77777777" w:rsidTr="00604057">
        <w:trPr>
          <w:trHeight w:val="20"/>
        </w:trPr>
        <w:tc>
          <w:tcPr>
            <w:tcW w:w="6030" w:type="dxa"/>
          </w:tcPr>
          <w:p w14:paraId="47F16FC9" w14:textId="5C08163B" w:rsidR="00BF7F25" w:rsidRPr="002022E8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ค่าเผื่อการปรับมูลค่า</w:t>
            </w:r>
          </w:p>
        </w:tc>
        <w:tc>
          <w:tcPr>
            <w:tcW w:w="1530" w:type="dxa"/>
          </w:tcPr>
          <w:p w14:paraId="145A415F" w14:textId="77777777" w:rsidR="00BF7F25" w:rsidRPr="00983C0C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(107,865)</w:t>
            </w:r>
          </w:p>
        </w:tc>
        <w:tc>
          <w:tcPr>
            <w:tcW w:w="180" w:type="dxa"/>
          </w:tcPr>
          <w:p w14:paraId="658A9AB3" w14:textId="77777777" w:rsidR="00BF7F25" w:rsidRPr="00983C0C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5D9FEB" w14:textId="77777777" w:rsidR="00BF7F25" w:rsidRPr="00983C0C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360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7F25" w:rsidRPr="00D81524" w14:paraId="78114204" w14:textId="77777777" w:rsidTr="00604057">
        <w:trPr>
          <w:trHeight w:val="60"/>
        </w:trPr>
        <w:tc>
          <w:tcPr>
            <w:tcW w:w="6030" w:type="dxa"/>
          </w:tcPr>
          <w:p w14:paraId="7C1BF9A5" w14:textId="77777777" w:rsidR="00BF7F25" w:rsidRPr="002022E8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530" w:type="dxa"/>
          </w:tcPr>
          <w:p w14:paraId="584528C6" w14:textId="77777777" w:rsidR="00BF7F25" w:rsidRPr="00983C0C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(7,059,145)</w:t>
            </w:r>
          </w:p>
        </w:tc>
        <w:tc>
          <w:tcPr>
            <w:tcW w:w="180" w:type="dxa"/>
          </w:tcPr>
          <w:p w14:paraId="703A1B41" w14:textId="77777777" w:rsidR="00BF7F25" w:rsidRPr="00983C0C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3478F7" w14:textId="77777777" w:rsidR="00BF7F25" w:rsidRPr="00983C0C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(7,059,145)</w:t>
            </w:r>
          </w:p>
        </w:tc>
      </w:tr>
      <w:tr w:rsidR="00BF7F25" w:rsidRPr="00D81524" w14:paraId="39815C78" w14:textId="77777777" w:rsidTr="00604057">
        <w:trPr>
          <w:trHeight w:val="20"/>
        </w:trPr>
        <w:tc>
          <w:tcPr>
            <w:tcW w:w="6030" w:type="dxa"/>
          </w:tcPr>
          <w:p w14:paraId="491E8CB0" w14:textId="77777777" w:rsidR="00BF7F25" w:rsidRPr="002022E8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รวมเงินลงทุนเพื่อค้าสุทธิ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408201E" w14:textId="77777777" w:rsidR="00BF7F25" w:rsidRPr="00196E7D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6E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1,808,418</w:t>
            </w:r>
          </w:p>
        </w:tc>
        <w:tc>
          <w:tcPr>
            <w:tcW w:w="180" w:type="dxa"/>
          </w:tcPr>
          <w:p w14:paraId="36C4F31E" w14:textId="77777777" w:rsidR="00BF7F25" w:rsidRPr="00983C0C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AFA608" w14:textId="77777777" w:rsidR="00BF7F25" w:rsidRPr="00983C0C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1,808,418</w:t>
            </w:r>
          </w:p>
        </w:tc>
      </w:tr>
      <w:tr w:rsidR="00BF7F25" w:rsidRPr="00DB10EC" w14:paraId="46C33EAD" w14:textId="77777777" w:rsidTr="00604057">
        <w:trPr>
          <w:trHeight w:val="20"/>
        </w:trPr>
        <w:tc>
          <w:tcPr>
            <w:tcW w:w="6030" w:type="dxa"/>
          </w:tcPr>
          <w:p w14:paraId="32C54016" w14:textId="77777777" w:rsidR="00BF7F25" w:rsidRPr="00DB10EC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4385353" w14:textId="77777777" w:rsidR="00BF7F25" w:rsidRPr="00DB10EC" w:rsidRDefault="00BF7F25" w:rsidP="006040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50"/>
              </w:tabs>
              <w:spacing w:line="240" w:lineRule="auto"/>
              <w:ind w:left="-36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FE16DFF" w14:textId="77777777" w:rsidR="00BF7F25" w:rsidRPr="00DB10EC" w:rsidRDefault="00BF7F25" w:rsidP="006040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645971E" w14:textId="77777777" w:rsidR="00BF7F25" w:rsidRPr="00DB10EC" w:rsidRDefault="00BF7F25" w:rsidP="006040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  <w:tab w:val="decimal" w:pos="1260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F7F25" w:rsidRPr="00BF7F25" w14:paraId="2BD9CF52" w14:textId="77777777" w:rsidTr="00604057">
        <w:trPr>
          <w:trHeight w:val="20"/>
        </w:trPr>
        <w:tc>
          <w:tcPr>
            <w:tcW w:w="6030" w:type="dxa"/>
          </w:tcPr>
          <w:p w14:paraId="4B485873" w14:textId="77777777" w:rsidR="00BF7F25" w:rsidRPr="00BF7F25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F7F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530" w:type="dxa"/>
          </w:tcPr>
          <w:p w14:paraId="3176194E" w14:textId="77777777" w:rsidR="00BF7F25" w:rsidRPr="00BF7F25" w:rsidRDefault="00BF7F25" w:rsidP="006040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AB5A3E6" w14:textId="77777777" w:rsidR="00BF7F25" w:rsidRPr="00BF7F25" w:rsidRDefault="00BF7F25" w:rsidP="006040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55D6ADF" w14:textId="77777777" w:rsidR="00BF7F25" w:rsidRPr="00BF7F25" w:rsidRDefault="00BF7F25" w:rsidP="006040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  <w:tab w:val="decimal" w:pos="1260"/>
              </w:tabs>
              <w:spacing w:line="240" w:lineRule="auto"/>
              <w:ind w:right="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F7F25" w:rsidRPr="00D81524" w14:paraId="5B50AD40" w14:textId="77777777" w:rsidTr="00604057">
        <w:trPr>
          <w:trHeight w:val="20"/>
        </w:trPr>
        <w:tc>
          <w:tcPr>
            <w:tcW w:w="6030" w:type="dxa"/>
          </w:tcPr>
          <w:p w14:paraId="5DF33C40" w14:textId="77777777" w:rsidR="00BF7F25" w:rsidRPr="002022E8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530" w:type="dxa"/>
          </w:tcPr>
          <w:p w14:paraId="575B5DAF" w14:textId="77777777" w:rsidR="00BF7F25" w:rsidRPr="00983C0C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18,94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6725D4C5" w14:textId="77777777" w:rsidR="00BF7F25" w:rsidRPr="00983C0C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606D5F" w14:textId="77777777" w:rsidR="00BF7F25" w:rsidRPr="00983C0C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20,600</w:t>
            </w:r>
          </w:p>
        </w:tc>
      </w:tr>
      <w:tr w:rsidR="00BF7F25" w:rsidRPr="00D81524" w14:paraId="45D111F2" w14:textId="77777777" w:rsidTr="00604057">
        <w:trPr>
          <w:trHeight w:val="20"/>
        </w:trPr>
        <w:tc>
          <w:tcPr>
            <w:tcW w:w="6030" w:type="dxa"/>
          </w:tcPr>
          <w:p w14:paraId="411364FD" w14:textId="77777777" w:rsidR="00BF7F25" w:rsidRPr="002022E8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บวก </w:t>
            </w: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ค่าเผื่อการปรับมูลค่า</w:t>
            </w:r>
          </w:p>
        </w:tc>
        <w:tc>
          <w:tcPr>
            <w:tcW w:w="1530" w:type="dxa"/>
          </w:tcPr>
          <w:p w14:paraId="2016179A" w14:textId="77777777" w:rsidR="00BF7F25" w:rsidRPr="00983C0C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3,10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0A9432AF" w14:textId="77777777" w:rsidR="00BF7F25" w:rsidRPr="00983C0C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691ED7" w14:textId="77777777" w:rsidR="00BF7F25" w:rsidRPr="00983C0C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360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7F25" w:rsidRPr="00D81524" w14:paraId="1FFAD381" w14:textId="77777777" w:rsidTr="00604057">
        <w:trPr>
          <w:trHeight w:val="20"/>
        </w:trPr>
        <w:tc>
          <w:tcPr>
            <w:tcW w:w="6030" w:type="dxa"/>
          </w:tcPr>
          <w:p w14:paraId="00AA43DD" w14:textId="77777777" w:rsidR="00BF7F25" w:rsidRPr="002022E8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EFA2BAF" w14:textId="77777777" w:rsidR="00BF7F25" w:rsidRPr="00983C0C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(1,441)</w:t>
            </w:r>
          </w:p>
        </w:tc>
        <w:tc>
          <w:tcPr>
            <w:tcW w:w="180" w:type="dxa"/>
            <w:vAlign w:val="bottom"/>
          </w:tcPr>
          <w:p w14:paraId="7E6AAD77" w14:textId="77777777" w:rsidR="00BF7F25" w:rsidRPr="00983C0C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8DB237" w14:textId="77777777" w:rsidR="00BF7F25" w:rsidRPr="00983C0C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360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7F25" w:rsidRPr="00D81524" w14:paraId="5A22942C" w14:textId="77777777" w:rsidTr="00604057">
        <w:trPr>
          <w:trHeight w:val="161"/>
        </w:trPr>
        <w:tc>
          <w:tcPr>
            <w:tcW w:w="6030" w:type="dxa"/>
          </w:tcPr>
          <w:p w14:paraId="7490C870" w14:textId="77777777" w:rsidR="00BF7F25" w:rsidRPr="002022E8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รวมเงินลงทุนเผื่อขายสุทธิ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16662F3" w14:textId="77777777" w:rsidR="00BF7F25" w:rsidRPr="00196E7D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6E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20,600</w:t>
            </w:r>
          </w:p>
        </w:tc>
        <w:tc>
          <w:tcPr>
            <w:tcW w:w="180" w:type="dxa"/>
          </w:tcPr>
          <w:p w14:paraId="7FEF04A0" w14:textId="77777777" w:rsidR="00BF7F25" w:rsidRPr="00983C0C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91742D" w14:textId="77777777" w:rsidR="00BF7F25" w:rsidRPr="001C4DE8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4D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20,600</w:t>
            </w:r>
          </w:p>
        </w:tc>
      </w:tr>
      <w:tr w:rsidR="00BF7F25" w:rsidRPr="00BF7F25" w14:paraId="41652643" w14:textId="77777777" w:rsidTr="00604057">
        <w:trPr>
          <w:trHeight w:val="20"/>
        </w:trPr>
        <w:tc>
          <w:tcPr>
            <w:tcW w:w="6030" w:type="dxa"/>
          </w:tcPr>
          <w:p w14:paraId="12AA9FA6" w14:textId="77777777" w:rsidR="00BF7F25" w:rsidRPr="00BF7F25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F7F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เงินลงทุนทั่วไป</w:t>
            </w:r>
          </w:p>
        </w:tc>
        <w:tc>
          <w:tcPr>
            <w:tcW w:w="1530" w:type="dxa"/>
          </w:tcPr>
          <w:p w14:paraId="36BB65D8" w14:textId="77777777" w:rsidR="00BF7F25" w:rsidRPr="00BF7F25" w:rsidRDefault="00BF7F25" w:rsidP="006040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E3ECE55" w14:textId="77777777" w:rsidR="00BF7F25" w:rsidRPr="00BF7F25" w:rsidRDefault="00BF7F25" w:rsidP="006040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A7E7BED" w14:textId="77777777" w:rsidR="00BF7F25" w:rsidRPr="00BF7F25" w:rsidRDefault="00BF7F25" w:rsidP="006040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F7F25" w:rsidRPr="00D81524" w14:paraId="6F8D8591" w14:textId="77777777" w:rsidTr="00604057">
        <w:trPr>
          <w:trHeight w:val="20"/>
        </w:trPr>
        <w:tc>
          <w:tcPr>
            <w:tcW w:w="6030" w:type="dxa"/>
          </w:tcPr>
          <w:p w14:paraId="6079B925" w14:textId="77777777" w:rsidR="00BF7F25" w:rsidRPr="002022E8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530" w:type="dxa"/>
          </w:tcPr>
          <w:p w14:paraId="38C0B45B" w14:textId="77777777" w:rsidR="00BF7F25" w:rsidRPr="00983C0C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16,979</w:t>
            </w:r>
          </w:p>
        </w:tc>
        <w:tc>
          <w:tcPr>
            <w:tcW w:w="180" w:type="dxa"/>
          </w:tcPr>
          <w:p w14:paraId="53D3E0D2" w14:textId="77777777" w:rsidR="00BF7F25" w:rsidRPr="00983C0C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264C95C" w14:textId="77777777" w:rsidR="00BF7F25" w:rsidRPr="00983C0C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7,886</w:t>
            </w:r>
          </w:p>
        </w:tc>
      </w:tr>
      <w:tr w:rsidR="00BF7F25" w:rsidRPr="00D81524" w14:paraId="0F2D1B9A" w14:textId="77777777" w:rsidTr="00604057">
        <w:trPr>
          <w:trHeight w:val="20"/>
        </w:trPr>
        <w:tc>
          <w:tcPr>
            <w:tcW w:w="6030" w:type="dxa"/>
          </w:tcPr>
          <w:p w14:paraId="2349FFE5" w14:textId="77777777" w:rsidR="00BF7F25" w:rsidRPr="002022E8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</w:tcPr>
          <w:p w14:paraId="68EAB41A" w14:textId="77777777" w:rsidR="00BF7F25" w:rsidRPr="00983C0C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983C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005</w:t>
            </w:r>
            <w:r w:rsidRPr="00983C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F0C4754" w14:textId="77777777" w:rsidR="00BF7F25" w:rsidRPr="00983C0C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5191AFC" w14:textId="77777777" w:rsidR="00BF7F25" w:rsidRPr="00983C0C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360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7F25" w:rsidRPr="00D81524" w14:paraId="32C68168" w14:textId="77777777" w:rsidTr="00604057">
        <w:trPr>
          <w:trHeight w:val="20"/>
        </w:trPr>
        <w:tc>
          <w:tcPr>
            <w:tcW w:w="6030" w:type="dxa"/>
          </w:tcPr>
          <w:p w14:paraId="5088A58E" w14:textId="77777777" w:rsidR="00BF7F25" w:rsidRPr="002022E8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รวมเงินลงทุนทั่วไป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54424C9" w14:textId="77777777" w:rsidR="00BF7F25" w:rsidRPr="00196E7D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6E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7,974</w:t>
            </w:r>
          </w:p>
        </w:tc>
        <w:tc>
          <w:tcPr>
            <w:tcW w:w="180" w:type="dxa"/>
          </w:tcPr>
          <w:p w14:paraId="4243F196" w14:textId="77777777" w:rsidR="00BF7F25" w:rsidRPr="00983C0C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7D4AB" w14:textId="77777777" w:rsidR="00BF7F25" w:rsidRPr="001C4DE8" w:rsidRDefault="00BF7F25" w:rsidP="004B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4D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7,886</w:t>
            </w:r>
          </w:p>
        </w:tc>
      </w:tr>
      <w:tr w:rsidR="00BF7F25" w:rsidRPr="00DB10EC" w14:paraId="39333F72" w14:textId="77777777" w:rsidTr="00604057">
        <w:trPr>
          <w:trHeight w:val="20"/>
        </w:trPr>
        <w:tc>
          <w:tcPr>
            <w:tcW w:w="6030" w:type="dxa"/>
          </w:tcPr>
          <w:p w14:paraId="045F5218" w14:textId="77777777" w:rsidR="00BF7F25" w:rsidRPr="00DB10EC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7DD17FE" w14:textId="77777777" w:rsidR="00BF7F25" w:rsidRPr="00DB10EC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7EE4ABB" w14:textId="77777777" w:rsidR="00BF7F25" w:rsidRPr="00DB10EC" w:rsidRDefault="00BF7F25" w:rsidP="0060405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B5D181" w14:textId="77777777" w:rsidR="00BF7F25" w:rsidRPr="00DB10EC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  <w:tab w:val="decimal" w:pos="1620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F7F25" w:rsidRPr="00D81524" w14:paraId="257448CD" w14:textId="77777777" w:rsidTr="00604057">
        <w:trPr>
          <w:trHeight w:val="20"/>
        </w:trPr>
        <w:tc>
          <w:tcPr>
            <w:tcW w:w="6030" w:type="dxa"/>
          </w:tcPr>
          <w:p w14:paraId="7E15BC5F" w14:textId="77777777" w:rsidR="00BF7F25" w:rsidRPr="002022E8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2E87F0D" w14:textId="77777777" w:rsidR="00BF7F25" w:rsidRPr="00196E7D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6E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1,836,992</w:t>
            </w:r>
          </w:p>
        </w:tc>
        <w:tc>
          <w:tcPr>
            <w:tcW w:w="180" w:type="dxa"/>
            <w:vAlign w:val="bottom"/>
          </w:tcPr>
          <w:p w14:paraId="4C5ED6FC" w14:textId="77777777" w:rsidR="00BF7F25" w:rsidRPr="00983C0C" w:rsidRDefault="00BF7F25" w:rsidP="0060405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6A6367" w14:textId="77777777" w:rsidR="00BF7F25" w:rsidRPr="00196E7D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6E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1,836,904</w:t>
            </w:r>
          </w:p>
        </w:tc>
      </w:tr>
    </w:tbl>
    <w:p w14:paraId="54A19F16" w14:textId="77777777" w:rsidR="007E7666" w:rsidRPr="00C2554B" w:rsidRDefault="007E7666" w:rsidP="00D55E6A">
      <w:pPr>
        <w:rPr>
          <w:sz w:val="30"/>
          <w:szCs w:val="30"/>
          <w:cs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40"/>
        <w:gridCol w:w="630"/>
        <w:gridCol w:w="1710"/>
      </w:tblGrid>
      <w:tr w:rsidR="00540837" w:rsidRPr="00F44503" w14:paraId="1E16EF6B" w14:textId="77777777" w:rsidTr="00604057">
        <w:trPr>
          <w:cantSplit/>
          <w:trHeight w:val="177"/>
          <w:tblHeader/>
        </w:trPr>
        <w:tc>
          <w:tcPr>
            <w:tcW w:w="6840" w:type="dxa"/>
            <w:shd w:val="clear" w:color="auto" w:fill="auto"/>
          </w:tcPr>
          <w:p w14:paraId="7E7F7C7E" w14:textId="77777777" w:rsidR="00540837" w:rsidRPr="002A4982" w:rsidRDefault="00540837" w:rsidP="005408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7BD7E37C" w14:textId="77777777" w:rsidR="00540837" w:rsidRPr="00F44503" w:rsidRDefault="00540837" w:rsidP="00AC68D4">
            <w:pPr>
              <w:pStyle w:val="NormalLatinAngsanaNew"/>
              <w:tabs>
                <w:tab w:val="clear" w:pos="1224"/>
                <w:tab w:val="decimal" w:pos="1198"/>
              </w:tabs>
              <w:rPr>
                <w:lang w:bidi="th-TH"/>
              </w:rPr>
            </w:pPr>
          </w:p>
        </w:tc>
        <w:tc>
          <w:tcPr>
            <w:tcW w:w="1710" w:type="dxa"/>
          </w:tcPr>
          <w:p w14:paraId="243EF3AD" w14:textId="6B5610EF" w:rsidR="00540837" w:rsidRPr="00F44503" w:rsidRDefault="00540837" w:rsidP="00540837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cs/>
              </w:rPr>
            </w:pPr>
            <w:r w:rsidRPr="00F4450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F445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F4450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F3296" w:rsidRPr="00F44503" w14:paraId="0996BD5B" w14:textId="77777777" w:rsidTr="00604057">
        <w:trPr>
          <w:cantSplit/>
          <w:trHeight w:val="177"/>
          <w:tblHeader/>
        </w:trPr>
        <w:tc>
          <w:tcPr>
            <w:tcW w:w="6840" w:type="dxa"/>
            <w:shd w:val="clear" w:color="auto" w:fill="auto"/>
          </w:tcPr>
          <w:p w14:paraId="02C32B70" w14:textId="77777777" w:rsidR="00EF3296" w:rsidRPr="00F44503" w:rsidRDefault="00EF3296" w:rsidP="005408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146618C5" w14:textId="77777777" w:rsidR="00EF3296" w:rsidRPr="00F44503" w:rsidRDefault="00EF3296" w:rsidP="00AC68D4">
            <w:pPr>
              <w:pStyle w:val="NormalLatinAngsanaNew"/>
              <w:tabs>
                <w:tab w:val="clear" w:pos="1224"/>
                <w:tab w:val="decimal" w:pos="1198"/>
              </w:tabs>
              <w:rPr>
                <w:lang w:bidi="th-TH"/>
              </w:rPr>
            </w:pPr>
          </w:p>
        </w:tc>
        <w:tc>
          <w:tcPr>
            <w:tcW w:w="1710" w:type="dxa"/>
          </w:tcPr>
          <w:p w14:paraId="2BD0F012" w14:textId="78295B2C" w:rsidR="00EF3296" w:rsidRPr="00F44503" w:rsidRDefault="00EF3296" w:rsidP="00EF3296">
            <w:pPr>
              <w:pStyle w:val="NormalLatinAngsanaNew"/>
              <w:tabs>
                <w:tab w:val="clear" w:pos="1224"/>
                <w:tab w:val="decimal" w:pos="700"/>
              </w:tabs>
              <w:ind w:left="0" w:right="70"/>
              <w:jc w:val="center"/>
              <w:rPr>
                <w:lang w:val="en-US" w:bidi="th-TH"/>
              </w:rPr>
            </w:pPr>
            <w:r w:rsidRPr="00F44503">
              <w:rPr>
                <w:lang w:val="en-US" w:bidi="th-TH"/>
              </w:rPr>
              <w:t xml:space="preserve">30 </w:t>
            </w:r>
            <w:r w:rsidRPr="00F44503">
              <w:rPr>
                <w:rFonts w:hint="cs"/>
                <w:cs/>
                <w:lang w:val="en-US" w:bidi="th-TH"/>
              </w:rPr>
              <w:t xml:space="preserve">มิถุนายน </w:t>
            </w:r>
            <w:r w:rsidRPr="00F44503">
              <w:rPr>
                <w:lang w:val="en-US" w:bidi="th-TH"/>
              </w:rPr>
              <w:t>2563</w:t>
            </w:r>
          </w:p>
        </w:tc>
      </w:tr>
      <w:tr w:rsidR="00540837" w:rsidRPr="00F44503" w14:paraId="17BC1AAF" w14:textId="77777777" w:rsidTr="00604057">
        <w:trPr>
          <w:cantSplit/>
          <w:trHeight w:val="177"/>
          <w:tblHeader/>
        </w:trPr>
        <w:tc>
          <w:tcPr>
            <w:tcW w:w="6840" w:type="dxa"/>
            <w:shd w:val="clear" w:color="auto" w:fill="auto"/>
          </w:tcPr>
          <w:p w14:paraId="3BEF2621" w14:textId="77777777" w:rsidR="00540837" w:rsidRPr="00F44503" w:rsidRDefault="00540837" w:rsidP="005408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6096915C" w14:textId="77777777" w:rsidR="00540837" w:rsidRPr="00F44503" w:rsidRDefault="00540837" w:rsidP="00AC68D4">
            <w:pPr>
              <w:pStyle w:val="NormalLatinAngsanaNew"/>
              <w:tabs>
                <w:tab w:val="clear" w:pos="1224"/>
                <w:tab w:val="decimal" w:pos="1198"/>
              </w:tabs>
              <w:rPr>
                <w:lang w:bidi="th-TH"/>
              </w:rPr>
            </w:pPr>
          </w:p>
        </w:tc>
        <w:tc>
          <w:tcPr>
            <w:tcW w:w="1710" w:type="dxa"/>
          </w:tcPr>
          <w:p w14:paraId="0B535A4E" w14:textId="62E3985B" w:rsidR="00540837" w:rsidRPr="00F44503" w:rsidRDefault="00540837" w:rsidP="00540837">
            <w:pPr>
              <w:pStyle w:val="NormalLatinAngsanaNew"/>
              <w:tabs>
                <w:tab w:val="clear" w:pos="1224"/>
                <w:tab w:val="decimal" w:pos="970"/>
              </w:tabs>
              <w:jc w:val="center"/>
            </w:pPr>
            <w:r w:rsidRPr="00F44503">
              <w:rPr>
                <w:rFonts w:hint="cs"/>
                <w:cs/>
                <w:lang w:bidi="th-TH"/>
              </w:rPr>
              <w:t>มูลค่ายุติธรรม</w:t>
            </w:r>
          </w:p>
        </w:tc>
      </w:tr>
      <w:tr w:rsidR="00540837" w:rsidRPr="00F44503" w14:paraId="19EDF927" w14:textId="77777777" w:rsidTr="00604057">
        <w:trPr>
          <w:cantSplit/>
          <w:trHeight w:val="177"/>
          <w:tblHeader/>
        </w:trPr>
        <w:tc>
          <w:tcPr>
            <w:tcW w:w="6840" w:type="dxa"/>
            <w:shd w:val="clear" w:color="auto" w:fill="auto"/>
          </w:tcPr>
          <w:p w14:paraId="71BB915D" w14:textId="77777777" w:rsidR="00540837" w:rsidRPr="00F44503" w:rsidRDefault="00540837" w:rsidP="005408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43C48D7A" w14:textId="77777777" w:rsidR="00540837" w:rsidRPr="00F44503" w:rsidRDefault="00540837" w:rsidP="00AC68D4">
            <w:pPr>
              <w:pStyle w:val="NormalLatinAngsanaNew"/>
              <w:tabs>
                <w:tab w:val="clear" w:pos="1224"/>
                <w:tab w:val="decimal" w:pos="1198"/>
              </w:tabs>
              <w:rPr>
                <w:lang w:bidi="th-TH"/>
              </w:rPr>
            </w:pPr>
          </w:p>
        </w:tc>
        <w:tc>
          <w:tcPr>
            <w:tcW w:w="1710" w:type="dxa"/>
          </w:tcPr>
          <w:p w14:paraId="6674625A" w14:textId="27FEDD69" w:rsidR="00540837" w:rsidRPr="00F44503" w:rsidRDefault="00540837" w:rsidP="00540837">
            <w:pPr>
              <w:pStyle w:val="NormalLatinAngsanaNew"/>
              <w:tabs>
                <w:tab w:val="clear" w:pos="1224"/>
                <w:tab w:val="decimal" w:pos="700"/>
              </w:tabs>
              <w:jc w:val="center"/>
              <w:rPr>
                <w:i/>
                <w:iCs/>
                <w:cs/>
                <w:lang w:bidi="th-TH"/>
              </w:rPr>
            </w:pPr>
            <w:r w:rsidRPr="00F44503">
              <w:rPr>
                <w:rFonts w:hint="cs"/>
                <w:i/>
                <w:iCs/>
                <w:cs/>
                <w:lang w:bidi="th-TH"/>
              </w:rPr>
              <w:t>(พันบาท)</w:t>
            </w:r>
          </w:p>
        </w:tc>
      </w:tr>
      <w:tr w:rsidR="00540837" w:rsidRPr="00F44503" w14:paraId="424FA529" w14:textId="77777777" w:rsidTr="00604057">
        <w:trPr>
          <w:cantSplit/>
          <w:trHeight w:val="177"/>
        </w:trPr>
        <w:tc>
          <w:tcPr>
            <w:tcW w:w="6840" w:type="dxa"/>
            <w:shd w:val="clear" w:color="auto" w:fill="auto"/>
          </w:tcPr>
          <w:p w14:paraId="22A9C11F" w14:textId="77777777" w:rsidR="00540837" w:rsidRPr="008E6614" w:rsidRDefault="00540837" w:rsidP="00CB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66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630" w:type="dxa"/>
          </w:tcPr>
          <w:p w14:paraId="15B17A18" w14:textId="77777777" w:rsidR="00540837" w:rsidRPr="00F44503" w:rsidRDefault="00540837" w:rsidP="00AC68D4">
            <w:pPr>
              <w:pStyle w:val="NormalLatinAngsanaNew"/>
              <w:tabs>
                <w:tab w:val="clear" w:pos="1224"/>
                <w:tab w:val="decimal" w:pos="1198"/>
              </w:tabs>
              <w:rPr>
                <w:lang w:bidi="th-TH"/>
              </w:rPr>
            </w:pPr>
          </w:p>
        </w:tc>
        <w:tc>
          <w:tcPr>
            <w:tcW w:w="1710" w:type="dxa"/>
          </w:tcPr>
          <w:p w14:paraId="702E7BC8" w14:textId="77777777" w:rsidR="00540837" w:rsidRPr="00F44503" w:rsidRDefault="00540837" w:rsidP="00B754B0">
            <w:pPr>
              <w:pStyle w:val="NormalLatinAngsanaNew"/>
              <w:tabs>
                <w:tab w:val="clear" w:pos="1224"/>
                <w:tab w:val="decimal" w:pos="1330"/>
              </w:tabs>
            </w:pPr>
          </w:p>
        </w:tc>
      </w:tr>
      <w:tr w:rsidR="00540837" w:rsidRPr="00F44503" w14:paraId="2386BBE1" w14:textId="77777777" w:rsidTr="00604057">
        <w:trPr>
          <w:cantSplit/>
          <w:trHeight w:val="177"/>
        </w:trPr>
        <w:tc>
          <w:tcPr>
            <w:tcW w:w="6840" w:type="dxa"/>
            <w:tcBorders>
              <w:bottom w:val="nil"/>
            </w:tcBorders>
            <w:shd w:val="clear" w:color="auto" w:fill="auto"/>
          </w:tcPr>
          <w:p w14:paraId="047FF954" w14:textId="1AC582D6" w:rsidR="00540837" w:rsidRPr="00F44503" w:rsidRDefault="00540837" w:rsidP="00CB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630" w:type="dxa"/>
            <w:tcBorders>
              <w:bottom w:val="nil"/>
            </w:tcBorders>
          </w:tcPr>
          <w:p w14:paraId="5CC46A26" w14:textId="77777777" w:rsidR="00540837" w:rsidRPr="00F44503" w:rsidRDefault="00540837" w:rsidP="00AC68D4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  <w:tc>
          <w:tcPr>
            <w:tcW w:w="1710" w:type="dxa"/>
            <w:tcBorders>
              <w:bottom w:val="nil"/>
            </w:tcBorders>
          </w:tcPr>
          <w:p w14:paraId="7629253E" w14:textId="77777777" w:rsidR="00540837" w:rsidRPr="00F44503" w:rsidRDefault="00540837" w:rsidP="00B754B0">
            <w:pPr>
              <w:pStyle w:val="NormalLatinAngsanaNew"/>
              <w:tabs>
                <w:tab w:val="clear" w:pos="1224"/>
                <w:tab w:val="decimal" w:pos="1330"/>
              </w:tabs>
            </w:pPr>
          </w:p>
        </w:tc>
      </w:tr>
      <w:tr w:rsidR="00540837" w:rsidRPr="00F44503" w14:paraId="2C818334" w14:textId="77777777" w:rsidTr="00604057">
        <w:trPr>
          <w:cantSplit/>
          <w:trHeight w:val="177"/>
        </w:trPr>
        <w:tc>
          <w:tcPr>
            <w:tcW w:w="6840" w:type="dxa"/>
            <w:tcBorders>
              <w:bottom w:val="nil"/>
            </w:tcBorders>
            <w:shd w:val="clear" w:color="auto" w:fill="auto"/>
          </w:tcPr>
          <w:p w14:paraId="02E26010" w14:textId="5936D390" w:rsidR="00540837" w:rsidRPr="00F44503" w:rsidRDefault="00540837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sz w:val="30"/>
                <w:szCs w:val="30"/>
                <w:cs/>
              </w:rPr>
              <w:t>หลักทรัพย์รัฐบาลและรัฐวิสาหกิจ</w:t>
            </w:r>
            <w:r w:rsidRPr="00F4450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0" w:type="dxa"/>
            <w:tcBorders>
              <w:bottom w:val="nil"/>
            </w:tcBorders>
          </w:tcPr>
          <w:p w14:paraId="59253D0F" w14:textId="77777777" w:rsidR="00540837" w:rsidRPr="00F44503" w:rsidRDefault="00540837" w:rsidP="00AC68D4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  <w:tc>
          <w:tcPr>
            <w:tcW w:w="1710" w:type="dxa"/>
            <w:tcBorders>
              <w:bottom w:val="nil"/>
            </w:tcBorders>
          </w:tcPr>
          <w:p w14:paraId="04A441EB" w14:textId="2556434F" w:rsidR="00540837" w:rsidRPr="00F44503" w:rsidRDefault="00647896" w:rsidP="00604057">
            <w:pPr>
              <w:pStyle w:val="NormalLatinAngsanaNew"/>
              <w:tabs>
                <w:tab w:val="clear" w:pos="1224"/>
                <w:tab w:val="decimal" w:pos="1420"/>
              </w:tabs>
            </w:pPr>
            <w:r>
              <w:t>11,965,098</w:t>
            </w:r>
          </w:p>
        </w:tc>
      </w:tr>
      <w:tr w:rsidR="00540837" w:rsidRPr="00F44503" w14:paraId="0C0C4087" w14:textId="77777777" w:rsidTr="00604057">
        <w:trPr>
          <w:cantSplit/>
          <w:trHeight w:val="177"/>
        </w:trPr>
        <w:tc>
          <w:tcPr>
            <w:tcW w:w="6840" w:type="dxa"/>
            <w:tcBorders>
              <w:bottom w:val="nil"/>
            </w:tcBorders>
            <w:shd w:val="clear" w:color="auto" w:fill="auto"/>
          </w:tcPr>
          <w:p w14:paraId="08C82A5E" w14:textId="1FD4DA63" w:rsidR="00540837" w:rsidRPr="00F44503" w:rsidRDefault="00540837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6322"/>
                <w:tab w:val="left" w:pos="59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sz w:val="30"/>
                <w:szCs w:val="30"/>
                <w:cs/>
              </w:rPr>
              <w:t>ตราสารหนี้ภาคเอกชน</w:t>
            </w:r>
            <w:r w:rsidRPr="00F4450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0" w:type="dxa"/>
            <w:tcBorders>
              <w:bottom w:val="nil"/>
            </w:tcBorders>
          </w:tcPr>
          <w:p w14:paraId="19E8B8EB" w14:textId="77777777" w:rsidR="00540837" w:rsidRPr="00F44503" w:rsidRDefault="00540837" w:rsidP="00AC68D4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  <w:tc>
          <w:tcPr>
            <w:tcW w:w="1710" w:type="dxa"/>
            <w:tcBorders>
              <w:bottom w:val="nil"/>
            </w:tcBorders>
          </w:tcPr>
          <w:p w14:paraId="100ADEA6" w14:textId="17D57461" w:rsidR="00540837" w:rsidRPr="00F44503" w:rsidRDefault="00647896" w:rsidP="00B6017D">
            <w:pPr>
              <w:pStyle w:val="NormalLatinAngsanaNew"/>
              <w:tabs>
                <w:tab w:val="clear" w:pos="1224"/>
                <w:tab w:val="decimal" w:pos="1420"/>
              </w:tabs>
            </w:pPr>
            <w:r>
              <w:t>26,248</w:t>
            </w:r>
          </w:p>
        </w:tc>
      </w:tr>
      <w:tr w:rsidR="00540837" w:rsidRPr="00F44503" w14:paraId="71B3F2A9" w14:textId="77777777" w:rsidTr="00604057">
        <w:trPr>
          <w:cantSplit/>
          <w:trHeight w:val="177"/>
        </w:trPr>
        <w:tc>
          <w:tcPr>
            <w:tcW w:w="6840" w:type="dxa"/>
            <w:tcBorders>
              <w:bottom w:val="nil"/>
            </w:tcBorders>
            <w:shd w:val="clear" w:color="auto" w:fill="auto"/>
          </w:tcPr>
          <w:p w14:paraId="43FED411" w14:textId="71FFB59C" w:rsidR="00540837" w:rsidRPr="00F44503" w:rsidRDefault="00540837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sz w:val="30"/>
                <w:szCs w:val="30"/>
                <w:cs/>
              </w:rPr>
              <w:t>ตราสารทุนในความต้องการของตลาดในประเทศ</w:t>
            </w:r>
            <w:r w:rsidRPr="00F4450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0" w:type="dxa"/>
            <w:tcBorders>
              <w:bottom w:val="nil"/>
            </w:tcBorders>
          </w:tcPr>
          <w:p w14:paraId="6846CE4E" w14:textId="77777777" w:rsidR="00540837" w:rsidRPr="00F44503" w:rsidRDefault="00540837" w:rsidP="00AC68D4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  <w:tc>
          <w:tcPr>
            <w:tcW w:w="1710" w:type="dxa"/>
            <w:tcBorders>
              <w:bottom w:val="nil"/>
            </w:tcBorders>
          </w:tcPr>
          <w:p w14:paraId="7F65712E" w14:textId="7F678EA7" w:rsidR="00540837" w:rsidRPr="00F44503" w:rsidRDefault="00647896" w:rsidP="00B6017D">
            <w:pPr>
              <w:pStyle w:val="NormalLatinAngsanaNew"/>
              <w:tabs>
                <w:tab w:val="clear" w:pos="1224"/>
                <w:tab w:val="decimal" w:pos="1420"/>
              </w:tabs>
            </w:pPr>
            <w:r>
              <w:t>1,627,86</w:t>
            </w:r>
            <w:r w:rsidR="00F935BB">
              <w:t>5</w:t>
            </w:r>
          </w:p>
        </w:tc>
      </w:tr>
      <w:tr w:rsidR="00540837" w:rsidRPr="00F44503" w14:paraId="7342060F" w14:textId="77777777" w:rsidTr="00604057">
        <w:trPr>
          <w:cantSplit/>
          <w:trHeight w:val="177"/>
        </w:trPr>
        <w:tc>
          <w:tcPr>
            <w:tcW w:w="6840" w:type="dxa"/>
            <w:tcBorders>
              <w:bottom w:val="nil"/>
            </w:tcBorders>
            <w:shd w:val="clear" w:color="auto" w:fill="auto"/>
          </w:tcPr>
          <w:p w14:paraId="7611874C" w14:textId="4F0D3909" w:rsidR="00540837" w:rsidRPr="00F44503" w:rsidRDefault="00540837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44503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เงินลงทุนในนามบริษัทเพื่อลูกค้า</w:t>
            </w:r>
          </w:p>
        </w:tc>
        <w:tc>
          <w:tcPr>
            <w:tcW w:w="630" w:type="dxa"/>
            <w:tcBorders>
              <w:bottom w:val="nil"/>
            </w:tcBorders>
          </w:tcPr>
          <w:p w14:paraId="7F49A6AF" w14:textId="77777777" w:rsidR="00540837" w:rsidRPr="00F44503" w:rsidRDefault="00540837" w:rsidP="00AC68D4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78C7A70" w14:textId="3E0DA1A5" w:rsidR="00540837" w:rsidRPr="00F44503" w:rsidRDefault="00647896" w:rsidP="00B6017D">
            <w:pPr>
              <w:pStyle w:val="NormalLatinAngsanaNew"/>
              <w:tabs>
                <w:tab w:val="clear" w:pos="1224"/>
                <w:tab w:val="decimal" w:pos="1420"/>
              </w:tabs>
            </w:pPr>
            <w:r>
              <w:t>(11,8</w:t>
            </w:r>
            <w:r w:rsidR="009D21E5">
              <w:t>53</w:t>
            </w:r>
            <w:r>
              <w:t>,</w:t>
            </w:r>
            <w:r w:rsidR="009D21E5">
              <w:t>94</w:t>
            </w:r>
            <w:r w:rsidR="00F935BB">
              <w:t>4</w:t>
            </w:r>
            <w:r>
              <w:t>)</w:t>
            </w:r>
          </w:p>
        </w:tc>
      </w:tr>
      <w:tr w:rsidR="00540837" w:rsidRPr="00F44503" w14:paraId="2CD00DD4" w14:textId="77777777" w:rsidTr="00604057">
        <w:trPr>
          <w:cantSplit/>
          <w:trHeight w:val="177"/>
        </w:trPr>
        <w:tc>
          <w:tcPr>
            <w:tcW w:w="6840" w:type="dxa"/>
            <w:tcBorders>
              <w:bottom w:val="nil"/>
            </w:tcBorders>
            <w:shd w:val="clear" w:color="auto" w:fill="auto"/>
          </w:tcPr>
          <w:p w14:paraId="6E759F83" w14:textId="04368765" w:rsidR="00540837" w:rsidRPr="00F44503" w:rsidRDefault="00540837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tcBorders>
              <w:bottom w:val="nil"/>
            </w:tcBorders>
          </w:tcPr>
          <w:p w14:paraId="3017348D" w14:textId="77777777" w:rsidR="00540837" w:rsidRPr="00F44503" w:rsidRDefault="00540837" w:rsidP="00AC68D4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547C152" w14:textId="3351702F" w:rsidR="00540837" w:rsidRPr="005D5796" w:rsidRDefault="00647896" w:rsidP="00B6017D">
            <w:pPr>
              <w:pStyle w:val="NormalLatinAngsanaNew"/>
              <w:tabs>
                <w:tab w:val="clear" w:pos="1224"/>
                <w:tab w:val="decimal" w:pos="1420"/>
              </w:tabs>
              <w:rPr>
                <w:b/>
                <w:bCs/>
              </w:rPr>
            </w:pPr>
            <w:r w:rsidRPr="005D5796">
              <w:rPr>
                <w:b/>
                <w:bCs/>
              </w:rPr>
              <w:t>1,7</w:t>
            </w:r>
            <w:r w:rsidR="009D21E5">
              <w:rPr>
                <w:b/>
                <w:bCs/>
              </w:rPr>
              <w:t>65</w:t>
            </w:r>
            <w:r w:rsidRPr="005D5796">
              <w:rPr>
                <w:b/>
                <w:bCs/>
              </w:rPr>
              <w:t>,</w:t>
            </w:r>
            <w:r w:rsidR="009D21E5">
              <w:rPr>
                <w:b/>
                <w:bCs/>
              </w:rPr>
              <w:t>267</w:t>
            </w:r>
          </w:p>
        </w:tc>
      </w:tr>
      <w:tr w:rsidR="005D5796" w:rsidRPr="00D73EFB" w14:paraId="222F02D9" w14:textId="77777777" w:rsidTr="00604057">
        <w:trPr>
          <w:cantSplit/>
          <w:trHeight w:val="217"/>
        </w:trPr>
        <w:tc>
          <w:tcPr>
            <w:tcW w:w="6840" w:type="dxa"/>
            <w:tcBorders>
              <w:top w:val="nil"/>
              <w:bottom w:val="nil"/>
            </w:tcBorders>
            <w:shd w:val="clear" w:color="auto" w:fill="auto"/>
          </w:tcPr>
          <w:p w14:paraId="776391C3" w14:textId="77777777" w:rsidR="005D5796" w:rsidRPr="00D73EFB" w:rsidRDefault="005D5796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41DBDD80" w14:textId="77777777" w:rsidR="005D5796" w:rsidRPr="00D73EFB" w:rsidRDefault="005D5796" w:rsidP="00AC68D4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ACD547D" w14:textId="77777777" w:rsidR="005D5796" w:rsidRPr="00D73EFB" w:rsidRDefault="005D5796" w:rsidP="00AC68D4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</w:tr>
      <w:tr w:rsidR="00540837" w:rsidRPr="00F44503" w14:paraId="0996BDE5" w14:textId="77777777" w:rsidTr="00604057">
        <w:trPr>
          <w:cantSplit/>
          <w:trHeight w:val="177"/>
        </w:trPr>
        <w:tc>
          <w:tcPr>
            <w:tcW w:w="6840" w:type="dxa"/>
            <w:tcBorders>
              <w:top w:val="nil"/>
            </w:tcBorders>
            <w:shd w:val="clear" w:color="auto" w:fill="auto"/>
          </w:tcPr>
          <w:p w14:paraId="0B752176" w14:textId="7F19AC79" w:rsidR="00540837" w:rsidRPr="00F44503" w:rsidRDefault="00540837" w:rsidP="00F4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</w:t>
            </w:r>
            <w:r w:rsidR="003C57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F4450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68D2378C" w14:textId="77777777" w:rsidR="00540837" w:rsidRPr="00F44503" w:rsidRDefault="00540837" w:rsidP="00AC68D4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3A9F131" w14:textId="77777777" w:rsidR="00540837" w:rsidRPr="00F44503" w:rsidRDefault="00540837" w:rsidP="00AC68D4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</w:tr>
      <w:tr w:rsidR="00540837" w:rsidRPr="00F44503" w14:paraId="673D020F" w14:textId="77777777" w:rsidTr="00604057">
        <w:trPr>
          <w:cantSplit/>
          <w:trHeight w:val="177"/>
        </w:trPr>
        <w:tc>
          <w:tcPr>
            <w:tcW w:w="6840" w:type="dxa"/>
            <w:shd w:val="clear" w:color="auto" w:fill="auto"/>
          </w:tcPr>
          <w:p w14:paraId="0C11EED1" w14:textId="56E232E0" w:rsidR="00540837" w:rsidRPr="00F44503" w:rsidRDefault="00C36061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630" w:type="dxa"/>
            <w:tcBorders>
              <w:bottom w:val="nil"/>
            </w:tcBorders>
          </w:tcPr>
          <w:p w14:paraId="1E00D40B" w14:textId="77777777" w:rsidR="00540837" w:rsidRPr="00F44503" w:rsidRDefault="00540837" w:rsidP="00AC68D4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  <w:tc>
          <w:tcPr>
            <w:tcW w:w="1710" w:type="dxa"/>
            <w:tcBorders>
              <w:bottom w:val="nil"/>
            </w:tcBorders>
          </w:tcPr>
          <w:p w14:paraId="20D35A54" w14:textId="16B32AE2" w:rsidR="00540837" w:rsidRPr="00C36061" w:rsidRDefault="00C36061" w:rsidP="00604057">
            <w:pPr>
              <w:pStyle w:val="NormalLatinAngsanaNew"/>
              <w:tabs>
                <w:tab w:val="clear" w:pos="1224"/>
                <w:tab w:val="decimal" w:pos="1426"/>
              </w:tabs>
              <w:rPr>
                <w:lang w:val="en-US" w:bidi="th-TH"/>
              </w:rPr>
            </w:pPr>
            <w:r>
              <w:rPr>
                <w:lang w:val="en-US" w:bidi="th-TH"/>
              </w:rPr>
              <w:t>29,539</w:t>
            </w:r>
          </w:p>
        </w:tc>
      </w:tr>
      <w:tr w:rsidR="00540837" w:rsidRPr="00F44503" w14:paraId="2514F2E7" w14:textId="77777777" w:rsidTr="00604057">
        <w:trPr>
          <w:cantSplit/>
          <w:trHeight w:val="177"/>
        </w:trPr>
        <w:tc>
          <w:tcPr>
            <w:tcW w:w="6840" w:type="dxa"/>
            <w:shd w:val="clear" w:color="auto" w:fill="auto"/>
          </w:tcPr>
          <w:p w14:paraId="76FFAC8A" w14:textId="02C5B491" w:rsidR="00540837" w:rsidRPr="00F44503" w:rsidRDefault="00540837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</w:tcPr>
          <w:p w14:paraId="062774AA" w14:textId="77777777" w:rsidR="00540837" w:rsidRPr="00F44503" w:rsidRDefault="00540837" w:rsidP="00AC68D4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2B356C8" w14:textId="011B9130" w:rsidR="00540837" w:rsidRPr="00BC5831" w:rsidRDefault="0085707C" w:rsidP="00604057">
            <w:pPr>
              <w:pStyle w:val="NormalLatinAngsanaNew"/>
              <w:tabs>
                <w:tab w:val="clear" w:pos="1224"/>
                <w:tab w:val="decimal" w:pos="1426"/>
              </w:tabs>
              <w:rPr>
                <w:b/>
                <w:bCs/>
              </w:rPr>
            </w:pPr>
            <w:r>
              <w:rPr>
                <w:b/>
                <w:bCs/>
              </w:rPr>
              <w:t>29,53</w:t>
            </w:r>
            <w:r w:rsidR="00041AD4">
              <w:rPr>
                <w:b/>
                <w:bCs/>
              </w:rPr>
              <w:t>9</w:t>
            </w:r>
          </w:p>
        </w:tc>
      </w:tr>
      <w:tr w:rsidR="00540837" w:rsidRPr="00F44503" w14:paraId="3293847F" w14:textId="77777777" w:rsidTr="00604057">
        <w:trPr>
          <w:cantSplit/>
          <w:trHeight w:val="177"/>
        </w:trPr>
        <w:tc>
          <w:tcPr>
            <w:tcW w:w="6840" w:type="dxa"/>
            <w:shd w:val="clear" w:color="auto" w:fill="auto"/>
          </w:tcPr>
          <w:p w14:paraId="52C34AE6" w14:textId="7193D0F2" w:rsidR="00540837" w:rsidRPr="00F44503" w:rsidRDefault="00540837" w:rsidP="002A4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630" w:type="dxa"/>
          </w:tcPr>
          <w:p w14:paraId="222F6E40" w14:textId="77777777" w:rsidR="00540837" w:rsidRPr="00F44503" w:rsidRDefault="00540837" w:rsidP="00AC68D4">
            <w:pPr>
              <w:pStyle w:val="NormalLatinAngsanaNew"/>
              <w:tabs>
                <w:tab w:val="clear" w:pos="1224"/>
                <w:tab w:val="decimal" w:pos="1198"/>
              </w:tabs>
              <w:rPr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0A55AA7" w14:textId="4A8C6B5B" w:rsidR="00540837" w:rsidRPr="00F44503" w:rsidRDefault="00BC5831" w:rsidP="00604057">
            <w:pPr>
              <w:pStyle w:val="NormalLatinAngsanaNew"/>
              <w:tabs>
                <w:tab w:val="clear" w:pos="1224"/>
                <w:tab w:val="decimal" w:pos="1426"/>
              </w:tabs>
              <w:rPr>
                <w:b/>
                <w:bCs/>
              </w:rPr>
            </w:pPr>
            <w:r>
              <w:rPr>
                <w:b/>
                <w:bCs/>
              </w:rPr>
              <w:t>1,794,80</w:t>
            </w:r>
            <w:r w:rsidR="00041AD4">
              <w:rPr>
                <w:b/>
                <w:bCs/>
              </w:rPr>
              <w:t>6</w:t>
            </w:r>
          </w:p>
        </w:tc>
      </w:tr>
      <w:tr w:rsidR="004B56A2" w:rsidRPr="00AC485E" w14:paraId="6E2992E2" w14:textId="77777777" w:rsidTr="004B56A2">
        <w:trPr>
          <w:cantSplit/>
          <w:trHeight w:val="177"/>
        </w:trPr>
        <w:tc>
          <w:tcPr>
            <w:tcW w:w="6840" w:type="dxa"/>
            <w:tcBorders>
              <w:bottom w:val="nil"/>
            </w:tcBorders>
            <w:shd w:val="clear" w:color="auto" w:fill="auto"/>
          </w:tcPr>
          <w:p w14:paraId="4D1AC049" w14:textId="77777777" w:rsidR="004B56A2" w:rsidRPr="00AC485E" w:rsidRDefault="004B56A2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164FA1D0" w14:textId="77777777" w:rsidR="004B56A2" w:rsidRPr="00AC485E" w:rsidRDefault="004B56A2" w:rsidP="00AC68D4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</w:tcPr>
          <w:p w14:paraId="07FF749E" w14:textId="77777777" w:rsidR="004B56A2" w:rsidRPr="00AC485E" w:rsidRDefault="004B56A2" w:rsidP="00B6017D">
            <w:pPr>
              <w:pStyle w:val="NormalLatinAngsanaNew"/>
              <w:tabs>
                <w:tab w:val="clear" w:pos="1224"/>
                <w:tab w:val="decimal" w:pos="1510"/>
              </w:tabs>
            </w:pPr>
          </w:p>
        </w:tc>
      </w:tr>
      <w:tr w:rsidR="004B56A2" w:rsidRPr="00AC485E" w14:paraId="58AA6DAE" w14:textId="77777777" w:rsidTr="004B56A2">
        <w:trPr>
          <w:cantSplit/>
          <w:trHeight w:val="177"/>
        </w:trPr>
        <w:tc>
          <w:tcPr>
            <w:tcW w:w="6840" w:type="dxa"/>
            <w:tcBorders>
              <w:bottom w:val="nil"/>
            </w:tcBorders>
            <w:shd w:val="clear" w:color="auto" w:fill="auto"/>
          </w:tcPr>
          <w:p w14:paraId="79B68DD0" w14:textId="77777777" w:rsidR="004B56A2" w:rsidRPr="00AC485E" w:rsidRDefault="004B56A2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6B6B69C9" w14:textId="77777777" w:rsidR="004B56A2" w:rsidRPr="00AC485E" w:rsidRDefault="004B56A2" w:rsidP="00AC68D4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2C6334B" w14:textId="77777777" w:rsidR="004B56A2" w:rsidRPr="00AC485E" w:rsidRDefault="004B56A2" w:rsidP="00B6017D">
            <w:pPr>
              <w:pStyle w:val="NormalLatinAngsanaNew"/>
              <w:tabs>
                <w:tab w:val="clear" w:pos="1224"/>
                <w:tab w:val="decimal" w:pos="1510"/>
              </w:tabs>
            </w:pPr>
          </w:p>
        </w:tc>
      </w:tr>
      <w:tr w:rsidR="00540837" w:rsidRPr="00AC485E" w14:paraId="21CDBBFE" w14:textId="77777777" w:rsidTr="004B56A2">
        <w:trPr>
          <w:cantSplit/>
          <w:trHeight w:val="177"/>
        </w:trPr>
        <w:tc>
          <w:tcPr>
            <w:tcW w:w="6840" w:type="dxa"/>
            <w:tcBorders>
              <w:bottom w:val="nil"/>
            </w:tcBorders>
            <w:shd w:val="clear" w:color="auto" w:fill="auto"/>
          </w:tcPr>
          <w:p w14:paraId="604ECF15" w14:textId="77777777" w:rsidR="00540837" w:rsidRPr="00AC485E" w:rsidRDefault="00540837" w:rsidP="00AC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50A79A0F" w14:textId="77777777" w:rsidR="00540837" w:rsidRPr="00AC485E" w:rsidRDefault="00540837" w:rsidP="00AC68D4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48CDFF73" w14:textId="77777777" w:rsidR="00540837" w:rsidRPr="00AC485E" w:rsidRDefault="00540837" w:rsidP="00B6017D">
            <w:pPr>
              <w:pStyle w:val="NormalLatinAngsanaNew"/>
              <w:tabs>
                <w:tab w:val="clear" w:pos="1224"/>
                <w:tab w:val="decimal" w:pos="1510"/>
              </w:tabs>
            </w:pPr>
          </w:p>
        </w:tc>
      </w:tr>
      <w:tr w:rsidR="00540837" w:rsidRPr="00F44503" w14:paraId="74E3D1BE" w14:textId="77777777" w:rsidTr="00604057">
        <w:trPr>
          <w:cantSplit/>
          <w:trHeight w:val="177"/>
        </w:trPr>
        <w:tc>
          <w:tcPr>
            <w:tcW w:w="6840" w:type="dxa"/>
            <w:tcBorders>
              <w:top w:val="nil"/>
            </w:tcBorders>
            <w:shd w:val="clear" w:color="auto" w:fill="auto"/>
          </w:tcPr>
          <w:p w14:paraId="6CB1B140" w14:textId="6D3B0511" w:rsidR="00540837" w:rsidRPr="001542D1" w:rsidRDefault="00540837" w:rsidP="00CB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542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630" w:type="dxa"/>
            <w:tcBorders>
              <w:top w:val="nil"/>
            </w:tcBorders>
          </w:tcPr>
          <w:p w14:paraId="088540ED" w14:textId="77777777" w:rsidR="00540837" w:rsidRPr="00F44503" w:rsidRDefault="00540837" w:rsidP="00AC68D4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  <w:tc>
          <w:tcPr>
            <w:tcW w:w="1710" w:type="dxa"/>
            <w:tcBorders>
              <w:top w:val="nil"/>
            </w:tcBorders>
          </w:tcPr>
          <w:p w14:paraId="7B1878EB" w14:textId="77777777" w:rsidR="00540837" w:rsidRPr="00F44503" w:rsidRDefault="00540837" w:rsidP="00B6017D">
            <w:pPr>
              <w:pStyle w:val="NormalLatinAngsanaNew"/>
              <w:tabs>
                <w:tab w:val="clear" w:pos="1224"/>
                <w:tab w:val="decimal" w:pos="1510"/>
              </w:tabs>
            </w:pPr>
          </w:p>
        </w:tc>
      </w:tr>
      <w:tr w:rsidR="00540837" w:rsidRPr="00F44503" w14:paraId="7ABFCCE7" w14:textId="77777777" w:rsidTr="00604057">
        <w:trPr>
          <w:cantSplit/>
          <w:trHeight w:val="177"/>
        </w:trPr>
        <w:tc>
          <w:tcPr>
            <w:tcW w:w="6840" w:type="dxa"/>
            <w:tcBorders>
              <w:top w:val="nil"/>
            </w:tcBorders>
            <w:shd w:val="clear" w:color="auto" w:fill="auto"/>
          </w:tcPr>
          <w:p w14:paraId="2DA2F19D" w14:textId="7C915D01" w:rsidR="00540837" w:rsidRPr="00F44503" w:rsidRDefault="00540837" w:rsidP="00D31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เงินลงทุนในตราสารทุนที่กำหนดให้วัดมูลค่าด้วยมูลค่ายุติธรรมผ่าน</w:t>
            </w:r>
            <w:r w:rsidRPr="00F44503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184F580F" w14:textId="77777777" w:rsidR="00540837" w:rsidRPr="00F44503" w:rsidRDefault="00540837" w:rsidP="001574CA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6F1F138" w14:textId="77777777" w:rsidR="00540837" w:rsidRPr="00F44503" w:rsidRDefault="00540837" w:rsidP="00B6017D">
            <w:pPr>
              <w:pStyle w:val="NormalLatinAngsanaNew"/>
              <w:tabs>
                <w:tab w:val="clear" w:pos="1224"/>
                <w:tab w:val="decimal" w:pos="1510"/>
              </w:tabs>
            </w:pPr>
          </w:p>
        </w:tc>
      </w:tr>
      <w:tr w:rsidR="00540837" w:rsidRPr="00F44503" w14:paraId="67A81766" w14:textId="77777777" w:rsidTr="00604057">
        <w:trPr>
          <w:cantSplit/>
          <w:trHeight w:val="177"/>
        </w:trPr>
        <w:tc>
          <w:tcPr>
            <w:tcW w:w="6840" w:type="dxa"/>
            <w:shd w:val="clear" w:color="auto" w:fill="auto"/>
          </w:tcPr>
          <w:p w14:paraId="51A0442C" w14:textId="1A3377B8" w:rsidR="00540837" w:rsidRPr="00F44503" w:rsidRDefault="00E4121B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6091CCF0" w14:textId="77777777" w:rsidR="00540837" w:rsidRPr="00F44503" w:rsidRDefault="00540837" w:rsidP="002A4982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546FFF75" w14:textId="6C0C15F6" w:rsidR="00540837" w:rsidRPr="00F44503" w:rsidRDefault="00B754B0" w:rsidP="00671CB9">
            <w:pPr>
              <w:pStyle w:val="NormalLatinAngsanaNew"/>
              <w:tabs>
                <w:tab w:val="clear" w:pos="1224"/>
                <w:tab w:val="decimal" w:pos="1426"/>
              </w:tabs>
            </w:pPr>
            <w:r>
              <w:t>3,</w:t>
            </w:r>
            <w:r w:rsidR="00BC5831">
              <w:t>39</w:t>
            </w:r>
            <w:r w:rsidR="00041AD4">
              <w:t>3</w:t>
            </w:r>
          </w:p>
        </w:tc>
      </w:tr>
      <w:tr w:rsidR="00540837" w:rsidRPr="004B3232" w14:paraId="10D4F44C" w14:textId="77777777" w:rsidTr="00604057">
        <w:trPr>
          <w:cantSplit/>
          <w:trHeight w:val="91"/>
        </w:trPr>
        <w:tc>
          <w:tcPr>
            <w:tcW w:w="6840" w:type="dxa"/>
            <w:tcBorders>
              <w:top w:val="nil"/>
              <w:bottom w:val="nil"/>
            </w:tcBorders>
            <w:shd w:val="clear" w:color="auto" w:fill="auto"/>
          </w:tcPr>
          <w:p w14:paraId="6070EC65" w14:textId="12EEB84E" w:rsidR="00540837" w:rsidRPr="00F44503" w:rsidRDefault="00540837" w:rsidP="00A6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รวมเงินลงทุนตามวิธีมูลค่ายุติธรรมผ่านกำไรขาดทุนเบ็ดเสร็จอื่น</w:t>
            </w:r>
            <w:r w:rsidRPr="00F445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3755D759" w14:textId="77777777" w:rsidR="00540837" w:rsidRPr="00F44503" w:rsidRDefault="00540837" w:rsidP="00A66EB5">
            <w:pPr>
              <w:pStyle w:val="NormalLatinAngsanaNew"/>
              <w:tabs>
                <w:tab w:val="clear" w:pos="1224"/>
                <w:tab w:val="decimal" w:pos="1198"/>
              </w:tabs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333446D" w14:textId="1EB1C1C6" w:rsidR="00540837" w:rsidRPr="005D5796" w:rsidRDefault="00B754B0" w:rsidP="00604057">
            <w:pPr>
              <w:pStyle w:val="NormalLatinAngsanaNew"/>
              <w:tabs>
                <w:tab w:val="clear" w:pos="1224"/>
                <w:tab w:val="decimal" w:pos="1426"/>
              </w:tabs>
              <w:rPr>
                <w:b/>
                <w:bCs/>
                <w:sz w:val="20"/>
                <w:szCs w:val="20"/>
              </w:rPr>
            </w:pPr>
            <w:r w:rsidRPr="005D5796">
              <w:rPr>
                <w:b/>
                <w:bCs/>
              </w:rPr>
              <w:t>3,</w:t>
            </w:r>
            <w:r w:rsidR="00BC5831">
              <w:rPr>
                <w:b/>
                <w:bCs/>
              </w:rPr>
              <w:t>39</w:t>
            </w:r>
            <w:r w:rsidR="00041AD4">
              <w:rPr>
                <w:b/>
                <w:bCs/>
              </w:rPr>
              <w:t>3</w:t>
            </w:r>
          </w:p>
        </w:tc>
      </w:tr>
    </w:tbl>
    <w:p w14:paraId="35DE733F" w14:textId="47CDA9C4" w:rsidR="00B35C8C" w:rsidRDefault="00B35C8C" w:rsidP="002D4841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40"/>
        <w:gridCol w:w="630"/>
        <w:gridCol w:w="1710"/>
      </w:tblGrid>
      <w:tr w:rsidR="00BF7F25" w:rsidRPr="00F44503" w14:paraId="0F1A667F" w14:textId="77777777" w:rsidTr="00604057">
        <w:trPr>
          <w:cantSplit/>
          <w:trHeight w:val="177"/>
          <w:tblHeader/>
        </w:trPr>
        <w:tc>
          <w:tcPr>
            <w:tcW w:w="6840" w:type="dxa"/>
            <w:shd w:val="clear" w:color="auto" w:fill="auto"/>
          </w:tcPr>
          <w:p w14:paraId="240140C4" w14:textId="77777777" w:rsidR="00BF7F25" w:rsidRPr="002A4982" w:rsidRDefault="00BF7F25" w:rsidP="0060405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5F1E5779" w14:textId="77777777" w:rsidR="00BF7F25" w:rsidRPr="00F44503" w:rsidRDefault="00BF7F25" w:rsidP="00604057">
            <w:pPr>
              <w:pStyle w:val="NormalLatinAngsanaNew"/>
              <w:tabs>
                <w:tab w:val="clear" w:pos="1224"/>
                <w:tab w:val="decimal" w:pos="1198"/>
              </w:tabs>
              <w:rPr>
                <w:lang w:bidi="th-TH"/>
              </w:rPr>
            </w:pPr>
          </w:p>
        </w:tc>
        <w:tc>
          <w:tcPr>
            <w:tcW w:w="1710" w:type="dxa"/>
          </w:tcPr>
          <w:p w14:paraId="2A0EA69C" w14:textId="77777777" w:rsidR="00BF7F25" w:rsidRPr="00F44503" w:rsidRDefault="00BF7F25" w:rsidP="00604057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cs/>
              </w:rPr>
            </w:pPr>
            <w:r w:rsidRPr="00F4450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F445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F4450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F7F25" w:rsidRPr="00F44503" w14:paraId="7A8C9C1F" w14:textId="77777777" w:rsidTr="00604057">
        <w:trPr>
          <w:cantSplit/>
          <w:trHeight w:val="177"/>
          <w:tblHeader/>
        </w:trPr>
        <w:tc>
          <w:tcPr>
            <w:tcW w:w="6840" w:type="dxa"/>
            <w:shd w:val="clear" w:color="auto" w:fill="auto"/>
          </w:tcPr>
          <w:p w14:paraId="02DAD5FB" w14:textId="77777777" w:rsidR="00BF7F25" w:rsidRPr="00F44503" w:rsidRDefault="00BF7F25" w:rsidP="0060405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204FA85F" w14:textId="77777777" w:rsidR="00BF7F25" w:rsidRPr="00F44503" w:rsidRDefault="00BF7F25" w:rsidP="00604057">
            <w:pPr>
              <w:pStyle w:val="NormalLatinAngsanaNew"/>
              <w:tabs>
                <w:tab w:val="clear" w:pos="1224"/>
                <w:tab w:val="decimal" w:pos="1198"/>
              </w:tabs>
              <w:rPr>
                <w:lang w:bidi="th-TH"/>
              </w:rPr>
            </w:pPr>
          </w:p>
        </w:tc>
        <w:tc>
          <w:tcPr>
            <w:tcW w:w="1710" w:type="dxa"/>
          </w:tcPr>
          <w:p w14:paraId="2AFB021B" w14:textId="77777777" w:rsidR="00BF7F25" w:rsidRPr="00F44503" w:rsidRDefault="00BF7F25" w:rsidP="00604057">
            <w:pPr>
              <w:pStyle w:val="NormalLatinAngsanaNew"/>
              <w:tabs>
                <w:tab w:val="clear" w:pos="1224"/>
                <w:tab w:val="decimal" w:pos="700"/>
              </w:tabs>
              <w:ind w:left="0" w:right="70"/>
              <w:jc w:val="center"/>
              <w:rPr>
                <w:lang w:val="en-US" w:bidi="th-TH"/>
              </w:rPr>
            </w:pPr>
            <w:r w:rsidRPr="00F44503">
              <w:rPr>
                <w:lang w:val="en-US" w:bidi="th-TH"/>
              </w:rPr>
              <w:t xml:space="preserve">30 </w:t>
            </w:r>
            <w:r w:rsidRPr="00F44503">
              <w:rPr>
                <w:rFonts w:hint="cs"/>
                <w:cs/>
                <w:lang w:val="en-US" w:bidi="th-TH"/>
              </w:rPr>
              <w:t xml:space="preserve">มิถุนายน </w:t>
            </w:r>
            <w:r w:rsidRPr="00F44503">
              <w:rPr>
                <w:lang w:val="en-US" w:bidi="th-TH"/>
              </w:rPr>
              <w:t>2563</w:t>
            </w:r>
          </w:p>
        </w:tc>
      </w:tr>
      <w:tr w:rsidR="00BF7F25" w:rsidRPr="00F44503" w14:paraId="4FE02EB7" w14:textId="77777777" w:rsidTr="00604057">
        <w:trPr>
          <w:cantSplit/>
          <w:trHeight w:val="177"/>
          <w:tblHeader/>
        </w:trPr>
        <w:tc>
          <w:tcPr>
            <w:tcW w:w="6840" w:type="dxa"/>
            <w:shd w:val="clear" w:color="auto" w:fill="auto"/>
          </w:tcPr>
          <w:p w14:paraId="7F4E5B0D" w14:textId="77777777" w:rsidR="00BF7F25" w:rsidRPr="00F44503" w:rsidRDefault="00BF7F25" w:rsidP="0060405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7C08036C" w14:textId="77777777" w:rsidR="00BF7F25" w:rsidRPr="00F44503" w:rsidRDefault="00BF7F25" w:rsidP="00604057">
            <w:pPr>
              <w:pStyle w:val="NormalLatinAngsanaNew"/>
              <w:tabs>
                <w:tab w:val="clear" w:pos="1224"/>
                <w:tab w:val="decimal" w:pos="1198"/>
              </w:tabs>
              <w:rPr>
                <w:lang w:bidi="th-TH"/>
              </w:rPr>
            </w:pPr>
          </w:p>
        </w:tc>
        <w:tc>
          <w:tcPr>
            <w:tcW w:w="1710" w:type="dxa"/>
          </w:tcPr>
          <w:p w14:paraId="5A783042" w14:textId="5A23DBE6" w:rsidR="00BF7F25" w:rsidRPr="00F44503" w:rsidRDefault="00BF7F25" w:rsidP="00604057">
            <w:pPr>
              <w:pStyle w:val="NormalLatinAngsanaNew"/>
              <w:tabs>
                <w:tab w:val="clear" w:pos="1224"/>
                <w:tab w:val="decimal" w:pos="970"/>
              </w:tabs>
              <w:jc w:val="center"/>
              <w:rPr>
                <w:cs/>
              </w:rPr>
            </w:pPr>
            <w:r>
              <w:rPr>
                <w:rFonts w:hint="cs"/>
                <w:cs/>
                <w:lang w:bidi="th-TH"/>
              </w:rPr>
              <w:t>ราคาทุนตัดจำหน่าย</w:t>
            </w:r>
          </w:p>
        </w:tc>
      </w:tr>
      <w:tr w:rsidR="00BF7F25" w:rsidRPr="00F44503" w14:paraId="12F2E5C2" w14:textId="77777777" w:rsidTr="00604057">
        <w:trPr>
          <w:cantSplit/>
          <w:trHeight w:val="177"/>
          <w:tblHeader/>
        </w:trPr>
        <w:tc>
          <w:tcPr>
            <w:tcW w:w="6840" w:type="dxa"/>
            <w:shd w:val="clear" w:color="auto" w:fill="auto"/>
          </w:tcPr>
          <w:p w14:paraId="666CFB0B" w14:textId="77777777" w:rsidR="00BF7F25" w:rsidRPr="00F44503" w:rsidRDefault="00BF7F25" w:rsidP="0060405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7DE7C9A8" w14:textId="77777777" w:rsidR="00BF7F25" w:rsidRPr="00F44503" w:rsidRDefault="00BF7F25" w:rsidP="00604057">
            <w:pPr>
              <w:pStyle w:val="NormalLatinAngsanaNew"/>
              <w:tabs>
                <w:tab w:val="clear" w:pos="1224"/>
                <w:tab w:val="decimal" w:pos="1198"/>
              </w:tabs>
              <w:rPr>
                <w:lang w:bidi="th-TH"/>
              </w:rPr>
            </w:pPr>
          </w:p>
        </w:tc>
        <w:tc>
          <w:tcPr>
            <w:tcW w:w="1710" w:type="dxa"/>
          </w:tcPr>
          <w:p w14:paraId="40302B1E" w14:textId="77777777" w:rsidR="00BF7F25" w:rsidRPr="00F44503" w:rsidRDefault="00BF7F25" w:rsidP="00604057">
            <w:pPr>
              <w:pStyle w:val="NormalLatinAngsanaNew"/>
              <w:tabs>
                <w:tab w:val="clear" w:pos="1224"/>
                <w:tab w:val="decimal" w:pos="700"/>
              </w:tabs>
              <w:jc w:val="center"/>
              <w:rPr>
                <w:i/>
                <w:iCs/>
                <w:cs/>
                <w:lang w:bidi="th-TH"/>
              </w:rPr>
            </w:pPr>
            <w:r w:rsidRPr="00F44503">
              <w:rPr>
                <w:rFonts w:hint="cs"/>
                <w:i/>
                <w:iCs/>
                <w:cs/>
                <w:lang w:bidi="th-TH"/>
              </w:rPr>
              <w:t>(พันบาท)</w:t>
            </w:r>
          </w:p>
        </w:tc>
      </w:tr>
      <w:tr w:rsidR="00BF7F25" w:rsidRPr="00E3247D" w14:paraId="42CBCE60" w14:textId="77777777" w:rsidTr="00604057">
        <w:trPr>
          <w:cantSplit/>
          <w:trHeight w:val="91"/>
        </w:trPr>
        <w:tc>
          <w:tcPr>
            <w:tcW w:w="6840" w:type="dxa"/>
            <w:tcBorders>
              <w:top w:val="nil"/>
            </w:tcBorders>
            <w:shd w:val="clear" w:color="auto" w:fill="auto"/>
          </w:tcPr>
          <w:p w14:paraId="3D004884" w14:textId="77777777" w:rsidR="00BF7F25" w:rsidRPr="00E3247D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24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4EEAB26A" w14:textId="77777777" w:rsidR="00BF7F25" w:rsidRPr="00E3247D" w:rsidRDefault="00BF7F25" w:rsidP="00604057">
            <w:pPr>
              <w:pStyle w:val="NormalLatinAngsanaNew"/>
              <w:tabs>
                <w:tab w:val="clear" w:pos="1224"/>
                <w:tab w:val="decimal" w:pos="1198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CCB6AC5" w14:textId="77777777" w:rsidR="00BF7F25" w:rsidRPr="00E3247D" w:rsidRDefault="00BF7F25" w:rsidP="00604057">
            <w:pPr>
              <w:pStyle w:val="NormalLatinAngsanaNew"/>
              <w:tabs>
                <w:tab w:val="clear" w:pos="1224"/>
                <w:tab w:val="decimal" w:pos="1510"/>
              </w:tabs>
              <w:rPr>
                <w:b/>
                <w:bCs/>
                <w:i/>
                <w:iCs/>
              </w:rPr>
            </w:pPr>
          </w:p>
        </w:tc>
      </w:tr>
      <w:tr w:rsidR="00BF7F25" w:rsidRPr="002732FD" w14:paraId="3DE27CE1" w14:textId="77777777" w:rsidTr="00604057">
        <w:trPr>
          <w:cantSplit/>
          <w:trHeight w:val="91"/>
        </w:trPr>
        <w:tc>
          <w:tcPr>
            <w:tcW w:w="6840" w:type="dxa"/>
            <w:shd w:val="clear" w:color="auto" w:fill="auto"/>
          </w:tcPr>
          <w:p w14:paraId="1FB9054E" w14:textId="77777777" w:rsidR="00BF7F25" w:rsidRPr="002732FD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บัตร</w:t>
            </w:r>
            <w:r w:rsidRPr="002732FD">
              <w:rPr>
                <w:rFonts w:ascii="Angsana New" w:hAnsi="Angsana New" w:hint="cs"/>
                <w:sz w:val="30"/>
                <w:szCs w:val="30"/>
                <w:cs/>
              </w:rPr>
              <w:t>เงินฝ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าก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180D3F4E" w14:textId="77777777" w:rsidR="00BF7F25" w:rsidRPr="002732FD" w:rsidRDefault="00BF7F25" w:rsidP="00604057">
            <w:pPr>
              <w:pStyle w:val="NormalLatinAngsanaNew"/>
              <w:tabs>
                <w:tab w:val="clear" w:pos="1224"/>
                <w:tab w:val="decimal" w:pos="1198"/>
              </w:tabs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4F424F21" w14:textId="77777777" w:rsidR="00BF7F25" w:rsidRPr="002732FD" w:rsidRDefault="00BF7F25" w:rsidP="00671CB9">
            <w:pPr>
              <w:pStyle w:val="NormalLatinAngsanaNew"/>
              <w:tabs>
                <w:tab w:val="clear" w:pos="1224"/>
                <w:tab w:val="decimal" w:pos="1510"/>
              </w:tabs>
              <w:ind w:right="66"/>
              <w:rPr>
                <w:lang w:val="en-US" w:bidi="th-TH"/>
              </w:rPr>
            </w:pPr>
            <w:r w:rsidRPr="002732FD">
              <w:rPr>
                <w:lang w:val="en-US" w:bidi="th-TH"/>
              </w:rPr>
              <w:t>300,000</w:t>
            </w:r>
          </w:p>
        </w:tc>
      </w:tr>
      <w:tr w:rsidR="00BF7F25" w:rsidRPr="002732FD" w14:paraId="3F6F462F" w14:textId="77777777" w:rsidTr="00604057">
        <w:trPr>
          <w:cantSplit/>
          <w:trHeight w:val="91"/>
        </w:trPr>
        <w:tc>
          <w:tcPr>
            <w:tcW w:w="6840" w:type="dxa"/>
            <w:shd w:val="clear" w:color="auto" w:fill="auto"/>
          </w:tcPr>
          <w:p w14:paraId="34DDA00D" w14:textId="77777777" w:rsidR="00BF7F25" w:rsidRPr="001A3AE6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A3AE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732FD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เงินลงทุนในนามบริษัทเพื่อลูกค้า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3551E42C" w14:textId="77777777" w:rsidR="00BF7F25" w:rsidRPr="002732FD" w:rsidRDefault="00BF7F25" w:rsidP="00604057">
            <w:pPr>
              <w:pStyle w:val="NormalLatinAngsanaNew"/>
              <w:tabs>
                <w:tab w:val="clear" w:pos="1224"/>
                <w:tab w:val="decimal" w:pos="1198"/>
              </w:tabs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21AB3079" w14:textId="77777777" w:rsidR="00BF7F25" w:rsidRPr="002732FD" w:rsidRDefault="00BF7F25" w:rsidP="00671CB9">
            <w:pPr>
              <w:pStyle w:val="NormalLatinAngsanaNew"/>
              <w:tabs>
                <w:tab w:val="clear" w:pos="1224"/>
                <w:tab w:val="decimal" w:pos="1510"/>
              </w:tabs>
              <w:ind w:right="-24"/>
            </w:pPr>
            <w:r w:rsidRPr="002732FD">
              <w:t>(300,000)</w:t>
            </w:r>
          </w:p>
        </w:tc>
      </w:tr>
      <w:tr w:rsidR="00BF7F25" w:rsidRPr="004B3232" w14:paraId="3DD32837" w14:textId="77777777" w:rsidTr="00604057">
        <w:trPr>
          <w:cantSplit/>
          <w:trHeight w:val="91"/>
        </w:trPr>
        <w:tc>
          <w:tcPr>
            <w:tcW w:w="6840" w:type="dxa"/>
            <w:shd w:val="clear" w:color="auto" w:fill="auto"/>
          </w:tcPr>
          <w:p w14:paraId="02CD5DD6" w14:textId="77777777" w:rsidR="00BF7F25" w:rsidRPr="002732FD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2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รวมเงินลงทุนตามวิธีราคาทุนตัดจำหน่าย</w:t>
            </w:r>
            <w:r w:rsidRPr="002732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1B9581A2" w14:textId="77777777" w:rsidR="00BF7F25" w:rsidRPr="002732FD" w:rsidRDefault="00BF7F25" w:rsidP="00604057">
            <w:pPr>
              <w:pStyle w:val="NormalLatinAngsanaNew"/>
              <w:tabs>
                <w:tab w:val="clear" w:pos="1224"/>
                <w:tab w:val="decimal" w:pos="1198"/>
              </w:tabs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19AE1BE" w14:textId="77777777" w:rsidR="00BF7F25" w:rsidRPr="002732FD" w:rsidRDefault="00BF7F25" w:rsidP="00671CB9">
            <w:pPr>
              <w:pStyle w:val="NormalLatinAngsanaNew"/>
              <w:tabs>
                <w:tab w:val="clear" w:pos="1224"/>
                <w:tab w:val="decimal" w:pos="1296"/>
              </w:tabs>
              <w:ind w:right="66"/>
              <w:jc w:val="both"/>
              <w:rPr>
                <w:b/>
                <w:bCs/>
                <w:lang w:val="en-US" w:bidi="th-TH"/>
              </w:rPr>
            </w:pPr>
            <w:r w:rsidRPr="002732FD">
              <w:rPr>
                <w:b/>
                <w:bCs/>
                <w:lang w:val="en-US" w:bidi="th-TH"/>
              </w:rPr>
              <w:t>-</w:t>
            </w:r>
          </w:p>
        </w:tc>
      </w:tr>
      <w:tr w:rsidR="00BF7F25" w:rsidRPr="004B3232" w14:paraId="1157980D" w14:textId="77777777" w:rsidTr="00604057">
        <w:trPr>
          <w:cantSplit/>
          <w:trHeight w:val="91"/>
        </w:trPr>
        <w:tc>
          <w:tcPr>
            <w:tcW w:w="6840" w:type="dxa"/>
            <w:tcBorders>
              <w:bottom w:val="nil"/>
            </w:tcBorders>
            <w:shd w:val="clear" w:color="auto" w:fill="auto"/>
          </w:tcPr>
          <w:p w14:paraId="68BA98ED" w14:textId="77777777" w:rsidR="00BF7F25" w:rsidRPr="00254DD6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598998DC" w14:textId="77777777" w:rsidR="00BF7F25" w:rsidRPr="00254DD6" w:rsidRDefault="00BF7F25" w:rsidP="00604057">
            <w:pPr>
              <w:pStyle w:val="NormalLatinAngsanaNew"/>
              <w:tabs>
                <w:tab w:val="clear" w:pos="1224"/>
                <w:tab w:val="decimal" w:pos="1198"/>
              </w:tabs>
              <w:rPr>
                <w:sz w:val="20"/>
                <w:szCs w:val="20"/>
                <w:highlight w:val="cyan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</w:tcPr>
          <w:p w14:paraId="0EBA04D2" w14:textId="77777777" w:rsidR="00BF7F25" w:rsidRPr="00254DD6" w:rsidRDefault="00BF7F25" w:rsidP="00671CB9">
            <w:pPr>
              <w:pStyle w:val="NormalLatinAngsanaNew"/>
              <w:tabs>
                <w:tab w:val="clear" w:pos="1224"/>
                <w:tab w:val="decimal" w:pos="1510"/>
              </w:tabs>
              <w:ind w:right="66"/>
              <w:rPr>
                <w:b/>
                <w:bCs/>
                <w:highlight w:val="cyan"/>
              </w:rPr>
            </w:pPr>
          </w:p>
        </w:tc>
      </w:tr>
      <w:tr w:rsidR="00BF7F25" w:rsidRPr="004B3232" w14:paraId="19EEF2B6" w14:textId="77777777" w:rsidTr="00604057">
        <w:trPr>
          <w:cantSplit/>
          <w:trHeight w:val="91"/>
        </w:trPr>
        <w:tc>
          <w:tcPr>
            <w:tcW w:w="6840" w:type="dxa"/>
            <w:tcBorders>
              <w:bottom w:val="nil"/>
            </w:tcBorders>
            <w:shd w:val="clear" w:color="auto" w:fill="auto"/>
          </w:tcPr>
          <w:p w14:paraId="6870E132" w14:textId="5625FB4E" w:rsidR="00BF7F25" w:rsidRPr="00F44503" w:rsidRDefault="00BF7F25" w:rsidP="0060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4D7C1707" w14:textId="77777777" w:rsidR="00BF7F25" w:rsidRPr="00F44503" w:rsidRDefault="00BF7F25" w:rsidP="00604057">
            <w:pPr>
              <w:pStyle w:val="NormalLatinAngsanaNew"/>
              <w:tabs>
                <w:tab w:val="clear" w:pos="1224"/>
                <w:tab w:val="decimal" w:pos="1198"/>
              </w:tabs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bottom w:val="double" w:sz="4" w:space="0" w:color="auto"/>
            </w:tcBorders>
          </w:tcPr>
          <w:p w14:paraId="2C8C358B" w14:textId="77777777" w:rsidR="00BF7F25" w:rsidRPr="005D5796" w:rsidRDefault="00BF7F25" w:rsidP="00671CB9">
            <w:pPr>
              <w:pStyle w:val="NormalLatinAngsanaNew"/>
              <w:tabs>
                <w:tab w:val="clear" w:pos="1224"/>
                <w:tab w:val="decimal" w:pos="1510"/>
              </w:tabs>
              <w:ind w:right="66"/>
              <w:rPr>
                <w:b/>
                <w:bCs/>
              </w:rPr>
            </w:pPr>
            <w:r>
              <w:rPr>
                <w:b/>
                <w:bCs/>
              </w:rPr>
              <w:t>1,798,199</w:t>
            </w:r>
          </w:p>
        </w:tc>
      </w:tr>
    </w:tbl>
    <w:p w14:paraId="4A438AD9" w14:textId="0C1F71E7" w:rsidR="004B56A2" w:rsidRDefault="004B56A2" w:rsidP="002D4841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530"/>
        <w:gridCol w:w="180"/>
        <w:gridCol w:w="1440"/>
      </w:tblGrid>
      <w:tr w:rsidR="00EA0C81" w:rsidRPr="00D81524" w14:paraId="2BC1C5C8" w14:textId="77777777" w:rsidTr="001C4DE8">
        <w:trPr>
          <w:trHeight w:val="20"/>
          <w:tblHeader/>
        </w:trPr>
        <w:tc>
          <w:tcPr>
            <w:tcW w:w="6030" w:type="dxa"/>
          </w:tcPr>
          <w:p w14:paraId="6AEDEFAD" w14:textId="77777777" w:rsidR="00EA0C81" w:rsidRPr="002022E8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4510ACCB" w14:textId="3D9ADC87" w:rsidR="00EA0C81" w:rsidRPr="001F0E13" w:rsidRDefault="00EA0C81" w:rsidP="00EF3296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D85E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EA0C81" w:rsidRPr="00D81524" w14:paraId="5F86BEE2" w14:textId="77777777" w:rsidTr="001C4DE8">
        <w:trPr>
          <w:trHeight w:val="20"/>
          <w:tblHeader/>
        </w:trPr>
        <w:tc>
          <w:tcPr>
            <w:tcW w:w="6030" w:type="dxa"/>
          </w:tcPr>
          <w:p w14:paraId="43CD61EC" w14:textId="77777777" w:rsidR="00EA0C81" w:rsidRPr="002022E8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39327386" w14:textId="328FB0B3" w:rsidR="00EA0C81" w:rsidRPr="002022E8" w:rsidRDefault="00CB760E" w:rsidP="00EF3296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EA0C81" w:rsidRPr="001F0E1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A0C81" w:rsidRPr="00D81524" w14:paraId="6DDF2A64" w14:textId="77777777" w:rsidTr="001C4DE8">
        <w:trPr>
          <w:trHeight w:val="182"/>
          <w:tblHeader/>
        </w:trPr>
        <w:tc>
          <w:tcPr>
            <w:tcW w:w="6030" w:type="dxa"/>
          </w:tcPr>
          <w:p w14:paraId="56B1A59D" w14:textId="77777777" w:rsidR="00EA0C81" w:rsidRPr="002022E8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82B6B92" w14:textId="4F6399F3" w:rsidR="00EA0C81" w:rsidRPr="002022E8" w:rsidRDefault="001C4DE8" w:rsidP="00EF3296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</w:tcPr>
          <w:p w14:paraId="34CAC3B0" w14:textId="77777777" w:rsidR="00EA0C81" w:rsidRPr="002022E8" w:rsidRDefault="00EA0C81" w:rsidP="00EF3296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1C21652" w14:textId="77777777" w:rsidR="00EA0C81" w:rsidRPr="002022E8" w:rsidRDefault="00EA0C81" w:rsidP="00EF3296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0765D" w:rsidRPr="00D81524" w14:paraId="40B5D592" w14:textId="77777777" w:rsidTr="001C4DE8">
        <w:trPr>
          <w:trHeight w:val="20"/>
          <w:tblHeader/>
        </w:trPr>
        <w:tc>
          <w:tcPr>
            <w:tcW w:w="6030" w:type="dxa"/>
          </w:tcPr>
          <w:p w14:paraId="5A0CAF4B" w14:textId="77777777" w:rsidR="0060765D" w:rsidRPr="002022E8" w:rsidRDefault="0060765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73CDFED3" w14:textId="7A43AF4A" w:rsidR="0060765D" w:rsidRPr="0060765D" w:rsidRDefault="0060765D" w:rsidP="006076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076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0C81" w:rsidRPr="00604057" w14:paraId="481CF70E" w14:textId="77777777" w:rsidTr="001C4DE8">
        <w:trPr>
          <w:trHeight w:val="20"/>
        </w:trPr>
        <w:tc>
          <w:tcPr>
            <w:tcW w:w="6030" w:type="dxa"/>
          </w:tcPr>
          <w:p w14:paraId="256A4008" w14:textId="77777777" w:rsidR="00EA0C81" w:rsidRPr="00604057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0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530" w:type="dxa"/>
          </w:tcPr>
          <w:p w14:paraId="78273690" w14:textId="77777777" w:rsidR="00EA0C81" w:rsidRPr="00604057" w:rsidRDefault="00EA0C81" w:rsidP="00EF32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3653358" w14:textId="77777777" w:rsidR="00EA0C81" w:rsidRPr="00604057" w:rsidRDefault="00EA0C81" w:rsidP="00EF32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C6F625B" w14:textId="77777777" w:rsidR="00EA0C81" w:rsidRPr="00604057" w:rsidRDefault="00EA0C81" w:rsidP="00EF32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A0C81" w:rsidRPr="00D81524" w14:paraId="41ACDC91" w14:textId="77777777" w:rsidTr="001C4DE8">
        <w:trPr>
          <w:trHeight w:val="20"/>
        </w:trPr>
        <w:tc>
          <w:tcPr>
            <w:tcW w:w="6030" w:type="dxa"/>
          </w:tcPr>
          <w:p w14:paraId="1A3E9E31" w14:textId="77777777" w:rsidR="00EA0C81" w:rsidRPr="002022E8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530" w:type="dxa"/>
          </w:tcPr>
          <w:p w14:paraId="6F4789ED" w14:textId="77777777" w:rsidR="00EA0C81" w:rsidRPr="00983C0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1,740,961</w:t>
            </w:r>
          </w:p>
        </w:tc>
        <w:tc>
          <w:tcPr>
            <w:tcW w:w="180" w:type="dxa"/>
          </w:tcPr>
          <w:p w14:paraId="268337EB" w14:textId="77777777" w:rsidR="00EA0C81" w:rsidRPr="00983C0C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04FEBA" w14:textId="77777777" w:rsidR="00EA0C81" w:rsidRPr="00983C0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1,599,487</w:t>
            </w:r>
          </w:p>
        </w:tc>
      </w:tr>
      <w:tr w:rsidR="00EA0C81" w:rsidRPr="00D81524" w14:paraId="76B6DD96" w14:textId="77777777" w:rsidTr="001C4DE8">
        <w:trPr>
          <w:trHeight w:val="20"/>
        </w:trPr>
        <w:tc>
          <w:tcPr>
            <w:tcW w:w="6030" w:type="dxa"/>
          </w:tcPr>
          <w:p w14:paraId="1F968CF5" w14:textId="77777777" w:rsidR="00EA0C81" w:rsidRPr="002022E8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530" w:type="dxa"/>
          </w:tcPr>
          <w:p w14:paraId="6DAA4428" w14:textId="77777777" w:rsidR="00EA0C81" w:rsidRPr="00983C0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7,234,467</w:t>
            </w:r>
          </w:p>
        </w:tc>
        <w:tc>
          <w:tcPr>
            <w:tcW w:w="180" w:type="dxa"/>
          </w:tcPr>
          <w:p w14:paraId="3805925E" w14:textId="77777777" w:rsidR="00EA0C81" w:rsidRPr="00983C0C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CCDFEA" w14:textId="77777777" w:rsidR="00EA0C81" w:rsidRPr="00983C0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7,268,07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A0C81" w:rsidRPr="00D81524" w14:paraId="027D1C7C" w14:textId="77777777" w:rsidTr="001C4DE8">
        <w:trPr>
          <w:trHeight w:val="20"/>
        </w:trPr>
        <w:tc>
          <w:tcPr>
            <w:tcW w:w="6030" w:type="dxa"/>
          </w:tcPr>
          <w:p w14:paraId="605FAB91" w14:textId="19487D91" w:rsidR="00EA0C81" w:rsidRPr="002022E8" w:rsidRDefault="00604057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="00EA0C81"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ค่าเผื่อการปรับมูลค่า</w:t>
            </w:r>
          </w:p>
        </w:tc>
        <w:tc>
          <w:tcPr>
            <w:tcW w:w="1530" w:type="dxa"/>
          </w:tcPr>
          <w:p w14:paraId="5145BF0E" w14:textId="77777777" w:rsidR="00EA0C81" w:rsidRPr="00983C0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(107,865)</w:t>
            </w:r>
          </w:p>
        </w:tc>
        <w:tc>
          <w:tcPr>
            <w:tcW w:w="180" w:type="dxa"/>
          </w:tcPr>
          <w:p w14:paraId="7BBF4CB5" w14:textId="77777777" w:rsidR="00EA0C81" w:rsidRPr="00983C0C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EEA6AC" w14:textId="77777777" w:rsidR="00EA0C81" w:rsidRPr="00983C0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360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0C81" w:rsidRPr="00D81524" w14:paraId="74965E03" w14:textId="77777777" w:rsidTr="001C4DE8">
        <w:trPr>
          <w:trHeight w:val="60"/>
        </w:trPr>
        <w:tc>
          <w:tcPr>
            <w:tcW w:w="6030" w:type="dxa"/>
          </w:tcPr>
          <w:p w14:paraId="14BA683D" w14:textId="77777777" w:rsidR="00EA0C81" w:rsidRPr="002022E8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530" w:type="dxa"/>
          </w:tcPr>
          <w:p w14:paraId="4E3D9F90" w14:textId="77777777" w:rsidR="00EA0C81" w:rsidRPr="00983C0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(7,059,145)</w:t>
            </w:r>
          </w:p>
        </w:tc>
        <w:tc>
          <w:tcPr>
            <w:tcW w:w="180" w:type="dxa"/>
          </w:tcPr>
          <w:p w14:paraId="2D1F3905" w14:textId="77777777" w:rsidR="00EA0C81" w:rsidRPr="00983C0C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DB4943" w14:textId="77777777" w:rsidR="00EA0C81" w:rsidRPr="00983C0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(7,059,145)</w:t>
            </w:r>
          </w:p>
        </w:tc>
      </w:tr>
      <w:tr w:rsidR="00EA0C81" w:rsidRPr="00D81524" w14:paraId="4CE47BBC" w14:textId="77777777" w:rsidTr="001C4DE8">
        <w:trPr>
          <w:trHeight w:val="20"/>
        </w:trPr>
        <w:tc>
          <w:tcPr>
            <w:tcW w:w="6030" w:type="dxa"/>
          </w:tcPr>
          <w:p w14:paraId="47A18EA7" w14:textId="77777777" w:rsidR="00EA0C81" w:rsidRPr="002022E8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รวมเงินลงทุนเพื่อค้าสุทธิ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BEA765C" w14:textId="77777777" w:rsidR="00EA0C81" w:rsidRPr="00196E7D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6E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1,808,418</w:t>
            </w:r>
          </w:p>
        </w:tc>
        <w:tc>
          <w:tcPr>
            <w:tcW w:w="180" w:type="dxa"/>
          </w:tcPr>
          <w:p w14:paraId="0CCB6B29" w14:textId="77777777" w:rsidR="00EA0C81" w:rsidRPr="00983C0C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2DABF29" w14:textId="77777777" w:rsidR="00EA0C81" w:rsidRPr="001C4DE8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4D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1,808,418</w:t>
            </w:r>
          </w:p>
        </w:tc>
      </w:tr>
      <w:tr w:rsidR="00A92F90" w:rsidRPr="00AC485E" w14:paraId="30B26D39" w14:textId="77777777" w:rsidTr="001C4DE8">
        <w:trPr>
          <w:trHeight w:val="20"/>
        </w:trPr>
        <w:tc>
          <w:tcPr>
            <w:tcW w:w="6030" w:type="dxa"/>
          </w:tcPr>
          <w:p w14:paraId="4D95629E" w14:textId="77777777" w:rsidR="00A92F90" w:rsidRPr="00AC485E" w:rsidRDefault="00A92F90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6F52E6C" w14:textId="77777777" w:rsidR="00A92F90" w:rsidRPr="00AC485E" w:rsidRDefault="00A92F90" w:rsidP="001C4D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702DC12" w14:textId="77777777" w:rsidR="00A92F90" w:rsidRPr="00AC485E" w:rsidRDefault="00A92F90" w:rsidP="00EF32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3C17BAE" w14:textId="77777777" w:rsidR="00A92F90" w:rsidRPr="00AC485E" w:rsidRDefault="00A92F90" w:rsidP="001C4D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A0C81" w:rsidRPr="00604057" w14:paraId="23C27137" w14:textId="77777777" w:rsidTr="001C4DE8">
        <w:trPr>
          <w:trHeight w:val="20"/>
        </w:trPr>
        <w:tc>
          <w:tcPr>
            <w:tcW w:w="6030" w:type="dxa"/>
          </w:tcPr>
          <w:p w14:paraId="40C0AF2A" w14:textId="77777777" w:rsidR="00EA0C81" w:rsidRPr="00604057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0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530" w:type="dxa"/>
          </w:tcPr>
          <w:p w14:paraId="3B0CB40D" w14:textId="77777777" w:rsidR="00EA0C81" w:rsidRPr="00604057" w:rsidRDefault="00EA0C81" w:rsidP="001C4D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1642FBC" w14:textId="77777777" w:rsidR="00EA0C81" w:rsidRPr="00604057" w:rsidRDefault="00EA0C81" w:rsidP="00EF32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B883769" w14:textId="77777777" w:rsidR="00EA0C81" w:rsidRPr="00604057" w:rsidRDefault="00EA0C81" w:rsidP="001C4D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ind w:right="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A0C81" w:rsidRPr="00D81524" w14:paraId="6724EEDD" w14:textId="77777777" w:rsidTr="001C4DE8">
        <w:trPr>
          <w:trHeight w:val="20"/>
        </w:trPr>
        <w:tc>
          <w:tcPr>
            <w:tcW w:w="6030" w:type="dxa"/>
          </w:tcPr>
          <w:p w14:paraId="757E1C0D" w14:textId="77777777" w:rsidR="00EA0C81" w:rsidRPr="002022E8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530" w:type="dxa"/>
          </w:tcPr>
          <w:p w14:paraId="02070D19" w14:textId="77777777" w:rsidR="00EA0C81" w:rsidRPr="00983C0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18,94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638E1A9F" w14:textId="77777777" w:rsidR="00EA0C81" w:rsidRPr="00983C0C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A03BD9" w14:textId="77777777" w:rsidR="00EA0C81" w:rsidRPr="00983C0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20,600</w:t>
            </w:r>
          </w:p>
        </w:tc>
      </w:tr>
      <w:tr w:rsidR="00EA0C81" w:rsidRPr="00D81524" w14:paraId="215674CB" w14:textId="77777777" w:rsidTr="001C4DE8">
        <w:trPr>
          <w:trHeight w:val="20"/>
        </w:trPr>
        <w:tc>
          <w:tcPr>
            <w:tcW w:w="6030" w:type="dxa"/>
          </w:tcPr>
          <w:p w14:paraId="0EEC77DE" w14:textId="77777777" w:rsidR="00EA0C81" w:rsidRPr="002022E8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บวก </w:t>
            </w: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ค่าเผื่อการปรับมูลค่า</w:t>
            </w:r>
          </w:p>
        </w:tc>
        <w:tc>
          <w:tcPr>
            <w:tcW w:w="1530" w:type="dxa"/>
          </w:tcPr>
          <w:p w14:paraId="20BF427D" w14:textId="77777777" w:rsidR="00EA0C81" w:rsidRPr="00983C0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3,10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646669C8" w14:textId="77777777" w:rsidR="00EA0C81" w:rsidRPr="00983C0C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F51C96" w14:textId="77777777" w:rsidR="00EA0C81" w:rsidRPr="00983C0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360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0C81" w:rsidRPr="00D81524" w14:paraId="01F6AFDA" w14:textId="77777777" w:rsidTr="001C4DE8">
        <w:trPr>
          <w:trHeight w:val="20"/>
        </w:trPr>
        <w:tc>
          <w:tcPr>
            <w:tcW w:w="6030" w:type="dxa"/>
          </w:tcPr>
          <w:p w14:paraId="0CCB6278" w14:textId="77777777" w:rsidR="00EA0C81" w:rsidRPr="002022E8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18D5D73" w14:textId="77777777" w:rsidR="00EA0C81" w:rsidRPr="00983C0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(1,441)</w:t>
            </w:r>
          </w:p>
        </w:tc>
        <w:tc>
          <w:tcPr>
            <w:tcW w:w="180" w:type="dxa"/>
            <w:vAlign w:val="bottom"/>
          </w:tcPr>
          <w:p w14:paraId="5746E608" w14:textId="77777777" w:rsidR="00EA0C81" w:rsidRPr="00983C0C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F3B86A" w14:textId="77777777" w:rsidR="00EA0C81" w:rsidRPr="00983C0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360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0C81" w:rsidRPr="00D81524" w14:paraId="2866D842" w14:textId="77777777" w:rsidTr="00D31EF4">
        <w:trPr>
          <w:trHeight w:val="161"/>
        </w:trPr>
        <w:tc>
          <w:tcPr>
            <w:tcW w:w="6030" w:type="dxa"/>
          </w:tcPr>
          <w:p w14:paraId="6FC4DC8A" w14:textId="77777777" w:rsidR="00EA0C81" w:rsidRPr="002022E8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รวมเงินลงทุนเผื่อขายสุทธิ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E4D89A0" w14:textId="77777777" w:rsidR="00EA0C81" w:rsidRPr="00196E7D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6E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20,600</w:t>
            </w:r>
          </w:p>
        </w:tc>
        <w:tc>
          <w:tcPr>
            <w:tcW w:w="180" w:type="dxa"/>
          </w:tcPr>
          <w:p w14:paraId="2FA5BAD5" w14:textId="77777777" w:rsidR="00EA0C81" w:rsidRPr="00983C0C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FD5307" w14:textId="77777777" w:rsidR="00EA0C81" w:rsidRPr="00983C0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20,600</w:t>
            </w:r>
          </w:p>
        </w:tc>
      </w:tr>
      <w:tr w:rsidR="00604057" w:rsidRPr="00D81524" w14:paraId="0719A525" w14:textId="77777777" w:rsidTr="00756D1A">
        <w:trPr>
          <w:trHeight w:val="161"/>
        </w:trPr>
        <w:tc>
          <w:tcPr>
            <w:tcW w:w="6030" w:type="dxa"/>
          </w:tcPr>
          <w:p w14:paraId="0FD7BBF7" w14:textId="77777777" w:rsidR="00604057" w:rsidRPr="002022E8" w:rsidRDefault="00604057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252BEC8" w14:textId="77777777" w:rsidR="00604057" w:rsidRPr="00196E7D" w:rsidRDefault="00604057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B6DE682" w14:textId="77777777" w:rsidR="00604057" w:rsidRPr="00983C0C" w:rsidRDefault="00604057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30D99F" w14:textId="77777777" w:rsidR="00604057" w:rsidRPr="00983C0C" w:rsidRDefault="00604057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0C81" w:rsidRPr="00604057" w14:paraId="46C207DF" w14:textId="77777777" w:rsidTr="00D31EF4">
        <w:trPr>
          <w:trHeight w:val="20"/>
        </w:trPr>
        <w:tc>
          <w:tcPr>
            <w:tcW w:w="6030" w:type="dxa"/>
          </w:tcPr>
          <w:p w14:paraId="05B0450C" w14:textId="77777777" w:rsidR="00EA0C81" w:rsidRPr="00604057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0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530" w:type="dxa"/>
          </w:tcPr>
          <w:p w14:paraId="56558DE9" w14:textId="77777777" w:rsidR="00EA0C81" w:rsidRPr="00604057" w:rsidRDefault="00EA0C81" w:rsidP="001C4D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B321876" w14:textId="77777777" w:rsidR="00EA0C81" w:rsidRPr="00604057" w:rsidRDefault="00EA0C81" w:rsidP="00EF32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BE12129" w14:textId="77777777" w:rsidR="00EA0C81" w:rsidRPr="00604057" w:rsidRDefault="00EA0C81" w:rsidP="001C4D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ind w:right="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A0C81" w:rsidRPr="00D81524" w14:paraId="7A4E68E4" w14:textId="77777777" w:rsidTr="001C4DE8">
        <w:trPr>
          <w:trHeight w:val="20"/>
        </w:trPr>
        <w:tc>
          <w:tcPr>
            <w:tcW w:w="6030" w:type="dxa"/>
          </w:tcPr>
          <w:p w14:paraId="1CB4D805" w14:textId="77777777" w:rsidR="00EA0C81" w:rsidRPr="002022E8" w:rsidRDefault="00EA0C81" w:rsidP="00EA0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530" w:type="dxa"/>
          </w:tcPr>
          <w:p w14:paraId="60D001C5" w14:textId="118A8EB3" w:rsidR="00EA0C81" w:rsidRPr="00983C0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86C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481</w:t>
            </w:r>
          </w:p>
        </w:tc>
        <w:tc>
          <w:tcPr>
            <w:tcW w:w="180" w:type="dxa"/>
          </w:tcPr>
          <w:p w14:paraId="26E0C71F" w14:textId="77777777" w:rsidR="00EA0C81" w:rsidRPr="00983C0C" w:rsidRDefault="00EA0C81" w:rsidP="00EA0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843C0F6" w14:textId="47353EEA" w:rsidR="00EA0C81" w:rsidRPr="00983C0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069D">
              <w:rPr>
                <w:rFonts w:asciiTheme="majorBidi" w:hAnsiTheme="majorBidi" w:cstheme="majorBidi"/>
                <w:sz w:val="30"/>
                <w:szCs w:val="30"/>
              </w:rPr>
              <w:t>3,393</w:t>
            </w:r>
          </w:p>
        </w:tc>
      </w:tr>
      <w:tr w:rsidR="00EA0C81" w:rsidRPr="00D81524" w14:paraId="70326A7F" w14:textId="77777777" w:rsidTr="001C4DE8">
        <w:trPr>
          <w:trHeight w:val="20"/>
        </w:trPr>
        <w:tc>
          <w:tcPr>
            <w:tcW w:w="6030" w:type="dxa"/>
          </w:tcPr>
          <w:p w14:paraId="17930A13" w14:textId="77777777" w:rsidR="00EA0C81" w:rsidRPr="002022E8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รวมเงินลงทุนทั่วไป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EF645C1" w14:textId="278F4D55" w:rsidR="00EA0C81" w:rsidRPr="00196E7D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A86C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481</w:t>
            </w:r>
          </w:p>
        </w:tc>
        <w:tc>
          <w:tcPr>
            <w:tcW w:w="180" w:type="dxa"/>
          </w:tcPr>
          <w:p w14:paraId="48DEE88F" w14:textId="77777777" w:rsidR="00EA0C81" w:rsidRPr="00983C0C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CA213" w14:textId="2345DA37" w:rsidR="00EA0C81" w:rsidRPr="00196E7D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6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3,393</w:t>
            </w:r>
          </w:p>
        </w:tc>
      </w:tr>
      <w:tr w:rsidR="00EA0C81" w:rsidRPr="00DB10EC" w14:paraId="0766A8DE" w14:textId="77777777" w:rsidTr="001C4DE8">
        <w:trPr>
          <w:trHeight w:val="20"/>
        </w:trPr>
        <w:tc>
          <w:tcPr>
            <w:tcW w:w="6030" w:type="dxa"/>
          </w:tcPr>
          <w:p w14:paraId="592C81CC" w14:textId="77777777" w:rsidR="00EA0C81" w:rsidRPr="00DB10EC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B7C4C19" w14:textId="77777777" w:rsidR="00EA0C81" w:rsidRPr="00DB10E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A801E85" w14:textId="77777777" w:rsidR="00EA0C81" w:rsidRPr="00DB10EC" w:rsidRDefault="00EA0C81" w:rsidP="00EF32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1F9A12" w14:textId="77777777" w:rsidR="00EA0C81" w:rsidRPr="00DB10EC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0C81" w:rsidRPr="00D81524" w14:paraId="6ABC0F7E" w14:textId="77777777" w:rsidTr="001C4DE8">
        <w:trPr>
          <w:trHeight w:val="20"/>
        </w:trPr>
        <w:tc>
          <w:tcPr>
            <w:tcW w:w="6030" w:type="dxa"/>
          </w:tcPr>
          <w:p w14:paraId="0868F7BC" w14:textId="77777777" w:rsidR="00EA0C81" w:rsidRPr="002022E8" w:rsidRDefault="00EA0C81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3DF4ABC8" w14:textId="211DBC66" w:rsidR="00EA0C81" w:rsidRPr="00196E7D" w:rsidRDefault="00EA0C81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86C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832</w:t>
            </w:r>
            <w:r w:rsidRPr="00A86C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</w:p>
        </w:tc>
        <w:tc>
          <w:tcPr>
            <w:tcW w:w="180" w:type="dxa"/>
            <w:vAlign w:val="bottom"/>
          </w:tcPr>
          <w:p w14:paraId="6E6EF23E" w14:textId="77777777" w:rsidR="00EA0C81" w:rsidRPr="00983C0C" w:rsidRDefault="00EA0C81" w:rsidP="00EF32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502584" w14:textId="0387D7FF" w:rsidR="00EA0C81" w:rsidRPr="00196E7D" w:rsidRDefault="00EA0C81" w:rsidP="00F1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6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,411</w:t>
            </w:r>
          </w:p>
        </w:tc>
      </w:tr>
    </w:tbl>
    <w:p w14:paraId="384466D2" w14:textId="344E5142" w:rsidR="004B56A2" w:rsidRDefault="004B56A2" w:rsidP="00A92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350"/>
        </w:tabs>
        <w:spacing w:line="240" w:lineRule="auto"/>
        <w:ind w:left="540"/>
        <w:rPr>
          <w:rFonts w:ascii="Angsana New" w:hAnsi="Angsana New"/>
          <w:sz w:val="30"/>
          <w:szCs w:val="30"/>
          <w:highlight w:val="cyan"/>
        </w:rPr>
      </w:pPr>
      <w:r>
        <w:rPr>
          <w:rFonts w:ascii="Angsana New" w:hAnsi="Angsana New"/>
          <w:sz w:val="30"/>
          <w:szCs w:val="30"/>
          <w:highlight w:val="cyan"/>
        </w:rPr>
        <w:br w:type="page"/>
      </w:r>
    </w:p>
    <w:p w14:paraId="5526A6CA" w14:textId="76F8F39A" w:rsidR="00DC4DCF" w:rsidRPr="00DC4DCF" w:rsidRDefault="00DC4DCF" w:rsidP="00DC4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10.</w:t>
      </w:r>
      <w:r w:rsidR="00C36061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DC4DC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กำไรที่ยังไม่เกิดขึ้นจากการเปลี่ยนแปลงมูลค่าเงินลงทุนที่รับรู้ในส่วนของเจ้าของ</w:t>
      </w:r>
    </w:p>
    <w:p w14:paraId="46D9825A" w14:textId="77777777" w:rsidR="00DC4DCF" w:rsidRPr="00756D1A" w:rsidRDefault="00DC4DCF" w:rsidP="00DC4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530"/>
        <w:gridCol w:w="1350"/>
      </w:tblGrid>
      <w:tr w:rsidR="00DC4DCF" w:rsidRPr="00CF7ED9" w14:paraId="54D1CE38" w14:textId="77777777" w:rsidTr="00604057">
        <w:tc>
          <w:tcPr>
            <w:tcW w:w="6300" w:type="dxa"/>
          </w:tcPr>
          <w:p w14:paraId="216A9F4C" w14:textId="77777777" w:rsidR="00DC4DCF" w:rsidRPr="001C384B" w:rsidRDefault="00DC4DCF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26DEFF8" w14:textId="77777777" w:rsidR="00DC4DCF" w:rsidRPr="00CF7ED9" w:rsidRDefault="00DC4DCF" w:rsidP="0022039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1E9BA9E7" w14:textId="307A061E" w:rsidR="00DC4DCF" w:rsidRPr="00CF7ED9" w:rsidRDefault="00DC4DCF" w:rsidP="0022039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="001542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br/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DC4DCF" w:rsidRPr="00CF7ED9" w14:paraId="72D8617E" w14:textId="77777777" w:rsidTr="00604057">
        <w:tc>
          <w:tcPr>
            <w:tcW w:w="6300" w:type="dxa"/>
          </w:tcPr>
          <w:p w14:paraId="0FE1293E" w14:textId="77777777" w:rsidR="00DC4DCF" w:rsidRPr="001C384B" w:rsidRDefault="00DC4DCF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384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Pr="001C384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530" w:type="dxa"/>
          </w:tcPr>
          <w:p w14:paraId="4BF7DC68" w14:textId="77777777" w:rsidR="00DC4DCF" w:rsidRPr="00CF7ED9" w:rsidRDefault="00DC4DCF" w:rsidP="0022039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7ECF540D" w14:textId="77777777" w:rsidR="00DC4DCF" w:rsidRPr="00CF7ED9" w:rsidRDefault="00DC4DCF" w:rsidP="0022039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DC4DCF" w:rsidRPr="00CF7ED9" w14:paraId="10EBBFB2" w14:textId="77777777" w:rsidTr="00604057">
        <w:tc>
          <w:tcPr>
            <w:tcW w:w="6300" w:type="dxa"/>
          </w:tcPr>
          <w:p w14:paraId="722118D4" w14:textId="77777777" w:rsidR="00DC4DCF" w:rsidRPr="00CF7ED9" w:rsidRDefault="00DC4DCF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AC2792B" w14:textId="77777777" w:rsidR="00DC4DCF" w:rsidRPr="00CF7ED9" w:rsidRDefault="00DC4DCF" w:rsidP="002203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40"/>
              </w:tabs>
              <w:spacing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AF6614" w14:textId="77777777" w:rsidR="00DC4DCF" w:rsidRPr="00CF7ED9" w:rsidRDefault="00DC4DCF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4DCF" w:rsidRPr="00CF7ED9" w14:paraId="354D54A6" w14:textId="77777777" w:rsidTr="00604057">
        <w:tc>
          <w:tcPr>
            <w:tcW w:w="6300" w:type="dxa"/>
          </w:tcPr>
          <w:p w14:paraId="3F25CC82" w14:textId="77777777" w:rsidR="00DC4DCF" w:rsidRPr="00CF7ED9" w:rsidRDefault="00DC4DCF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1530" w:type="dxa"/>
          </w:tcPr>
          <w:p w14:paraId="28235D96" w14:textId="77777777" w:rsidR="00DC4DCF" w:rsidRPr="00CF7ED9" w:rsidRDefault="00DC4DCF" w:rsidP="002203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40"/>
              </w:tabs>
              <w:spacing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CA0C78" w14:textId="77777777" w:rsidR="00DC4DCF" w:rsidRPr="00CF7ED9" w:rsidRDefault="00DC4DCF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2,308</w:t>
            </w:r>
          </w:p>
        </w:tc>
      </w:tr>
      <w:tr w:rsidR="00DC4DCF" w:rsidRPr="00CF7ED9" w14:paraId="2F350AF3" w14:textId="77777777" w:rsidTr="00604057">
        <w:tc>
          <w:tcPr>
            <w:tcW w:w="6300" w:type="dxa"/>
          </w:tcPr>
          <w:p w14:paraId="72B54449" w14:textId="77777777" w:rsidR="00DC4DCF" w:rsidRPr="00CF7ED9" w:rsidRDefault="00DC4DCF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เปลี่ยนแปลงระหว่างงวด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-</w:t>
            </w:r>
            <w:r w:rsidRPr="00CF7ED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จากการตีราคา</w:t>
            </w:r>
          </w:p>
        </w:tc>
        <w:tc>
          <w:tcPr>
            <w:tcW w:w="1530" w:type="dxa"/>
            <w:vAlign w:val="bottom"/>
          </w:tcPr>
          <w:p w14:paraId="2F099883" w14:textId="77777777" w:rsidR="00DC4DCF" w:rsidRPr="00CF7ED9" w:rsidRDefault="00DC4DCF" w:rsidP="002203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40"/>
              </w:tabs>
              <w:spacing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E2C93F6" w14:textId="77777777" w:rsidR="00DC4DCF" w:rsidRPr="00CF7ED9" w:rsidRDefault="00DC4DCF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  <w:tr w:rsidR="00DC4DCF" w:rsidRPr="00CF7ED9" w14:paraId="3B811536" w14:textId="77777777" w:rsidTr="00604057">
        <w:tc>
          <w:tcPr>
            <w:tcW w:w="6300" w:type="dxa"/>
          </w:tcPr>
          <w:p w14:paraId="20F1EA2A" w14:textId="77777777" w:rsidR="00DC4DCF" w:rsidRPr="00CF7ED9" w:rsidRDefault="00DC4DCF" w:rsidP="002203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530" w:type="dxa"/>
          </w:tcPr>
          <w:p w14:paraId="7BB11795" w14:textId="77777777" w:rsidR="00DC4DCF" w:rsidRPr="00CF7ED9" w:rsidRDefault="00DC4DCF" w:rsidP="002203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40"/>
              </w:tabs>
              <w:spacing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E2B686" w14:textId="77777777" w:rsidR="00DC4DCF" w:rsidRPr="00CF7ED9" w:rsidRDefault="00DC4DCF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2,396</w:t>
            </w:r>
          </w:p>
        </w:tc>
      </w:tr>
    </w:tbl>
    <w:p w14:paraId="16992614" w14:textId="77777777" w:rsidR="00756D1A" w:rsidRDefault="00756D1A" w:rsidP="001C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CD8E21F" w14:textId="54AF7EF1" w:rsidR="00130335" w:rsidRPr="001C4DE8" w:rsidRDefault="00130335" w:rsidP="001C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4DE8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DC4DCF">
        <w:rPr>
          <w:rFonts w:asciiTheme="majorBidi" w:hAnsiTheme="majorBidi" w:cstheme="majorBidi"/>
          <w:b/>
          <w:bCs/>
          <w:i/>
          <w:iCs/>
          <w:sz w:val="30"/>
          <w:szCs w:val="30"/>
        </w:rPr>
        <w:t>0</w:t>
      </w:r>
      <w:r w:rsidRPr="001C4DE8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C36061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1C4DE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60765D" w:rsidRPr="001C4DE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74237ACD" w14:textId="77777777" w:rsidR="00E40BAC" w:rsidRDefault="00E40BAC" w:rsidP="00130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highlight w:val="cyan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70"/>
        <w:gridCol w:w="1980"/>
        <w:gridCol w:w="270"/>
        <w:gridCol w:w="1260"/>
        <w:gridCol w:w="270"/>
        <w:gridCol w:w="1260"/>
      </w:tblGrid>
      <w:tr w:rsidR="0085707C" w:rsidRPr="006100E2" w14:paraId="25EAA842" w14:textId="77777777" w:rsidTr="006100E2">
        <w:tc>
          <w:tcPr>
            <w:tcW w:w="3870" w:type="dxa"/>
            <w:vAlign w:val="bottom"/>
          </w:tcPr>
          <w:p w14:paraId="446E711C" w14:textId="77777777" w:rsidR="0085707C" w:rsidRPr="004B56A2" w:rsidRDefault="0085707C" w:rsidP="00E4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F60B5F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</w:tcPr>
          <w:p w14:paraId="04E5BFD0" w14:textId="76B5E175" w:rsidR="0085707C" w:rsidRPr="004B56A2" w:rsidRDefault="0085707C" w:rsidP="0085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707C" w:rsidRPr="006100E2" w14:paraId="77904219" w14:textId="77777777" w:rsidTr="006100E2">
        <w:tc>
          <w:tcPr>
            <w:tcW w:w="3870" w:type="dxa"/>
            <w:vAlign w:val="bottom"/>
          </w:tcPr>
          <w:p w14:paraId="2BF0BDD7" w14:textId="77777777" w:rsidR="0085707C" w:rsidRPr="004B56A2" w:rsidRDefault="0085707C" w:rsidP="00E4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DAFB733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</w:tcPr>
          <w:p w14:paraId="34D8ADCC" w14:textId="5DCEDBD8" w:rsidR="0085707C" w:rsidRPr="004B56A2" w:rsidRDefault="0085707C" w:rsidP="0085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 </w:t>
            </w:r>
            <w:r w:rsidRPr="004B56A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5707C" w:rsidRPr="006100E2" w14:paraId="47A3E77C" w14:textId="77777777" w:rsidTr="006100E2">
        <w:tc>
          <w:tcPr>
            <w:tcW w:w="3870" w:type="dxa"/>
            <w:vAlign w:val="bottom"/>
          </w:tcPr>
          <w:p w14:paraId="05997715" w14:textId="1C82EC3B" w:rsidR="0085707C" w:rsidRPr="004B56A2" w:rsidRDefault="0085707C" w:rsidP="00E4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</w:tcPr>
          <w:p w14:paraId="09875CBC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880CFAD" w14:textId="0A56B730" w:rsidR="0085707C" w:rsidRPr="004B56A2" w:rsidRDefault="0085707C" w:rsidP="00D12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เหตุผลของ</w:t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การใช้ทางเลือก</w:t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ในการแสดงรายการ</w:t>
            </w:r>
            <w:r w:rsidR="006100E2"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ด้วยวิธีดังกล่าว</w:t>
            </w:r>
          </w:p>
        </w:tc>
        <w:tc>
          <w:tcPr>
            <w:tcW w:w="270" w:type="dxa"/>
          </w:tcPr>
          <w:p w14:paraId="4C05E921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5D22A5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45B967" w14:textId="77777777" w:rsidR="0085707C" w:rsidRPr="004B56A2" w:rsidRDefault="0085707C" w:rsidP="0087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D5F790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73943F" w14:textId="4D070575" w:rsidR="0085707C" w:rsidRPr="004B56A2" w:rsidRDefault="0085707C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13BAF122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C33FA5" w14:textId="77777777" w:rsidR="0085707C" w:rsidRPr="004B56A2" w:rsidRDefault="0085707C" w:rsidP="0087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2D290D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F4A26E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B2A30F" w14:textId="66D71EB8" w:rsidR="0085707C" w:rsidRPr="004B56A2" w:rsidRDefault="0085707C" w:rsidP="00D80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</w:tr>
      <w:tr w:rsidR="0085707C" w:rsidRPr="006100E2" w14:paraId="4F81E60F" w14:textId="77777777" w:rsidTr="006100E2">
        <w:tc>
          <w:tcPr>
            <w:tcW w:w="3870" w:type="dxa"/>
          </w:tcPr>
          <w:p w14:paraId="0320BC69" w14:textId="69AA1E99" w:rsidR="0085707C" w:rsidRPr="004B56A2" w:rsidRDefault="0085707C" w:rsidP="0085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20"/>
              </w:tabs>
              <w:suppressAutoHyphens/>
              <w:snapToGrid w:val="0"/>
              <w:spacing w:line="240" w:lineRule="auto"/>
              <w:ind w:right="-14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70" w:type="dxa"/>
          </w:tcPr>
          <w:p w14:paraId="19E8C5D0" w14:textId="77777777" w:rsidR="0085707C" w:rsidRPr="004B56A2" w:rsidRDefault="0085707C" w:rsidP="0014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1F982DA" w14:textId="77777777" w:rsidR="0085707C" w:rsidRPr="004B56A2" w:rsidRDefault="0085707C" w:rsidP="0014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1D97D9" w14:textId="77777777" w:rsidR="0085707C" w:rsidRPr="004B56A2" w:rsidRDefault="0085707C" w:rsidP="0014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38424BB" w14:textId="5610000C" w:rsidR="0085707C" w:rsidRPr="004B56A2" w:rsidRDefault="0085707C" w:rsidP="006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B56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707C" w:rsidRPr="006100E2" w14:paraId="4DA0BA8A" w14:textId="77777777" w:rsidTr="006100E2">
        <w:tc>
          <w:tcPr>
            <w:tcW w:w="3870" w:type="dxa"/>
          </w:tcPr>
          <w:p w14:paraId="55F9DE0F" w14:textId="2050F120" w:rsidR="0085707C" w:rsidRPr="004B56A2" w:rsidRDefault="0085707C" w:rsidP="006100E2">
            <w:pPr>
              <w:pStyle w:val="ListParagraph"/>
              <w:numPr>
                <w:ilvl w:val="2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20"/>
                <w:tab w:val="num" w:pos="700"/>
              </w:tabs>
              <w:suppressAutoHyphens/>
              <w:snapToGrid w:val="0"/>
              <w:spacing w:line="240" w:lineRule="auto"/>
              <w:ind w:left="253" w:right="-143" w:hanging="250"/>
              <w:rPr>
                <w:rFonts w:asciiTheme="majorBidi" w:eastAsia="Times New Roman" w:hAnsiTheme="majorBidi" w:cstheme="majorBidi"/>
                <w:sz w:val="30"/>
                <w:szCs w:val="30"/>
                <w:lang w:val="th-TH" w:eastAsia="zh-CN"/>
              </w:rPr>
            </w:pPr>
            <w:r w:rsidRPr="004B56A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บริษัท แอสโก้ส่งเสริมธุรกิจ จำกัด</w:t>
            </w:r>
          </w:p>
        </w:tc>
        <w:tc>
          <w:tcPr>
            <w:tcW w:w="270" w:type="dxa"/>
          </w:tcPr>
          <w:p w14:paraId="29F08351" w14:textId="77777777" w:rsidR="0085707C" w:rsidRPr="004B56A2" w:rsidRDefault="0085707C" w:rsidP="0014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27B09F8" w14:textId="139DCDC0" w:rsidR="0085707C" w:rsidRPr="004B56A2" w:rsidRDefault="00C36061" w:rsidP="00C3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เพื่อสนับสนุนระบบ</w:t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สถาบันการเงิน</w:t>
            </w:r>
          </w:p>
        </w:tc>
        <w:tc>
          <w:tcPr>
            <w:tcW w:w="270" w:type="dxa"/>
          </w:tcPr>
          <w:p w14:paraId="3078DE5B" w14:textId="77777777" w:rsidR="0085707C" w:rsidRPr="004B56A2" w:rsidRDefault="0085707C" w:rsidP="0014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708F57" w14:textId="56BB38E6" w:rsidR="0085707C" w:rsidRPr="004B56A2" w:rsidRDefault="00F07C94" w:rsidP="00F0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54463F" w:rsidRPr="004B56A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0CC4CA1E" w14:textId="77777777" w:rsidR="0085707C" w:rsidRPr="004B56A2" w:rsidRDefault="0085707C" w:rsidP="00F0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2E22B0" w14:textId="2E1742A8" w:rsidR="0085707C" w:rsidRPr="004B56A2" w:rsidRDefault="00F07C94" w:rsidP="00F0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6061" w:rsidRPr="006100E2" w14:paraId="42D482DA" w14:textId="77777777" w:rsidTr="006100E2">
        <w:tc>
          <w:tcPr>
            <w:tcW w:w="3870" w:type="dxa"/>
          </w:tcPr>
          <w:p w14:paraId="2A21249D" w14:textId="1629F1F9" w:rsidR="00C36061" w:rsidRPr="004B56A2" w:rsidRDefault="00C36061" w:rsidP="006100E2">
            <w:pPr>
              <w:pStyle w:val="ListParagraph"/>
              <w:numPr>
                <w:ilvl w:val="2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20"/>
                <w:tab w:val="num" w:pos="700"/>
              </w:tabs>
              <w:suppressAutoHyphens/>
              <w:snapToGrid w:val="0"/>
              <w:spacing w:line="240" w:lineRule="auto"/>
              <w:ind w:left="253" w:right="-143" w:hanging="25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4B56A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บริษัทหลักทรัพย์ เพื่อธุรกิจหลักทรัพย์ จำกัด (มหาชน)</w:t>
            </w:r>
          </w:p>
        </w:tc>
        <w:tc>
          <w:tcPr>
            <w:tcW w:w="270" w:type="dxa"/>
          </w:tcPr>
          <w:p w14:paraId="63C84C10" w14:textId="77777777" w:rsidR="00C36061" w:rsidRPr="004B56A2" w:rsidRDefault="00C36061" w:rsidP="00C3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BA780FC" w14:textId="27EAF287" w:rsidR="00C36061" w:rsidRPr="004B56A2" w:rsidRDefault="00C36061" w:rsidP="00C3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เพื่อสนับสนุนระบบ</w:t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สถาบันการเงิน</w:t>
            </w:r>
          </w:p>
        </w:tc>
        <w:tc>
          <w:tcPr>
            <w:tcW w:w="270" w:type="dxa"/>
          </w:tcPr>
          <w:p w14:paraId="4B063123" w14:textId="77777777" w:rsidR="00C36061" w:rsidRPr="004B56A2" w:rsidRDefault="00C36061" w:rsidP="00C3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35B2C04" w14:textId="6BD0411D" w:rsidR="00C36061" w:rsidRPr="004B56A2" w:rsidRDefault="00C36061" w:rsidP="00C3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</w:rPr>
              <w:t>2,726</w:t>
            </w:r>
          </w:p>
        </w:tc>
        <w:tc>
          <w:tcPr>
            <w:tcW w:w="270" w:type="dxa"/>
            <w:vAlign w:val="bottom"/>
          </w:tcPr>
          <w:p w14:paraId="03C134AC" w14:textId="77777777" w:rsidR="00C36061" w:rsidRPr="004B56A2" w:rsidRDefault="00C36061" w:rsidP="00C3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78C5277" w14:textId="673D19E5" w:rsidR="00C36061" w:rsidRPr="004B56A2" w:rsidRDefault="00C36061" w:rsidP="004B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F07C94" w:rsidRPr="006100E2" w14:paraId="360AF951" w14:textId="77777777" w:rsidTr="006100E2">
        <w:tc>
          <w:tcPr>
            <w:tcW w:w="3870" w:type="dxa"/>
          </w:tcPr>
          <w:p w14:paraId="6DACC241" w14:textId="3D339C48" w:rsidR="00F07C94" w:rsidRPr="004B56A2" w:rsidRDefault="00F07C94" w:rsidP="00F07C9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3857802" w14:textId="77777777" w:rsidR="00F07C94" w:rsidRPr="004B56A2" w:rsidRDefault="00F07C94" w:rsidP="00F0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7CF8F15A" w14:textId="161AF714" w:rsidR="00F07C94" w:rsidRPr="004B56A2" w:rsidRDefault="00F07C94" w:rsidP="00F0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3621D" w14:textId="77777777" w:rsidR="00F07C94" w:rsidRPr="004B56A2" w:rsidRDefault="00F07C94" w:rsidP="00F0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71674D" w14:textId="76C5B684" w:rsidR="00F07C94" w:rsidRPr="004B56A2" w:rsidRDefault="00F07C94" w:rsidP="00F0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3,39</w:t>
            </w:r>
            <w:r w:rsidR="0054463F" w:rsidRPr="004B56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EDE8790" w14:textId="77777777" w:rsidR="00F07C94" w:rsidRPr="004B56A2" w:rsidRDefault="00F07C94" w:rsidP="00F0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277631" w14:textId="56B89334" w:rsidR="00F07C94" w:rsidRPr="004B56A2" w:rsidRDefault="00F07C94" w:rsidP="004B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</w:tr>
    </w:tbl>
    <w:p w14:paraId="76A73F27" w14:textId="7223405B" w:rsidR="00A92F90" w:rsidRDefault="00A92F90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55F7F4E1" w14:textId="047115EC" w:rsidR="00B6017D" w:rsidRPr="002732FD" w:rsidRDefault="00B6017D" w:rsidP="00B6017D">
      <w:pPr>
        <w:pStyle w:val="index"/>
        <w:numPr>
          <w:ilvl w:val="0"/>
          <w:numId w:val="21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732FD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การโอนสินทรัพย์ทางการเงิน</w:t>
      </w:r>
    </w:p>
    <w:p w14:paraId="0B9035A2" w14:textId="1023530B" w:rsidR="00B6017D" w:rsidRPr="002732FD" w:rsidRDefault="00B6017D" w:rsidP="00B6017D">
      <w:pPr>
        <w:pStyle w:val="index"/>
        <w:tabs>
          <w:tab w:val="clear" w:pos="1134"/>
        </w:tabs>
        <w:spacing w:after="0" w:line="390" w:lineRule="exac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36357515" w14:textId="6790060B" w:rsidR="00B6017D" w:rsidRPr="002732FD" w:rsidRDefault="00B6017D" w:rsidP="00B6017D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732FD">
        <w:rPr>
          <w:rFonts w:asciiTheme="majorBidi" w:hAnsiTheme="majorBidi" w:cstheme="majorBidi" w:hint="cs"/>
          <w:sz w:val="30"/>
          <w:szCs w:val="30"/>
          <w:cs/>
        </w:rPr>
        <w:t>ในการดำเนินงานปกติของธุรกิจ กลุ่มบริษัททำธุรกรรมซึ่งส่งผลให้เกิดการโอนสินทรัพย์ทางการเงินซึ่งโดยส่วนใหญ่เป็นตราสารทุนสอดคล้องกับนโยบายการบัญชีที่กล่าวไว้ สินทรัพย์ทางการเงินที่โอนยังคงรับรู้ทั้งรายการหรือในส่วนที่กลุ่ม</w:t>
      </w:r>
      <w:r w:rsidR="00787207" w:rsidRPr="002732F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2732FD">
        <w:rPr>
          <w:rFonts w:asciiTheme="majorBidi" w:hAnsiTheme="majorBidi" w:cstheme="majorBidi" w:hint="cs"/>
          <w:sz w:val="30"/>
          <w:szCs w:val="30"/>
          <w:cs/>
        </w:rPr>
        <w:t>ยังคงมีความเกี่ยวข้องอย่างต่อเนื่องหรือตัดรายการออกจากบัญชีทั้งรายการ</w:t>
      </w:r>
    </w:p>
    <w:p w14:paraId="5232C599" w14:textId="7F72AF99" w:rsidR="00D2370E" w:rsidRPr="002732FD" w:rsidRDefault="00D2370E" w:rsidP="00B6017D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C7814E" w14:textId="759457CF" w:rsidR="00A40763" w:rsidRPr="002732FD" w:rsidRDefault="00A40763" w:rsidP="00B6017D">
      <w:pPr>
        <w:pStyle w:val="BodyText2"/>
        <w:ind w:left="540" w:right="-45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32F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สินทรัพย์ทางการเงินที่โอนโดยไม่ได้ตัดรายการออกจากบัญชีทั้งรายการ</w:t>
      </w:r>
    </w:p>
    <w:p w14:paraId="5876B4BD" w14:textId="77777777" w:rsidR="00A40763" w:rsidRPr="002732FD" w:rsidRDefault="00A40763" w:rsidP="00B6017D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E09E80" w14:textId="77777777" w:rsidR="00B6017D" w:rsidRPr="002732FD" w:rsidRDefault="00B6017D" w:rsidP="00B6017D">
      <w:pPr>
        <w:pStyle w:val="BodyText2"/>
        <w:ind w:left="540" w:right="-45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32FD">
        <w:rPr>
          <w:rFonts w:asciiTheme="majorBidi" w:hAnsiTheme="majorBidi" w:cstheme="majorBidi"/>
          <w:i/>
          <w:iCs/>
          <w:sz w:val="30"/>
          <w:szCs w:val="30"/>
          <w:cs/>
        </w:rPr>
        <w:t>การยืมหลักทรัพย์</w:t>
      </w:r>
    </w:p>
    <w:p w14:paraId="222D8AAA" w14:textId="77777777" w:rsidR="00B6017D" w:rsidRPr="002732FD" w:rsidRDefault="00B6017D" w:rsidP="00B6017D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C3715C" w14:textId="4E468D64" w:rsidR="00B6017D" w:rsidRPr="002732FD" w:rsidRDefault="00B6017D" w:rsidP="00B6017D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732FD">
        <w:rPr>
          <w:rFonts w:asciiTheme="majorBidi" w:hAnsiTheme="majorBidi" w:cstheme="majorBidi" w:hint="cs"/>
          <w:sz w:val="30"/>
          <w:szCs w:val="30"/>
          <w:cs/>
        </w:rPr>
        <w:t>สัญญาการยืมหลักทรัพย์เป็นธุรกรรมที่กลุ่มบริษัทให้ยืมหลักทรัพย์โดยมีค่าธรรมเนียมและรับเงินสดไว้เป็นหลักประกัน กลุ่ม</w:t>
      </w:r>
      <w:r w:rsidR="00D2370E" w:rsidRPr="002732F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2732FD">
        <w:rPr>
          <w:rFonts w:asciiTheme="majorBidi" w:hAnsiTheme="majorBidi" w:cstheme="majorBidi" w:hint="cs"/>
          <w:sz w:val="30"/>
          <w:szCs w:val="30"/>
          <w:cs/>
        </w:rPr>
        <w:t>ยังคงรับรู้หลักทรัพย์ทั้งรายการในงบแสดงฐานะการเงินเนื่องจากยังคงไว้ซึ่งความเสี่ยงและผลตอบแทนของความเป็นเจ้าของเกือบทั้งหมด เงินสดที่ได้รับรับรู้เป็นสินทรัพย์ทางการเงินและหนี้สินทางการเงินรับรู้สำหรับภาระผูกพันที่ต้องจ่ายชำระคืน เนื่องจากเป็นส่วนหนึ่งของสัญญาการให้ยืม กลุ่ม</w:t>
      </w:r>
      <w:r w:rsidR="00D2370E" w:rsidRPr="002732F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2732FD">
        <w:rPr>
          <w:rFonts w:asciiTheme="majorBidi" w:hAnsiTheme="majorBidi" w:cstheme="majorBidi" w:hint="cs"/>
          <w:sz w:val="30"/>
          <w:szCs w:val="30"/>
          <w:cs/>
        </w:rPr>
        <w:t>ได้ขายสิทธิตามสัญญาในกระแสเงินสดของหลักทรัพย์ โดยไม่มีความสามารถในการนำสินทรัพย์ที่โอนไปใช้ในระหว่างระยะเวลาของสัญญา</w:t>
      </w:r>
    </w:p>
    <w:p w14:paraId="36E8DF0E" w14:textId="1EC1DC27" w:rsidR="00D2370E" w:rsidRDefault="00D2370E" w:rsidP="00B6017D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9656C5" w14:textId="67C26E88" w:rsidR="002D4841" w:rsidRPr="001074A1" w:rsidRDefault="002D4841" w:rsidP="001074A1">
      <w:pPr>
        <w:pStyle w:val="index"/>
        <w:numPr>
          <w:ilvl w:val="0"/>
          <w:numId w:val="21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074A1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3A337640" w14:textId="77777777" w:rsidR="008942E1" w:rsidRPr="00D85EC7" w:rsidRDefault="008942E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890"/>
        <w:gridCol w:w="738"/>
        <w:gridCol w:w="756"/>
        <w:gridCol w:w="934"/>
        <w:gridCol w:w="236"/>
        <w:gridCol w:w="891"/>
        <w:gridCol w:w="252"/>
        <w:gridCol w:w="889"/>
        <w:gridCol w:w="236"/>
        <w:gridCol w:w="916"/>
      </w:tblGrid>
      <w:tr w:rsidR="002D4841" w:rsidRPr="008B7E49" w14:paraId="6AD4FF34" w14:textId="77777777" w:rsidTr="008942E1">
        <w:trPr>
          <w:tblHeader/>
        </w:trPr>
        <w:tc>
          <w:tcPr>
            <w:tcW w:w="1530" w:type="dxa"/>
            <w:shd w:val="clear" w:color="auto" w:fill="auto"/>
          </w:tcPr>
          <w:p w14:paraId="6E6C2BDD" w14:textId="77777777" w:rsidR="002D4841" w:rsidRPr="008B7E4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32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890" w:type="dxa"/>
            <w:shd w:val="clear" w:color="auto" w:fill="auto"/>
          </w:tcPr>
          <w:p w14:paraId="46DBC162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-108" w:right="-57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5848" w:type="dxa"/>
            <w:gridSpan w:val="9"/>
            <w:shd w:val="clear" w:color="auto" w:fill="auto"/>
          </w:tcPr>
          <w:p w14:paraId="7796AF6E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งบการเงินเฉพาะกิจการ</w:t>
            </w:r>
          </w:p>
        </w:tc>
      </w:tr>
      <w:tr w:rsidR="002D4841" w:rsidRPr="008B7E49" w14:paraId="07C22AD6" w14:textId="77777777" w:rsidTr="008942E1">
        <w:trPr>
          <w:tblHeader/>
        </w:trPr>
        <w:tc>
          <w:tcPr>
            <w:tcW w:w="1530" w:type="dxa"/>
            <w:shd w:val="clear" w:color="auto" w:fill="auto"/>
          </w:tcPr>
          <w:p w14:paraId="084F4BA1" w14:textId="77777777" w:rsidR="002D4841" w:rsidRPr="008B7E4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32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890" w:type="dxa"/>
            <w:shd w:val="clear" w:color="auto" w:fill="auto"/>
          </w:tcPr>
          <w:p w14:paraId="65151BF4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-108" w:right="-57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75DE4FE1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สัดส่วน</w:t>
            </w:r>
          </w:p>
        </w:tc>
        <w:tc>
          <w:tcPr>
            <w:tcW w:w="4354" w:type="dxa"/>
            <w:gridSpan w:val="7"/>
            <w:shd w:val="clear" w:color="auto" w:fill="auto"/>
          </w:tcPr>
          <w:p w14:paraId="6CAB6EAF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</w:tr>
      <w:tr w:rsidR="002D4841" w:rsidRPr="008B7E49" w14:paraId="29B380BE" w14:textId="77777777" w:rsidTr="008942E1">
        <w:trPr>
          <w:tblHeader/>
        </w:trPr>
        <w:tc>
          <w:tcPr>
            <w:tcW w:w="1530" w:type="dxa"/>
            <w:shd w:val="clear" w:color="auto" w:fill="auto"/>
          </w:tcPr>
          <w:p w14:paraId="3EF1FF93" w14:textId="77777777" w:rsidR="002D4841" w:rsidRPr="008B7E4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32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890" w:type="dxa"/>
            <w:shd w:val="clear" w:color="auto" w:fill="auto"/>
          </w:tcPr>
          <w:p w14:paraId="64E68E34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7BEA5EFE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ความเป็นเจ้าของ</w:t>
            </w:r>
          </w:p>
        </w:tc>
        <w:tc>
          <w:tcPr>
            <w:tcW w:w="2061" w:type="dxa"/>
            <w:gridSpan w:val="3"/>
            <w:shd w:val="clear" w:color="auto" w:fill="auto"/>
            <w:vAlign w:val="bottom"/>
          </w:tcPr>
          <w:p w14:paraId="694B2B02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234" w:right="-90" w:firstLine="12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ทุนชำระแล้ว</w:t>
            </w:r>
          </w:p>
        </w:tc>
        <w:tc>
          <w:tcPr>
            <w:tcW w:w="252" w:type="dxa"/>
            <w:shd w:val="clear" w:color="auto" w:fill="auto"/>
          </w:tcPr>
          <w:p w14:paraId="03BDEBEF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041" w:type="dxa"/>
            <w:gridSpan w:val="3"/>
            <w:shd w:val="clear" w:color="auto" w:fill="auto"/>
            <w:vAlign w:val="bottom"/>
          </w:tcPr>
          <w:p w14:paraId="2810DB22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92" w:right="-16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ราคาทุน</w:t>
            </w:r>
          </w:p>
        </w:tc>
      </w:tr>
      <w:tr w:rsidR="008942E1" w:rsidRPr="00CF7ED9" w14:paraId="0A5B6BB9" w14:textId="77777777" w:rsidTr="005859A3">
        <w:trPr>
          <w:tblHeader/>
        </w:trPr>
        <w:tc>
          <w:tcPr>
            <w:tcW w:w="1530" w:type="dxa"/>
            <w:shd w:val="clear" w:color="auto" w:fill="auto"/>
          </w:tcPr>
          <w:p w14:paraId="7F9806B6" w14:textId="77777777" w:rsidR="008942E1" w:rsidRPr="008B7E49" w:rsidRDefault="008942E1" w:rsidP="0089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32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6466051" w14:textId="44FD7822" w:rsidR="008942E1" w:rsidRPr="008B7E49" w:rsidRDefault="005859A3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ประเภท</w:t>
            </w:r>
          </w:p>
        </w:tc>
        <w:tc>
          <w:tcPr>
            <w:tcW w:w="738" w:type="dxa"/>
            <w:shd w:val="clear" w:color="auto" w:fill="auto"/>
          </w:tcPr>
          <w:p w14:paraId="037E8517" w14:textId="42F70FB1" w:rsidR="008942E1" w:rsidRPr="008B7E49" w:rsidRDefault="00B6695E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B6695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30</w:t>
            </w:r>
            <w:r w:rsidR="008942E1"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 </w:t>
            </w:r>
          </w:p>
          <w:p w14:paraId="54E9C1FD" w14:textId="27C472A3" w:rsidR="008942E1" w:rsidRPr="001F0E13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มิถุนายน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6C3FA74" w14:textId="7BE75B29" w:rsidR="008942E1" w:rsidRPr="001F0E13" w:rsidRDefault="00B6695E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6695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31</w:t>
            </w:r>
            <w:r w:rsidR="008942E1"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br/>
              <w:t>ธันวาคม</w:t>
            </w:r>
          </w:p>
        </w:tc>
        <w:tc>
          <w:tcPr>
            <w:tcW w:w="934" w:type="dxa"/>
            <w:shd w:val="clear" w:color="auto" w:fill="auto"/>
          </w:tcPr>
          <w:p w14:paraId="77CEBDCB" w14:textId="436CBF6F" w:rsidR="008942E1" w:rsidRPr="008B7E49" w:rsidRDefault="00B6695E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B6695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30</w:t>
            </w:r>
            <w:r w:rsidR="008942E1"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 </w:t>
            </w:r>
          </w:p>
          <w:p w14:paraId="476BEB10" w14:textId="5154128D" w:rsidR="008942E1" w:rsidRPr="001F0E13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25A420" w14:textId="77777777" w:rsidR="008942E1" w:rsidRPr="008B7E49" w:rsidRDefault="008942E1" w:rsidP="008942E1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91614E6" w14:textId="0F79613A" w:rsidR="008942E1" w:rsidRPr="001F0E13" w:rsidRDefault="00B6695E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6695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31</w:t>
            </w:r>
            <w:r w:rsidR="008942E1"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br/>
              <w:t>ธันวาคม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F2C9B03" w14:textId="77777777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</w:tc>
        <w:tc>
          <w:tcPr>
            <w:tcW w:w="889" w:type="dxa"/>
            <w:shd w:val="clear" w:color="auto" w:fill="auto"/>
          </w:tcPr>
          <w:p w14:paraId="51984855" w14:textId="41054565" w:rsidR="008942E1" w:rsidRPr="008B7E49" w:rsidRDefault="00B6695E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B6695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30</w:t>
            </w:r>
            <w:r w:rsidR="008942E1"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 </w:t>
            </w:r>
          </w:p>
          <w:p w14:paraId="1D43ABAB" w14:textId="5A1BC1F0" w:rsidR="008942E1" w:rsidRPr="001F0E13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1D700D" w14:textId="77777777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C606DA7" w14:textId="0532C9D4" w:rsidR="008942E1" w:rsidRPr="001F0E13" w:rsidRDefault="00B6695E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6695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31</w:t>
            </w:r>
            <w:r w:rsidR="008942E1"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br/>
              <w:t>ธันวาคม</w:t>
            </w:r>
          </w:p>
        </w:tc>
      </w:tr>
      <w:tr w:rsidR="008942E1" w:rsidRPr="00CF7ED9" w14:paraId="3486FB26" w14:textId="77777777" w:rsidTr="008942E1">
        <w:trPr>
          <w:tblHeader/>
        </w:trPr>
        <w:tc>
          <w:tcPr>
            <w:tcW w:w="1530" w:type="dxa"/>
            <w:shd w:val="clear" w:color="auto" w:fill="auto"/>
          </w:tcPr>
          <w:p w14:paraId="5B4EF8B6" w14:textId="77777777" w:rsidR="008942E1" w:rsidRPr="008B7E49" w:rsidRDefault="008942E1" w:rsidP="0089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32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890" w:type="dxa"/>
            <w:shd w:val="clear" w:color="auto" w:fill="auto"/>
          </w:tcPr>
          <w:p w14:paraId="7FA847D6" w14:textId="07F7B593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ธุรกิจ</w:t>
            </w:r>
          </w:p>
        </w:tc>
        <w:tc>
          <w:tcPr>
            <w:tcW w:w="738" w:type="dxa"/>
            <w:shd w:val="clear" w:color="auto" w:fill="auto"/>
          </w:tcPr>
          <w:p w14:paraId="75D8E841" w14:textId="2FA30661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F0E1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D530E36" w14:textId="3EF4D707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  <w:r w:rsidRPr="001F0E1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934" w:type="dxa"/>
            <w:shd w:val="clear" w:color="auto" w:fill="auto"/>
          </w:tcPr>
          <w:p w14:paraId="1654E631" w14:textId="1846E9A8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F0E1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0F9E98" w14:textId="77777777" w:rsidR="008942E1" w:rsidRPr="008B7E49" w:rsidRDefault="008942E1" w:rsidP="008942E1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C442149" w14:textId="5A5E40AB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  <w:r w:rsidRPr="001F0E1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CBDAEDC" w14:textId="77777777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</w:tc>
        <w:tc>
          <w:tcPr>
            <w:tcW w:w="889" w:type="dxa"/>
            <w:shd w:val="clear" w:color="auto" w:fill="auto"/>
          </w:tcPr>
          <w:p w14:paraId="33E9F062" w14:textId="6156C9C2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F0E1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B7BDDD" w14:textId="77777777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13FB8E18" w14:textId="2C6B197E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1F0E1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</w:t>
            </w:r>
          </w:p>
        </w:tc>
      </w:tr>
      <w:tr w:rsidR="008942E1" w:rsidRPr="008B7E49" w14:paraId="29591D24" w14:textId="77777777" w:rsidTr="008942E1">
        <w:trPr>
          <w:tblHeader/>
        </w:trPr>
        <w:tc>
          <w:tcPr>
            <w:tcW w:w="1530" w:type="dxa"/>
            <w:shd w:val="clear" w:color="auto" w:fill="auto"/>
          </w:tcPr>
          <w:p w14:paraId="395D9EC5" w14:textId="77777777" w:rsidR="008942E1" w:rsidRPr="008B7E49" w:rsidRDefault="008942E1" w:rsidP="0089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32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890" w:type="dxa"/>
            <w:shd w:val="clear" w:color="auto" w:fill="auto"/>
          </w:tcPr>
          <w:p w14:paraId="57A0CDB9" w14:textId="77777777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4F010A19" w14:textId="77777777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8B7E49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th-TH" w:eastAsia="zh-CN"/>
              </w:rPr>
              <w:t>(ร้อยละ)</w:t>
            </w:r>
          </w:p>
        </w:tc>
        <w:tc>
          <w:tcPr>
            <w:tcW w:w="4354" w:type="dxa"/>
            <w:gridSpan w:val="7"/>
            <w:shd w:val="clear" w:color="auto" w:fill="auto"/>
          </w:tcPr>
          <w:p w14:paraId="75ED3D64" w14:textId="77777777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lang w:eastAsia="zh-CN"/>
              </w:rPr>
            </w:pPr>
            <w:r w:rsidRPr="008B7E49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th-TH" w:eastAsia="zh-CN"/>
              </w:rPr>
              <w:t>(พันบาท</w:t>
            </w:r>
            <w:r w:rsidRPr="008B7E49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lang w:eastAsia="zh-CN"/>
              </w:rPr>
              <w:t>)</w:t>
            </w:r>
          </w:p>
        </w:tc>
      </w:tr>
      <w:tr w:rsidR="008942E1" w:rsidRPr="00CF7ED9" w14:paraId="00D1F99D" w14:textId="77777777" w:rsidTr="008942E1">
        <w:tc>
          <w:tcPr>
            <w:tcW w:w="1530" w:type="dxa"/>
            <w:shd w:val="clear" w:color="auto" w:fill="auto"/>
          </w:tcPr>
          <w:p w14:paraId="5ABFB2A3" w14:textId="77777777" w:rsidR="008942E1" w:rsidRPr="008B7E49" w:rsidRDefault="008942E1" w:rsidP="0089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32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บริษัทย่อย</w:t>
            </w:r>
          </w:p>
        </w:tc>
        <w:tc>
          <w:tcPr>
            <w:tcW w:w="1890" w:type="dxa"/>
            <w:shd w:val="clear" w:color="auto" w:fill="auto"/>
          </w:tcPr>
          <w:p w14:paraId="0734F8C6" w14:textId="77777777" w:rsidR="008942E1" w:rsidRPr="00B35C8C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-108" w:right="-57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738" w:type="dxa"/>
            <w:shd w:val="clear" w:color="auto" w:fill="auto"/>
          </w:tcPr>
          <w:p w14:paraId="16388A71" w14:textId="77777777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756" w:type="dxa"/>
          </w:tcPr>
          <w:p w14:paraId="1223C19C" w14:textId="77777777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34" w:type="dxa"/>
            <w:shd w:val="clear" w:color="auto" w:fill="auto"/>
          </w:tcPr>
          <w:p w14:paraId="00C725C3" w14:textId="77777777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006422" w14:textId="77777777" w:rsidR="008942E1" w:rsidRPr="008B7E49" w:rsidRDefault="008942E1" w:rsidP="008942E1">
            <w:pPr>
              <w:tabs>
                <w:tab w:val="left" w:pos="90"/>
              </w:tabs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10E5254" w14:textId="77777777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uppressAutoHyphens/>
              <w:snapToGrid w:val="0"/>
              <w:spacing w:line="240" w:lineRule="auto"/>
              <w:ind w:right="-25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4D794E23" w14:textId="77777777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uppressAutoHyphens/>
              <w:snapToGrid w:val="0"/>
              <w:spacing w:line="240" w:lineRule="auto"/>
              <w:ind w:right="-25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41B764AA" w14:textId="77777777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63"/>
              </w:tabs>
              <w:suppressAutoHyphens/>
              <w:snapToGrid w:val="0"/>
              <w:spacing w:line="240" w:lineRule="auto"/>
              <w:ind w:left="-234" w:right="3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9DA054" w14:textId="77777777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uppressAutoHyphens/>
              <w:snapToGrid w:val="0"/>
              <w:spacing w:line="240" w:lineRule="auto"/>
              <w:ind w:left="-234" w:right="-164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11C96CC" w14:textId="77777777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1"/>
              </w:tabs>
              <w:suppressAutoHyphens/>
              <w:snapToGrid w:val="0"/>
              <w:spacing w:line="240" w:lineRule="auto"/>
              <w:ind w:left="-234"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</w:tr>
      <w:tr w:rsidR="008942E1" w:rsidRPr="00CF7ED9" w14:paraId="2C3B9959" w14:textId="77777777" w:rsidTr="008942E1">
        <w:tc>
          <w:tcPr>
            <w:tcW w:w="1530" w:type="dxa"/>
            <w:shd w:val="clear" w:color="auto" w:fill="auto"/>
          </w:tcPr>
          <w:p w14:paraId="1261A5EC" w14:textId="77777777" w:rsidR="008942E1" w:rsidRDefault="008942E1" w:rsidP="008942E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 xml:space="preserve">บริษัท ดิจิทัล </w:t>
            </w:r>
          </w:p>
          <w:p w14:paraId="472716D1" w14:textId="2849E08F" w:rsidR="008942E1" w:rsidRPr="00C8172B" w:rsidRDefault="008942E1" w:rsidP="008942E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vertAlign w:val="superscript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th-TH" w:eastAsia="zh-CN"/>
              </w:rPr>
              <w:t xml:space="preserve">     </w:t>
            </w: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เวนเจอร์ส จำกัด</w:t>
            </w:r>
          </w:p>
        </w:tc>
        <w:tc>
          <w:tcPr>
            <w:tcW w:w="1890" w:type="dxa"/>
            <w:shd w:val="clear" w:color="auto" w:fill="auto"/>
          </w:tcPr>
          <w:p w14:paraId="41A32B3A" w14:textId="77777777" w:rsidR="008942E1" w:rsidRPr="00B35C8C" w:rsidRDefault="008942E1" w:rsidP="008942E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uppressAutoHyphens/>
              <w:snapToGrid w:val="0"/>
              <w:spacing w:line="240" w:lineRule="auto"/>
              <w:ind w:left="-26" w:right="-153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B35C8C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เทคโนโลยีทางการเงิน</w:t>
            </w:r>
            <w:r w:rsidRPr="00B35C8C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br/>
            </w:r>
            <w:r w:rsidRPr="00B35C8C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th-TH" w:eastAsia="zh-CN"/>
              </w:rPr>
              <w:t xml:space="preserve">   </w:t>
            </w:r>
            <w:r w:rsidRPr="00B35C8C">
              <w:rPr>
                <w:rFonts w:asciiTheme="majorBidi" w:eastAsia="Times New Roman" w:hAnsiTheme="majorBidi" w:cstheme="majorBidi" w:hint="cs"/>
                <w:spacing w:val="-6"/>
                <w:sz w:val="26"/>
                <w:szCs w:val="26"/>
                <w:cs/>
                <w:lang w:val="th-TH" w:eastAsia="zh-CN"/>
              </w:rPr>
              <w:t>และธุรกิจเงินร่วมลงทุน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38608C92" w14:textId="6930E66B" w:rsidR="008942E1" w:rsidRPr="008B7E49" w:rsidRDefault="00F1364B" w:rsidP="008942E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uppressAutoHyphens/>
              <w:snapToGrid w:val="0"/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th-TH" w:eastAsia="zh-CN"/>
              </w:rPr>
              <w:t>-</w:t>
            </w:r>
          </w:p>
        </w:tc>
        <w:tc>
          <w:tcPr>
            <w:tcW w:w="756" w:type="dxa"/>
            <w:vAlign w:val="bottom"/>
          </w:tcPr>
          <w:p w14:paraId="6AFD7D53" w14:textId="77777777" w:rsidR="008942E1" w:rsidRPr="008B7E49" w:rsidRDefault="008942E1" w:rsidP="008942E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uppressAutoHyphens/>
              <w:snapToGrid w:val="0"/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  <w:p w14:paraId="19BDD383" w14:textId="7EB3FFBB" w:rsidR="008942E1" w:rsidRPr="008B7E49" w:rsidRDefault="00DE3A00" w:rsidP="0089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uppressAutoHyphens/>
              <w:snapToGrid w:val="0"/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99.9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226813E5" w14:textId="14047E20" w:rsidR="008942E1" w:rsidRPr="008B7E49" w:rsidRDefault="00F1364B" w:rsidP="00F1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11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th-TH"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D000BA" w14:textId="77777777" w:rsidR="008942E1" w:rsidRPr="008B7E49" w:rsidRDefault="008942E1" w:rsidP="0089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1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FB88C73" w14:textId="77777777" w:rsidR="008942E1" w:rsidRPr="008B7E49" w:rsidRDefault="008942E1" w:rsidP="0089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uppressAutoHyphens/>
              <w:snapToGrid w:val="0"/>
              <w:spacing w:line="240" w:lineRule="auto"/>
              <w:ind w:left="-108" w:right="-119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  <w:p w14:paraId="65F11069" w14:textId="09D83438" w:rsidR="008942E1" w:rsidRPr="008B7E49" w:rsidRDefault="008942E1" w:rsidP="0089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uppressAutoHyphens/>
              <w:snapToGrid w:val="0"/>
              <w:spacing w:line="240" w:lineRule="auto"/>
              <w:ind w:left="-108" w:right="-11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1F0E1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103</w:t>
            </w: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,</w:t>
            </w:r>
            <w:r w:rsidRPr="001F0E1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750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C0F7711" w14:textId="77777777" w:rsidR="008942E1" w:rsidRPr="008B7E49" w:rsidRDefault="008942E1" w:rsidP="0089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uppressAutoHyphens/>
              <w:snapToGrid w:val="0"/>
              <w:spacing w:line="240" w:lineRule="auto"/>
              <w:ind w:left="-234" w:right="-119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2857A8BC" w14:textId="0B675C1B" w:rsidR="008942E1" w:rsidRPr="008B7E49" w:rsidRDefault="00F1364B" w:rsidP="00F1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right="-11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th-TH"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F0FAF4" w14:textId="77777777" w:rsidR="008942E1" w:rsidRPr="008B7E49" w:rsidRDefault="008942E1" w:rsidP="0089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uppressAutoHyphens/>
              <w:snapToGrid w:val="0"/>
              <w:spacing w:line="240" w:lineRule="auto"/>
              <w:ind w:left="-234" w:right="-11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8D8477E" w14:textId="456254BB" w:rsidR="008942E1" w:rsidRPr="008B7E49" w:rsidRDefault="008942E1" w:rsidP="0089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1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1F0E1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103</w:t>
            </w: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,</w:t>
            </w:r>
            <w:r w:rsidRPr="001F0E1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750</w:t>
            </w:r>
          </w:p>
        </w:tc>
      </w:tr>
      <w:tr w:rsidR="008942E1" w:rsidRPr="00CF7ED9" w14:paraId="61154EA4" w14:textId="77777777" w:rsidTr="008942E1">
        <w:tc>
          <w:tcPr>
            <w:tcW w:w="3420" w:type="dxa"/>
            <w:gridSpan w:val="2"/>
            <w:shd w:val="clear" w:color="auto" w:fill="auto"/>
          </w:tcPr>
          <w:p w14:paraId="0576A661" w14:textId="77777777" w:rsidR="008942E1" w:rsidRPr="00070143" w:rsidRDefault="008942E1" w:rsidP="008942E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รวมเงินลงทุนในบริษัทย่อย</w:t>
            </w:r>
          </w:p>
        </w:tc>
        <w:tc>
          <w:tcPr>
            <w:tcW w:w="738" w:type="dxa"/>
            <w:shd w:val="clear" w:color="auto" w:fill="auto"/>
          </w:tcPr>
          <w:p w14:paraId="33D98FCF" w14:textId="77777777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19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756" w:type="dxa"/>
          </w:tcPr>
          <w:p w14:paraId="3C6ED75C" w14:textId="77777777" w:rsidR="008942E1" w:rsidRPr="008B7E49" w:rsidRDefault="008942E1" w:rsidP="008942E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19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48B220" w14:textId="1745406B" w:rsidR="008942E1" w:rsidRPr="008B7E49" w:rsidRDefault="00F1364B" w:rsidP="00F1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11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  <w:lang w:val="th-TH"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E636F7" w14:textId="77777777" w:rsidR="008942E1" w:rsidRPr="008B7E49" w:rsidRDefault="008942E1" w:rsidP="0089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1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D76432" w14:textId="5FC3F92D" w:rsidR="008942E1" w:rsidRPr="008B7E49" w:rsidRDefault="008942E1" w:rsidP="0089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uppressAutoHyphens/>
              <w:snapToGrid w:val="0"/>
              <w:spacing w:line="240" w:lineRule="auto"/>
              <w:ind w:left="-108" w:right="-11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1F0E1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103</w:t>
            </w:r>
            <w:r w:rsidRPr="008B7E4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,</w:t>
            </w:r>
            <w:r w:rsidRPr="001F0E1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750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A2BA111" w14:textId="77777777" w:rsidR="008942E1" w:rsidRPr="008B7E49" w:rsidRDefault="008942E1" w:rsidP="0089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uppressAutoHyphens/>
              <w:snapToGrid w:val="0"/>
              <w:spacing w:line="240" w:lineRule="auto"/>
              <w:ind w:left="-108" w:right="-11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8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6CEC6EB" w14:textId="56C4FCB8" w:rsidR="008942E1" w:rsidRPr="00667E99" w:rsidRDefault="00F1364B" w:rsidP="00F1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right="-11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B1F2A0" w14:textId="77777777" w:rsidR="008942E1" w:rsidRPr="008B7E49" w:rsidRDefault="008942E1" w:rsidP="0089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uppressAutoHyphens/>
              <w:snapToGrid w:val="0"/>
              <w:spacing w:line="240" w:lineRule="auto"/>
              <w:ind w:left="-108" w:right="-11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th-TH" w:eastAsia="zh-CN"/>
              </w:rPr>
            </w:pPr>
          </w:p>
        </w:tc>
        <w:tc>
          <w:tcPr>
            <w:tcW w:w="9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6B5A204" w14:textId="4EA46998" w:rsidR="008942E1" w:rsidRPr="008B7E49" w:rsidRDefault="008942E1" w:rsidP="0089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1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1F0E1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103</w:t>
            </w:r>
            <w:r w:rsidRPr="008B7E4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,</w:t>
            </w:r>
            <w:r w:rsidRPr="001F0E1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750</w:t>
            </w:r>
          </w:p>
        </w:tc>
      </w:tr>
    </w:tbl>
    <w:p w14:paraId="2094C877" w14:textId="4EC28948" w:rsidR="0059690C" w:rsidRDefault="0059690C" w:rsidP="0060593E">
      <w:pPr>
        <w:pStyle w:val="BodyText2"/>
        <w:ind w:left="540" w:right="18" w:firstLine="0"/>
        <w:jc w:val="thaiDistribute"/>
        <w:rPr>
          <w:rFonts w:ascii="Angsana New" w:hAnsi="Angsana New"/>
          <w:sz w:val="30"/>
          <w:szCs w:val="30"/>
        </w:rPr>
      </w:pPr>
    </w:p>
    <w:p w14:paraId="2E5F0C5D" w14:textId="334278C9" w:rsidR="00DC4DCF" w:rsidRDefault="00DC4DCF" w:rsidP="00E21129">
      <w:pPr>
        <w:pStyle w:val="BodyText2"/>
        <w:ind w:left="540" w:right="18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บริษัทย่อยจดทะเบียนจัดตั้งและดำเนินธุรกิจในประเทศไทย</w:t>
      </w:r>
    </w:p>
    <w:p w14:paraId="18207B0F" w14:textId="77777777" w:rsidR="00E21129" w:rsidRDefault="00E21129" w:rsidP="00E21129">
      <w:pPr>
        <w:pStyle w:val="BodyText2"/>
        <w:ind w:left="540" w:right="18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63C1BFBC" w14:textId="40496FA6" w:rsidR="001074A1" w:rsidRPr="00F44503" w:rsidRDefault="001074A1" w:rsidP="001074A1">
      <w:pPr>
        <w:pStyle w:val="BodyText2"/>
        <w:ind w:left="630" w:right="18" w:hanging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F44503">
        <w:rPr>
          <w:rFonts w:ascii="Angsana New" w:hAnsi="Angsana New" w:hint="cs"/>
          <w:i/>
          <w:iCs/>
          <w:sz w:val="30"/>
          <w:szCs w:val="30"/>
          <w:cs/>
        </w:rPr>
        <w:t>การขายเงินลงทุนในบริษัท</w:t>
      </w:r>
      <w:r w:rsidRPr="00F4450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44503">
        <w:rPr>
          <w:rFonts w:ascii="Angsana New" w:hAnsi="Angsana New" w:hint="cs"/>
          <w:i/>
          <w:iCs/>
          <w:sz w:val="30"/>
          <w:szCs w:val="30"/>
          <w:cs/>
        </w:rPr>
        <w:t>ดิจิทัล</w:t>
      </w:r>
      <w:r w:rsidRPr="00F4450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44503">
        <w:rPr>
          <w:rFonts w:ascii="Angsana New" w:hAnsi="Angsana New" w:hint="cs"/>
          <w:i/>
          <w:iCs/>
          <w:sz w:val="30"/>
          <w:szCs w:val="30"/>
          <w:cs/>
        </w:rPr>
        <w:t>เวนเจอร์ส</w:t>
      </w:r>
      <w:r w:rsidRPr="00F4450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44503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</w:p>
    <w:p w14:paraId="1AE56D09" w14:textId="77777777" w:rsidR="001074A1" w:rsidRPr="00F44503" w:rsidRDefault="001074A1" w:rsidP="005D5796">
      <w:pPr>
        <w:pStyle w:val="BodyText2"/>
        <w:ind w:left="0" w:right="18" w:firstLine="0"/>
        <w:jc w:val="thaiDistribute"/>
        <w:rPr>
          <w:rFonts w:ascii="Angsana New" w:hAnsi="Angsana New"/>
          <w:sz w:val="30"/>
          <w:szCs w:val="30"/>
        </w:rPr>
      </w:pPr>
    </w:p>
    <w:p w14:paraId="4069AAA8" w14:textId="5E90C3BF" w:rsidR="00C8172B" w:rsidRPr="004B04C1" w:rsidRDefault="001074A1" w:rsidP="00DC4DCF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B04C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E1690B" w:rsidRPr="004B04C1">
        <w:rPr>
          <w:rFonts w:asciiTheme="majorBidi" w:hAnsiTheme="majorBidi" w:cstheme="majorBidi"/>
          <w:sz w:val="30"/>
          <w:szCs w:val="30"/>
        </w:rPr>
        <w:t xml:space="preserve">22 </w:t>
      </w:r>
      <w:r w:rsidR="00E1690B" w:rsidRPr="004B04C1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E1690B" w:rsidRPr="004B04C1">
        <w:rPr>
          <w:rFonts w:asciiTheme="majorBidi" w:hAnsiTheme="majorBidi" w:cstheme="majorBidi"/>
          <w:sz w:val="30"/>
          <w:szCs w:val="30"/>
        </w:rPr>
        <w:t>2563</w:t>
      </w:r>
      <w:r w:rsidRPr="004B04C1">
        <w:rPr>
          <w:rFonts w:asciiTheme="majorBidi" w:hAnsiTheme="majorBidi" w:cstheme="majorBidi"/>
          <w:sz w:val="30"/>
          <w:szCs w:val="30"/>
          <w:cs/>
        </w:rPr>
        <w:t xml:space="preserve"> บริษัทได้ขายเงินลงทุนทั้งหมด (ร้อยละ </w:t>
      </w:r>
      <w:r w:rsidR="00790FCF">
        <w:rPr>
          <w:rFonts w:asciiTheme="majorBidi" w:hAnsiTheme="majorBidi" w:cstheme="majorBidi"/>
          <w:sz w:val="30"/>
          <w:szCs w:val="30"/>
        </w:rPr>
        <w:t>99.9</w:t>
      </w:r>
      <w:r w:rsidRPr="004B04C1">
        <w:rPr>
          <w:rFonts w:asciiTheme="majorBidi" w:hAnsiTheme="majorBidi" w:cstheme="majorBidi"/>
          <w:sz w:val="30"/>
          <w:szCs w:val="30"/>
          <w:cs/>
        </w:rPr>
        <w:t>) ใน</w:t>
      </w:r>
      <w:r w:rsidR="002E0FB9" w:rsidRPr="004B04C1">
        <w:rPr>
          <w:rFonts w:asciiTheme="majorBidi" w:hAnsiTheme="majorBidi" w:cstheme="majorBidi"/>
          <w:sz w:val="30"/>
          <w:szCs w:val="30"/>
          <w:cs/>
        </w:rPr>
        <w:t>บริษัท ดิจิทัล เวนเจอร์ส จำกัด</w:t>
      </w:r>
      <w:r w:rsidR="002E0FB9" w:rsidRPr="004B04C1">
        <w:rPr>
          <w:rFonts w:asciiTheme="majorBidi" w:hAnsiTheme="majorBidi" w:cstheme="majorBidi"/>
          <w:sz w:val="30"/>
          <w:szCs w:val="30"/>
        </w:rPr>
        <w:t xml:space="preserve"> </w:t>
      </w:r>
      <w:r w:rsidR="002E0FB9" w:rsidRPr="004B04C1">
        <w:rPr>
          <w:rFonts w:asciiTheme="majorBidi" w:hAnsiTheme="majorBidi" w:cstheme="majorBidi"/>
          <w:sz w:val="30"/>
          <w:szCs w:val="30"/>
          <w:cs/>
        </w:rPr>
        <w:t>ให้แก่บริษัท</w:t>
      </w:r>
      <w:r w:rsidR="002E0FB9" w:rsidRPr="004B04C1">
        <w:rPr>
          <w:rFonts w:asciiTheme="majorBidi" w:hAnsiTheme="majorBidi" w:cstheme="majorBidi"/>
          <w:sz w:val="30"/>
          <w:szCs w:val="30"/>
        </w:rPr>
        <w:t xml:space="preserve"> </w:t>
      </w:r>
      <w:r w:rsidR="002E0FB9" w:rsidRPr="004B04C1">
        <w:rPr>
          <w:rFonts w:asciiTheme="majorBidi" w:hAnsiTheme="majorBidi" w:cstheme="majorBidi"/>
          <w:sz w:val="30"/>
          <w:szCs w:val="30"/>
          <w:cs/>
        </w:rPr>
        <w:t>เอสซีบี เท็นเอกซ์ จำกัด</w:t>
      </w:r>
      <w:r w:rsidR="002E0FB9" w:rsidRPr="004B04C1">
        <w:rPr>
          <w:rFonts w:asciiTheme="majorBidi" w:hAnsiTheme="majorBidi" w:cstheme="majorBidi"/>
          <w:sz w:val="30"/>
          <w:szCs w:val="30"/>
        </w:rPr>
        <w:t xml:space="preserve"> </w:t>
      </w:r>
      <w:r w:rsidRPr="004B04C1">
        <w:rPr>
          <w:rFonts w:asciiTheme="majorBidi" w:hAnsiTheme="majorBidi" w:cstheme="majorBidi"/>
          <w:sz w:val="30"/>
          <w:szCs w:val="30"/>
          <w:cs/>
        </w:rPr>
        <w:t>ภายใต้การขายหุ้นดังกล่าว</w:t>
      </w:r>
      <w:r w:rsidR="002E0FB9" w:rsidRPr="004B04C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B04C1">
        <w:rPr>
          <w:rFonts w:asciiTheme="majorBidi" w:hAnsiTheme="majorBidi" w:cstheme="majorBidi"/>
          <w:sz w:val="30"/>
          <w:szCs w:val="30"/>
          <w:cs/>
        </w:rPr>
        <w:t xml:space="preserve">ได้รับเงินทั้งสิ้น </w:t>
      </w:r>
      <w:r w:rsidR="00E1690B" w:rsidRPr="004B04C1">
        <w:rPr>
          <w:rFonts w:asciiTheme="majorBidi" w:hAnsiTheme="majorBidi" w:cstheme="majorBidi"/>
          <w:sz w:val="30"/>
          <w:szCs w:val="30"/>
        </w:rPr>
        <w:t>103.8</w:t>
      </w:r>
      <w:r w:rsidRPr="004B04C1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08DAA007" w14:textId="5B5EF9D1" w:rsidR="002E0FB9" w:rsidRPr="004B04C1" w:rsidRDefault="002E0FB9" w:rsidP="001074A1">
      <w:pPr>
        <w:pStyle w:val="BodyText2"/>
        <w:ind w:left="540" w:right="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A29CF1" w14:textId="1E0C4227" w:rsidR="003C5B4C" w:rsidRPr="004B04C1" w:rsidRDefault="003C5B4C" w:rsidP="001074A1">
      <w:pPr>
        <w:pStyle w:val="BodyText2"/>
        <w:ind w:left="540" w:right="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B04C1">
        <w:rPr>
          <w:rFonts w:asciiTheme="majorBidi" w:hAnsiTheme="majorBidi" w:cstheme="majorBidi"/>
          <w:sz w:val="30"/>
          <w:szCs w:val="30"/>
          <w:cs/>
        </w:rPr>
        <w:lastRenderedPageBreak/>
        <w:t>ทั้งนี้ผลการดำเนินงานของบริษัท ดิจิทัล เวนเจอร์ส จำกัด</w:t>
      </w:r>
      <w:r w:rsidRPr="004B04C1">
        <w:rPr>
          <w:rFonts w:asciiTheme="majorBidi" w:hAnsiTheme="majorBidi" w:cstheme="majorBidi"/>
          <w:sz w:val="30"/>
          <w:szCs w:val="30"/>
        </w:rPr>
        <w:t xml:space="preserve"> </w:t>
      </w:r>
      <w:r w:rsidRPr="004B04C1">
        <w:rPr>
          <w:rFonts w:asciiTheme="majorBidi" w:hAnsiTheme="majorBidi" w:cstheme="majorBidi"/>
          <w:sz w:val="30"/>
          <w:szCs w:val="30"/>
          <w:cs/>
        </w:rPr>
        <w:t xml:space="preserve">ยังรวมอยู่ในงบการเงินรวมของบริษัทจนถึงวันที่ </w:t>
      </w:r>
      <w:r w:rsidR="003F10FF" w:rsidRPr="004B04C1">
        <w:rPr>
          <w:rFonts w:asciiTheme="majorBidi" w:hAnsiTheme="majorBidi" w:cstheme="majorBidi"/>
          <w:sz w:val="30"/>
          <w:szCs w:val="30"/>
        </w:rPr>
        <w:br/>
        <w:t>22</w:t>
      </w:r>
      <w:r w:rsidRPr="004B04C1">
        <w:rPr>
          <w:rFonts w:asciiTheme="majorBidi" w:hAnsiTheme="majorBidi" w:cstheme="majorBidi"/>
          <w:sz w:val="30"/>
          <w:szCs w:val="30"/>
        </w:rPr>
        <w:t xml:space="preserve"> </w:t>
      </w:r>
      <w:r w:rsidRPr="004B04C1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4B04C1">
        <w:rPr>
          <w:rFonts w:asciiTheme="majorBidi" w:hAnsiTheme="majorBidi" w:cstheme="majorBidi"/>
          <w:sz w:val="30"/>
          <w:szCs w:val="30"/>
        </w:rPr>
        <w:t>2563</w:t>
      </w:r>
      <w:r w:rsidRPr="004B04C1">
        <w:rPr>
          <w:rFonts w:asciiTheme="majorBidi" w:hAnsiTheme="majorBidi" w:cstheme="majorBidi"/>
          <w:sz w:val="30"/>
          <w:szCs w:val="30"/>
          <w:cs/>
        </w:rPr>
        <w:t xml:space="preserve"> โดยรายได้รวมและ</w:t>
      </w:r>
      <w:r w:rsidR="00E1690B" w:rsidRPr="004B04C1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4B04C1">
        <w:rPr>
          <w:rFonts w:asciiTheme="majorBidi" w:hAnsiTheme="majorBidi" w:cstheme="majorBidi"/>
          <w:sz w:val="30"/>
          <w:szCs w:val="30"/>
          <w:cs/>
        </w:rPr>
        <w:t>สุทธิของบริษัท ดิจิทัล เวนเจอร์ส จำกัด</w:t>
      </w:r>
      <w:r w:rsidRPr="004B04C1">
        <w:rPr>
          <w:rFonts w:asciiTheme="majorBidi" w:hAnsiTheme="majorBidi" w:cstheme="majorBidi"/>
          <w:sz w:val="30"/>
          <w:szCs w:val="30"/>
        </w:rPr>
        <w:t xml:space="preserve"> </w:t>
      </w:r>
      <w:r w:rsidRPr="004B04C1">
        <w:rPr>
          <w:rFonts w:asciiTheme="majorBidi" w:hAnsiTheme="majorBidi" w:cstheme="majorBidi"/>
          <w:sz w:val="30"/>
          <w:szCs w:val="30"/>
          <w:cs/>
        </w:rPr>
        <w:t xml:space="preserve">สำหรับระยะเวลาตั้งแต่วันที่ </w:t>
      </w:r>
      <w:r w:rsidR="003F10FF" w:rsidRPr="004B04C1">
        <w:rPr>
          <w:rFonts w:asciiTheme="majorBidi" w:hAnsiTheme="majorBidi" w:cstheme="majorBidi"/>
          <w:sz w:val="30"/>
          <w:szCs w:val="30"/>
        </w:rPr>
        <w:br/>
        <w:t>1</w:t>
      </w:r>
      <w:r w:rsidRPr="004B04C1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4B04C1">
        <w:rPr>
          <w:rFonts w:asciiTheme="majorBidi" w:hAnsiTheme="majorBidi" w:cstheme="majorBidi"/>
          <w:sz w:val="30"/>
          <w:szCs w:val="30"/>
        </w:rPr>
        <w:t>2563</w:t>
      </w:r>
      <w:r w:rsidRPr="004B04C1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Pr="004B04C1">
        <w:rPr>
          <w:rFonts w:asciiTheme="majorBidi" w:hAnsiTheme="majorBidi" w:cstheme="majorBidi"/>
          <w:sz w:val="30"/>
          <w:szCs w:val="30"/>
        </w:rPr>
        <w:t>22</w:t>
      </w:r>
      <w:r w:rsidRPr="004B04C1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4B04C1">
        <w:rPr>
          <w:rFonts w:asciiTheme="majorBidi" w:hAnsiTheme="majorBidi" w:cstheme="majorBidi"/>
          <w:sz w:val="30"/>
          <w:szCs w:val="30"/>
        </w:rPr>
        <w:t>2563</w:t>
      </w:r>
      <w:r w:rsidRPr="004B04C1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</w:t>
      </w:r>
      <w:r w:rsidR="00E1690B" w:rsidRPr="004B04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07C94" w:rsidRPr="00F07C94">
        <w:rPr>
          <w:rFonts w:asciiTheme="majorBidi" w:hAnsiTheme="majorBidi" w:cstheme="majorBidi"/>
          <w:sz w:val="30"/>
          <w:szCs w:val="30"/>
        </w:rPr>
        <w:t>71</w:t>
      </w:r>
      <w:r w:rsidR="00E1690B" w:rsidRPr="004B04C1">
        <w:rPr>
          <w:rFonts w:asciiTheme="majorBidi" w:hAnsiTheme="majorBidi" w:cstheme="majorBidi"/>
          <w:sz w:val="30"/>
          <w:szCs w:val="30"/>
          <w:cs/>
        </w:rPr>
        <w:t>.</w:t>
      </w:r>
      <w:r w:rsidR="00F07C94" w:rsidRPr="00F07C94">
        <w:rPr>
          <w:rFonts w:asciiTheme="majorBidi" w:hAnsiTheme="majorBidi" w:cstheme="majorBidi"/>
          <w:sz w:val="30"/>
          <w:szCs w:val="30"/>
        </w:rPr>
        <w:t>5</w:t>
      </w:r>
      <w:r w:rsidR="00E1690B" w:rsidRPr="004B04C1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F07C94" w:rsidRPr="00F07C94">
        <w:rPr>
          <w:rFonts w:asciiTheme="majorBidi" w:hAnsiTheme="majorBidi" w:cstheme="majorBidi"/>
          <w:sz w:val="30"/>
          <w:szCs w:val="30"/>
        </w:rPr>
        <w:t>74</w:t>
      </w:r>
      <w:r w:rsidR="00E1690B" w:rsidRPr="004B04C1">
        <w:rPr>
          <w:rFonts w:asciiTheme="majorBidi" w:hAnsiTheme="majorBidi" w:cstheme="majorBidi"/>
          <w:sz w:val="30"/>
          <w:szCs w:val="30"/>
          <w:cs/>
        </w:rPr>
        <w:t>.</w:t>
      </w:r>
      <w:r w:rsidR="00F07C94" w:rsidRPr="00F07C94">
        <w:rPr>
          <w:rFonts w:asciiTheme="majorBidi" w:hAnsiTheme="majorBidi" w:cstheme="majorBidi"/>
          <w:sz w:val="30"/>
          <w:szCs w:val="30"/>
        </w:rPr>
        <w:t>4</w:t>
      </w:r>
      <w:r w:rsidR="00E1690B" w:rsidRPr="004B04C1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19390A" w:rsidRPr="004B04C1">
        <w:rPr>
          <w:rFonts w:asciiTheme="majorBidi" w:hAnsiTheme="majorBidi" w:cstheme="majorBidi"/>
          <w:sz w:val="30"/>
          <w:szCs w:val="30"/>
        </w:rPr>
        <w:t xml:space="preserve"> </w:t>
      </w:r>
      <w:r w:rsidR="00E1690B" w:rsidRPr="004B04C1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62C15C48" w14:textId="142628CC" w:rsidR="00A92F90" w:rsidRDefault="00A92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C870DCB" w14:textId="5ECE08F5" w:rsidR="002D4841" w:rsidRPr="00CF7ED9" w:rsidRDefault="004B4341" w:rsidP="002E0FB9">
      <w:pPr>
        <w:pStyle w:val="index"/>
        <w:numPr>
          <w:ilvl w:val="0"/>
          <w:numId w:val="21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ส่วนปรับปรุงอาคารเช่าและ</w:t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  <w:cs/>
        </w:rPr>
        <w:t>อุปกรณ์</w:t>
      </w:r>
    </w:p>
    <w:p w14:paraId="01C92BB7" w14:textId="2E759928" w:rsidR="00B11E58" w:rsidRDefault="00B11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bidi="ar-SA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48"/>
        <w:gridCol w:w="1170"/>
        <w:gridCol w:w="270"/>
        <w:gridCol w:w="1170"/>
        <w:gridCol w:w="270"/>
        <w:gridCol w:w="1170"/>
        <w:gridCol w:w="270"/>
        <w:gridCol w:w="1080"/>
        <w:gridCol w:w="270"/>
        <w:gridCol w:w="1170"/>
      </w:tblGrid>
      <w:tr w:rsidR="00DC4DCF" w:rsidRPr="00CF7ED9" w14:paraId="475C9AE7" w14:textId="77777777" w:rsidTr="00220396">
        <w:trPr>
          <w:tblHeader/>
        </w:trPr>
        <w:tc>
          <w:tcPr>
            <w:tcW w:w="2448" w:type="dxa"/>
          </w:tcPr>
          <w:p w14:paraId="7B023282" w14:textId="77777777" w:rsidR="00DC4DCF" w:rsidRPr="00CF7ED9" w:rsidRDefault="00DC4DCF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0" w:type="dxa"/>
            <w:gridSpan w:val="9"/>
          </w:tcPr>
          <w:p w14:paraId="1E589519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</w:tr>
      <w:tr w:rsidR="00DC4DCF" w:rsidRPr="00CF7ED9" w14:paraId="05D6751D" w14:textId="77777777" w:rsidTr="00220396">
        <w:trPr>
          <w:tblHeader/>
        </w:trPr>
        <w:tc>
          <w:tcPr>
            <w:tcW w:w="2448" w:type="dxa"/>
          </w:tcPr>
          <w:p w14:paraId="46AF59F2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501A846F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4578944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4D39C19B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เครื่องตกแต่ง</w:t>
            </w:r>
          </w:p>
        </w:tc>
        <w:tc>
          <w:tcPr>
            <w:tcW w:w="270" w:type="dxa"/>
          </w:tcPr>
          <w:p w14:paraId="3BC53139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16FE305A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30919B9A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5D0B318B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1789018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593CA017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DC4DCF" w:rsidRPr="00CF7ED9" w14:paraId="090C6D44" w14:textId="77777777" w:rsidTr="00220396">
        <w:trPr>
          <w:tblHeader/>
        </w:trPr>
        <w:tc>
          <w:tcPr>
            <w:tcW w:w="2448" w:type="dxa"/>
          </w:tcPr>
          <w:p w14:paraId="0F579C73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2F19A31F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ส่วนปรับปรุง</w:t>
            </w:r>
          </w:p>
        </w:tc>
        <w:tc>
          <w:tcPr>
            <w:tcW w:w="270" w:type="dxa"/>
          </w:tcPr>
          <w:p w14:paraId="0593B0B6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0DEEDE6F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และเครื่องใช้</w:t>
            </w:r>
          </w:p>
        </w:tc>
        <w:tc>
          <w:tcPr>
            <w:tcW w:w="270" w:type="dxa"/>
          </w:tcPr>
          <w:p w14:paraId="1FD7F12A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3A4B8B82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คอมพิวเตอร์</w:t>
            </w:r>
          </w:p>
        </w:tc>
        <w:tc>
          <w:tcPr>
            <w:tcW w:w="270" w:type="dxa"/>
          </w:tcPr>
          <w:p w14:paraId="7F33DD5A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03BFD1D1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8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70E0E5D0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7EDD40D0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7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DC4DCF" w:rsidRPr="00CF7ED9" w14:paraId="2D6412F4" w14:textId="77777777" w:rsidTr="00220396">
        <w:trPr>
          <w:tblHeader/>
        </w:trPr>
        <w:tc>
          <w:tcPr>
            <w:tcW w:w="2448" w:type="dxa"/>
          </w:tcPr>
          <w:p w14:paraId="3CC88D5D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74E40372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อาคารเช่า</w:t>
            </w:r>
          </w:p>
        </w:tc>
        <w:tc>
          <w:tcPr>
            <w:tcW w:w="270" w:type="dxa"/>
          </w:tcPr>
          <w:p w14:paraId="6A65245F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4531495F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สำนักงาน</w:t>
            </w:r>
          </w:p>
        </w:tc>
        <w:tc>
          <w:tcPr>
            <w:tcW w:w="270" w:type="dxa"/>
          </w:tcPr>
          <w:p w14:paraId="0ED89AD4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26B87E46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และอุปกรณ์</w:t>
            </w:r>
          </w:p>
        </w:tc>
        <w:tc>
          <w:tcPr>
            <w:tcW w:w="270" w:type="dxa"/>
          </w:tcPr>
          <w:p w14:paraId="0ED1134E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05DE62F1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8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ยานพาหนะ</w:t>
            </w:r>
          </w:p>
        </w:tc>
        <w:tc>
          <w:tcPr>
            <w:tcW w:w="270" w:type="dxa"/>
          </w:tcPr>
          <w:p w14:paraId="3F867597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245A0AFB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DC4DCF" w:rsidRPr="00CF7ED9" w14:paraId="497B084B" w14:textId="77777777" w:rsidTr="00220396">
        <w:trPr>
          <w:tblHeader/>
        </w:trPr>
        <w:tc>
          <w:tcPr>
            <w:tcW w:w="2448" w:type="dxa"/>
          </w:tcPr>
          <w:p w14:paraId="7337F753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40" w:type="dxa"/>
            <w:gridSpan w:val="9"/>
            <w:vAlign w:val="bottom"/>
          </w:tcPr>
          <w:p w14:paraId="45181F71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DC4DCF" w:rsidRPr="00CF7ED9" w14:paraId="4263F813" w14:textId="77777777" w:rsidTr="00220396">
        <w:tc>
          <w:tcPr>
            <w:tcW w:w="2448" w:type="dxa"/>
          </w:tcPr>
          <w:p w14:paraId="0FFA01B6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ราคาทุน</w:t>
            </w:r>
          </w:p>
        </w:tc>
        <w:tc>
          <w:tcPr>
            <w:tcW w:w="1170" w:type="dxa"/>
          </w:tcPr>
          <w:p w14:paraId="05205C24" w14:textId="77777777" w:rsidR="00DC4DCF" w:rsidRPr="00CF7ED9" w:rsidRDefault="00DC4DCF" w:rsidP="00220396">
            <w:pPr>
              <w:widowControl w:val="0"/>
              <w:tabs>
                <w:tab w:val="clear" w:pos="907"/>
                <w:tab w:val="left" w:pos="88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57B8D52" w14:textId="77777777" w:rsidR="00DC4DCF" w:rsidRPr="00CF7ED9" w:rsidRDefault="00DC4DCF" w:rsidP="00220396">
            <w:pPr>
              <w:widowControl w:val="0"/>
              <w:spacing w:line="240" w:lineRule="auto"/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2FE95E21" w14:textId="77777777" w:rsidR="00DC4DCF" w:rsidRPr="00CF7ED9" w:rsidRDefault="00DC4DCF" w:rsidP="00220396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6CCDB93" w14:textId="77777777" w:rsidR="00DC4DCF" w:rsidRPr="00CF7ED9" w:rsidRDefault="00DC4DCF" w:rsidP="00220396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1C106A1A" w14:textId="77777777" w:rsidR="00DC4DCF" w:rsidRPr="00CF7ED9" w:rsidRDefault="00DC4DCF" w:rsidP="00220396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CC316CD" w14:textId="77777777" w:rsidR="00DC4DCF" w:rsidRPr="00CF7ED9" w:rsidRDefault="00DC4DCF" w:rsidP="00220396">
            <w:pPr>
              <w:widowControl w:val="0"/>
              <w:spacing w:line="240" w:lineRule="auto"/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234E8885" w14:textId="77777777" w:rsidR="00DC4DCF" w:rsidRPr="00CF7ED9" w:rsidRDefault="00DC4DCF" w:rsidP="00220396">
            <w:pPr>
              <w:widowControl w:val="0"/>
              <w:tabs>
                <w:tab w:val="decimal" w:pos="825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6D82C30" w14:textId="77777777" w:rsidR="00DC4DCF" w:rsidRPr="00CF7ED9" w:rsidRDefault="00DC4DCF" w:rsidP="00220396">
            <w:pPr>
              <w:widowControl w:val="0"/>
              <w:spacing w:line="240" w:lineRule="auto"/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7E23E70E" w14:textId="77777777" w:rsidR="00DC4DCF" w:rsidRPr="00CF7ED9" w:rsidRDefault="00DC4DCF" w:rsidP="00220396">
            <w:pPr>
              <w:widowControl w:val="0"/>
              <w:tabs>
                <w:tab w:val="clear" w:pos="907"/>
                <w:tab w:val="decimal" w:pos="882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DC4DCF" w:rsidRPr="00CF7ED9" w14:paraId="62C30C3C" w14:textId="77777777" w:rsidTr="00220396">
        <w:tc>
          <w:tcPr>
            <w:tcW w:w="2448" w:type="dxa"/>
          </w:tcPr>
          <w:p w14:paraId="1030D1A3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1F0E13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  <w:r w:rsidRPr="00CF7ED9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มกราคม </w:t>
            </w:r>
            <w:r w:rsidRPr="001F0E13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14:paraId="3BE720CC" w14:textId="77777777" w:rsidR="00DC4DCF" w:rsidRPr="006427FD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6427FD">
              <w:rPr>
                <w:rFonts w:asciiTheme="majorBidi" w:hAnsiTheme="majorBidi" w:cstheme="majorBidi"/>
                <w:noProof/>
                <w:sz w:val="30"/>
                <w:szCs w:val="30"/>
              </w:rPr>
              <w:t>43,046</w:t>
            </w:r>
          </w:p>
        </w:tc>
        <w:tc>
          <w:tcPr>
            <w:tcW w:w="270" w:type="dxa"/>
          </w:tcPr>
          <w:p w14:paraId="2CE20FFF" w14:textId="77777777" w:rsidR="00DC4DCF" w:rsidRPr="006427FD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8C73F6" w14:textId="77777777" w:rsidR="00DC4DCF" w:rsidRPr="006427FD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6427FD">
              <w:rPr>
                <w:rFonts w:asciiTheme="majorBidi" w:hAnsiTheme="majorBidi" w:cstheme="majorBidi"/>
                <w:noProof/>
                <w:sz w:val="30"/>
                <w:szCs w:val="30"/>
              </w:rPr>
              <w:t>31,935</w:t>
            </w:r>
          </w:p>
        </w:tc>
        <w:tc>
          <w:tcPr>
            <w:tcW w:w="270" w:type="dxa"/>
          </w:tcPr>
          <w:p w14:paraId="6249ABC3" w14:textId="77777777" w:rsidR="00DC4DCF" w:rsidRPr="006427FD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4F3A5F" w14:textId="77777777" w:rsidR="00DC4DCF" w:rsidRPr="006427FD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6427FD">
              <w:rPr>
                <w:rFonts w:asciiTheme="majorBidi" w:hAnsiTheme="majorBidi" w:cstheme="majorBidi"/>
                <w:noProof/>
                <w:sz w:val="30"/>
                <w:szCs w:val="30"/>
              </w:rPr>
              <w:t>72,970</w:t>
            </w:r>
          </w:p>
        </w:tc>
        <w:tc>
          <w:tcPr>
            <w:tcW w:w="270" w:type="dxa"/>
          </w:tcPr>
          <w:p w14:paraId="5D7F22E1" w14:textId="77777777" w:rsidR="00DC4DCF" w:rsidRPr="006427FD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69FFCE" w14:textId="77777777" w:rsidR="00DC4DCF" w:rsidRPr="006427FD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6427FD">
              <w:rPr>
                <w:rFonts w:asciiTheme="majorBidi" w:hAnsiTheme="majorBidi" w:cstheme="majorBidi"/>
                <w:noProof/>
                <w:sz w:val="30"/>
                <w:szCs w:val="30"/>
              </w:rPr>
              <w:t>1,897</w:t>
            </w:r>
          </w:p>
        </w:tc>
        <w:tc>
          <w:tcPr>
            <w:tcW w:w="270" w:type="dxa"/>
            <w:vAlign w:val="bottom"/>
          </w:tcPr>
          <w:p w14:paraId="0A877B86" w14:textId="77777777" w:rsidR="00DC4DCF" w:rsidRPr="006427FD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14:paraId="0A9A768F" w14:textId="77777777" w:rsidR="00DC4DCF" w:rsidRPr="006427FD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6427FD">
              <w:rPr>
                <w:rFonts w:asciiTheme="majorBidi" w:hAnsiTheme="majorBidi" w:cstheme="majorBidi"/>
                <w:noProof/>
                <w:sz w:val="30"/>
                <w:szCs w:val="30"/>
              </w:rPr>
              <w:t>149,848</w:t>
            </w:r>
          </w:p>
        </w:tc>
      </w:tr>
      <w:tr w:rsidR="00DC4DCF" w:rsidRPr="00CF7ED9" w14:paraId="5D01D992" w14:textId="77777777" w:rsidTr="00220396">
        <w:trPr>
          <w:trHeight w:val="360"/>
        </w:trPr>
        <w:tc>
          <w:tcPr>
            <w:tcW w:w="2448" w:type="dxa"/>
          </w:tcPr>
          <w:p w14:paraId="6FB95427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170" w:type="dxa"/>
          </w:tcPr>
          <w:p w14:paraId="33DE4DC3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9,453</w:t>
            </w:r>
          </w:p>
        </w:tc>
        <w:tc>
          <w:tcPr>
            <w:tcW w:w="270" w:type="dxa"/>
          </w:tcPr>
          <w:p w14:paraId="7259F366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DB8DC8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3,786</w:t>
            </w:r>
          </w:p>
        </w:tc>
        <w:tc>
          <w:tcPr>
            <w:tcW w:w="270" w:type="dxa"/>
          </w:tcPr>
          <w:p w14:paraId="24DB2A11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E9A41F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10,495</w:t>
            </w:r>
          </w:p>
        </w:tc>
        <w:tc>
          <w:tcPr>
            <w:tcW w:w="270" w:type="dxa"/>
          </w:tcPr>
          <w:p w14:paraId="4C49F9D9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02E9B3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0" w:right="-1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3CC5923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14:paraId="518456C6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23,734</w:t>
            </w:r>
          </w:p>
        </w:tc>
      </w:tr>
      <w:tr w:rsidR="00DC4DCF" w:rsidRPr="00CF7ED9" w14:paraId="6DED4A12" w14:textId="77777777" w:rsidTr="00220396">
        <w:tc>
          <w:tcPr>
            <w:tcW w:w="2448" w:type="dxa"/>
          </w:tcPr>
          <w:p w14:paraId="2B04A89B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6CC511BB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0" w:right="-1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(489)</w:t>
            </w:r>
          </w:p>
        </w:tc>
        <w:tc>
          <w:tcPr>
            <w:tcW w:w="270" w:type="dxa"/>
            <w:vAlign w:val="bottom"/>
          </w:tcPr>
          <w:p w14:paraId="5F462174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</w:tcPr>
          <w:p w14:paraId="207E35FC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(849)</w:t>
            </w:r>
          </w:p>
        </w:tc>
        <w:tc>
          <w:tcPr>
            <w:tcW w:w="270" w:type="dxa"/>
          </w:tcPr>
          <w:p w14:paraId="24E9CC08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450D53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0" w:right="-1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(4,811)</w:t>
            </w:r>
          </w:p>
        </w:tc>
        <w:tc>
          <w:tcPr>
            <w:tcW w:w="270" w:type="dxa"/>
            <w:vAlign w:val="bottom"/>
          </w:tcPr>
          <w:p w14:paraId="4C1CE864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vAlign w:val="bottom"/>
          </w:tcPr>
          <w:p w14:paraId="0C0C29DC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0" w:right="-1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9AE951E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14:paraId="499B8294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(6,149)</w:t>
            </w:r>
          </w:p>
        </w:tc>
      </w:tr>
      <w:tr w:rsidR="00DC4DCF" w:rsidRPr="00CF7ED9" w14:paraId="42186B00" w14:textId="77777777" w:rsidTr="00220396">
        <w:tc>
          <w:tcPr>
            <w:tcW w:w="2448" w:type="dxa"/>
          </w:tcPr>
          <w:p w14:paraId="433F7A5E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F0E1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463C4A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52,010</w:t>
            </w:r>
          </w:p>
        </w:tc>
        <w:tc>
          <w:tcPr>
            <w:tcW w:w="270" w:type="dxa"/>
          </w:tcPr>
          <w:p w14:paraId="2283E26A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891B5FB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34,872</w:t>
            </w:r>
          </w:p>
        </w:tc>
        <w:tc>
          <w:tcPr>
            <w:tcW w:w="270" w:type="dxa"/>
          </w:tcPr>
          <w:p w14:paraId="48FF1DDF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E29DCFC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78,654</w:t>
            </w:r>
          </w:p>
        </w:tc>
        <w:tc>
          <w:tcPr>
            <w:tcW w:w="270" w:type="dxa"/>
          </w:tcPr>
          <w:p w14:paraId="270F9BBF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6ACF4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</w:t>
            </w:r>
            <w:r w:rsidRPr="00CF7ED9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897</w:t>
            </w:r>
          </w:p>
        </w:tc>
        <w:tc>
          <w:tcPr>
            <w:tcW w:w="270" w:type="dxa"/>
            <w:vAlign w:val="bottom"/>
          </w:tcPr>
          <w:p w14:paraId="72B5D9D0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97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20436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167,433</w:t>
            </w:r>
          </w:p>
        </w:tc>
      </w:tr>
      <w:tr w:rsidR="00DC4DCF" w:rsidRPr="00CF7ED9" w14:paraId="4C76E809" w14:textId="77777777" w:rsidTr="00220396">
        <w:tc>
          <w:tcPr>
            <w:tcW w:w="2448" w:type="dxa"/>
          </w:tcPr>
          <w:p w14:paraId="3DCDC19B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98932A6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68CDE4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14:paraId="32AF7786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892567" w14:textId="77777777" w:rsidR="00DC4DCF" w:rsidRPr="00CF7ED9" w:rsidRDefault="00DC4DCF" w:rsidP="00220396">
            <w:pPr>
              <w:widowControl w:val="0"/>
              <w:tabs>
                <w:tab w:val="decimal" w:pos="864"/>
              </w:tabs>
              <w:spacing w:line="240" w:lineRule="auto"/>
              <w:ind w:right="-43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6C8C19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47974F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84B833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0"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9B31CD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D264EF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</w:tr>
      <w:tr w:rsidR="00DC4DCF" w:rsidRPr="00CF7ED9" w14:paraId="489B8BF4" w14:textId="77777777" w:rsidTr="00220396">
        <w:tc>
          <w:tcPr>
            <w:tcW w:w="2448" w:type="dxa"/>
          </w:tcPr>
          <w:p w14:paraId="08B0787D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750B175E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8C67AF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14:paraId="36728C33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796262" w14:textId="77777777" w:rsidR="00DC4DCF" w:rsidRPr="00CF7ED9" w:rsidRDefault="00DC4DCF" w:rsidP="00220396">
            <w:pPr>
              <w:widowControl w:val="0"/>
              <w:tabs>
                <w:tab w:val="decimal" w:pos="864"/>
              </w:tabs>
              <w:spacing w:line="240" w:lineRule="auto"/>
              <w:ind w:right="-43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C02BFC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6428FA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84F521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0"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BCEBEC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B39D05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</w:tr>
      <w:tr w:rsidR="00DC4DCF" w:rsidRPr="00CF7ED9" w14:paraId="72BE9EC6" w14:textId="77777777" w:rsidTr="00220396">
        <w:tc>
          <w:tcPr>
            <w:tcW w:w="2448" w:type="dxa"/>
          </w:tcPr>
          <w:p w14:paraId="1254DFE4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1F0E13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  <w:r w:rsidRPr="00CF7ED9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มกราคม </w:t>
            </w:r>
            <w:r w:rsidRPr="001F0E13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14:paraId="5D1DF5E8" w14:textId="77777777" w:rsidR="00DC4DCF" w:rsidRPr="006427FD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427FD">
              <w:rPr>
                <w:rFonts w:asciiTheme="majorBidi" w:hAnsiTheme="majorBidi" w:cstheme="majorBidi"/>
                <w:sz w:val="30"/>
                <w:szCs w:val="30"/>
              </w:rPr>
              <w:t>17,803</w:t>
            </w:r>
          </w:p>
        </w:tc>
        <w:tc>
          <w:tcPr>
            <w:tcW w:w="270" w:type="dxa"/>
          </w:tcPr>
          <w:p w14:paraId="616FBB71" w14:textId="77777777" w:rsidR="00DC4DCF" w:rsidRPr="006427FD" w:rsidRDefault="00DC4DCF" w:rsidP="002203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76C90D" w14:textId="77777777" w:rsidR="00DC4DCF" w:rsidRPr="006427FD" w:rsidRDefault="00DC4DCF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427FD">
              <w:rPr>
                <w:rFonts w:asciiTheme="majorBidi" w:hAnsiTheme="majorBidi" w:cstheme="majorBidi"/>
                <w:sz w:val="30"/>
                <w:szCs w:val="30"/>
              </w:rPr>
              <w:t>18,368</w:t>
            </w:r>
          </w:p>
        </w:tc>
        <w:tc>
          <w:tcPr>
            <w:tcW w:w="270" w:type="dxa"/>
          </w:tcPr>
          <w:p w14:paraId="660BB9E2" w14:textId="77777777" w:rsidR="00DC4DCF" w:rsidRPr="006427FD" w:rsidRDefault="00DC4DCF" w:rsidP="002203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E6FBD9" w14:textId="77777777" w:rsidR="00DC4DCF" w:rsidRPr="006427FD" w:rsidRDefault="00DC4DCF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54"/>
              <w:rPr>
                <w:rFonts w:asciiTheme="majorBidi" w:hAnsiTheme="majorBidi" w:cstheme="majorBidi"/>
                <w:sz w:val="30"/>
                <w:szCs w:val="30"/>
              </w:rPr>
            </w:pPr>
            <w:r w:rsidRPr="006427FD">
              <w:rPr>
                <w:rFonts w:asciiTheme="majorBidi" w:hAnsiTheme="majorBidi" w:cstheme="majorBidi"/>
                <w:sz w:val="30"/>
                <w:szCs w:val="30"/>
              </w:rPr>
              <w:t>44,877</w:t>
            </w:r>
          </w:p>
        </w:tc>
        <w:tc>
          <w:tcPr>
            <w:tcW w:w="270" w:type="dxa"/>
          </w:tcPr>
          <w:p w14:paraId="3A58B17D" w14:textId="77777777" w:rsidR="00DC4DCF" w:rsidRPr="006427FD" w:rsidRDefault="00DC4DCF" w:rsidP="002203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9DD369" w14:textId="77777777" w:rsidR="00DC4DCF" w:rsidRPr="006427FD" w:rsidRDefault="00DC4DCF" w:rsidP="00220396">
            <w:pPr>
              <w:tabs>
                <w:tab w:val="clear" w:pos="680"/>
                <w:tab w:val="clear" w:pos="907"/>
                <w:tab w:val="left" w:pos="61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7FD">
              <w:rPr>
                <w:rFonts w:asciiTheme="majorBidi" w:hAnsiTheme="majorBidi" w:cstheme="majorBidi"/>
                <w:sz w:val="30"/>
                <w:szCs w:val="30"/>
              </w:rPr>
              <w:t>1,897</w:t>
            </w:r>
          </w:p>
        </w:tc>
        <w:tc>
          <w:tcPr>
            <w:tcW w:w="270" w:type="dxa"/>
          </w:tcPr>
          <w:p w14:paraId="7CC45C86" w14:textId="77777777" w:rsidR="00DC4DCF" w:rsidRPr="006427FD" w:rsidRDefault="00DC4DCF" w:rsidP="002203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1E8AC7" w14:textId="77777777" w:rsidR="00DC4DCF" w:rsidRPr="006427FD" w:rsidRDefault="00DC4DCF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6427FD">
              <w:rPr>
                <w:rFonts w:asciiTheme="majorBidi" w:hAnsiTheme="majorBidi" w:cstheme="majorBidi"/>
                <w:sz w:val="30"/>
                <w:szCs w:val="30"/>
              </w:rPr>
              <w:t>82,945</w:t>
            </w:r>
          </w:p>
        </w:tc>
      </w:tr>
      <w:tr w:rsidR="00DC4DCF" w:rsidRPr="00CF7ED9" w14:paraId="30EA9CDC" w14:textId="77777777" w:rsidTr="00220396">
        <w:tc>
          <w:tcPr>
            <w:tcW w:w="2448" w:type="dxa"/>
          </w:tcPr>
          <w:p w14:paraId="15DE11C3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170" w:type="dxa"/>
          </w:tcPr>
          <w:p w14:paraId="035C14D3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9,922</w:t>
            </w:r>
          </w:p>
        </w:tc>
        <w:tc>
          <w:tcPr>
            <w:tcW w:w="270" w:type="dxa"/>
          </w:tcPr>
          <w:p w14:paraId="7E9791DB" w14:textId="77777777" w:rsidR="00DC4DCF" w:rsidRPr="00CF7ED9" w:rsidRDefault="00DC4DCF" w:rsidP="002203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C36909" w14:textId="77777777" w:rsidR="00DC4DCF" w:rsidRPr="00CF7ED9" w:rsidRDefault="00DC4DCF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4,332</w:t>
            </w:r>
          </w:p>
        </w:tc>
        <w:tc>
          <w:tcPr>
            <w:tcW w:w="270" w:type="dxa"/>
          </w:tcPr>
          <w:p w14:paraId="3EA13617" w14:textId="77777777" w:rsidR="00DC4DCF" w:rsidRPr="00CF7ED9" w:rsidRDefault="00DC4DCF" w:rsidP="002203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A4F68F" w14:textId="77777777" w:rsidR="00DC4DCF" w:rsidRPr="00CF7ED9" w:rsidRDefault="00DC4DCF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9,877</w:t>
            </w:r>
          </w:p>
        </w:tc>
        <w:tc>
          <w:tcPr>
            <w:tcW w:w="270" w:type="dxa"/>
          </w:tcPr>
          <w:p w14:paraId="58939C7F" w14:textId="77777777" w:rsidR="00DC4DCF" w:rsidRPr="00CF7ED9" w:rsidRDefault="00DC4DCF" w:rsidP="002203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E79818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53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C29009" w14:textId="77777777" w:rsidR="00DC4DCF" w:rsidRPr="00CF7ED9" w:rsidRDefault="00DC4DCF" w:rsidP="002203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1C6F66" w14:textId="77777777" w:rsidR="00DC4DCF" w:rsidRPr="00CF7ED9" w:rsidRDefault="00DC4DCF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24,131</w:t>
            </w:r>
          </w:p>
        </w:tc>
      </w:tr>
      <w:tr w:rsidR="00DC4DCF" w:rsidRPr="00CF7ED9" w14:paraId="548862A3" w14:textId="77777777" w:rsidTr="00220396">
        <w:tc>
          <w:tcPr>
            <w:tcW w:w="2448" w:type="dxa"/>
          </w:tcPr>
          <w:p w14:paraId="339060B1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DA25B1" w14:textId="77777777" w:rsidR="00DC4DCF" w:rsidRPr="00AF4F33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4F33">
              <w:rPr>
                <w:rFonts w:asciiTheme="majorBidi" w:hAnsiTheme="majorBidi" w:cstheme="majorBidi"/>
                <w:sz w:val="30"/>
                <w:szCs w:val="30"/>
              </w:rPr>
              <w:t>(90)</w:t>
            </w:r>
          </w:p>
        </w:tc>
        <w:tc>
          <w:tcPr>
            <w:tcW w:w="270" w:type="dxa"/>
          </w:tcPr>
          <w:p w14:paraId="7FE4C466" w14:textId="77777777" w:rsidR="00DC4DCF" w:rsidRPr="00AF4F33" w:rsidRDefault="00DC4DCF" w:rsidP="00220396">
            <w:pPr>
              <w:tabs>
                <w:tab w:val="clear" w:pos="680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4F79BD" w14:textId="77777777" w:rsidR="00DC4DCF" w:rsidRPr="00AF4F33" w:rsidRDefault="00DC4DCF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F4F33">
              <w:rPr>
                <w:rFonts w:asciiTheme="majorBidi" w:hAnsiTheme="majorBidi" w:cstheme="majorBidi"/>
                <w:sz w:val="30"/>
                <w:szCs w:val="30"/>
              </w:rPr>
              <w:t>(216)</w:t>
            </w:r>
          </w:p>
        </w:tc>
        <w:tc>
          <w:tcPr>
            <w:tcW w:w="270" w:type="dxa"/>
          </w:tcPr>
          <w:p w14:paraId="31FE04BA" w14:textId="77777777" w:rsidR="00DC4DCF" w:rsidRPr="00AF4F33" w:rsidRDefault="00DC4DCF" w:rsidP="002203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082ED4" w14:textId="77777777" w:rsidR="00DC4DCF" w:rsidRPr="00AF4F33" w:rsidRDefault="00DC4DCF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54"/>
              <w:rPr>
                <w:rFonts w:asciiTheme="majorBidi" w:hAnsiTheme="majorBidi" w:cstheme="majorBidi"/>
                <w:sz w:val="30"/>
                <w:szCs w:val="30"/>
              </w:rPr>
            </w:pPr>
            <w:r w:rsidRPr="00AF4F3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2,973</w:t>
            </w:r>
            <w:r w:rsidRPr="00AF4F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9F9845C" w14:textId="77777777" w:rsidR="00DC4DCF" w:rsidRPr="00AF4F33" w:rsidRDefault="00DC4DCF" w:rsidP="002203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579551" w14:textId="77777777" w:rsidR="00DC4DCF" w:rsidRPr="00AF4F33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53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AF4F33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07FA60" w14:textId="77777777" w:rsidR="00DC4DCF" w:rsidRPr="00AF4F33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53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1D0652" w14:textId="77777777" w:rsidR="00DC4DCF" w:rsidRPr="00AF4F33" w:rsidRDefault="00DC4DCF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AF4F3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F4F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279</w:t>
            </w:r>
            <w:r w:rsidRPr="00AF4F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C4DCF" w:rsidRPr="00CF7ED9" w14:paraId="5C65BCD5" w14:textId="77777777" w:rsidTr="00220396">
        <w:tc>
          <w:tcPr>
            <w:tcW w:w="2448" w:type="dxa"/>
          </w:tcPr>
          <w:p w14:paraId="0F3CE1CE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F0E1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DAF6677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27,635</w:t>
            </w:r>
          </w:p>
        </w:tc>
        <w:tc>
          <w:tcPr>
            <w:tcW w:w="270" w:type="dxa"/>
          </w:tcPr>
          <w:p w14:paraId="3CFAB9C6" w14:textId="77777777" w:rsidR="00DC4DCF" w:rsidRPr="00CF7ED9" w:rsidRDefault="00DC4DCF" w:rsidP="002203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9B5B2E6" w14:textId="77777777" w:rsidR="00DC4DCF" w:rsidRPr="00CF7ED9" w:rsidRDefault="00DC4DCF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22,484</w:t>
            </w:r>
          </w:p>
        </w:tc>
        <w:tc>
          <w:tcPr>
            <w:tcW w:w="270" w:type="dxa"/>
          </w:tcPr>
          <w:p w14:paraId="4A9D16D1" w14:textId="77777777" w:rsidR="00DC4DCF" w:rsidRPr="00CF7ED9" w:rsidRDefault="00DC4DCF" w:rsidP="002203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781341C" w14:textId="77777777" w:rsidR="00DC4DCF" w:rsidRPr="00CF7ED9" w:rsidRDefault="00DC4DCF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51,781</w:t>
            </w:r>
          </w:p>
        </w:tc>
        <w:tc>
          <w:tcPr>
            <w:tcW w:w="270" w:type="dxa"/>
          </w:tcPr>
          <w:p w14:paraId="02B8C408" w14:textId="77777777" w:rsidR="00DC4DCF" w:rsidRPr="00CF7ED9" w:rsidRDefault="00DC4DCF" w:rsidP="002203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54520AE" w14:textId="77777777" w:rsidR="00DC4DCF" w:rsidRPr="00CF7ED9" w:rsidRDefault="00DC4DCF" w:rsidP="00220396">
            <w:pPr>
              <w:tabs>
                <w:tab w:val="clear" w:pos="680"/>
                <w:tab w:val="clear" w:pos="907"/>
                <w:tab w:val="left" w:pos="61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</w:t>
            </w:r>
          </w:p>
        </w:tc>
        <w:tc>
          <w:tcPr>
            <w:tcW w:w="270" w:type="dxa"/>
          </w:tcPr>
          <w:p w14:paraId="4803686A" w14:textId="77777777" w:rsidR="00DC4DCF" w:rsidRPr="00CF7ED9" w:rsidRDefault="00DC4DCF" w:rsidP="002203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5C973A1" w14:textId="77777777" w:rsidR="00DC4DCF" w:rsidRPr="00CF7ED9" w:rsidRDefault="00DC4DCF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103,797</w:t>
            </w:r>
          </w:p>
        </w:tc>
      </w:tr>
      <w:tr w:rsidR="00DC4DCF" w:rsidRPr="00CF7ED9" w14:paraId="2BEDB175" w14:textId="77777777" w:rsidTr="00220396">
        <w:tc>
          <w:tcPr>
            <w:tcW w:w="2448" w:type="dxa"/>
          </w:tcPr>
          <w:p w14:paraId="460A0CF2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A9F8A64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8CD614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FD7623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4A9F162" w14:textId="77777777" w:rsidR="00DC4DCF" w:rsidRPr="00CF7ED9" w:rsidRDefault="00DC4DCF" w:rsidP="00220396">
            <w:pPr>
              <w:widowControl w:val="0"/>
              <w:tabs>
                <w:tab w:val="decimal" w:pos="864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9E202E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456DE9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965E63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AFAE2B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B975EB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C4DCF" w:rsidRPr="00CF7ED9" w14:paraId="5F0CF961" w14:textId="77777777" w:rsidTr="00220396">
        <w:tc>
          <w:tcPr>
            <w:tcW w:w="2448" w:type="dxa"/>
          </w:tcPr>
          <w:p w14:paraId="58BD9D5C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7D4AB3AD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5DBEB36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DB37BB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4F5D4DB" w14:textId="77777777" w:rsidR="00DC4DCF" w:rsidRPr="00CF7ED9" w:rsidRDefault="00DC4DCF" w:rsidP="00220396">
            <w:pPr>
              <w:widowControl w:val="0"/>
              <w:tabs>
                <w:tab w:val="decimal" w:pos="864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F399D1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60D2F9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8A7174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2F1E32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A640B4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C4DCF" w:rsidRPr="00CF7ED9" w14:paraId="6E49F8AF" w14:textId="77777777" w:rsidTr="00DC4DCF">
        <w:tc>
          <w:tcPr>
            <w:tcW w:w="2448" w:type="dxa"/>
            <w:shd w:val="clear" w:color="auto" w:fill="auto"/>
          </w:tcPr>
          <w:p w14:paraId="0FC7DCBA" w14:textId="77777777" w:rsidR="00DC4DCF" w:rsidRPr="00CF7ED9" w:rsidRDefault="00DC4DCF" w:rsidP="00220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F0E1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16B80EC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24,375</w:t>
            </w:r>
          </w:p>
        </w:tc>
        <w:tc>
          <w:tcPr>
            <w:tcW w:w="270" w:type="dxa"/>
            <w:shd w:val="clear" w:color="auto" w:fill="auto"/>
          </w:tcPr>
          <w:p w14:paraId="143D9DCD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ADB8091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5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12,388</w:t>
            </w:r>
          </w:p>
        </w:tc>
        <w:tc>
          <w:tcPr>
            <w:tcW w:w="270" w:type="dxa"/>
            <w:shd w:val="clear" w:color="auto" w:fill="auto"/>
          </w:tcPr>
          <w:p w14:paraId="71DFF767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8231FDE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26,873</w:t>
            </w:r>
          </w:p>
        </w:tc>
        <w:tc>
          <w:tcPr>
            <w:tcW w:w="270" w:type="dxa"/>
            <w:shd w:val="clear" w:color="auto" w:fill="auto"/>
          </w:tcPr>
          <w:p w14:paraId="368A6A08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127B56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12888E" w14:textId="77777777" w:rsidR="00DC4DCF" w:rsidRPr="00CF7ED9" w:rsidRDefault="00DC4DCF" w:rsidP="0022039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10D823C" w14:textId="77777777" w:rsidR="00DC4DCF" w:rsidRPr="00CF7ED9" w:rsidRDefault="00DC4DCF" w:rsidP="00DC4DC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63,636</w:t>
            </w:r>
          </w:p>
        </w:tc>
      </w:tr>
    </w:tbl>
    <w:p w14:paraId="444D314C" w14:textId="77777777" w:rsidR="00A92F90" w:rsidRDefault="00A92F90" w:rsidP="00E21129">
      <w:pPr>
        <w:pStyle w:val="BodyText2"/>
        <w:ind w:left="540" w:right="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7E62D5" w14:textId="242BEDC4" w:rsidR="00DC4DCF" w:rsidRDefault="00DC4DCF" w:rsidP="00E21129">
      <w:pPr>
        <w:pStyle w:val="BodyText2"/>
        <w:ind w:left="540" w:right="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>ราคาทรัพย์สินของกลุ่มบริษัทก่อนหักค่าเสื่อมราคาสะสมของ</w:t>
      </w:r>
      <w:r>
        <w:rPr>
          <w:rFonts w:asciiTheme="majorBid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CF7ED9">
        <w:rPr>
          <w:rFonts w:asciiTheme="majorBidi" w:hAnsiTheme="majorBidi" w:cstheme="majorBidi"/>
          <w:sz w:val="30"/>
          <w:szCs w:val="30"/>
          <w:cs/>
        </w:rPr>
        <w:t>อุปกรณ์ ซึ่งได้คิด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CF7ED9">
        <w:rPr>
          <w:rFonts w:asciiTheme="majorBidi" w:hAnsiTheme="majorBidi" w:cstheme="majorBidi"/>
          <w:sz w:val="30"/>
          <w:szCs w:val="30"/>
          <w:cs/>
        </w:rPr>
        <w:t>ค่าเสื่อมราคาเต็มจำนวนแล้ว แต่ยังคงใช้งานจนถึง ณ วันที่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1F0E13">
        <w:rPr>
          <w:rFonts w:asciiTheme="majorBidi" w:hAnsiTheme="majorBidi" w:cstheme="majorBidi"/>
          <w:sz w:val="30"/>
          <w:szCs w:val="30"/>
        </w:rPr>
        <w:t>31</w:t>
      </w:r>
      <w:r w:rsidRPr="001824CF">
        <w:rPr>
          <w:rFonts w:asciiTheme="majorBidi" w:hAnsiTheme="majorBidi" w:cstheme="majorBidi"/>
          <w:sz w:val="30"/>
          <w:szCs w:val="30"/>
        </w:rPr>
        <w:t xml:space="preserve"> </w:t>
      </w:r>
      <w:r w:rsidRPr="001824C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F0E13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CF7ED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46.0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</w:p>
    <w:p w14:paraId="29AA730F" w14:textId="72B26A26" w:rsidR="00EE25CC" w:rsidRDefault="00EE2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48"/>
        <w:gridCol w:w="1170"/>
        <w:gridCol w:w="270"/>
        <w:gridCol w:w="1170"/>
        <w:gridCol w:w="270"/>
        <w:gridCol w:w="1170"/>
        <w:gridCol w:w="270"/>
        <w:gridCol w:w="1152"/>
        <w:gridCol w:w="270"/>
        <w:gridCol w:w="1170"/>
        <w:gridCol w:w="6"/>
      </w:tblGrid>
      <w:tr w:rsidR="002D4841" w:rsidRPr="00CF7ED9" w14:paraId="2D4E46F8" w14:textId="77777777" w:rsidTr="00F82B74">
        <w:trPr>
          <w:tblHeader/>
        </w:trPr>
        <w:tc>
          <w:tcPr>
            <w:tcW w:w="2448" w:type="dxa"/>
          </w:tcPr>
          <w:p w14:paraId="1D9ECF98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6918" w:type="dxa"/>
            <w:gridSpan w:val="10"/>
          </w:tcPr>
          <w:p w14:paraId="708EB1F7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2D4841" w:rsidRPr="00CF7ED9" w14:paraId="4C5BF2C9" w14:textId="77777777" w:rsidTr="00F82B74">
        <w:trPr>
          <w:gridAfter w:val="1"/>
          <w:wAfter w:w="6" w:type="dxa"/>
          <w:tblHeader/>
        </w:trPr>
        <w:tc>
          <w:tcPr>
            <w:tcW w:w="2448" w:type="dxa"/>
          </w:tcPr>
          <w:p w14:paraId="2F0563D9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7CD447CE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6D3B114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323D4739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เครื่องตกแต่ง</w:t>
            </w:r>
          </w:p>
        </w:tc>
        <w:tc>
          <w:tcPr>
            <w:tcW w:w="270" w:type="dxa"/>
          </w:tcPr>
          <w:p w14:paraId="73E23264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47B41A9E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636DF5A4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</w:tcPr>
          <w:p w14:paraId="0C75710B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07E6C05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5D02B80F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2D4841" w:rsidRPr="00CF7ED9" w14:paraId="44FA7FEE" w14:textId="77777777" w:rsidTr="00F82B74">
        <w:trPr>
          <w:gridAfter w:val="1"/>
          <w:wAfter w:w="6" w:type="dxa"/>
          <w:tblHeader/>
        </w:trPr>
        <w:tc>
          <w:tcPr>
            <w:tcW w:w="2448" w:type="dxa"/>
          </w:tcPr>
          <w:p w14:paraId="7E7DF2F7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40DEE7CA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ส่วนปรับปรุง</w:t>
            </w:r>
          </w:p>
        </w:tc>
        <w:tc>
          <w:tcPr>
            <w:tcW w:w="270" w:type="dxa"/>
          </w:tcPr>
          <w:p w14:paraId="426F062D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384CC55D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และเครื่องใช้</w:t>
            </w:r>
          </w:p>
        </w:tc>
        <w:tc>
          <w:tcPr>
            <w:tcW w:w="270" w:type="dxa"/>
          </w:tcPr>
          <w:p w14:paraId="743C5287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49370BC4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คอมพิวเตอร์</w:t>
            </w:r>
          </w:p>
        </w:tc>
        <w:tc>
          <w:tcPr>
            <w:tcW w:w="270" w:type="dxa"/>
          </w:tcPr>
          <w:p w14:paraId="5FCB2875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</w:tcPr>
          <w:p w14:paraId="0FDBEA92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8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02C2A342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7FFDC1A3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7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2D4841" w:rsidRPr="00CF7ED9" w14:paraId="7747E8FA" w14:textId="77777777" w:rsidTr="00F82B74">
        <w:trPr>
          <w:gridAfter w:val="1"/>
          <w:wAfter w:w="6" w:type="dxa"/>
          <w:tblHeader/>
        </w:trPr>
        <w:tc>
          <w:tcPr>
            <w:tcW w:w="2448" w:type="dxa"/>
          </w:tcPr>
          <w:p w14:paraId="590AA5A6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0881C97E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อาคารเช่า</w:t>
            </w:r>
          </w:p>
        </w:tc>
        <w:tc>
          <w:tcPr>
            <w:tcW w:w="270" w:type="dxa"/>
          </w:tcPr>
          <w:p w14:paraId="761BA7BC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1DFEC3A5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สำนักงาน</w:t>
            </w:r>
          </w:p>
        </w:tc>
        <w:tc>
          <w:tcPr>
            <w:tcW w:w="270" w:type="dxa"/>
          </w:tcPr>
          <w:p w14:paraId="51A45D98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29A76317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และอุปกรณ์</w:t>
            </w:r>
          </w:p>
        </w:tc>
        <w:tc>
          <w:tcPr>
            <w:tcW w:w="270" w:type="dxa"/>
          </w:tcPr>
          <w:p w14:paraId="15913F27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</w:tcPr>
          <w:p w14:paraId="00306DD3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8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ยานพาหนะ</w:t>
            </w:r>
          </w:p>
        </w:tc>
        <w:tc>
          <w:tcPr>
            <w:tcW w:w="270" w:type="dxa"/>
          </w:tcPr>
          <w:p w14:paraId="5CF1E309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469FB0A1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2D4841" w:rsidRPr="00CF7ED9" w14:paraId="3184CB98" w14:textId="77777777" w:rsidTr="00F82B74">
        <w:trPr>
          <w:tblHeader/>
        </w:trPr>
        <w:tc>
          <w:tcPr>
            <w:tcW w:w="2448" w:type="dxa"/>
          </w:tcPr>
          <w:p w14:paraId="1CC1AC85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918" w:type="dxa"/>
            <w:gridSpan w:val="10"/>
            <w:vAlign w:val="bottom"/>
          </w:tcPr>
          <w:p w14:paraId="4D041ACB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2D4841" w:rsidRPr="00CF7ED9" w14:paraId="57C26164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4E8344A2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ราคาทุน</w:t>
            </w:r>
          </w:p>
        </w:tc>
        <w:tc>
          <w:tcPr>
            <w:tcW w:w="1170" w:type="dxa"/>
          </w:tcPr>
          <w:p w14:paraId="1CECE075" w14:textId="77777777" w:rsidR="002D4841" w:rsidRPr="00CF7ED9" w:rsidRDefault="002D4841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66BA7AB" w14:textId="77777777" w:rsidR="002D4841" w:rsidRPr="00CF7ED9" w:rsidRDefault="002D4841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2B0C29AF" w14:textId="77777777" w:rsidR="002D4841" w:rsidRPr="00CF7ED9" w:rsidRDefault="002D4841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CA7DAE5" w14:textId="77777777" w:rsidR="002D4841" w:rsidRPr="00CF7ED9" w:rsidRDefault="002D4841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1E853F23" w14:textId="77777777" w:rsidR="002D4841" w:rsidRPr="00CF7ED9" w:rsidRDefault="002D4841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8D3E12D" w14:textId="77777777" w:rsidR="002D4841" w:rsidRPr="00CF7ED9" w:rsidRDefault="002D4841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</w:tcPr>
          <w:p w14:paraId="737275C7" w14:textId="77777777" w:rsidR="002D4841" w:rsidRPr="00CF7ED9" w:rsidRDefault="002D4841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91D4C02" w14:textId="77777777" w:rsidR="002D4841" w:rsidRPr="00CF7ED9" w:rsidRDefault="002D4841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43F98DD1" w14:textId="77777777" w:rsidR="002D4841" w:rsidRPr="00CF7ED9" w:rsidRDefault="002D4841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8B454D" w:rsidRPr="00CF7ED9" w14:paraId="4B172467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571F2AB2" w14:textId="7D63C1FF" w:rsidR="008B454D" w:rsidRPr="00CF7ED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1F0E1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มกราคม </w:t>
            </w:r>
            <w:r w:rsidRPr="001F0E1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170" w:type="dxa"/>
          </w:tcPr>
          <w:p w14:paraId="61B5C1AF" w14:textId="06362B54" w:rsidR="008B454D" w:rsidRPr="008B454D" w:rsidRDefault="008B454D" w:rsidP="008B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B454D">
              <w:rPr>
                <w:rFonts w:asciiTheme="majorBidi" w:hAnsiTheme="majorBidi" w:cstheme="majorBidi"/>
                <w:sz w:val="30"/>
                <w:szCs w:val="30"/>
              </w:rPr>
              <w:t xml:space="preserve"> 28,151 </w:t>
            </w:r>
          </w:p>
        </w:tc>
        <w:tc>
          <w:tcPr>
            <w:tcW w:w="270" w:type="dxa"/>
          </w:tcPr>
          <w:p w14:paraId="14D43A4F" w14:textId="77777777" w:rsidR="008B454D" w:rsidRPr="008B454D" w:rsidRDefault="008B454D" w:rsidP="008B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CD931C" w14:textId="257F80F8" w:rsidR="008B454D" w:rsidRPr="008B454D" w:rsidRDefault="008B454D" w:rsidP="008B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B454D">
              <w:rPr>
                <w:rFonts w:asciiTheme="majorBidi" w:hAnsiTheme="majorBidi" w:cstheme="majorBidi"/>
                <w:sz w:val="30"/>
                <w:szCs w:val="30"/>
              </w:rPr>
              <w:t xml:space="preserve">20,601 </w:t>
            </w:r>
          </w:p>
        </w:tc>
        <w:tc>
          <w:tcPr>
            <w:tcW w:w="270" w:type="dxa"/>
          </w:tcPr>
          <w:p w14:paraId="65916BAA" w14:textId="77777777" w:rsidR="008B454D" w:rsidRPr="008B454D" w:rsidRDefault="008B454D" w:rsidP="008B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DC5870" w14:textId="764A7477" w:rsidR="008B454D" w:rsidRPr="008B454D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B454D">
              <w:rPr>
                <w:rFonts w:asciiTheme="majorBidi" w:hAnsiTheme="majorBidi" w:cstheme="majorBidi"/>
                <w:sz w:val="30"/>
                <w:szCs w:val="30"/>
              </w:rPr>
              <w:t xml:space="preserve"> 68,672 </w:t>
            </w:r>
          </w:p>
        </w:tc>
        <w:tc>
          <w:tcPr>
            <w:tcW w:w="270" w:type="dxa"/>
          </w:tcPr>
          <w:p w14:paraId="1E3987F2" w14:textId="77777777" w:rsidR="008B454D" w:rsidRPr="008B454D" w:rsidRDefault="008B454D" w:rsidP="008B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0211ECA" w14:textId="6CDFAAE1" w:rsidR="008B454D" w:rsidRPr="008B454D" w:rsidRDefault="008B454D" w:rsidP="008B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B454D">
              <w:rPr>
                <w:rFonts w:asciiTheme="majorBidi" w:hAnsiTheme="majorBidi" w:cstheme="majorBidi"/>
                <w:sz w:val="30"/>
                <w:szCs w:val="30"/>
              </w:rPr>
              <w:t xml:space="preserve"> 1,897 </w:t>
            </w:r>
          </w:p>
        </w:tc>
        <w:tc>
          <w:tcPr>
            <w:tcW w:w="270" w:type="dxa"/>
          </w:tcPr>
          <w:p w14:paraId="31A6F6FD" w14:textId="77777777" w:rsidR="008B454D" w:rsidRPr="008B454D" w:rsidRDefault="008B454D" w:rsidP="008B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5E05F3" w14:textId="6C1691D8" w:rsidR="008B454D" w:rsidRPr="008B454D" w:rsidRDefault="008B454D" w:rsidP="00DC4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454D">
              <w:rPr>
                <w:rFonts w:asciiTheme="majorBidi" w:hAnsiTheme="majorBidi" w:cstheme="majorBidi"/>
                <w:sz w:val="30"/>
                <w:szCs w:val="30"/>
              </w:rPr>
              <w:t>119,321</w:t>
            </w:r>
          </w:p>
        </w:tc>
      </w:tr>
      <w:tr w:rsidR="008B454D" w:rsidRPr="00CF7ED9" w14:paraId="6CFBB09E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51DC5743" w14:textId="77777777" w:rsidR="008B454D" w:rsidRPr="00CF7ED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170" w:type="dxa"/>
          </w:tcPr>
          <w:p w14:paraId="0D0C88FF" w14:textId="3EA59372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996</w:t>
            </w:r>
          </w:p>
        </w:tc>
        <w:tc>
          <w:tcPr>
            <w:tcW w:w="270" w:type="dxa"/>
          </w:tcPr>
          <w:p w14:paraId="34F06871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E38DAC" w14:textId="00C12FBF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5BEB211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C1DA96" w14:textId="63EB9EE3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  <w:tc>
          <w:tcPr>
            <w:tcW w:w="270" w:type="dxa"/>
          </w:tcPr>
          <w:p w14:paraId="4AEBB755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FE5280C" w14:textId="3CFE2059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3E2AFA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0391C2" w14:textId="3685092D" w:rsidR="008B454D" w:rsidRPr="00CF7ED9" w:rsidRDefault="008B454D" w:rsidP="00DC4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B454D" w:rsidRPr="00CF7ED9" w14:paraId="080304F3" w14:textId="77777777" w:rsidTr="00F82B74">
        <w:trPr>
          <w:gridAfter w:val="1"/>
          <w:wAfter w:w="6" w:type="dxa"/>
          <w:trHeight w:val="202"/>
        </w:trPr>
        <w:tc>
          <w:tcPr>
            <w:tcW w:w="2448" w:type="dxa"/>
          </w:tcPr>
          <w:p w14:paraId="0EB381E1" w14:textId="7359FEB7" w:rsidR="008B454D" w:rsidRPr="00CF7ED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8A5E8C" w14:textId="162ED3DF" w:rsidR="008B454D" w:rsidRPr="00CF7ED9" w:rsidRDefault="008B454D" w:rsidP="00954EF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489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259D11D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B81E7A" w14:textId="3F5D415F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475F919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E2188F" w14:textId="12394C0F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761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8D5160C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1BB73A4" w14:textId="791E5AB2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505E01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3316EC" w14:textId="024C8913" w:rsidR="008B454D" w:rsidRPr="00CF7ED9" w:rsidRDefault="008B454D" w:rsidP="00DC4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B454D" w:rsidRPr="00CF7ED9" w14:paraId="7DB034E0" w14:textId="77777777" w:rsidTr="00F82B74">
        <w:trPr>
          <w:gridAfter w:val="1"/>
          <w:wAfter w:w="6" w:type="dxa"/>
          <w:trHeight w:val="164"/>
        </w:trPr>
        <w:tc>
          <w:tcPr>
            <w:tcW w:w="2448" w:type="dxa"/>
          </w:tcPr>
          <w:p w14:paraId="76E18E01" w14:textId="2B4E16E0" w:rsidR="008B454D" w:rsidRPr="00CF7ED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611B140" w14:textId="04E21BD9" w:rsidR="008B454D" w:rsidRPr="00CF7ED9" w:rsidRDefault="008B454D" w:rsidP="008B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C9CBE1" w14:textId="77777777" w:rsidR="008B454D" w:rsidRPr="00CF7ED9" w:rsidRDefault="008B454D" w:rsidP="008B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B9F323B" w14:textId="5F02AE35" w:rsidR="008B454D" w:rsidRPr="00CF7ED9" w:rsidRDefault="008B454D" w:rsidP="008B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56E3D0" w14:textId="77777777" w:rsidR="008B454D" w:rsidRPr="00CF7ED9" w:rsidRDefault="008B454D" w:rsidP="008B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6E8F70" w14:textId="658FF6F9" w:rsidR="008B454D" w:rsidRPr="00CF7ED9" w:rsidRDefault="008B454D" w:rsidP="008B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816C3F" w14:textId="77777777" w:rsidR="008B454D" w:rsidRPr="00CF7ED9" w:rsidRDefault="008B454D" w:rsidP="008B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52254F9" w14:textId="1A4509A6" w:rsidR="008B454D" w:rsidRPr="00CF7ED9" w:rsidRDefault="008B454D" w:rsidP="008B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22C09E" w14:textId="77777777" w:rsidR="008B454D" w:rsidRPr="00CF7ED9" w:rsidRDefault="008B454D" w:rsidP="008B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443BA0" w14:textId="63FA741B" w:rsidR="008B454D" w:rsidRPr="00CF7ED9" w:rsidRDefault="008B454D" w:rsidP="008B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B454D" w:rsidRPr="00CF7ED9" w14:paraId="2CE8DA14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6BE967B7" w14:textId="6DF704F2" w:rsidR="008B454D" w:rsidRPr="00CF7ED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743CB882" w14:textId="04DCB99C" w:rsidR="008B454D" w:rsidRPr="00CF7ED9" w:rsidRDefault="008B454D" w:rsidP="008B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658</w:t>
            </w: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87F5C1F" w14:textId="77777777" w:rsidR="008B454D" w:rsidRPr="00CF7ED9" w:rsidRDefault="008B454D" w:rsidP="008B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FDE5B5" w14:textId="22C93B23" w:rsidR="008B454D" w:rsidRPr="00CF7ED9" w:rsidRDefault="008B454D" w:rsidP="008B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</w:t>
            </w: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F621F6E" w14:textId="77777777" w:rsidR="008B454D" w:rsidRPr="00CF7ED9" w:rsidRDefault="008B454D" w:rsidP="008B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5C8E29" w14:textId="1CEE80AA" w:rsidR="008B454D" w:rsidRPr="00CF7ED9" w:rsidRDefault="008B454D" w:rsidP="008B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</w:t>
            </w: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3C69483" w14:textId="77777777" w:rsidR="008B454D" w:rsidRPr="00CF7ED9" w:rsidRDefault="008B454D" w:rsidP="008B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443C225B" w14:textId="04CAB029" w:rsidR="008B454D" w:rsidRPr="00CF7ED9" w:rsidRDefault="008B454D" w:rsidP="008B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</w:t>
            </w:r>
          </w:p>
        </w:tc>
        <w:tc>
          <w:tcPr>
            <w:tcW w:w="270" w:type="dxa"/>
          </w:tcPr>
          <w:p w14:paraId="51FEE2CF" w14:textId="77777777" w:rsidR="008B454D" w:rsidRPr="00CF7ED9" w:rsidRDefault="008B454D" w:rsidP="008B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5012AA" w14:textId="6ED4C36C" w:rsidR="008B454D" w:rsidRPr="00CF7ED9" w:rsidRDefault="008B454D" w:rsidP="00DC4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</w:t>
            </w: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677</w:t>
            </w:r>
          </w:p>
        </w:tc>
      </w:tr>
      <w:tr w:rsidR="008B454D" w:rsidRPr="00CF7ED9" w14:paraId="42B696EE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7C02EE54" w14:textId="77777777" w:rsidR="008B454D" w:rsidRPr="00CF7ED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170" w:type="dxa"/>
          </w:tcPr>
          <w:p w14:paraId="177E0E25" w14:textId="4B1A9C54" w:rsidR="008B454D" w:rsidRPr="00CF7ED9" w:rsidRDefault="00D51A70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1,922</w:t>
            </w:r>
          </w:p>
        </w:tc>
        <w:tc>
          <w:tcPr>
            <w:tcW w:w="270" w:type="dxa"/>
          </w:tcPr>
          <w:p w14:paraId="59F15E35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B7FD02" w14:textId="7C0DB974" w:rsidR="008B454D" w:rsidRPr="00CF7ED9" w:rsidRDefault="00D51A70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270" w:type="dxa"/>
          </w:tcPr>
          <w:p w14:paraId="7C7202D3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E35555" w14:textId="3CCDAE7E" w:rsidR="008B454D" w:rsidRPr="00CF7ED9" w:rsidRDefault="00D51A70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2,292</w:t>
            </w:r>
          </w:p>
        </w:tc>
        <w:tc>
          <w:tcPr>
            <w:tcW w:w="270" w:type="dxa"/>
          </w:tcPr>
          <w:p w14:paraId="784D814E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0668EF6" w14:textId="39ABE939" w:rsidR="008B454D" w:rsidRPr="00CF7ED9" w:rsidRDefault="00D51A70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875680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0E2BE4" w14:textId="6FF2A9D4" w:rsidR="008B454D" w:rsidRPr="00CF7ED9" w:rsidRDefault="00D51A70" w:rsidP="00DC4DC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4,403</w:t>
            </w:r>
          </w:p>
        </w:tc>
      </w:tr>
      <w:tr w:rsidR="008B454D" w:rsidRPr="00CF7ED9" w14:paraId="6C5224D5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71C8FEC7" w14:textId="7E22452A" w:rsidR="008B454D" w:rsidRPr="00CF7ED9" w:rsidRDefault="00B2509F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ตัด</w:t>
            </w:r>
            <w:r w:rsidR="008B454D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170" w:type="dxa"/>
          </w:tcPr>
          <w:p w14:paraId="46E2FBB9" w14:textId="4B6A1F47" w:rsidR="008B454D" w:rsidRPr="00CF7ED9" w:rsidRDefault="00D51A70" w:rsidP="001F6B72">
            <w:pPr>
              <w:pStyle w:val="BodyTextIndent3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0"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DFC38C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5D9571" w14:textId="478ECABF" w:rsidR="008B454D" w:rsidRPr="00CF7ED9" w:rsidRDefault="00D51A70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(98)</w:t>
            </w:r>
          </w:p>
        </w:tc>
        <w:tc>
          <w:tcPr>
            <w:tcW w:w="270" w:type="dxa"/>
          </w:tcPr>
          <w:p w14:paraId="443B0A1C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FFA9F7" w14:textId="4C04D9E0" w:rsidR="008B454D" w:rsidRPr="00CF7ED9" w:rsidRDefault="00D51A70" w:rsidP="001F6B72">
            <w:pPr>
              <w:pStyle w:val="BodyTextIndent3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2841C0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16F0E23" w14:textId="71275411" w:rsidR="008B454D" w:rsidRPr="00CF7ED9" w:rsidRDefault="00D51A70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7E0EB6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072639" w14:textId="3C83BDEB" w:rsidR="008B454D" w:rsidRPr="00CF7ED9" w:rsidRDefault="00D51A70" w:rsidP="00DC4DC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(98)</w:t>
            </w:r>
          </w:p>
        </w:tc>
      </w:tr>
      <w:tr w:rsidR="008B454D" w:rsidRPr="00CF7ED9" w14:paraId="3B0DFAC3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265BEE33" w14:textId="21139A42" w:rsidR="008B454D" w:rsidRPr="00CF7ED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F0E1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FCDE6E1" w14:textId="7AE9F8AF" w:rsidR="008B454D" w:rsidRPr="005611F4" w:rsidRDefault="00D51A70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36,580</w:t>
            </w:r>
          </w:p>
        </w:tc>
        <w:tc>
          <w:tcPr>
            <w:tcW w:w="270" w:type="dxa"/>
          </w:tcPr>
          <w:p w14:paraId="091F231A" w14:textId="77777777" w:rsidR="008B454D" w:rsidRPr="005611F4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A925C5D" w14:textId="3657908C" w:rsidR="008B454D" w:rsidRPr="005611F4" w:rsidRDefault="00D51A70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23,070</w:t>
            </w:r>
          </w:p>
        </w:tc>
        <w:tc>
          <w:tcPr>
            <w:tcW w:w="270" w:type="dxa"/>
          </w:tcPr>
          <w:p w14:paraId="2BEE0CF1" w14:textId="77777777" w:rsidR="008B454D" w:rsidRPr="005611F4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6733305" w14:textId="227C913A" w:rsidR="008B454D" w:rsidRPr="005611F4" w:rsidRDefault="00D51A70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73,435</w:t>
            </w:r>
          </w:p>
        </w:tc>
        <w:tc>
          <w:tcPr>
            <w:tcW w:w="270" w:type="dxa"/>
          </w:tcPr>
          <w:p w14:paraId="6C792CDE" w14:textId="77777777" w:rsidR="008B454D" w:rsidRPr="005611F4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FBB299F" w14:textId="42C2FF9A" w:rsidR="008B454D" w:rsidRPr="005611F4" w:rsidRDefault="00D51A70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1,897</w:t>
            </w:r>
          </w:p>
        </w:tc>
        <w:tc>
          <w:tcPr>
            <w:tcW w:w="270" w:type="dxa"/>
          </w:tcPr>
          <w:p w14:paraId="4A38A508" w14:textId="77777777" w:rsidR="008B454D" w:rsidRPr="005611F4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200FE0" w14:textId="2821E177" w:rsidR="008B454D" w:rsidRPr="005611F4" w:rsidRDefault="00D51A70" w:rsidP="00DC4DC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134,982</w:t>
            </w:r>
          </w:p>
        </w:tc>
      </w:tr>
      <w:tr w:rsidR="008B454D" w:rsidRPr="00954EF9" w14:paraId="1A3D2921" w14:textId="77777777" w:rsidTr="00DC4DCF">
        <w:trPr>
          <w:gridAfter w:val="1"/>
          <w:wAfter w:w="6" w:type="dxa"/>
          <w:trHeight w:val="379"/>
        </w:trPr>
        <w:tc>
          <w:tcPr>
            <w:tcW w:w="2448" w:type="dxa"/>
          </w:tcPr>
          <w:p w14:paraId="2259E462" w14:textId="77777777" w:rsidR="008B454D" w:rsidRPr="00954EF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D9B3966" w14:textId="77777777" w:rsidR="008B454D" w:rsidRPr="00954EF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</w:rPr>
            </w:pPr>
          </w:p>
        </w:tc>
        <w:tc>
          <w:tcPr>
            <w:tcW w:w="270" w:type="dxa"/>
            <w:vAlign w:val="bottom"/>
          </w:tcPr>
          <w:p w14:paraId="76F5E7ED" w14:textId="77777777" w:rsidR="008B454D" w:rsidRPr="00954EF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52CF6243" w14:textId="77777777" w:rsidR="008B454D" w:rsidRPr="00954EF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8F98538" w14:textId="77777777" w:rsidR="008B454D" w:rsidRPr="00954EF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1778B03B" w14:textId="77777777" w:rsidR="008B454D" w:rsidRPr="00954EF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C0D76B8" w14:textId="77777777" w:rsidR="008B454D" w:rsidRPr="00954EF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7B90158E" w14:textId="77777777" w:rsidR="008B454D" w:rsidRPr="00954EF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197E8F0" w14:textId="77777777" w:rsidR="008B454D" w:rsidRPr="00954EF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1BD01EE0" w14:textId="77777777" w:rsidR="008B454D" w:rsidRPr="00954EF9" w:rsidRDefault="008B454D" w:rsidP="00DC4DC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</w:rPr>
            </w:pPr>
          </w:p>
        </w:tc>
      </w:tr>
      <w:tr w:rsidR="008B454D" w:rsidRPr="00CF7ED9" w14:paraId="0AD49B61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375FA1D8" w14:textId="77777777" w:rsidR="008B454D" w:rsidRPr="00CF7ED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6AD0A08D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AC2D31" w14:textId="77777777" w:rsidR="008B454D" w:rsidRPr="00CF7ED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4EA743" w14:textId="77777777" w:rsidR="008B454D" w:rsidRPr="00CF7ED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7395DA" w14:textId="77777777" w:rsidR="008B454D" w:rsidRPr="00CF7ED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487DDF" w14:textId="77777777" w:rsidR="008B454D" w:rsidRPr="00CF7ED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11BE42" w14:textId="77777777" w:rsidR="008B454D" w:rsidRPr="00CF7ED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CBCD98C" w14:textId="77777777" w:rsidR="008B454D" w:rsidRPr="00CF7ED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F2952B" w14:textId="77777777" w:rsidR="008B454D" w:rsidRPr="00CF7ED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516D22" w14:textId="77777777" w:rsidR="008B454D" w:rsidRPr="00CF7ED9" w:rsidRDefault="008B454D" w:rsidP="00DC4DC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454D" w:rsidRPr="00CF7ED9" w14:paraId="5E0C79F8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19598C9E" w14:textId="087756C3" w:rsidR="008B454D" w:rsidRPr="00CF7ED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1F0E1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มกราคม </w:t>
            </w:r>
            <w:r w:rsidRPr="001F0E1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170" w:type="dxa"/>
          </w:tcPr>
          <w:p w14:paraId="1B743B9A" w14:textId="6ABD0ACD" w:rsidR="008B454D" w:rsidRPr="008B454D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B454D">
              <w:rPr>
                <w:rFonts w:asciiTheme="majorBidi" w:hAnsiTheme="majorBidi" w:cstheme="majorBidi"/>
                <w:sz w:val="30"/>
                <w:szCs w:val="30"/>
              </w:rPr>
              <w:t xml:space="preserve"> 11,643 </w:t>
            </w:r>
          </w:p>
        </w:tc>
        <w:tc>
          <w:tcPr>
            <w:tcW w:w="270" w:type="dxa"/>
          </w:tcPr>
          <w:p w14:paraId="551F513F" w14:textId="77777777" w:rsidR="008B454D" w:rsidRPr="008B454D" w:rsidRDefault="008B454D" w:rsidP="008B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7CB09C" w14:textId="4C5E0E10" w:rsidR="008B454D" w:rsidRPr="008B454D" w:rsidRDefault="008B454D" w:rsidP="008B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B454D">
              <w:rPr>
                <w:rFonts w:asciiTheme="majorBidi" w:hAnsiTheme="majorBidi" w:cstheme="majorBidi"/>
                <w:sz w:val="30"/>
                <w:szCs w:val="30"/>
              </w:rPr>
              <w:t xml:space="preserve"> 14,744</w:t>
            </w:r>
          </w:p>
        </w:tc>
        <w:tc>
          <w:tcPr>
            <w:tcW w:w="270" w:type="dxa"/>
          </w:tcPr>
          <w:p w14:paraId="23901888" w14:textId="77777777" w:rsidR="008B454D" w:rsidRPr="008B454D" w:rsidRDefault="008B454D" w:rsidP="008B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09D44C" w14:textId="269DDF3B" w:rsidR="008B454D" w:rsidRPr="008B454D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B454D">
              <w:rPr>
                <w:rFonts w:asciiTheme="majorBidi" w:hAnsiTheme="majorBidi" w:cstheme="majorBidi"/>
                <w:sz w:val="30"/>
                <w:szCs w:val="30"/>
              </w:rPr>
              <w:t xml:space="preserve"> 43,491</w:t>
            </w:r>
          </w:p>
        </w:tc>
        <w:tc>
          <w:tcPr>
            <w:tcW w:w="270" w:type="dxa"/>
          </w:tcPr>
          <w:p w14:paraId="16225EF9" w14:textId="77777777" w:rsidR="008B454D" w:rsidRPr="008B454D" w:rsidRDefault="008B454D" w:rsidP="008B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FA2377F" w14:textId="2C843A97" w:rsidR="008B454D" w:rsidRPr="008B454D" w:rsidRDefault="008B454D" w:rsidP="008B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B454D">
              <w:rPr>
                <w:rFonts w:asciiTheme="majorBidi" w:hAnsiTheme="majorBidi" w:cstheme="majorBidi"/>
                <w:sz w:val="30"/>
                <w:szCs w:val="30"/>
              </w:rPr>
              <w:t xml:space="preserve"> 1,897 </w:t>
            </w:r>
          </w:p>
        </w:tc>
        <w:tc>
          <w:tcPr>
            <w:tcW w:w="270" w:type="dxa"/>
          </w:tcPr>
          <w:p w14:paraId="4D37D016" w14:textId="77777777" w:rsidR="008B454D" w:rsidRPr="008B454D" w:rsidRDefault="008B454D" w:rsidP="008B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36CABC" w14:textId="68D32A40" w:rsidR="008B454D" w:rsidRPr="008B454D" w:rsidRDefault="008B454D" w:rsidP="00DC4DC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B454D">
              <w:rPr>
                <w:rFonts w:asciiTheme="majorBidi" w:hAnsiTheme="majorBidi" w:cstheme="majorBidi"/>
                <w:sz w:val="30"/>
                <w:szCs w:val="30"/>
              </w:rPr>
              <w:t xml:space="preserve"> 71,775</w:t>
            </w:r>
          </w:p>
        </w:tc>
      </w:tr>
      <w:tr w:rsidR="008B454D" w:rsidRPr="00CF7ED9" w14:paraId="5C6AFED5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1FAFF9AF" w14:textId="77777777" w:rsidR="008B454D" w:rsidRPr="00CF7ED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3D0A7934" w14:textId="7AB42D1A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684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5D8966F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0FF24B" w14:textId="4EDD9B5B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980</w:t>
            </w:r>
          </w:p>
        </w:tc>
        <w:tc>
          <w:tcPr>
            <w:tcW w:w="270" w:type="dxa"/>
          </w:tcPr>
          <w:p w14:paraId="0BCF1C83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858B68" w14:textId="1189A6DD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626</w:t>
            </w:r>
          </w:p>
        </w:tc>
        <w:tc>
          <w:tcPr>
            <w:tcW w:w="270" w:type="dxa"/>
          </w:tcPr>
          <w:p w14:paraId="5541E900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C948522" w14:textId="123DE9C8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C444EA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949D80" w14:textId="2DE67516" w:rsidR="008B454D" w:rsidRPr="00CF7ED9" w:rsidRDefault="008B454D" w:rsidP="00DC4DC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8B454D" w:rsidRPr="00CF7ED9" w14:paraId="3AE2046E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0FBF0839" w14:textId="2387BB3D" w:rsidR="008B454D" w:rsidRPr="00CF7ED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AB3A31" w14:textId="4B48F42D" w:rsidR="008B454D" w:rsidRPr="00CF7ED9" w:rsidRDefault="008B454D" w:rsidP="00954EF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9E42836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E7AB95" w14:textId="5F08454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216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2AE58A9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8C0397" w14:textId="2767B7F3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7729A8A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29F5C13" w14:textId="559ECA55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9C2ABA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201C15" w14:textId="69EB437F" w:rsidR="008B454D" w:rsidRPr="00CF7ED9" w:rsidRDefault="008B454D" w:rsidP="00DC4DC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B454D" w:rsidRPr="00CF7ED9" w14:paraId="295A45DC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0BD0CFA6" w14:textId="7A37C833" w:rsidR="008B454D" w:rsidRPr="00CF7ED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BAC50E" w14:textId="36857A13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269B4D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20C46C" w14:textId="26236279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1C28FF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5D763B" w14:textId="5323F964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8DAD19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1364EA1" w14:textId="471A3304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735951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3668AC" w14:textId="79337B9D" w:rsidR="008B454D" w:rsidRPr="00CF7ED9" w:rsidRDefault="008B454D" w:rsidP="00DC4DC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B454D" w:rsidRPr="00CF7ED9" w14:paraId="4CFA99C6" w14:textId="77777777" w:rsidTr="00C83518">
        <w:trPr>
          <w:gridAfter w:val="1"/>
          <w:wAfter w:w="6" w:type="dxa"/>
        </w:trPr>
        <w:tc>
          <w:tcPr>
            <w:tcW w:w="2448" w:type="dxa"/>
          </w:tcPr>
          <w:p w14:paraId="0736C551" w14:textId="5AE53CC0" w:rsidR="008B454D" w:rsidRPr="00CF7ED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5B3C7756" w14:textId="69E4BF7B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270" w:type="dxa"/>
          </w:tcPr>
          <w:p w14:paraId="39BAFFF3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F9E1B8" w14:textId="520A5CAC" w:rsidR="008B454D" w:rsidRPr="00CF7ED9" w:rsidRDefault="008B454D" w:rsidP="001939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508</w:t>
            </w:r>
          </w:p>
        </w:tc>
        <w:tc>
          <w:tcPr>
            <w:tcW w:w="270" w:type="dxa"/>
          </w:tcPr>
          <w:p w14:paraId="6E5544E1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40614D" w14:textId="21777D98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8E1A0AA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42DD5D7E" w14:textId="0019F88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</w:t>
            </w:r>
          </w:p>
        </w:tc>
        <w:tc>
          <w:tcPr>
            <w:tcW w:w="270" w:type="dxa"/>
          </w:tcPr>
          <w:p w14:paraId="41588C68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0F3F41" w14:textId="7F601161" w:rsidR="008B454D" w:rsidRPr="00CF7ED9" w:rsidRDefault="008B454D" w:rsidP="00DC4DC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8B454D" w:rsidRPr="00CF7ED9" w14:paraId="1CFD6FF2" w14:textId="77777777" w:rsidTr="00C83518">
        <w:trPr>
          <w:gridAfter w:val="1"/>
          <w:wAfter w:w="6" w:type="dxa"/>
        </w:trPr>
        <w:tc>
          <w:tcPr>
            <w:tcW w:w="2448" w:type="dxa"/>
          </w:tcPr>
          <w:p w14:paraId="39080AB1" w14:textId="11FED59D" w:rsidR="008B454D" w:rsidRPr="00CF7ED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</w:t>
            </w:r>
            <w:r w:rsidR="009930B0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170" w:type="dxa"/>
          </w:tcPr>
          <w:p w14:paraId="048EF8DA" w14:textId="3B0ADF54" w:rsidR="008B454D" w:rsidRPr="00CF7ED9" w:rsidRDefault="00D51A70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2,774</w:t>
            </w:r>
          </w:p>
        </w:tc>
        <w:tc>
          <w:tcPr>
            <w:tcW w:w="270" w:type="dxa"/>
          </w:tcPr>
          <w:p w14:paraId="7BED80C8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7284B2" w14:textId="37EF7B03" w:rsidR="008B454D" w:rsidRPr="00CF7ED9" w:rsidRDefault="00D51A70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1,053</w:t>
            </w:r>
          </w:p>
        </w:tc>
        <w:tc>
          <w:tcPr>
            <w:tcW w:w="270" w:type="dxa"/>
          </w:tcPr>
          <w:p w14:paraId="01598D3D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8C1834" w14:textId="642EAC90" w:rsidR="008B454D" w:rsidRPr="00CF7ED9" w:rsidRDefault="00D51A70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4,234</w:t>
            </w:r>
          </w:p>
        </w:tc>
        <w:tc>
          <w:tcPr>
            <w:tcW w:w="270" w:type="dxa"/>
          </w:tcPr>
          <w:p w14:paraId="108961D4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17AC648" w14:textId="6D9F0A98" w:rsidR="008B454D" w:rsidRPr="00CF7ED9" w:rsidRDefault="00D51A70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15577A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C9BA4F" w14:textId="1334D9CE" w:rsidR="008B454D" w:rsidRPr="00CF7ED9" w:rsidRDefault="00D51A70" w:rsidP="00DC4DC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8,061</w:t>
            </w:r>
          </w:p>
        </w:tc>
      </w:tr>
      <w:tr w:rsidR="008B454D" w:rsidRPr="00CF7ED9" w14:paraId="42389874" w14:textId="77777777" w:rsidTr="00C83518">
        <w:trPr>
          <w:gridAfter w:val="1"/>
          <w:wAfter w:w="6" w:type="dxa"/>
        </w:trPr>
        <w:tc>
          <w:tcPr>
            <w:tcW w:w="2448" w:type="dxa"/>
          </w:tcPr>
          <w:p w14:paraId="44EA0FD4" w14:textId="00651810" w:rsidR="008B454D" w:rsidRPr="00CF7ED9" w:rsidRDefault="00B2509F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ตัด</w:t>
            </w:r>
            <w:r w:rsidR="008B454D"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6E1C1E" w14:textId="6D94704D" w:rsidR="008B454D" w:rsidRPr="00CF7ED9" w:rsidRDefault="00D51A70" w:rsidP="00964DAA">
            <w:pPr>
              <w:pStyle w:val="BodyTextIndent3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0"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399E84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82EBD7" w14:textId="56027EF1" w:rsidR="008B454D" w:rsidRPr="00CF7ED9" w:rsidRDefault="00D51A70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(98)</w:t>
            </w:r>
          </w:p>
        </w:tc>
        <w:tc>
          <w:tcPr>
            <w:tcW w:w="270" w:type="dxa"/>
          </w:tcPr>
          <w:p w14:paraId="7F9E98A7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53411F" w14:textId="38CCC123" w:rsidR="008B454D" w:rsidRPr="00CF7ED9" w:rsidRDefault="00D51A70" w:rsidP="00964DAA">
            <w:pPr>
              <w:pStyle w:val="BodyTextIndent3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F5FEE1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E3FD58E" w14:textId="221A3089" w:rsidR="008B454D" w:rsidRPr="00CF7ED9" w:rsidRDefault="00D51A70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F094F0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8E6154" w14:textId="103D58C4" w:rsidR="008B454D" w:rsidRPr="00CF7ED9" w:rsidRDefault="00D51A70" w:rsidP="00DC4DC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(98)</w:t>
            </w:r>
          </w:p>
        </w:tc>
      </w:tr>
      <w:tr w:rsidR="008B454D" w:rsidRPr="00CF7ED9" w14:paraId="585C4F6F" w14:textId="77777777" w:rsidTr="00F82B74">
        <w:trPr>
          <w:gridAfter w:val="1"/>
          <w:wAfter w:w="6" w:type="dxa"/>
          <w:trHeight w:val="305"/>
        </w:trPr>
        <w:tc>
          <w:tcPr>
            <w:tcW w:w="2448" w:type="dxa"/>
          </w:tcPr>
          <w:p w14:paraId="103D68CF" w14:textId="2542E843" w:rsidR="008B454D" w:rsidRPr="00CF7ED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F0E1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EEA8D1E" w14:textId="71F8826F" w:rsidR="008B454D" w:rsidRPr="005611F4" w:rsidRDefault="00964DAA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19,011</w:t>
            </w:r>
          </w:p>
        </w:tc>
        <w:tc>
          <w:tcPr>
            <w:tcW w:w="270" w:type="dxa"/>
          </w:tcPr>
          <w:p w14:paraId="2734690E" w14:textId="77777777" w:rsidR="008B454D" w:rsidRPr="005611F4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0AEF78F" w14:textId="73C9F445" w:rsidR="008B454D" w:rsidRPr="005611F4" w:rsidRDefault="00964DAA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17,463</w:t>
            </w:r>
          </w:p>
        </w:tc>
        <w:tc>
          <w:tcPr>
            <w:tcW w:w="270" w:type="dxa"/>
          </w:tcPr>
          <w:p w14:paraId="735BE8A3" w14:textId="77777777" w:rsidR="008B454D" w:rsidRPr="005611F4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F89E31" w14:textId="301DAEEF" w:rsidR="008B454D" w:rsidRPr="005611F4" w:rsidRDefault="00964DAA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53,393</w:t>
            </w:r>
          </w:p>
        </w:tc>
        <w:tc>
          <w:tcPr>
            <w:tcW w:w="270" w:type="dxa"/>
          </w:tcPr>
          <w:p w14:paraId="07D983B6" w14:textId="77777777" w:rsidR="008B454D" w:rsidRPr="005611F4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E9EA2A7" w14:textId="38960AC2" w:rsidR="008B454D" w:rsidRPr="005611F4" w:rsidRDefault="00964DAA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1,897</w:t>
            </w:r>
          </w:p>
        </w:tc>
        <w:tc>
          <w:tcPr>
            <w:tcW w:w="270" w:type="dxa"/>
          </w:tcPr>
          <w:p w14:paraId="66D2A9B9" w14:textId="77777777" w:rsidR="008B454D" w:rsidRPr="005611F4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C5FBDE" w14:textId="6306F489" w:rsidR="008B454D" w:rsidRPr="005611F4" w:rsidRDefault="00964DAA" w:rsidP="00DC4DC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91,764</w:t>
            </w:r>
          </w:p>
        </w:tc>
      </w:tr>
      <w:tr w:rsidR="00D85EC7" w:rsidRPr="00CF7ED9" w14:paraId="76E03E35" w14:textId="77777777" w:rsidTr="00F82B74">
        <w:trPr>
          <w:gridAfter w:val="1"/>
          <w:wAfter w:w="6" w:type="dxa"/>
          <w:trHeight w:val="85"/>
        </w:trPr>
        <w:tc>
          <w:tcPr>
            <w:tcW w:w="2448" w:type="dxa"/>
          </w:tcPr>
          <w:p w14:paraId="27BEA4F2" w14:textId="77777777" w:rsidR="00D85EC7" w:rsidRPr="00CF7ED9" w:rsidRDefault="00D85EC7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7CA9E92" w14:textId="77777777" w:rsidR="00D85EC7" w:rsidRPr="00CF7ED9" w:rsidRDefault="00D85EC7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322BE5" w14:textId="77777777" w:rsidR="00D85EC7" w:rsidRPr="00CF7ED9" w:rsidRDefault="00D85EC7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CAB667" w14:textId="77777777" w:rsidR="00D85EC7" w:rsidRPr="00CF7ED9" w:rsidRDefault="00D85EC7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9C44877" w14:textId="77777777" w:rsidR="00D85EC7" w:rsidRPr="00CF7ED9" w:rsidRDefault="00D85EC7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1CB5CD" w14:textId="77777777" w:rsidR="00D85EC7" w:rsidRPr="00CF7ED9" w:rsidRDefault="00D85EC7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7758A1" w14:textId="77777777" w:rsidR="00D85EC7" w:rsidRPr="00CF7ED9" w:rsidRDefault="00D85EC7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F900C8C" w14:textId="77777777" w:rsidR="00D85EC7" w:rsidRPr="00CF7ED9" w:rsidRDefault="00D85EC7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3E64EC" w14:textId="77777777" w:rsidR="00D85EC7" w:rsidRPr="00CF7ED9" w:rsidRDefault="00D85EC7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B29A8E" w14:textId="77777777" w:rsidR="00D85EC7" w:rsidRPr="00CF7ED9" w:rsidRDefault="00D85EC7" w:rsidP="00DC4DC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B454D" w:rsidRPr="00CF7ED9" w14:paraId="1A89E248" w14:textId="77777777" w:rsidTr="00F82B74">
        <w:trPr>
          <w:gridAfter w:val="1"/>
          <w:wAfter w:w="6" w:type="dxa"/>
          <w:trHeight w:val="85"/>
        </w:trPr>
        <w:tc>
          <w:tcPr>
            <w:tcW w:w="2448" w:type="dxa"/>
          </w:tcPr>
          <w:p w14:paraId="5C9B0452" w14:textId="77777777" w:rsidR="008B454D" w:rsidRPr="00CF7ED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4201A2F1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D4D9A2" w14:textId="77777777" w:rsidR="008B454D" w:rsidRPr="00CF7ED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ADECC7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661485D" w14:textId="77777777" w:rsidR="008B454D" w:rsidRPr="00CF7ED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21E8DB" w14:textId="77777777" w:rsidR="008B454D" w:rsidRPr="00CF7ED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EF07EE" w14:textId="77777777" w:rsidR="008B454D" w:rsidRPr="00CF7ED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50FFE5E" w14:textId="77777777" w:rsidR="008B454D" w:rsidRPr="00CF7ED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9E2BE0" w14:textId="77777777" w:rsidR="008B454D" w:rsidRPr="00CF7ED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05EE0A" w14:textId="77777777" w:rsidR="008B454D" w:rsidRPr="00CF7ED9" w:rsidRDefault="008B454D" w:rsidP="00DC4DC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B454D" w:rsidRPr="00CF7ED9" w14:paraId="346BCE98" w14:textId="77777777" w:rsidTr="00F979A4">
        <w:trPr>
          <w:gridAfter w:val="1"/>
          <w:wAfter w:w="6" w:type="dxa"/>
        </w:trPr>
        <w:tc>
          <w:tcPr>
            <w:tcW w:w="2448" w:type="dxa"/>
            <w:vAlign w:val="bottom"/>
          </w:tcPr>
          <w:p w14:paraId="342B9E8B" w14:textId="50D2FC80" w:rsidR="008B454D" w:rsidRPr="00CF7ED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1F0E1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1F0E1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86DF937" w14:textId="63591D76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421</w:t>
            </w:r>
          </w:p>
        </w:tc>
        <w:tc>
          <w:tcPr>
            <w:tcW w:w="270" w:type="dxa"/>
          </w:tcPr>
          <w:p w14:paraId="7DFE67BA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3DE45FB" w14:textId="705C4A0C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471</w:t>
            </w:r>
          </w:p>
        </w:tc>
        <w:tc>
          <w:tcPr>
            <w:tcW w:w="270" w:type="dxa"/>
          </w:tcPr>
          <w:p w14:paraId="212F67F5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2B3D734" w14:textId="2FEBBE34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853BE62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7FBB7CEE" w14:textId="6CA9D8C5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B4B3AA" w14:textId="77777777" w:rsidR="008B454D" w:rsidRPr="00CF7ED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D5D6EAD" w14:textId="26783F77" w:rsidR="008B454D" w:rsidRPr="00CF7ED9" w:rsidRDefault="008B454D" w:rsidP="00A74C6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8B454D" w:rsidRPr="00CF7ED9" w14:paraId="29E485A1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26E17EDA" w14:textId="12ABA4D3" w:rsidR="008B454D" w:rsidRPr="00CF7ED9" w:rsidRDefault="008B454D" w:rsidP="008B45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F0E1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3CC3EAC" w14:textId="5F19FB3F" w:rsidR="008B454D" w:rsidRPr="00CF7ED9" w:rsidRDefault="00964DAA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17,569</w:t>
            </w:r>
          </w:p>
        </w:tc>
        <w:tc>
          <w:tcPr>
            <w:tcW w:w="270" w:type="dxa"/>
          </w:tcPr>
          <w:p w14:paraId="3D8D1F48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9F5DBFB" w14:textId="4955DE6D" w:rsidR="008B454D" w:rsidRPr="00CF7ED9" w:rsidRDefault="00964DAA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5,607</w:t>
            </w:r>
          </w:p>
        </w:tc>
        <w:tc>
          <w:tcPr>
            <w:tcW w:w="270" w:type="dxa"/>
          </w:tcPr>
          <w:p w14:paraId="18050952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1443602A" w14:textId="25006DB5" w:rsidR="008B454D" w:rsidRPr="00CF7ED9" w:rsidRDefault="00964DAA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20,042</w:t>
            </w:r>
          </w:p>
        </w:tc>
        <w:tc>
          <w:tcPr>
            <w:tcW w:w="270" w:type="dxa"/>
          </w:tcPr>
          <w:p w14:paraId="77CCE8C5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0B0AD2A5" w14:textId="1C7D89FB" w:rsidR="008B454D" w:rsidRPr="00CF7ED9" w:rsidRDefault="00964DAA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3FA7D5" w14:textId="77777777" w:rsidR="008B454D" w:rsidRPr="00CF7ED9" w:rsidRDefault="008B454D" w:rsidP="008B45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A167071" w14:textId="79D78753" w:rsidR="008B454D" w:rsidRPr="00CF7ED9" w:rsidRDefault="00964DAA" w:rsidP="00964DA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43,218</w:t>
            </w:r>
          </w:p>
        </w:tc>
      </w:tr>
    </w:tbl>
    <w:p w14:paraId="2F4882E4" w14:textId="77777777" w:rsidR="00EE25CC" w:rsidRDefault="00EE25CC" w:rsidP="00DC4DCF">
      <w:pPr>
        <w:pStyle w:val="BodyText2"/>
        <w:ind w:left="547" w:right="45" w:firstLine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5CDC192" w14:textId="459FB26E" w:rsidR="002D4841" w:rsidRPr="009D57A3" w:rsidRDefault="002D4841" w:rsidP="00DC4DCF">
      <w:pPr>
        <w:pStyle w:val="BodyText2"/>
        <w:ind w:left="547" w:right="45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D57A3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ราคาทรัพย์สินของบริษัทก่อนหักค่าเสื่อมราคาสะสมของ</w:t>
      </w:r>
      <w:r w:rsidR="002D579E" w:rsidRPr="009D57A3">
        <w:rPr>
          <w:rFonts w:asciiTheme="majorBidi" w:hAnsiTheme="majorBidi" w:cstheme="majorBidi" w:hint="cs"/>
          <w:spacing w:val="-4"/>
          <w:sz w:val="30"/>
          <w:szCs w:val="30"/>
          <w:cs/>
        </w:rPr>
        <w:t>ส่วนปรับปรุงอาคารเช่าและ</w:t>
      </w:r>
      <w:r w:rsidRPr="009D57A3">
        <w:rPr>
          <w:rFonts w:asciiTheme="majorBidi" w:hAnsiTheme="majorBidi" w:cstheme="majorBidi"/>
          <w:spacing w:val="-4"/>
          <w:sz w:val="30"/>
          <w:szCs w:val="30"/>
          <w:cs/>
        </w:rPr>
        <w:t>อุปกรณ์</w:t>
      </w:r>
      <w:r w:rsidR="002D4AA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D57A3">
        <w:rPr>
          <w:rFonts w:asciiTheme="majorBidi" w:hAnsiTheme="majorBidi" w:cstheme="majorBidi"/>
          <w:spacing w:val="-4"/>
          <w:sz w:val="30"/>
          <w:szCs w:val="30"/>
          <w:cs/>
        </w:rPr>
        <w:t>ซึ่งได้คิดค่าเสื่อมราคา</w:t>
      </w:r>
      <w:r w:rsidRPr="009D57A3">
        <w:rPr>
          <w:rFonts w:asciiTheme="majorBidi" w:hAnsiTheme="majorBidi" w:cstheme="majorBidi"/>
          <w:sz w:val="30"/>
          <w:szCs w:val="30"/>
          <w:cs/>
        </w:rPr>
        <w:t>เต็มจำนวนแล้ว</w:t>
      </w:r>
      <w:r w:rsidR="00EB02B1" w:rsidRPr="009D57A3">
        <w:rPr>
          <w:rFonts w:asciiTheme="majorBidi" w:hAnsiTheme="majorBidi" w:cstheme="majorBidi"/>
          <w:sz w:val="30"/>
          <w:szCs w:val="30"/>
        </w:rPr>
        <w:t xml:space="preserve"> </w:t>
      </w:r>
      <w:r w:rsidRPr="009D57A3">
        <w:rPr>
          <w:rFonts w:asciiTheme="majorBidi" w:hAnsiTheme="majorBidi" w:cstheme="majorBidi"/>
          <w:sz w:val="30"/>
          <w:szCs w:val="30"/>
          <w:cs/>
        </w:rPr>
        <w:t>แต่ยังคงใช้งานจนถึง ณ วันที่</w:t>
      </w:r>
      <w:r w:rsidRPr="009D57A3">
        <w:rPr>
          <w:rFonts w:asciiTheme="majorBidi" w:hAnsiTheme="majorBidi" w:cstheme="majorBidi"/>
          <w:sz w:val="30"/>
          <w:szCs w:val="30"/>
        </w:rPr>
        <w:t xml:space="preserve"> </w:t>
      </w:r>
      <w:r w:rsidR="008B454D" w:rsidRPr="008B454D">
        <w:rPr>
          <w:rFonts w:asciiTheme="majorBidi" w:hAnsiTheme="majorBidi" w:cstheme="majorBidi"/>
          <w:sz w:val="30"/>
          <w:szCs w:val="30"/>
        </w:rPr>
        <w:t xml:space="preserve">30 </w:t>
      </w:r>
      <w:r w:rsidR="008B454D" w:rsidRPr="00A92E3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มิถุนายน</w:t>
      </w:r>
      <w:r w:rsidR="008B454D" w:rsidRPr="00A92E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B454D" w:rsidRPr="00A92E3C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2563</w:t>
      </w:r>
      <w:r w:rsidR="008B454D" w:rsidRPr="00A92E3C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 </w:t>
      </w:r>
      <w:r w:rsidRPr="00A92E3C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Pr="00A92E3C">
        <w:rPr>
          <w:rFonts w:asciiTheme="majorBidi" w:hAnsiTheme="majorBidi" w:cstheme="majorBidi"/>
          <w:sz w:val="30"/>
          <w:szCs w:val="30"/>
        </w:rPr>
        <w:t xml:space="preserve"> </w:t>
      </w:r>
      <w:r w:rsidR="005E6F10" w:rsidRPr="00A92E3C">
        <w:rPr>
          <w:rFonts w:asciiTheme="majorBidi" w:hAnsiTheme="majorBidi" w:cstheme="majorBidi"/>
          <w:sz w:val="30"/>
          <w:szCs w:val="30"/>
        </w:rPr>
        <w:t>41.7</w:t>
      </w:r>
      <w:r w:rsidR="00E61A06" w:rsidRPr="00A92E3C">
        <w:rPr>
          <w:rFonts w:asciiTheme="majorBidi" w:hAnsiTheme="majorBidi" w:cstheme="majorBidi"/>
          <w:sz w:val="30"/>
          <w:szCs w:val="30"/>
        </w:rPr>
        <w:t xml:space="preserve"> </w:t>
      </w:r>
      <w:r w:rsidRPr="00A92E3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A92E3C">
        <w:rPr>
          <w:rFonts w:asciiTheme="majorBidi" w:hAnsiTheme="majorBidi" w:cstheme="majorBidi"/>
          <w:sz w:val="30"/>
          <w:szCs w:val="30"/>
        </w:rPr>
        <w:t xml:space="preserve"> </w:t>
      </w:r>
      <w:r w:rsidRPr="00A92E3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54EF9" w:rsidRPr="00A92E3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954EF9" w:rsidRPr="00CF7E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54EF9" w:rsidRPr="00CF7ED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954EF9" w:rsidRPr="001F0E1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54EF9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9D57A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54EF9">
        <w:rPr>
          <w:rFonts w:asciiTheme="majorBidi" w:hAnsiTheme="majorBidi" w:cstheme="majorBidi"/>
          <w:i/>
          <w:iCs/>
          <w:sz w:val="30"/>
          <w:szCs w:val="30"/>
        </w:rPr>
        <w:t>39.7</w:t>
      </w:r>
      <w:r w:rsidRPr="009D57A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D57A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5A0918AC" w14:textId="77777777" w:rsidR="006427FD" w:rsidRPr="005D5796" w:rsidRDefault="006427FD" w:rsidP="00F82B74">
      <w:pPr>
        <w:pStyle w:val="BodyText2"/>
        <w:ind w:left="547" w:right="14" w:firstLine="0"/>
        <w:rPr>
          <w:rFonts w:asciiTheme="majorBidi" w:hAnsiTheme="majorBidi" w:cstheme="majorBidi"/>
          <w:sz w:val="30"/>
          <w:szCs w:val="30"/>
        </w:rPr>
      </w:pPr>
    </w:p>
    <w:p w14:paraId="1F97B0C5" w14:textId="15903F47" w:rsidR="002D4841" w:rsidRPr="000B6552" w:rsidRDefault="002D4841" w:rsidP="000B6552">
      <w:pPr>
        <w:pStyle w:val="index"/>
        <w:numPr>
          <w:ilvl w:val="0"/>
          <w:numId w:val="21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0B655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สินทรัพย์ไม่มีตัวตน</w:t>
      </w:r>
    </w:p>
    <w:p w14:paraId="07B3EC2D" w14:textId="1C783073" w:rsidR="006427FD" w:rsidRPr="007D6666" w:rsidRDefault="006427FD" w:rsidP="00487FDB">
      <w:pPr>
        <w:pStyle w:val="BodyText2"/>
        <w:tabs>
          <w:tab w:val="left" w:pos="540"/>
        </w:tabs>
        <w:ind w:left="540" w:right="-2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244"/>
        <w:gridCol w:w="1106"/>
        <w:gridCol w:w="236"/>
        <w:gridCol w:w="1114"/>
        <w:gridCol w:w="236"/>
        <w:gridCol w:w="1294"/>
        <w:gridCol w:w="240"/>
        <w:gridCol w:w="1200"/>
      </w:tblGrid>
      <w:tr w:rsidR="006427FD" w:rsidRPr="001E5F53" w14:paraId="3B87B727" w14:textId="77777777" w:rsidTr="006427FD">
        <w:trPr>
          <w:tblHeader/>
        </w:trPr>
        <w:tc>
          <w:tcPr>
            <w:tcW w:w="2430" w:type="dxa"/>
          </w:tcPr>
          <w:p w14:paraId="539672CE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0" w:type="dxa"/>
            <w:gridSpan w:val="9"/>
          </w:tcPr>
          <w:p w14:paraId="4DBF3602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6427FD" w:rsidRPr="001E5F53" w14:paraId="428F0241" w14:textId="77777777" w:rsidTr="006427FD">
        <w:trPr>
          <w:tblHeader/>
        </w:trPr>
        <w:tc>
          <w:tcPr>
            <w:tcW w:w="2430" w:type="dxa"/>
          </w:tcPr>
          <w:p w14:paraId="608A377F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7FE54B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4" w:type="dxa"/>
          </w:tcPr>
          <w:p w14:paraId="128C4624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2A6B8907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7A74A2FD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</w:tcPr>
          <w:p w14:paraId="679DAEC1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27462337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8C1CD8C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40" w:type="dxa"/>
          </w:tcPr>
          <w:p w14:paraId="4DF74229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0" w:type="dxa"/>
          </w:tcPr>
          <w:p w14:paraId="21B1F19E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27FD" w:rsidRPr="001E5F53" w14:paraId="22B81265" w14:textId="77777777" w:rsidTr="006427FD">
        <w:trPr>
          <w:tblHeader/>
        </w:trPr>
        <w:tc>
          <w:tcPr>
            <w:tcW w:w="2430" w:type="dxa"/>
          </w:tcPr>
          <w:p w14:paraId="035658E0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9C3403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4" w:type="dxa"/>
          </w:tcPr>
          <w:p w14:paraId="5D841820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2F9E76F1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ลิขสิทธิ์</w:t>
            </w:r>
          </w:p>
        </w:tc>
        <w:tc>
          <w:tcPr>
            <w:tcW w:w="236" w:type="dxa"/>
          </w:tcPr>
          <w:p w14:paraId="6D45C3EE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</w:tcPr>
          <w:p w14:paraId="287A6D22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E5F5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สิทธิในการใช้</w:t>
            </w:r>
          </w:p>
        </w:tc>
        <w:tc>
          <w:tcPr>
            <w:tcW w:w="236" w:type="dxa"/>
          </w:tcPr>
          <w:p w14:paraId="7BB98BF0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83A672F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ระหว่าง</w:t>
            </w:r>
            <w:r w:rsidRPr="001E5F5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การ</w:t>
            </w:r>
          </w:p>
        </w:tc>
        <w:tc>
          <w:tcPr>
            <w:tcW w:w="240" w:type="dxa"/>
          </w:tcPr>
          <w:p w14:paraId="13952642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0" w:type="dxa"/>
          </w:tcPr>
          <w:p w14:paraId="5BE95D95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27FD" w:rsidRPr="001E5F53" w14:paraId="715FC0C6" w14:textId="77777777" w:rsidTr="006427FD">
        <w:trPr>
          <w:tblHeader/>
        </w:trPr>
        <w:tc>
          <w:tcPr>
            <w:tcW w:w="2430" w:type="dxa"/>
          </w:tcPr>
          <w:p w14:paraId="0AA66A70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4DF194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44" w:type="dxa"/>
          </w:tcPr>
          <w:p w14:paraId="223978A9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11D6A039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36" w:type="dxa"/>
          </w:tcPr>
          <w:p w14:paraId="71CD605A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6EF65EFE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36" w:type="dxa"/>
          </w:tcPr>
          <w:p w14:paraId="7CA731AD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529C058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E5F5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พัฒนาและ</w:t>
            </w:r>
            <w:r w:rsidRPr="001E5F5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ติดตั้ง</w:t>
            </w:r>
          </w:p>
        </w:tc>
        <w:tc>
          <w:tcPr>
            <w:tcW w:w="240" w:type="dxa"/>
          </w:tcPr>
          <w:p w14:paraId="1DC4CB9C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0" w:type="dxa"/>
          </w:tcPr>
          <w:p w14:paraId="21C3D8C5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427FD" w:rsidRPr="001E5F53" w14:paraId="74071365" w14:textId="77777777" w:rsidTr="006427FD">
        <w:trPr>
          <w:tblHeader/>
        </w:trPr>
        <w:tc>
          <w:tcPr>
            <w:tcW w:w="2430" w:type="dxa"/>
          </w:tcPr>
          <w:p w14:paraId="01736983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9"/>
          </w:tcPr>
          <w:p w14:paraId="43A38A8D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(พันบาท)</w:t>
            </w:r>
          </w:p>
        </w:tc>
      </w:tr>
      <w:tr w:rsidR="006427FD" w:rsidRPr="001E5F53" w14:paraId="4D9CB1CB" w14:textId="77777777" w:rsidTr="006427FD">
        <w:tc>
          <w:tcPr>
            <w:tcW w:w="2430" w:type="dxa"/>
            <w:vAlign w:val="bottom"/>
          </w:tcPr>
          <w:p w14:paraId="4E7FFCA2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1F0B9EE8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1BDBEBC5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5EF0B4F7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2" w:right="91" w:firstLine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535B3DBF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2" w:right="91" w:firstLine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6E5CB64E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2" w:right="91" w:firstLine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75CABA14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D519942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  <w:vAlign w:val="bottom"/>
          </w:tcPr>
          <w:p w14:paraId="3E716CE4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06B40AB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27FD" w:rsidRPr="001E5F53" w14:paraId="43AEC9AB" w14:textId="77777777" w:rsidTr="006427FD">
        <w:tc>
          <w:tcPr>
            <w:tcW w:w="2430" w:type="dxa"/>
            <w:vAlign w:val="center"/>
          </w:tcPr>
          <w:p w14:paraId="6CE94A25" w14:textId="0B7B85D5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E5F5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E5F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E5F5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CE64BA" w14:textId="77777777" w:rsidR="006427FD" w:rsidRPr="006427FD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427FD">
              <w:rPr>
                <w:rFonts w:asciiTheme="majorBidi" w:hAnsiTheme="majorBidi" w:cstheme="majorBidi"/>
                <w:sz w:val="28"/>
                <w:szCs w:val="28"/>
              </w:rPr>
              <w:t>132,687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24FB1401" w14:textId="77777777" w:rsidR="006427FD" w:rsidRPr="006427FD" w:rsidRDefault="006427FD" w:rsidP="00EF32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4F3B3B6F" w14:textId="77777777" w:rsidR="006427FD" w:rsidRPr="006427FD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27FD">
              <w:rPr>
                <w:rFonts w:asciiTheme="majorBidi" w:hAnsiTheme="majorBidi" w:cstheme="majorBidi"/>
                <w:sz w:val="28"/>
                <w:szCs w:val="28"/>
              </w:rPr>
              <w:t>135,513</w:t>
            </w:r>
          </w:p>
        </w:tc>
        <w:tc>
          <w:tcPr>
            <w:tcW w:w="236" w:type="dxa"/>
          </w:tcPr>
          <w:p w14:paraId="2E63FFB2" w14:textId="77777777" w:rsidR="006427FD" w:rsidRPr="006427FD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4D55187E" w14:textId="77777777" w:rsidR="006427FD" w:rsidRPr="006427FD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27FD">
              <w:rPr>
                <w:rFonts w:asciiTheme="majorBidi" w:hAnsiTheme="majorBidi" w:cstheme="majorBidi"/>
                <w:sz w:val="28"/>
                <w:szCs w:val="28"/>
              </w:rPr>
              <w:t>23,643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9988E4" w14:textId="77777777" w:rsidR="006427FD" w:rsidRPr="006427FD" w:rsidRDefault="006427FD" w:rsidP="00EF32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21257AFB" w14:textId="77777777" w:rsidR="006427FD" w:rsidRPr="006427FD" w:rsidRDefault="006427FD" w:rsidP="00A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6427FD">
              <w:rPr>
                <w:rFonts w:asciiTheme="majorBidi" w:hAnsiTheme="majorBidi" w:cstheme="majorBidi"/>
                <w:sz w:val="28"/>
                <w:szCs w:val="28"/>
              </w:rPr>
              <w:t>163,790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5EBB518" w14:textId="77777777" w:rsidR="006427FD" w:rsidRPr="006427FD" w:rsidRDefault="006427FD" w:rsidP="00EF32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2E8F1F41" w14:textId="77777777" w:rsidR="006427FD" w:rsidRPr="006427FD" w:rsidRDefault="006427FD" w:rsidP="00610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427FD">
              <w:rPr>
                <w:rFonts w:asciiTheme="majorBidi" w:hAnsiTheme="majorBidi" w:cstheme="majorBidi"/>
                <w:sz w:val="28"/>
                <w:szCs w:val="28"/>
              </w:rPr>
              <w:t>455,633</w:t>
            </w:r>
          </w:p>
        </w:tc>
      </w:tr>
      <w:tr w:rsidR="006427FD" w:rsidRPr="001E5F53" w14:paraId="1D5F04F1" w14:textId="77777777" w:rsidTr="006427FD">
        <w:tc>
          <w:tcPr>
            <w:tcW w:w="2430" w:type="dxa"/>
            <w:vAlign w:val="center"/>
          </w:tcPr>
          <w:p w14:paraId="237B82C9" w14:textId="650E65F4" w:rsidR="006427FD" w:rsidRPr="001E5F53" w:rsidRDefault="006427FD" w:rsidP="00EF329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ได้มาจากการพัฒนาขึ้น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 </w:t>
            </w:r>
            <w:r w:rsidRPr="001E5F53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ภายในกิจการ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5AE683" w14:textId="77777777" w:rsidR="006427FD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550E71" w14:textId="5D98C8C4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35,893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5E17F272" w14:textId="77777777" w:rsidR="006427FD" w:rsidRPr="001E5F53" w:rsidRDefault="006427FD" w:rsidP="00EF32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</w:tcPr>
          <w:p w14:paraId="42641BA9" w14:textId="77777777" w:rsidR="006427FD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BCE0BF" w14:textId="19CF57B3" w:rsidR="006427FD" w:rsidRPr="001E5F53" w:rsidRDefault="006427FD" w:rsidP="005D5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06D75B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169D8F88" w14:textId="77777777" w:rsidR="006427FD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807AFA" w14:textId="3F4A0B3A" w:rsidR="006427FD" w:rsidRPr="001E5F53" w:rsidRDefault="006427FD" w:rsidP="005D5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FA9625" w14:textId="77777777" w:rsidR="006427FD" w:rsidRPr="001E5F53" w:rsidRDefault="006427FD" w:rsidP="00EF32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6CEDF9E" w14:textId="77777777" w:rsidR="006427FD" w:rsidRDefault="006427FD" w:rsidP="00A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5EF4AA" w14:textId="3598179E" w:rsidR="006427FD" w:rsidRPr="00A74C66" w:rsidRDefault="006427FD" w:rsidP="00610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3,509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9DCF4E6" w14:textId="77777777" w:rsidR="006427FD" w:rsidRPr="001E5F53" w:rsidRDefault="006427FD" w:rsidP="00EF32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742DBD98" w14:textId="77777777" w:rsidR="006427FD" w:rsidRDefault="006427FD" w:rsidP="00A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ABFEE8" w14:textId="6965745B" w:rsidR="006427FD" w:rsidRPr="001E5F53" w:rsidRDefault="006427FD" w:rsidP="00A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1E5F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</w:tr>
      <w:tr w:rsidR="006427FD" w:rsidRPr="001E5F53" w14:paraId="160C399E" w14:textId="77777777" w:rsidTr="006427FD">
        <w:tc>
          <w:tcPr>
            <w:tcW w:w="2430" w:type="dxa"/>
            <w:shd w:val="clear" w:color="auto" w:fill="auto"/>
            <w:vAlign w:val="center"/>
          </w:tcPr>
          <w:p w14:paraId="614D525D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6E5D9831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54,683</w:t>
            </w:r>
          </w:p>
        </w:tc>
        <w:tc>
          <w:tcPr>
            <w:tcW w:w="244" w:type="dxa"/>
            <w:shd w:val="clear" w:color="auto" w:fill="auto"/>
          </w:tcPr>
          <w:p w14:paraId="17A48AE9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1E71D0E8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17,503</w:t>
            </w:r>
          </w:p>
        </w:tc>
        <w:tc>
          <w:tcPr>
            <w:tcW w:w="236" w:type="dxa"/>
            <w:shd w:val="clear" w:color="auto" w:fill="auto"/>
          </w:tcPr>
          <w:p w14:paraId="0F6819F8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27B8EFB9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D1619F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79B13AA" w14:textId="77777777" w:rsidR="006427FD" w:rsidRPr="001E5F53" w:rsidRDefault="006427FD" w:rsidP="00A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26,249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34E20D2" w14:textId="77777777" w:rsidR="006427FD" w:rsidRPr="001E5F53" w:rsidRDefault="006427FD" w:rsidP="00EF32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474DFDBE" w14:textId="77777777" w:rsidR="006427FD" w:rsidRPr="001E5F53" w:rsidRDefault="006427FD" w:rsidP="00A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98,435</w:t>
            </w:r>
          </w:p>
        </w:tc>
      </w:tr>
      <w:tr w:rsidR="006427FD" w:rsidRPr="001E5F53" w14:paraId="1ACD87B7" w14:textId="77777777" w:rsidTr="006427FD">
        <w:tc>
          <w:tcPr>
            <w:tcW w:w="2430" w:type="dxa"/>
            <w:vAlign w:val="center"/>
          </w:tcPr>
          <w:p w14:paraId="6E0B22D6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</w:tcPr>
          <w:p w14:paraId="3C444DAD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364A8E9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7B0BBEC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(1,144)</w:t>
            </w:r>
          </w:p>
        </w:tc>
        <w:tc>
          <w:tcPr>
            <w:tcW w:w="236" w:type="dxa"/>
          </w:tcPr>
          <w:p w14:paraId="02263F4E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10573C66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B4DD36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E974E64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DA709DA" w14:textId="77777777" w:rsidR="006427FD" w:rsidRPr="001E5F53" w:rsidRDefault="006427FD" w:rsidP="00EF32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7C31BA85" w14:textId="77777777" w:rsidR="006427FD" w:rsidRPr="001E5F53" w:rsidRDefault="006427FD" w:rsidP="00A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(1,144)</w:t>
            </w:r>
          </w:p>
        </w:tc>
      </w:tr>
      <w:tr w:rsidR="006427FD" w:rsidRPr="001E5F53" w14:paraId="678379F5" w14:textId="77777777" w:rsidTr="006427FD">
        <w:tc>
          <w:tcPr>
            <w:tcW w:w="2430" w:type="dxa"/>
            <w:vAlign w:val="center"/>
          </w:tcPr>
          <w:p w14:paraId="59DC33A6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E5F5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B63BAC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223,263</w:t>
            </w:r>
          </w:p>
        </w:tc>
        <w:tc>
          <w:tcPr>
            <w:tcW w:w="244" w:type="dxa"/>
            <w:shd w:val="clear" w:color="auto" w:fill="auto"/>
          </w:tcPr>
          <w:p w14:paraId="3D1C238E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7B8CD1FA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151,872</w:t>
            </w:r>
          </w:p>
        </w:tc>
        <w:tc>
          <w:tcPr>
            <w:tcW w:w="236" w:type="dxa"/>
          </w:tcPr>
          <w:p w14:paraId="64606A64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E60DB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23,643</w:t>
            </w:r>
          </w:p>
        </w:tc>
        <w:tc>
          <w:tcPr>
            <w:tcW w:w="236" w:type="dxa"/>
            <w:shd w:val="clear" w:color="auto" w:fill="auto"/>
          </w:tcPr>
          <w:p w14:paraId="2B36AC4B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C80F3" w14:textId="77777777" w:rsidR="006427FD" w:rsidRPr="001E5F53" w:rsidRDefault="006427FD" w:rsidP="00610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193,548</w:t>
            </w:r>
          </w:p>
        </w:tc>
        <w:tc>
          <w:tcPr>
            <w:tcW w:w="240" w:type="dxa"/>
            <w:shd w:val="clear" w:color="auto" w:fill="auto"/>
          </w:tcPr>
          <w:p w14:paraId="226BE3F7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52D9C" w14:textId="77777777" w:rsidR="006427FD" w:rsidRPr="001E5F53" w:rsidRDefault="006427FD" w:rsidP="00A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592,326</w:t>
            </w:r>
          </w:p>
        </w:tc>
      </w:tr>
      <w:tr w:rsidR="006427FD" w:rsidRPr="001E5F53" w14:paraId="56518A2C" w14:textId="77777777" w:rsidTr="006427FD">
        <w:tc>
          <w:tcPr>
            <w:tcW w:w="2430" w:type="dxa"/>
            <w:vAlign w:val="center"/>
          </w:tcPr>
          <w:p w14:paraId="39EAA65D" w14:textId="77777777" w:rsidR="006427FD" w:rsidRPr="00812CDB" w:rsidRDefault="006427FD" w:rsidP="00EF329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9FD0903" w14:textId="77777777" w:rsidR="006427FD" w:rsidRPr="00812CDB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</w:tcPr>
          <w:p w14:paraId="7B4FA003" w14:textId="77777777" w:rsidR="006427FD" w:rsidRPr="00812CDB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38BA90E5" w14:textId="77777777" w:rsidR="006427FD" w:rsidRPr="00812CDB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557A21" w14:textId="77777777" w:rsidR="006427FD" w:rsidRPr="00812CDB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323B3522" w14:textId="77777777" w:rsidR="006427FD" w:rsidRPr="00812CDB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4721778" w14:textId="77777777" w:rsidR="006427FD" w:rsidRPr="00812CDB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47FB2053" w14:textId="77777777" w:rsidR="006427FD" w:rsidRPr="00812CDB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0813DFCE" w14:textId="77777777" w:rsidR="006427FD" w:rsidRPr="00812CDB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7D7D9888" w14:textId="77777777" w:rsidR="006427FD" w:rsidRPr="00812CDB" w:rsidRDefault="006427FD" w:rsidP="00A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27FD" w:rsidRPr="001E5F53" w14:paraId="54DE7398" w14:textId="77777777" w:rsidTr="006427FD">
        <w:tc>
          <w:tcPr>
            <w:tcW w:w="2430" w:type="dxa"/>
            <w:vAlign w:val="center"/>
          </w:tcPr>
          <w:p w14:paraId="112EA210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</w:t>
            </w:r>
            <w:r w:rsidRPr="001E5F5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  <w:r w:rsidRPr="001E5F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 </w:t>
            </w:r>
            <w:r w:rsidRPr="001E5F5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vAlign w:val="center"/>
          </w:tcPr>
          <w:p w14:paraId="450BFEC1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4" w:type="dxa"/>
            <w:vAlign w:val="center"/>
          </w:tcPr>
          <w:p w14:paraId="7838FBC4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6" w:type="dxa"/>
          </w:tcPr>
          <w:p w14:paraId="3D1F7D3F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7C14BB37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center"/>
          </w:tcPr>
          <w:p w14:paraId="425F2B4F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580D5921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13212241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  <w:vAlign w:val="center"/>
          </w:tcPr>
          <w:p w14:paraId="792BD43A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14:paraId="2179B340" w14:textId="77777777" w:rsidR="006427FD" w:rsidRPr="001E5F53" w:rsidRDefault="006427FD" w:rsidP="00A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427FD" w:rsidRPr="001E5F53" w14:paraId="2C9D25F7" w14:textId="77777777" w:rsidTr="006427FD">
        <w:tc>
          <w:tcPr>
            <w:tcW w:w="2430" w:type="dxa"/>
            <w:vAlign w:val="center"/>
          </w:tcPr>
          <w:p w14:paraId="52B588C3" w14:textId="0D45020D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3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E5F5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E5F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E5F5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4C7789" w14:textId="77777777" w:rsidR="006427FD" w:rsidRPr="006427FD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27FD">
              <w:rPr>
                <w:rFonts w:asciiTheme="majorBidi" w:hAnsiTheme="majorBidi" w:cstheme="majorBidi"/>
                <w:sz w:val="28"/>
                <w:szCs w:val="28"/>
              </w:rPr>
              <w:t>10,095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25927C51" w14:textId="77777777" w:rsidR="006427FD" w:rsidRPr="006427FD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7FB7F614" w14:textId="77777777" w:rsidR="006427FD" w:rsidRPr="006427FD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27FD">
              <w:rPr>
                <w:rFonts w:asciiTheme="majorBidi" w:hAnsiTheme="majorBidi" w:cstheme="majorBidi"/>
                <w:sz w:val="28"/>
                <w:szCs w:val="28"/>
              </w:rPr>
              <w:t>90,960</w:t>
            </w:r>
          </w:p>
        </w:tc>
        <w:tc>
          <w:tcPr>
            <w:tcW w:w="236" w:type="dxa"/>
          </w:tcPr>
          <w:p w14:paraId="4F68687B" w14:textId="77777777" w:rsidR="006427FD" w:rsidRPr="006427FD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737D2367" w14:textId="77777777" w:rsidR="006427FD" w:rsidRPr="006427FD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27FD">
              <w:rPr>
                <w:rFonts w:asciiTheme="majorBidi" w:hAnsiTheme="majorBidi" w:cstheme="majorBidi"/>
                <w:sz w:val="28"/>
                <w:szCs w:val="28"/>
              </w:rPr>
              <w:t>23,409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C415C3" w14:textId="77777777" w:rsidR="006427FD" w:rsidRPr="006427FD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5783B0AE" w14:textId="77777777" w:rsidR="006427FD" w:rsidRPr="006427FD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27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21DF10E" w14:textId="77777777" w:rsidR="006427FD" w:rsidRPr="006427FD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01B58ADE" w14:textId="77777777" w:rsidR="006427FD" w:rsidRPr="006427FD" w:rsidRDefault="006427FD" w:rsidP="00A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27FD">
              <w:rPr>
                <w:rFonts w:asciiTheme="majorBidi" w:hAnsiTheme="majorBidi" w:cstheme="majorBidi"/>
                <w:sz w:val="28"/>
                <w:szCs w:val="28"/>
              </w:rPr>
              <w:t>124,464</w:t>
            </w:r>
          </w:p>
        </w:tc>
      </w:tr>
      <w:tr w:rsidR="006427FD" w:rsidRPr="001E5F53" w14:paraId="4D7A22F6" w14:textId="77777777" w:rsidTr="006427FD">
        <w:tc>
          <w:tcPr>
            <w:tcW w:w="2430" w:type="dxa"/>
            <w:vAlign w:val="center"/>
          </w:tcPr>
          <w:p w14:paraId="23C63ADE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</w:t>
            </w:r>
            <w:r w:rsidRPr="001E5F53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CD21BB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34,591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0693B690" w14:textId="77777777" w:rsidR="006427FD" w:rsidRPr="001E5F53" w:rsidRDefault="006427FD" w:rsidP="00EF32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6BCF6B8E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14,679</w:t>
            </w:r>
          </w:p>
        </w:tc>
        <w:tc>
          <w:tcPr>
            <w:tcW w:w="236" w:type="dxa"/>
          </w:tcPr>
          <w:p w14:paraId="0F5E1E1A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28B57422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350807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1181DFEB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E77F903" w14:textId="77777777" w:rsidR="006427FD" w:rsidRPr="001E5F53" w:rsidRDefault="006427FD" w:rsidP="00EF32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1B98BC3D" w14:textId="77777777" w:rsidR="006427FD" w:rsidRPr="001E5F53" w:rsidRDefault="006427FD" w:rsidP="00A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49,310</w:t>
            </w:r>
          </w:p>
        </w:tc>
      </w:tr>
      <w:tr w:rsidR="006427FD" w:rsidRPr="001E5F53" w14:paraId="161BA6ED" w14:textId="77777777" w:rsidTr="006427FD">
        <w:tc>
          <w:tcPr>
            <w:tcW w:w="2430" w:type="dxa"/>
            <w:vAlign w:val="center"/>
          </w:tcPr>
          <w:p w14:paraId="619C170D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2D25D7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3,270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2B1173F6" w14:textId="77777777" w:rsidR="006427FD" w:rsidRPr="001E5F53" w:rsidRDefault="006427FD" w:rsidP="00EF32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579A6973" w14:textId="77777777" w:rsidR="006427FD" w:rsidRPr="001E5F53" w:rsidRDefault="006427FD" w:rsidP="005D5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9CC4CBF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0DA931C7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E75278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7B53A1C1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27152FC" w14:textId="77777777" w:rsidR="006427FD" w:rsidRPr="001E5F53" w:rsidRDefault="006427FD" w:rsidP="00EF32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608980B6" w14:textId="77777777" w:rsidR="006427FD" w:rsidRPr="001E5F53" w:rsidRDefault="006427FD" w:rsidP="00A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3,270</w:t>
            </w:r>
          </w:p>
        </w:tc>
      </w:tr>
      <w:tr w:rsidR="006427FD" w:rsidRPr="001E5F53" w14:paraId="17309B45" w14:textId="77777777" w:rsidTr="006427FD">
        <w:tc>
          <w:tcPr>
            <w:tcW w:w="2430" w:type="dxa"/>
            <w:vAlign w:val="center"/>
          </w:tcPr>
          <w:p w14:paraId="3DDF9FA6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FC7D12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5F56E63E" w14:textId="77777777" w:rsidR="006427FD" w:rsidRPr="001E5F53" w:rsidRDefault="006427FD" w:rsidP="00EF32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3CBB609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(241)</w:t>
            </w:r>
          </w:p>
        </w:tc>
        <w:tc>
          <w:tcPr>
            <w:tcW w:w="236" w:type="dxa"/>
          </w:tcPr>
          <w:p w14:paraId="5913451E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F8589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CC2B95B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4D90B4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BB52F84" w14:textId="77777777" w:rsidR="006427FD" w:rsidRPr="001E5F53" w:rsidRDefault="006427FD" w:rsidP="00EF32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ECCAE6" w14:textId="77777777" w:rsidR="006427FD" w:rsidRPr="001E5F53" w:rsidRDefault="006427FD" w:rsidP="00A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(241)</w:t>
            </w:r>
          </w:p>
        </w:tc>
      </w:tr>
      <w:tr w:rsidR="006427FD" w:rsidRPr="001E5F53" w14:paraId="63A1C129" w14:textId="77777777" w:rsidTr="006427FD">
        <w:tc>
          <w:tcPr>
            <w:tcW w:w="2430" w:type="dxa"/>
            <w:vAlign w:val="center"/>
          </w:tcPr>
          <w:p w14:paraId="3EC16502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E5F5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4CD2E3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47,956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4A42FF78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074F707F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105,398</w:t>
            </w:r>
          </w:p>
        </w:tc>
        <w:tc>
          <w:tcPr>
            <w:tcW w:w="236" w:type="dxa"/>
          </w:tcPr>
          <w:p w14:paraId="0D9B59B5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CD369E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23,449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AB51847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711D36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E7A43B0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836AB8" w14:textId="77777777" w:rsidR="006427FD" w:rsidRPr="001E5F53" w:rsidRDefault="006427FD" w:rsidP="00A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176,803</w:t>
            </w:r>
          </w:p>
        </w:tc>
      </w:tr>
      <w:tr w:rsidR="006427FD" w:rsidRPr="001E5F53" w14:paraId="788F9A90" w14:textId="77777777" w:rsidTr="006427FD">
        <w:tc>
          <w:tcPr>
            <w:tcW w:w="2430" w:type="dxa"/>
            <w:vAlign w:val="center"/>
          </w:tcPr>
          <w:p w14:paraId="4F7C3FD0" w14:textId="77777777" w:rsidR="006427FD" w:rsidRPr="00812CDB" w:rsidRDefault="006427FD" w:rsidP="00EF329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A8DEBC" w14:textId="77777777" w:rsidR="006427FD" w:rsidRPr="00812CDB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center"/>
          </w:tcPr>
          <w:p w14:paraId="2575B9C6" w14:textId="77777777" w:rsidR="006427FD" w:rsidRPr="00812CDB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3064B4ED" w14:textId="77777777" w:rsidR="006427FD" w:rsidRPr="00812CDB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7DB354" w14:textId="77777777" w:rsidR="006427FD" w:rsidRPr="00812CDB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555F14" w14:textId="77777777" w:rsidR="006427FD" w:rsidRPr="00812CDB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52D59A2" w14:textId="77777777" w:rsidR="006427FD" w:rsidRPr="00812CDB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D46DBF" w14:textId="77777777" w:rsidR="006427FD" w:rsidRPr="00812CDB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0B8326AF" w14:textId="77777777" w:rsidR="006427FD" w:rsidRPr="00812CDB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6FC970" w14:textId="77777777" w:rsidR="006427FD" w:rsidRPr="00812CDB" w:rsidRDefault="006427FD" w:rsidP="00A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27FD" w:rsidRPr="001E5F53" w14:paraId="43333773" w14:textId="77777777" w:rsidTr="006427FD">
        <w:tc>
          <w:tcPr>
            <w:tcW w:w="2430" w:type="dxa"/>
          </w:tcPr>
          <w:p w14:paraId="38296E17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shd w:val="clear" w:color="auto" w:fill="auto"/>
          </w:tcPr>
          <w:p w14:paraId="287131DD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1992A608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</w:tcPr>
          <w:p w14:paraId="29F843F8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4544A60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0B61114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3B9FBB2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0F97D76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E4EC845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3F65E5F1" w14:textId="77777777" w:rsidR="006427FD" w:rsidRPr="001E5F53" w:rsidRDefault="006427FD" w:rsidP="00A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427FD" w:rsidRPr="001E5F53" w14:paraId="557D8AB7" w14:textId="77777777" w:rsidTr="006427FD">
        <w:trPr>
          <w:trHeight w:val="404"/>
        </w:trPr>
        <w:tc>
          <w:tcPr>
            <w:tcW w:w="2430" w:type="dxa"/>
          </w:tcPr>
          <w:p w14:paraId="44E85C69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E5F5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12E0E46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175,307</w:t>
            </w:r>
          </w:p>
        </w:tc>
        <w:tc>
          <w:tcPr>
            <w:tcW w:w="244" w:type="dxa"/>
            <w:shd w:val="clear" w:color="auto" w:fill="auto"/>
          </w:tcPr>
          <w:p w14:paraId="7EE65D01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14:paraId="668AFDCD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46,474</w:t>
            </w:r>
          </w:p>
        </w:tc>
        <w:tc>
          <w:tcPr>
            <w:tcW w:w="236" w:type="dxa"/>
          </w:tcPr>
          <w:p w14:paraId="7D3786D9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563D29D1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194</w:t>
            </w:r>
          </w:p>
        </w:tc>
        <w:tc>
          <w:tcPr>
            <w:tcW w:w="236" w:type="dxa"/>
            <w:shd w:val="clear" w:color="auto" w:fill="auto"/>
          </w:tcPr>
          <w:p w14:paraId="037A21DA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7F716363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193,548</w:t>
            </w:r>
          </w:p>
        </w:tc>
        <w:tc>
          <w:tcPr>
            <w:tcW w:w="240" w:type="dxa"/>
            <w:shd w:val="clear" w:color="auto" w:fill="auto"/>
          </w:tcPr>
          <w:p w14:paraId="3BFEB9D6" w14:textId="77777777" w:rsidR="006427FD" w:rsidRPr="001E5F53" w:rsidRDefault="006427FD" w:rsidP="00EF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362C1DBC" w14:textId="77777777" w:rsidR="006427FD" w:rsidRPr="001E5F53" w:rsidRDefault="006427FD" w:rsidP="00A7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415,523</w:t>
            </w:r>
          </w:p>
        </w:tc>
      </w:tr>
    </w:tbl>
    <w:p w14:paraId="49E764CC" w14:textId="4D12C8B7" w:rsidR="006427FD" w:rsidRPr="007D6666" w:rsidRDefault="006427FD" w:rsidP="00487FDB">
      <w:pPr>
        <w:pStyle w:val="BodyText2"/>
        <w:tabs>
          <w:tab w:val="left" w:pos="540"/>
        </w:tabs>
        <w:ind w:left="540" w:right="-2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3353F6" w14:textId="467CF764" w:rsidR="006427FD" w:rsidRPr="00CF7ED9" w:rsidRDefault="006427FD" w:rsidP="00642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F7ED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ราคาทรัพย์สินของกลุ่มบริษัทก่อนหักค่าตัดจำหน่ายสะสมของสินทรัพย์ไม่มีตัวตน</w:t>
      </w: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 </w:t>
      </w:r>
      <w:r w:rsidRPr="00CF7ED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ซึ่งได้คิดค่าตัดจำหน่าย</w:t>
      </w:r>
      <w:r w:rsidRPr="00CF7ED9">
        <w:rPr>
          <w:rFonts w:asciiTheme="majorBidi" w:hAnsiTheme="majorBidi" w:cstheme="majorBidi"/>
          <w:snapToGrid w:val="0"/>
          <w:sz w:val="30"/>
          <w:szCs w:val="30"/>
          <w:lang w:eastAsia="th-TH"/>
        </w:rPr>
        <w:br/>
      </w:r>
      <w:r w:rsidRPr="00CF7ED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เต็มจำนวนแล้ว แต่ยังคงใช้งานจนถึง ณ วันที่ </w:t>
      </w:r>
      <w:r w:rsidRPr="001F0E13">
        <w:rPr>
          <w:rFonts w:asciiTheme="majorBidi" w:hAnsiTheme="majorBidi" w:cstheme="majorBidi"/>
          <w:sz w:val="30"/>
          <w:szCs w:val="30"/>
        </w:rPr>
        <w:t>31</w:t>
      </w:r>
      <w:r w:rsidRPr="00191EB2">
        <w:rPr>
          <w:rFonts w:asciiTheme="majorBidi" w:hAnsiTheme="majorBidi" w:cstheme="majorBidi"/>
          <w:sz w:val="30"/>
          <w:szCs w:val="30"/>
        </w:rPr>
        <w:t xml:space="preserve"> </w:t>
      </w:r>
      <w:r w:rsidRPr="00191EB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F0E13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CF7ED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F7ED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มีจำนวน</w:t>
      </w:r>
      <w:r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73.9</w:t>
      </w:r>
      <w:r w:rsidRPr="00CF7ED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ล้านบาท</w:t>
      </w:r>
    </w:p>
    <w:tbl>
      <w:tblPr>
        <w:tblW w:w="93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5"/>
        <w:gridCol w:w="1273"/>
        <w:gridCol w:w="256"/>
        <w:gridCol w:w="1310"/>
        <w:gridCol w:w="256"/>
        <w:gridCol w:w="1408"/>
        <w:gridCol w:w="256"/>
        <w:gridCol w:w="1323"/>
      </w:tblGrid>
      <w:tr w:rsidR="006103EA" w:rsidRPr="00487FDB" w14:paraId="0B2AF187" w14:textId="77777777" w:rsidTr="0062251E">
        <w:trPr>
          <w:trHeight w:val="68"/>
          <w:tblHeader/>
        </w:trPr>
        <w:tc>
          <w:tcPr>
            <w:tcW w:w="3235" w:type="dxa"/>
          </w:tcPr>
          <w:p w14:paraId="26DCED22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432"/>
              </w:tabs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82" w:type="dxa"/>
            <w:gridSpan w:val="7"/>
          </w:tcPr>
          <w:p w14:paraId="048205F3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03EA" w:rsidRPr="00487FDB" w14:paraId="7733E248" w14:textId="77777777" w:rsidTr="006103EA">
        <w:trPr>
          <w:trHeight w:val="376"/>
          <w:tblHeader/>
        </w:trPr>
        <w:tc>
          <w:tcPr>
            <w:tcW w:w="3235" w:type="dxa"/>
          </w:tcPr>
          <w:p w14:paraId="09808F01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23FACD5E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</w:tcPr>
          <w:p w14:paraId="67A544DF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A5001EB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6" w:type="dxa"/>
          </w:tcPr>
          <w:p w14:paraId="7A666537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dxa"/>
          </w:tcPr>
          <w:p w14:paraId="4545EECF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56" w:type="dxa"/>
          </w:tcPr>
          <w:p w14:paraId="26E7508B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</w:tcPr>
          <w:p w14:paraId="1309BA11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03EA" w:rsidRPr="00487FDB" w14:paraId="2D023378" w14:textId="77777777" w:rsidTr="006103EA">
        <w:trPr>
          <w:trHeight w:val="376"/>
          <w:tblHeader/>
        </w:trPr>
        <w:tc>
          <w:tcPr>
            <w:tcW w:w="3235" w:type="dxa"/>
          </w:tcPr>
          <w:p w14:paraId="1C7CE8A2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7EF547B8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ลิขสิทธิ์</w:t>
            </w:r>
          </w:p>
        </w:tc>
        <w:tc>
          <w:tcPr>
            <w:tcW w:w="256" w:type="dxa"/>
          </w:tcPr>
          <w:p w14:paraId="22CD58E1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3AD76D1B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87FD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สิทธิในการใช้</w:t>
            </w:r>
          </w:p>
        </w:tc>
        <w:tc>
          <w:tcPr>
            <w:tcW w:w="256" w:type="dxa"/>
          </w:tcPr>
          <w:p w14:paraId="75817594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dxa"/>
          </w:tcPr>
          <w:p w14:paraId="0288A7A1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FD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</w:t>
            </w:r>
            <w:r w:rsidRPr="00487FD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ะหว่าง</w:t>
            </w:r>
            <w:r w:rsidRPr="00487FD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การ</w:t>
            </w:r>
          </w:p>
        </w:tc>
        <w:tc>
          <w:tcPr>
            <w:tcW w:w="256" w:type="dxa"/>
          </w:tcPr>
          <w:p w14:paraId="4F937E84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</w:tcPr>
          <w:p w14:paraId="68695C2E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03EA" w:rsidRPr="00487FDB" w14:paraId="3F6BEBA3" w14:textId="77777777" w:rsidTr="006103EA">
        <w:trPr>
          <w:trHeight w:val="376"/>
          <w:tblHeader/>
        </w:trPr>
        <w:tc>
          <w:tcPr>
            <w:tcW w:w="3235" w:type="dxa"/>
          </w:tcPr>
          <w:p w14:paraId="487D4581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08E04793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56" w:type="dxa"/>
          </w:tcPr>
          <w:p w14:paraId="1F26807C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231BE3B9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56" w:type="dxa"/>
          </w:tcPr>
          <w:p w14:paraId="7FFBFF67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dxa"/>
          </w:tcPr>
          <w:p w14:paraId="01821266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87FD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พัฒนาและ</w:t>
            </w:r>
            <w:r w:rsidRPr="00487FD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ติดตั้ง</w:t>
            </w:r>
          </w:p>
        </w:tc>
        <w:tc>
          <w:tcPr>
            <w:tcW w:w="256" w:type="dxa"/>
          </w:tcPr>
          <w:p w14:paraId="76088FD2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</w:tcPr>
          <w:p w14:paraId="4182510B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103EA" w:rsidRPr="00487FDB" w14:paraId="6BED0889" w14:textId="77777777" w:rsidTr="0062251E">
        <w:trPr>
          <w:trHeight w:val="376"/>
          <w:tblHeader/>
        </w:trPr>
        <w:tc>
          <w:tcPr>
            <w:tcW w:w="3235" w:type="dxa"/>
          </w:tcPr>
          <w:p w14:paraId="2A3BA17C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82" w:type="dxa"/>
            <w:gridSpan w:val="7"/>
          </w:tcPr>
          <w:p w14:paraId="4CAEE0A5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103EA" w:rsidRPr="00487FDB" w14:paraId="096558B6" w14:textId="77777777" w:rsidTr="006103EA">
        <w:trPr>
          <w:trHeight w:val="376"/>
        </w:trPr>
        <w:tc>
          <w:tcPr>
            <w:tcW w:w="3235" w:type="dxa"/>
          </w:tcPr>
          <w:p w14:paraId="7F6D4D80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3" w:type="dxa"/>
          </w:tcPr>
          <w:p w14:paraId="1F4330B2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6FAFE69E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A2F1FF4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6" w:type="dxa"/>
          </w:tcPr>
          <w:p w14:paraId="0CE9A47E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dxa"/>
          </w:tcPr>
          <w:p w14:paraId="7A5828DF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6" w:type="dxa"/>
          </w:tcPr>
          <w:p w14:paraId="2324EE92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</w:tcPr>
          <w:p w14:paraId="5AE11EBE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03EA" w:rsidRPr="00487FDB" w14:paraId="3273C6A3" w14:textId="77777777" w:rsidTr="006103EA">
        <w:trPr>
          <w:trHeight w:val="376"/>
        </w:trPr>
        <w:tc>
          <w:tcPr>
            <w:tcW w:w="3235" w:type="dxa"/>
          </w:tcPr>
          <w:p w14:paraId="1008F0FF" w14:textId="77777777" w:rsidR="006103EA" w:rsidRPr="00487FDB" w:rsidRDefault="006103EA" w:rsidP="0062251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87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87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487FD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3" w:type="dxa"/>
            <w:shd w:val="clear" w:color="auto" w:fill="auto"/>
          </w:tcPr>
          <w:p w14:paraId="421226ED" w14:textId="77777777" w:rsidR="006103EA" w:rsidRPr="00F81AAA" w:rsidRDefault="006103EA" w:rsidP="005F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AAA">
              <w:rPr>
                <w:rFonts w:asciiTheme="majorBidi" w:hAnsiTheme="majorBidi" w:cstheme="majorBidi"/>
                <w:sz w:val="28"/>
                <w:szCs w:val="28"/>
              </w:rPr>
              <w:t>131,089</w:t>
            </w:r>
          </w:p>
        </w:tc>
        <w:tc>
          <w:tcPr>
            <w:tcW w:w="256" w:type="dxa"/>
            <w:shd w:val="clear" w:color="auto" w:fill="auto"/>
          </w:tcPr>
          <w:p w14:paraId="4D6C2617" w14:textId="77777777" w:rsidR="006103EA" w:rsidRPr="00F81AAA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shd w:val="clear" w:color="auto" w:fill="auto"/>
          </w:tcPr>
          <w:p w14:paraId="48FE31F2" w14:textId="77777777" w:rsidR="006103EA" w:rsidRPr="00F81AAA" w:rsidRDefault="006103EA" w:rsidP="005F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AAA">
              <w:rPr>
                <w:rFonts w:asciiTheme="majorBidi" w:hAnsiTheme="majorBidi" w:cstheme="majorBidi"/>
                <w:sz w:val="28"/>
                <w:szCs w:val="28"/>
              </w:rPr>
              <w:t>6,973</w:t>
            </w:r>
          </w:p>
        </w:tc>
        <w:tc>
          <w:tcPr>
            <w:tcW w:w="256" w:type="dxa"/>
            <w:shd w:val="clear" w:color="auto" w:fill="auto"/>
          </w:tcPr>
          <w:p w14:paraId="5ACEF8D7" w14:textId="77777777" w:rsidR="006103EA" w:rsidRPr="00F81AAA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14:paraId="512D2779" w14:textId="77777777" w:rsidR="006103EA" w:rsidRPr="00F81AAA" w:rsidRDefault="006103EA" w:rsidP="005F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1AAA">
              <w:rPr>
                <w:rFonts w:asciiTheme="majorBidi" w:hAnsiTheme="majorBidi" w:cstheme="majorBidi"/>
                <w:sz w:val="28"/>
                <w:szCs w:val="28"/>
              </w:rPr>
              <w:t>163,790</w:t>
            </w:r>
          </w:p>
        </w:tc>
        <w:tc>
          <w:tcPr>
            <w:tcW w:w="256" w:type="dxa"/>
            <w:shd w:val="clear" w:color="auto" w:fill="auto"/>
          </w:tcPr>
          <w:p w14:paraId="4C501EDA" w14:textId="77777777" w:rsidR="006103EA" w:rsidRPr="00F81AAA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38BC7F7E" w14:textId="77777777" w:rsidR="006103EA" w:rsidRPr="00F81AAA" w:rsidRDefault="006103EA" w:rsidP="005F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AAA">
              <w:rPr>
                <w:rFonts w:asciiTheme="majorBidi" w:hAnsiTheme="majorBidi" w:cstheme="majorBidi"/>
                <w:sz w:val="28"/>
                <w:szCs w:val="28"/>
              </w:rPr>
              <w:t>301,852</w:t>
            </w:r>
          </w:p>
        </w:tc>
      </w:tr>
      <w:tr w:rsidR="006103EA" w:rsidRPr="00487FDB" w14:paraId="2DB3F07A" w14:textId="77777777" w:rsidTr="006103EA">
        <w:trPr>
          <w:trHeight w:val="376"/>
        </w:trPr>
        <w:tc>
          <w:tcPr>
            <w:tcW w:w="3235" w:type="dxa"/>
          </w:tcPr>
          <w:p w14:paraId="1E982818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3" w:type="dxa"/>
            <w:shd w:val="clear" w:color="auto" w:fill="auto"/>
          </w:tcPr>
          <w:p w14:paraId="4E46E221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17,274</w:t>
            </w:r>
          </w:p>
        </w:tc>
        <w:tc>
          <w:tcPr>
            <w:tcW w:w="256" w:type="dxa"/>
            <w:shd w:val="clear" w:color="auto" w:fill="auto"/>
          </w:tcPr>
          <w:p w14:paraId="105DFBC9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shd w:val="clear" w:color="auto" w:fill="auto"/>
          </w:tcPr>
          <w:p w14:paraId="009101CD" w14:textId="77777777" w:rsidR="006103EA" w:rsidRPr="00487FDB" w:rsidRDefault="006103EA" w:rsidP="005D5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55FEB64A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14:paraId="27A42428" w14:textId="77777777" w:rsidR="006103EA" w:rsidRPr="00487FDB" w:rsidRDefault="006103EA" w:rsidP="005F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22,564</w:t>
            </w:r>
          </w:p>
        </w:tc>
        <w:tc>
          <w:tcPr>
            <w:tcW w:w="256" w:type="dxa"/>
            <w:shd w:val="clear" w:color="auto" w:fill="auto"/>
          </w:tcPr>
          <w:p w14:paraId="5F0BC75B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61EBCA12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39,838</w:t>
            </w:r>
          </w:p>
        </w:tc>
      </w:tr>
      <w:tr w:rsidR="006103EA" w:rsidRPr="00487FDB" w14:paraId="5B904F60" w14:textId="77777777" w:rsidTr="006103EA">
        <w:trPr>
          <w:trHeight w:val="376"/>
        </w:trPr>
        <w:tc>
          <w:tcPr>
            <w:tcW w:w="3235" w:type="dxa"/>
          </w:tcPr>
          <w:p w14:paraId="6B1D4D49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73" w:type="dxa"/>
            <w:shd w:val="clear" w:color="auto" w:fill="auto"/>
          </w:tcPr>
          <w:p w14:paraId="5E2AE8F9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(1,144)</w:t>
            </w:r>
          </w:p>
        </w:tc>
        <w:tc>
          <w:tcPr>
            <w:tcW w:w="256" w:type="dxa"/>
            <w:shd w:val="clear" w:color="auto" w:fill="auto"/>
          </w:tcPr>
          <w:p w14:paraId="2F387140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shd w:val="clear" w:color="auto" w:fill="auto"/>
          </w:tcPr>
          <w:p w14:paraId="235D6118" w14:textId="77777777" w:rsidR="006103EA" w:rsidRPr="00487FDB" w:rsidRDefault="006103EA" w:rsidP="00C7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50629C13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14:paraId="720A743E" w14:textId="77777777" w:rsidR="006103EA" w:rsidRPr="00487FDB" w:rsidRDefault="006103EA" w:rsidP="005D5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117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161A6B95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0E9DECC1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(1,144)</w:t>
            </w:r>
          </w:p>
        </w:tc>
      </w:tr>
      <w:tr w:rsidR="006103EA" w:rsidRPr="00487FDB" w14:paraId="04C963CA" w14:textId="77777777" w:rsidTr="006103EA">
        <w:trPr>
          <w:trHeight w:val="376"/>
        </w:trPr>
        <w:tc>
          <w:tcPr>
            <w:tcW w:w="3235" w:type="dxa"/>
          </w:tcPr>
          <w:p w14:paraId="4A41F69B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5F9E8541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6" w:type="dxa"/>
          </w:tcPr>
          <w:p w14:paraId="5F6AEC7F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23FFB4D5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6" w:type="dxa"/>
          </w:tcPr>
          <w:p w14:paraId="23C90A0D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729350D0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6" w:type="dxa"/>
          </w:tcPr>
          <w:p w14:paraId="18902F54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6E74756A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103EA" w:rsidRPr="00487FDB" w14:paraId="44689B1D" w14:textId="77777777" w:rsidTr="006103EA">
        <w:trPr>
          <w:trHeight w:val="376"/>
        </w:trPr>
        <w:tc>
          <w:tcPr>
            <w:tcW w:w="3235" w:type="dxa"/>
          </w:tcPr>
          <w:p w14:paraId="3D05EEA9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73" w:type="dxa"/>
          </w:tcPr>
          <w:p w14:paraId="27A19EAA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147,219</w:t>
            </w:r>
          </w:p>
        </w:tc>
        <w:tc>
          <w:tcPr>
            <w:tcW w:w="256" w:type="dxa"/>
          </w:tcPr>
          <w:p w14:paraId="7E50AE5B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783DC7A6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6,973</w:t>
            </w:r>
          </w:p>
        </w:tc>
        <w:tc>
          <w:tcPr>
            <w:tcW w:w="256" w:type="dxa"/>
          </w:tcPr>
          <w:p w14:paraId="75212F66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</w:tcPr>
          <w:p w14:paraId="15246540" w14:textId="77777777" w:rsidR="006103EA" w:rsidRPr="00487FDB" w:rsidRDefault="006103EA" w:rsidP="005F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186,354</w:t>
            </w:r>
          </w:p>
        </w:tc>
        <w:tc>
          <w:tcPr>
            <w:tcW w:w="256" w:type="dxa"/>
          </w:tcPr>
          <w:p w14:paraId="304D1235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</w:tcPr>
          <w:p w14:paraId="17C03972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340,546</w:t>
            </w:r>
          </w:p>
        </w:tc>
      </w:tr>
      <w:tr w:rsidR="006103EA" w:rsidRPr="00487FDB" w14:paraId="539D6E91" w14:textId="77777777" w:rsidTr="006103EA">
        <w:trPr>
          <w:trHeight w:val="376"/>
        </w:trPr>
        <w:tc>
          <w:tcPr>
            <w:tcW w:w="3235" w:type="dxa"/>
            <w:shd w:val="clear" w:color="auto" w:fill="auto"/>
          </w:tcPr>
          <w:p w14:paraId="7C13730F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487F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73" w:type="dxa"/>
            <w:shd w:val="clear" w:color="auto" w:fill="auto"/>
          </w:tcPr>
          <w:p w14:paraId="11320A40" w14:textId="078A486D" w:rsidR="006103EA" w:rsidRPr="00487FDB" w:rsidRDefault="00CA14C4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2,502</w:t>
            </w:r>
          </w:p>
        </w:tc>
        <w:tc>
          <w:tcPr>
            <w:tcW w:w="256" w:type="dxa"/>
            <w:shd w:val="clear" w:color="auto" w:fill="auto"/>
          </w:tcPr>
          <w:p w14:paraId="47C00035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shd w:val="clear" w:color="auto" w:fill="auto"/>
          </w:tcPr>
          <w:p w14:paraId="2BD4CB9E" w14:textId="32A84559" w:rsidR="006103EA" w:rsidRPr="00487FDB" w:rsidRDefault="00CA14C4" w:rsidP="005F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1D94487D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14:paraId="5CAD9FF3" w14:textId="4A5F6C3B" w:rsidR="006103EA" w:rsidRPr="00487FDB" w:rsidRDefault="00CA14C4" w:rsidP="005F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15,175</w:t>
            </w:r>
          </w:p>
        </w:tc>
        <w:tc>
          <w:tcPr>
            <w:tcW w:w="256" w:type="dxa"/>
            <w:shd w:val="clear" w:color="auto" w:fill="auto"/>
          </w:tcPr>
          <w:p w14:paraId="0BDE247E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642AA8DF" w14:textId="0770C23F" w:rsidR="006103EA" w:rsidRPr="00487FDB" w:rsidRDefault="00CA14C4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17,677</w:t>
            </w:r>
          </w:p>
        </w:tc>
      </w:tr>
      <w:tr w:rsidR="006103EA" w:rsidRPr="00487FDB" w14:paraId="45B6E54A" w14:textId="77777777" w:rsidTr="006103EA">
        <w:trPr>
          <w:trHeight w:val="386"/>
        </w:trPr>
        <w:tc>
          <w:tcPr>
            <w:tcW w:w="3235" w:type="dxa"/>
          </w:tcPr>
          <w:p w14:paraId="57CD3303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1A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F81AA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Pr="00F81A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F81AA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14:paraId="762AEDB4" w14:textId="0564B6AB" w:rsidR="006103EA" w:rsidRPr="00487FDB" w:rsidRDefault="00176141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149,721</w:t>
            </w:r>
          </w:p>
        </w:tc>
        <w:tc>
          <w:tcPr>
            <w:tcW w:w="256" w:type="dxa"/>
          </w:tcPr>
          <w:p w14:paraId="67EDF6A5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2F1BF348" w14:textId="162C2EAC" w:rsidR="006103EA" w:rsidRPr="00487FDB" w:rsidRDefault="00176141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6,973</w:t>
            </w:r>
          </w:p>
        </w:tc>
        <w:tc>
          <w:tcPr>
            <w:tcW w:w="256" w:type="dxa"/>
          </w:tcPr>
          <w:p w14:paraId="5E50D4BD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14:paraId="5DFE50B8" w14:textId="11606E49" w:rsidR="006103EA" w:rsidRPr="00487FDB" w:rsidRDefault="00176141" w:rsidP="00C7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201,529</w:t>
            </w:r>
          </w:p>
        </w:tc>
        <w:tc>
          <w:tcPr>
            <w:tcW w:w="256" w:type="dxa"/>
          </w:tcPr>
          <w:p w14:paraId="006B7891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35FCFE5C" w14:textId="52E1BB4F" w:rsidR="006103EA" w:rsidRPr="00487FDB" w:rsidRDefault="00176141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358,223</w:t>
            </w:r>
          </w:p>
        </w:tc>
      </w:tr>
      <w:tr w:rsidR="006103EA" w:rsidRPr="007311A7" w14:paraId="59130443" w14:textId="77777777" w:rsidTr="006103EA">
        <w:trPr>
          <w:trHeight w:val="224"/>
        </w:trPr>
        <w:tc>
          <w:tcPr>
            <w:tcW w:w="3235" w:type="dxa"/>
          </w:tcPr>
          <w:p w14:paraId="14873355" w14:textId="77777777" w:rsidR="006103EA" w:rsidRPr="007311A7" w:rsidRDefault="006103EA" w:rsidP="0062251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3" w:type="dxa"/>
          </w:tcPr>
          <w:p w14:paraId="21C9097D" w14:textId="77777777" w:rsidR="006103EA" w:rsidRPr="007311A7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56" w:type="dxa"/>
          </w:tcPr>
          <w:p w14:paraId="387DD06F" w14:textId="77777777" w:rsidR="006103EA" w:rsidRPr="007311A7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10" w:type="dxa"/>
          </w:tcPr>
          <w:p w14:paraId="4DB20BDD" w14:textId="77777777" w:rsidR="006103EA" w:rsidRPr="007311A7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  <w:tab w:val="decimal" w:pos="1134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256" w:type="dxa"/>
          </w:tcPr>
          <w:p w14:paraId="427DF972" w14:textId="77777777" w:rsidR="006103EA" w:rsidRPr="007311A7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08" w:type="dxa"/>
          </w:tcPr>
          <w:p w14:paraId="75D77449" w14:textId="77777777" w:rsidR="006103EA" w:rsidRPr="007311A7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256" w:type="dxa"/>
          </w:tcPr>
          <w:p w14:paraId="6595079B" w14:textId="77777777" w:rsidR="006103EA" w:rsidRPr="007311A7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3" w:type="dxa"/>
          </w:tcPr>
          <w:p w14:paraId="2151C583" w14:textId="77777777" w:rsidR="006103EA" w:rsidRPr="007311A7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6103EA" w:rsidRPr="00487FDB" w14:paraId="1DB2554F" w14:textId="77777777" w:rsidTr="006103EA">
        <w:trPr>
          <w:trHeight w:val="396"/>
        </w:trPr>
        <w:tc>
          <w:tcPr>
            <w:tcW w:w="3235" w:type="dxa"/>
          </w:tcPr>
          <w:p w14:paraId="499757BB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87F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273" w:type="dxa"/>
          </w:tcPr>
          <w:p w14:paraId="4E0D6F28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6" w:type="dxa"/>
          </w:tcPr>
          <w:p w14:paraId="746E43A5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45260348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  <w:tab w:val="decimal" w:pos="1134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56" w:type="dxa"/>
          </w:tcPr>
          <w:p w14:paraId="5E58C230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08" w:type="dxa"/>
          </w:tcPr>
          <w:p w14:paraId="0E1E8DE6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56" w:type="dxa"/>
          </w:tcPr>
          <w:p w14:paraId="45365798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23" w:type="dxa"/>
          </w:tcPr>
          <w:p w14:paraId="50CB2E0C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103EA" w:rsidRPr="00487FDB" w14:paraId="0C94D0FF" w14:textId="77777777" w:rsidTr="006103EA">
        <w:trPr>
          <w:trHeight w:val="328"/>
        </w:trPr>
        <w:tc>
          <w:tcPr>
            <w:tcW w:w="3235" w:type="dxa"/>
          </w:tcPr>
          <w:p w14:paraId="5D7F6E18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87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87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487FD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3" w:type="dxa"/>
            <w:shd w:val="clear" w:color="auto" w:fill="auto"/>
          </w:tcPr>
          <w:p w14:paraId="7CAF89F9" w14:textId="77777777" w:rsidR="006103EA" w:rsidRPr="00F81AAA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AAA">
              <w:rPr>
                <w:rFonts w:asciiTheme="majorBidi" w:hAnsiTheme="majorBidi" w:cstheme="majorBidi"/>
                <w:sz w:val="28"/>
                <w:szCs w:val="28"/>
              </w:rPr>
              <w:t>89,973</w:t>
            </w:r>
          </w:p>
        </w:tc>
        <w:tc>
          <w:tcPr>
            <w:tcW w:w="256" w:type="dxa"/>
            <w:shd w:val="clear" w:color="auto" w:fill="auto"/>
          </w:tcPr>
          <w:p w14:paraId="754D0DF0" w14:textId="77777777" w:rsidR="006103EA" w:rsidRPr="00F81AAA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shd w:val="clear" w:color="auto" w:fill="auto"/>
          </w:tcPr>
          <w:p w14:paraId="281CB364" w14:textId="77777777" w:rsidR="006103EA" w:rsidRPr="00F81AAA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AAA">
              <w:rPr>
                <w:rFonts w:asciiTheme="majorBidi" w:hAnsiTheme="majorBidi" w:cstheme="majorBidi"/>
                <w:sz w:val="28"/>
                <w:szCs w:val="28"/>
              </w:rPr>
              <w:t>6,739</w:t>
            </w:r>
          </w:p>
        </w:tc>
        <w:tc>
          <w:tcPr>
            <w:tcW w:w="256" w:type="dxa"/>
            <w:shd w:val="clear" w:color="auto" w:fill="auto"/>
          </w:tcPr>
          <w:p w14:paraId="701AB8E6" w14:textId="77777777" w:rsidR="006103EA" w:rsidRPr="00F81AAA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14:paraId="4C344AE3" w14:textId="77777777" w:rsidR="006103EA" w:rsidRPr="00F81AAA" w:rsidRDefault="006103EA" w:rsidP="005F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4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1A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0D29BFB5" w14:textId="77777777" w:rsidR="006103EA" w:rsidRPr="00F81AAA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15AC430C" w14:textId="77777777" w:rsidR="006103EA" w:rsidRPr="00F81AAA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AAA">
              <w:rPr>
                <w:rFonts w:asciiTheme="majorBidi" w:hAnsiTheme="majorBidi" w:cstheme="majorBidi"/>
                <w:sz w:val="28"/>
                <w:szCs w:val="28"/>
              </w:rPr>
              <w:t>96,712</w:t>
            </w:r>
          </w:p>
        </w:tc>
      </w:tr>
      <w:tr w:rsidR="006103EA" w:rsidRPr="00487FDB" w14:paraId="5E815B44" w14:textId="77777777" w:rsidTr="006103EA">
        <w:trPr>
          <w:trHeight w:val="365"/>
        </w:trPr>
        <w:tc>
          <w:tcPr>
            <w:tcW w:w="3235" w:type="dxa"/>
          </w:tcPr>
          <w:p w14:paraId="44226B80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73" w:type="dxa"/>
            <w:shd w:val="clear" w:color="auto" w:fill="auto"/>
          </w:tcPr>
          <w:p w14:paraId="7782F56C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14,043</w:t>
            </w:r>
          </w:p>
        </w:tc>
        <w:tc>
          <w:tcPr>
            <w:tcW w:w="256" w:type="dxa"/>
            <w:shd w:val="clear" w:color="auto" w:fill="auto"/>
          </w:tcPr>
          <w:p w14:paraId="760E2DF6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shd w:val="clear" w:color="auto" w:fill="auto"/>
          </w:tcPr>
          <w:p w14:paraId="19062EC8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56" w:type="dxa"/>
            <w:shd w:val="clear" w:color="auto" w:fill="auto"/>
          </w:tcPr>
          <w:p w14:paraId="1D3D5E3D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14:paraId="56550ABF" w14:textId="77777777" w:rsidR="006103EA" w:rsidRPr="00487FDB" w:rsidRDefault="006103EA" w:rsidP="005F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4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178A3142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2B906BB9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14,083</w:t>
            </w:r>
          </w:p>
        </w:tc>
      </w:tr>
      <w:tr w:rsidR="006103EA" w:rsidRPr="00487FDB" w14:paraId="3F9EA3AD" w14:textId="77777777" w:rsidTr="006103EA">
        <w:trPr>
          <w:trHeight w:val="365"/>
        </w:trPr>
        <w:tc>
          <w:tcPr>
            <w:tcW w:w="3235" w:type="dxa"/>
          </w:tcPr>
          <w:p w14:paraId="23972F59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7A003588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(241)</w:t>
            </w:r>
          </w:p>
        </w:tc>
        <w:tc>
          <w:tcPr>
            <w:tcW w:w="256" w:type="dxa"/>
            <w:shd w:val="clear" w:color="auto" w:fill="auto"/>
          </w:tcPr>
          <w:p w14:paraId="75129831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65657E51" w14:textId="77777777" w:rsidR="006103EA" w:rsidRPr="00487FDB" w:rsidRDefault="006103EA" w:rsidP="005D5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01ABE6A3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14:paraId="3ABB9C55" w14:textId="77777777" w:rsidR="006103EA" w:rsidRPr="00487FDB" w:rsidRDefault="006103EA" w:rsidP="005F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4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4A694DA9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44D522A3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(241)</w:t>
            </w:r>
          </w:p>
        </w:tc>
      </w:tr>
      <w:tr w:rsidR="006103EA" w:rsidRPr="00487FDB" w14:paraId="295D1D06" w14:textId="77777777" w:rsidTr="006103EA">
        <w:trPr>
          <w:trHeight w:val="386"/>
        </w:trPr>
        <w:tc>
          <w:tcPr>
            <w:tcW w:w="3235" w:type="dxa"/>
          </w:tcPr>
          <w:p w14:paraId="43FA033B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3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695AD109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5C1247F8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445FDF0B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2CFC7CB1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</w:tcPr>
          <w:p w14:paraId="6D486804" w14:textId="77777777" w:rsidR="006103EA" w:rsidRPr="00487FDB" w:rsidRDefault="006103EA" w:rsidP="00C7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  <w:tab w:val="decimal" w:pos="731"/>
                <w:tab w:val="decimal" w:pos="1050"/>
              </w:tabs>
              <w:spacing w:line="240" w:lineRule="auto"/>
              <w:ind w:left="-121" w:right="4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0DCB59DE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14:paraId="4D43493A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103EA" w:rsidRPr="00487FDB" w14:paraId="240538A5" w14:textId="77777777" w:rsidTr="006103EA">
        <w:trPr>
          <w:trHeight w:val="386"/>
        </w:trPr>
        <w:tc>
          <w:tcPr>
            <w:tcW w:w="3235" w:type="dxa"/>
          </w:tcPr>
          <w:p w14:paraId="742F38AE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3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73" w:type="dxa"/>
          </w:tcPr>
          <w:p w14:paraId="529E72AE" w14:textId="77777777" w:rsidR="006103EA" w:rsidRPr="00A15F00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5F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103,775</w:t>
            </w:r>
          </w:p>
        </w:tc>
        <w:tc>
          <w:tcPr>
            <w:tcW w:w="256" w:type="dxa"/>
          </w:tcPr>
          <w:p w14:paraId="23A266A3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2848447F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6,779</w:t>
            </w:r>
          </w:p>
        </w:tc>
        <w:tc>
          <w:tcPr>
            <w:tcW w:w="256" w:type="dxa"/>
          </w:tcPr>
          <w:p w14:paraId="77788856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</w:tcPr>
          <w:p w14:paraId="66134107" w14:textId="77777777" w:rsidR="006103EA" w:rsidRPr="00487FDB" w:rsidRDefault="006103EA" w:rsidP="005F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21" w:right="4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0BB29811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</w:tcPr>
          <w:p w14:paraId="5D807494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110,554</w:t>
            </w:r>
          </w:p>
        </w:tc>
      </w:tr>
      <w:tr w:rsidR="006103EA" w:rsidRPr="00487FDB" w14:paraId="1051A525" w14:textId="77777777" w:rsidTr="006103EA">
        <w:trPr>
          <w:trHeight w:val="376"/>
        </w:trPr>
        <w:tc>
          <w:tcPr>
            <w:tcW w:w="3235" w:type="dxa"/>
          </w:tcPr>
          <w:p w14:paraId="775AD47A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3" w:type="dxa"/>
          </w:tcPr>
          <w:p w14:paraId="7296318C" w14:textId="331183AC" w:rsidR="006103EA" w:rsidRPr="00487FDB" w:rsidRDefault="0099522E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7,405</w:t>
            </w:r>
          </w:p>
        </w:tc>
        <w:tc>
          <w:tcPr>
            <w:tcW w:w="256" w:type="dxa"/>
          </w:tcPr>
          <w:p w14:paraId="06F7B0FD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674D8764" w14:textId="76FC40F6" w:rsidR="006103EA" w:rsidRPr="00487FDB" w:rsidRDefault="0099522E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56" w:type="dxa"/>
          </w:tcPr>
          <w:p w14:paraId="244FEAFC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dxa"/>
          </w:tcPr>
          <w:p w14:paraId="28F68F5A" w14:textId="4655078A" w:rsidR="006103EA" w:rsidRPr="00487FDB" w:rsidRDefault="0099522E" w:rsidP="00C7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21" w:right="4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15E64651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</w:tcPr>
          <w:p w14:paraId="3E244401" w14:textId="290A92F1" w:rsidR="006103EA" w:rsidRPr="00487FDB" w:rsidRDefault="0099522E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7,428</w:t>
            </w:r>
          </w:p>
        </w:tc>
      </w:tr>
      <w:tr w:rsidR="006103EA" w:rsidRPr="00487FDB" w14:paraId="489EF975" w14:textId="77777777" w:rsidTr="006103EA">
        <w:trPr>
          <w:trHeight w:val="386"/>
        </w:trPr>
        <w:tc>
          <w:tcPr>
            <w:tcW w:w="3235" w:type="dxa"/>
          </w:tcPr>
          <w:p w14:paraId="7FC2AE00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1A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F81AA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Pr="00F81A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F81AA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14:paraId="6A9A420A" w14:textId="65E713B8" w:rsidR="006103EA" w:rsidRPr="00487FDB" w:rsidRDefault="00A15F00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111,180</w:t>
            </w:r>
          </w:p>
        </w:tc>
        <w:tc>
          <w:tcPr>
            <w:tcW w:w="256" w:type="dxa"/>
          </w:tcPr>
          <w:p w14:paraId="3AE46634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6731BA4C" w14:textId="6708FA68" w:rsidR="006103EA" w:rsidRPr="00487FDB" w:rsidRDefault="00A15F00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</w:t>
            </w:r>
            <w:r w:rsidR="00C720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256" w:type="dxa"/>
          </w:tcPr>
          <w:p w14:paraId="79C4D48A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14:paraId="0F1AB7A9" w14:textId="2718834C" w:rsidR="006103EA" w:rsidRPr="00487FDB" w:rsidRDefault="00A15F00" w:rsidP="00C7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21" w:right="4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0F0475E3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392B2E60" w14:textId="44E7B661" w:rsidR="006103EA" w:rsidRPr="00487FDB" w:rsidRDefault="00A15F00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117,982</w:t>
            </w:r>
          </w:p>
        </w:tc>
      </w:tr>
      <w:tr w:rsidR="006103EA" w:rsidRPr="00487FDB" w14:paraId="553A62D1" w14:textId="77777777" w:rsidTr="006103EA">
        <w:trPr>
          <w:trHeight w:val="207"/>
        </w:trPr>
        <w:tc>
          <w:tcPr>
            <w:tcW w:w="3235" w:type="dxa"/>
          </w:tcPr>
          <w:p w14:paraId="15D4DC84" w14:textId="77777777" w:rsidR="006103EA" w:rsidRPr="007311A7" w:rsidRDefault="006103EA" w:rsidP="0062251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221C73B8" w14:textId="77777777" w:rsidR="006103EA" w:rsidRPr="007311A7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6" w:type="dxa"/>
          </w:tcPr>
          <w:p w14:paraId="3890236D" w14:textId="77777777" w:rsidR="006103EA" w:rsidRPr="007311A7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0CABCE50" w14:textId="77777777" w:rsidR="006103EA" w:rsidRPr="007311A7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256" w:type="dxa"/>
          </w:tcPr>
          <w:p w14:paraId="36169201" w14:textId="77777777" w:rsidR="006103EA" w:rsidRPr="007311A7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1AEBFA05" w14:textId="77777777" w:rsidR="006103EA" w:rsidRPr="007311A7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56" w:type="dxa"/>
          </w:tcPr>
          <w:p w14:paraId="69E35A7F" w14:textId="77777777" w:rsidR="006103EA" w:rsidRPr="007311A7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52139B51" w14:textId="77777777" w:rsidR="006103EA" w:rsidRPr="007311A7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103EA" w:rsidRPr="00487FDB" w14:paraId="3385AD2E" w14:textId="77777777" w:rsidTr="006103EA">
        <w:trPr>
          <w:trHeight w:val="396"/>
        </w:trPr>
        <w:tc>
          <w:tcPr>
            <w:tcW w:w="3235" w:type="dxa"/>
          </w:tcPr>
          <w:p w14:paraId="3BEDD773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87F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73" w:type="dxa"/>
          </w:tcPr>
          <w:p w14:paraId="2E6F235B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78AC25F5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7F392847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6" w:type="dxa"/>
          </w:tcPr>
          <w:p w14:paraId="4ECB2ACC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dxa"/>
          </w:tcPr>
          <w:p w14:paraId="6335A973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6" w:type="dxa"/>
          </w:tcPr>
          <w:p w14:paraId="1CB29CB6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</w:tcPr>
          <w:p w14:paraId="0B32B63B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03EA" w:rsidRPr="00487FDB" w14:paraId="005FAD8C" w14:textId="77777777" w:rsidTr="006103EA">
        <w:trPr>
          <w:trHeight w:val="386"/>
        </w:trPr>
        <w:tc>
          <w:tcPr>
            <w:tcW w:w="3235" w:type="dxa"/>
          </w:tcPr>
          <w:p w14:paraId="2A519CF2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17FEC496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43,444</w:t>
            </w:r>
          </w:p>
        </w:tc>
        <w:tc>
          <w:tcPr>
            <w:tcW w:w="256" w:type="dxa"/>
          </w:tcPr>
          <w:p w14:paraId="23C86BB6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double" w:sz="4" w:space="0" w:color="auto"/>
            </w:tcBorders>
          </w:tcPr>
          <w:p w14:paraId="5AD8E7F4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194</w:t>
            </w:r>
          </w:p>
        </w:tc>
        <w:tc>
          <w:tcPr>
            <w:tcW w:w="256" w:type="dxa"/>
          </w:tcPr>
          <w:p w14:paraId="4E475661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bottom w:val="double" w:sz="4" w:space="0" w:color="auto"/>
            </w:tcBorders>
          </w:tcPr>
          <w:p w14:paraId="21C99FCE" w14:textId="5FF578D2" w:rsidR="006103EA" w:rsidRPr="00487FDB" w:rsidRDefault="006103EA" w:rsidP="005F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186,354</w:t>
            </w:r>
          </w:p>
        </w:tc>
        <w:tc>
          <w:tcPr>
            <w:tcW w:w="256" w:type="dxa"/>
          </w:tcPr>
          <w:p w14:paraId="4F047023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14:paraId="784EC16F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229,992</w:t>
            </w:r>
          </w:p>
        </w:tc>
      </w:tr>
      <w:tr w:rsidR="006103EA" w:rsidRPr="00487FDB" w14:paraId="37E795DB" w14:textId="77777777" w:rsidTr="006103EA">
        <w:trPr>
          <w:trHeight w:val="386"/>
        </w:trPr>
        <w:tc>
          <w:tcPr>
            <w:tcW w:w="3235" w:type="dxa"/>
          </w:tcPr>
          <w:p w14:paraId="71918ED3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1A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F81AA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Pr="00F81A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F81AA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273" w:type="dxa"/>
            <w:tcBorders>
              <w:top w:val="double" w:sz="4" w:space="0" w:color="auto"/>
              <w:bottom w:val="double" w:sz="4" w:space="0" w:color="auto"/>
            </w:tcBorders>
          </w:tcPr>
          <w:p w14:paraId="782132FB" w14:textId="2595D3EF" w:rsidR="006103EA" w:rsidRPr="00487FDB" w:rsidRDefault="00A15F00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38,541</w:t>
            </w:r>
          </w:p>
        </w:tc>
        <w:tc>
          <w:tcPr>
            <w:tcW w:w="256" w:type="dxa"/>
          </w:tcPr>
          <w:p w14:paraId="2CADB8DA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double" w:sz="4" w:space="0" w:color="auto"/>
              <w:bottom w:val="double" w:sz="4" w:space="0" w:color="auto"/>
            </w:tcBorders>
          </w:tcPr>
          <w:p w14:paraId="1F994BCE" w14:textId="700F9E57" w:rsidR="006103EA" w:rsidRPr="00487FDB" w:rsidRDefault="00A15F00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171</w:t>
            </w:r>
          </w:p>
        </w:tc>
        <w:tc>
          <w:tcPr>
            <w:tcW w:w="256" w:type="dxa"/>
          </w:tcPr>
          <w:p w14:paraId="56FDD1AF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double" w:sz="4" w:space="0" w:color="auto"/>
              <w:bottom w:val="double" w:sz="4" w:space="0" w:color="auto"/>
            </w:tcBorders>
          </w:tcPr>
          <w:p w14:paraId="62621B16" w14:textId="0247A35D" w:rsidR="006103EA" w:rsidRPr="00487FDB" w:rsidRDefault="00A15F00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201,529</w:t>
            </w:r>
          </w:p>
        </w:tc>
        <w:tc>
          <w:tcPr>
            <w:tcW w:w="256" w:type="dxa"/>
          </w:tcPr>
          <w:p w14:paraId="68B60623" w14:textId="77777777" w:rsidR="006103EA" w:rsidRPr="00487FDB" w:rsidRDefault="006103EA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14:paraId="2A16632E" w14:textId="120CA9F3" w:rsidR="006103EA" w:rsidRPr="00487FDB" w:rsidRDefault="00A15F00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240,241</w:t>
            </w:r>
          </w:p>
        </w:tc>
      </w:tr>
    </w:tbl>
    <w:p w14:paraId="4591DA80" w14:textId="77777777" w:rsidR="006103EA" w:rsidRPr="003840EA" w:rsidRDefault="006103EA" w:rsidP="006103EA">
      <w:pPr>
        <w:pStyle w:val="block"/>
        <w:tabs>
          <w:tab w:val="left" w:pos="1270"/>
        </w:tabs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778359F" w14:textId="3F4695AB" w:rsidR="006103EA" w:rsidRDefault="006103EA" w:rsidP="006103EA">
      <w:pPr>
        <w:pStyle w:val="BodyText2"/>
        <w:tabs>
          <w:tab w:val="left" w:pos="540"/>
        </w:tabs>
        <w:ind w:left="540" w:right="-2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>ราคาทรัพย์สินของบริษัทก่อนหักค่าตัดจำหน่ายสะสมของสินทรัพย์ไม่มีตัวตน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ซึ่งได้คิดค่าตัดจำหน่ายเต็มจำนวนแล้ว แต่ยังคงใช้งานจนถึง ณ วันที่ </w:t>
      </w:r>
      <w:r w:rsidRPr="008B454D">
        <w:rPr>
          <w:rFonts w:asciiTheme="majorBidi" w:hAnsiTheme="majorBidi" w:cstheme="majorBidi"/>
          <w:sz w:val="30"/>
          <w:szCs w:val="30"/>
        </w:rPr>
        <w:t xml:space="preserve">30 </w:t>
      </w:r>
      <w:r w:rsidRPr="008B454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มิถุนายน</w:t>
      </w:r>
      <w:r w:rsidRPr="008B454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B454D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2563</w:t>
      </w:r>
      <w:r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มีจำนว</w:t>
      </w:r>
      <w:r w:rsidR="009343B7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875CDF">
        <w:rPr>
          <w:rFonts w:asciiTheme="majorBidi" w:hAnsiTheme="majorBidi" w:cstheme="majorBidi"/>
          <w:sz w:val="30"/>
          <w:szCs w:val="30"/>
        </w:rPr>
        <w:t>81</w:t>
      </w:r>
      <w:r w:rsidR="009343B7">
        <w:rPr>
          <w:rFonts w:asciiTheme="majorBidi" w:hAnsiTheme="majorBidi" w:cstheme="majorBidi"/>
          <w:sz w:val="30"/>
          <w:szCs w:val="30"/>
        </w:rPr>
        <w:t>.7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CF7ED9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CF7ED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1F0E13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CF7ED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sz w:val="30"/>
          <w:szCs w:val="30"/>
        </w:rPr>
        <w:t>73.9</w:t>
      </w:r>
      <w:r w:rsidRPr="00CF7E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7A026991" w14:textId="4998C8F3" w:rsidR="006427FD" w:rsidRDefault="006427FD" w:rsidP="00487FDB">
      <w:pPr>
        <w:pStyle w:val="BodyText2"/>
        <w:tabs>
          <w:tab w:val="left" w:pos="540"/>
        </w:tabs>
        <w:ind w:left="540" w:right="-27" w:firstLine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561F410" w14:textId="19DCBEDD" w:rsidR="006427FD" w:rsidRDefault="006427FD" w:rsidP="00487FDB">
      <w:pPr>
        <w:pStyle w:val="BodyText2"/>
        <w:tabs>
          <w:tab w:val="left" w:pos="540"/>
        </w:tabs>
        <w:ind w:left="540" w:right="-27" w:firstLine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9EC1898" w14:textId="61783A7C" w:rsidR="006427FD" w:rsidRDefault="009343B7" w:rsidP="00934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5EE4D7CE" w14:textId="36C88707" w:rsidR="002D4841" w:rsidRPr="00CF7ED9" w:rsidRDefault="002D4841" w:rsidP="000B6552">
      <w:pPr>
        <w:pStyle w:val="index"/>
        <w:numPr>
          <w:ilvl w:val="0"/>
          <w:numId w:val="21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สินทรัพย์อื่น</w:t>
      </w:r>
    </w:p>
    <w:p w14:paraId="088AED7A" w14:textId="77777777" w:rsidR="00BD37A6" w:rsidRPr="007D6666" w:rsidRDefault="00BD37A6" w:rsidP="00CF7ED9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350"/>
        <w:gridCol w:w="270"/>
        <w:gridCol w:w="1260"/>
        <w:gridCol w:w="236"/>
        <w:gridCol w:w="1384"/>
      </w:tblGrid>
      <w:tr w:rsidR="006427FD" w:rsidRPr="00CF7ED9" w14:paraId="6BD77AE5" w14:textId="77777777" w:rsidTr="00BD37A6">
        <w:tc>
          <w:tcPr>
            <w:tcW w:w="4770" w:type="dxa"/>
            <w:vAlign w:val="bottom"/>
          </w:tcPr>
          <w:p w14:paraId="5580FCDB" w14:textId="77777777" w:rsidR="006427FD" w:rsidRPr="00CF7ED9" w:rsidRDefault="006427FD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8591CC" w14:textId="69C67C93" w:rsidR="006427FD" w:rsidRPr="00CF7ED9" w:rsidRDefault="006427FD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B0AB4CC" w14:textId="77777777" w:rsidR="006427FD" w:rsidRPr="00CF7ED9" w:rsidRDefault="006427FD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80" w:type="dxa"/>
            <w:gridSpan w:val="3"/>
          </w:tcPr>
          <w:p w14:paraId="504B17A8" w14:textId="66BE3BD8" w:rsidR="006427FD" w:rsidRPr="00CF7ED9" w:rsidRDefault="006427FD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427FD" w:rsidRPr="00CF7ED9" w14:paraId="379826A9" w14:textId="77777777" w:rsidTr="00BD37A6">
        <w:tc>
          <w:tcPr>
            <w:tcW w:w="4770" w:type="dxa"/>
            <w:vAlign w:val="bottom"/>
          </w:tcPr>
          <w:p w14:paraId="37938C8E" w14:textId="77777777" w:rsidR="006427FD" w:rsidRPr="00CF7ED9" w:rsidRDefault="006427FD" w:rsidP="006427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D3AA54" w14:textId="156F88CB" w:rsidR="006427FD" w:rsidRPr="00CF7ED9" w:rsidRDefault="006427FD" w:rsidP="006427FD">
            <w:pPr>
              <w:pStyle w:val="acctfourfigures"/>
              <w:tabs>
                <w:tab w:val="clear" w:pos="765"/>
              </w:tabs>
              <w:spacing w:line="240" w:lineRule="auto"/>
              <w:ind w:left="-110" w:right="-121" w:firstLine="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0" w:type="dxa"/>
          </w:tcPr>
          <w:p w14:paraId="672AB138" w14:textId="77777777" w:rsidR="006427FD" w:rsidRPr="00CF7ED9" w:rsidRDefault="006427FD" w:rsidP="006427FD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C013096" w14:textId="54C6BC17" w:rsidR="006427FD" w:rsidRPr="00CF7ED9" w:rsidRDefault="006427FD" w:rsidP="006427FD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44B1C18F" w14:textId="77777777" w:rsidR="006427FD" w:rsidRPr="00CF7ED9" w:rsidRDefault="006427FD" w:rsidP="006427FD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84" w:type="dxa"/>
          </w:tcPr>
          <w:p w14:paraId="725B6755" w14:textId="4EA6E5DC" w:rsidR="006427FD" w:rsidRPr="00CF7ED9" w:rsidRDefault="006427FD" w:rsidP="006427FD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6427FD" w:rsidRPr="00CF7ED9" w14:paraId="0DAB21A3" w14:textId="77777777" w:rsidTr="00BD37A6">
        <w:tc>
          <w:tcPr>
            <w:tcW w:w="4770" w:type="dxa"/>
            <w:vAlign w:val="bottom"/>
          </w:tcPr>
          <w:p w14:paraId="032DDDF6" w14:textId="77777777" w:rsidR="006427FD" w:rsidRPr="00CF7ED9" w:rsidRDefault="006427FD" w:rsidP="006427FD">
            <w:pPr>
              <w:tabs>
                <w:tab w:val="clear" w:pos="6549"/>
                <w:tab w:val="left" w:pos="32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755D44" w14:textId="72DF96A7" w:rsidR="006427FD" w:rsidRPr="001F0E13" w:rsidRDefault="006427FD" w:rsidP="006427FD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FCF1D9D" w14:textId="77777777" w:rsidR="006427FD" w:rsidRPr="001F0E13" w:rsidRDefault="006427FD" w:rsidP="006427FD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6379692" w14:textId="6BDD9CA4" w:rsidR="006427FD" w:rsidRPr="001F0E13" w:rsidRDefault="006427FD" w:rsidP="006427FD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0D9841B9" w14:textId="77777777" w:rsidR="006427FD" w:rsidRPr="00CF7ED9" w:rsidRDefault="006427FD" w:rsidP="006427FD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84" w:type="dxa"/>
          </w:tcPr>
          <w:p w14:paraId="251E1227" w14:textId="3BCB8047" w:rsidR="006427FD" w:rsidRPr="001F0E13" w:rsidRDefault="006427FD" w:rsidP="006427FD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6427FD" w:rsidRPr="00CF7ED9" w14:paraId="51AFCBE8" w14:textId="77777777" w:rsidTr="00BD37A6">
        <w:tc>
          <w:tcPr>
            <w:tcW w:w="4770" w:type="dxa"/>
            <w:shd w:val="clear" w:color="auto" w:fill="auto"/>
          </w:tcPr>
          <w:p w14:paraId="7479A33C" w14:textId="77777777" w:rsidR="006427FD" w:rsidRPr="00CE738B" w:rsidRDefault="006427FD" w:rsidP="006427FD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5"/>
          </w:tcPr>
          <w:p w14:paraId="6F4553E1" w14:textId="37AFE860" w:rsidR="006427FD" w:rsidRDefault="006427FD" w:rsidP="006427F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3F1A" w:rsidRPr="00CF7ED9" w14:paraId="43CCD132" w14:textId="77777777" w:rsidTr="00AF1BD7">
        <w:tc>
          <w:tcPr>
            <w:tcW w:w="4770" w:type="dxa"/>
          </w:tcPr>
          <w:p w14:paraId="24F944DC" w14:textId="77777777" w:rsidR="00E13F1A" w:rsidRPr="00CF7ED9" w:rsidRDefault="00E13F1A" w:rsidP="00AF1BD7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38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CE738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ค่าขายพันธบัตร</w:t>
            </w:r>
          </w:p>
        </w:tc>
        <w:tc>
          <w:tcPr>
            <w:tcW w:w="1350" w:type="dxa"/>
          </w:tcPr>
          <w:p w14:paraId="09D36399" w14:textId="77777777" w:rsidR="00E13F1A" w:rsidRDefault="00E13F1A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397,758</w:t>
            </w:r>
          </w:p>
        </w:tc>
        <w:tc>
          <w:tcPr>
            <w:tcW w:w="270" w:type="dxa"/>
          </w:tcPr>
          <w:p w14:paraId="0DA0967D" w14:textId="77777777" w:rsidR="00E13F1A" w:rsidRPr="001F0E13" w:rsidRDefault="00E13F1A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B9EBD6" w14:textId="77777777" w:rsidR="00E13F1A" w:rsidRDefault="00E13F1A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51,058</w:t>
            </w:r>
          </w:p>
        </w:tc>
        <w:tc>
          <w:tcPr>
            <w:tcW w:w="236" w:type="dxa"/>
          </w:tcPr>
          <w:p w14:paraId="4B9953F2" w14:textId="77777777" w:rsidR="00E13F1A" w:rsidRPr="00CF7ED9" w:rsidRDefault="00E13F1A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43657A2" w14:textId="77777777" w:rsidR="00E13F1A" w:rsidRPr="001F0E13" w:rsidRDefault="00E13F1A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397,758</w:t>
            </w:r>
          </w:p>
        </w:tc>
      </w:tr>
      <w:tr w:rsidR="00A74C66" w:rsidRPr="00CF7ED9" w14:paraId="47D8FE0F" w14:textId="77777777" w:rsidTr="00BD37A6">
        <w:tc>
          <w:tcPr>
            <w:tcW w:w="4770" w:type="dxa"/>
          </w:tcPr>
          <w:p w14:paraId="5218F997" w14:textId="37B30714" w:rsidR="00A74C66" w:rsidRPr="00CF7ED9" w:rsidRDefault="00A74C66" w:rsidP="00A74C66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เงินกองทุนทดแทนความเสียหาย</w:t>
            </w:r>
          </w:p>
        </w:tc>
        <w:tc>
          <w:tcPr>
            <w:tcW w:w="1350" w:type="dxa"/>
          </w:tcPr>
          <w:p w14:paraId="70FD9D14" w14:textId="7EC59450" w:rsidR="00A74C66" w:rsidRPr="001F0E13" w:rsidRDefault="00A74C66" w:rsidP="00EE25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012</w:t>
            </w:r>
          </w:p>
        </w:tc>
        <w:tc>
          <w:tcPr>
            <w:tcW w:w="270" w:type="dxa"/>
          </w:tcPr>
          <w:p w14:paraId="37812924" w14:textId="77777777" w:rsidR="00A74C66" w:rsidRPr="001F0E13" w:rsidRDefault="00A74C66" w:rsidP="00A74C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D7E758" w14:textId="4DFE10E3" w:rsidR="00A74C66" w:rsidRPr="001F0E13" w:rsidRDefault="009343B7" w:rsidP="00EE25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132,515</w:t>
            </w:r>
          </w:p>
        </w:tc>
        <w:tc>
          <w:tcPr>
            <w:tcW w:w="236" w:type="dxa"/>
          </w:tcPr>
          <w:p w14:paraId="23D2D843" w14:textId="77777777" w:rsidR="00A74C66" w:rsidRPr="00CF7ED9" w:rsidRDefault="00A74C66" w:rsidP="00A74C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ABF4C24" w14:textId="05E7CFB7" w:rsidR="00A74C66" w:rsidRPr="001F0E13" w:rsidRDefault="00A74C66" w:rsidP="00EE25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012</w:t>
            </w:r>
          </w:p>
        </w:tc>
      </w:tr>
      <w:tr w:rsidR="00A74C66" w:rsidRPr="00CF7ED9" w14:paraId="0E056CF0" w14:textId="77777777" w:rsidTr="00BD37A6">
        <w:tc>
          <w:tcPr>
            <w:tcW w:w="4770" w:type="dxa"/>
          </w:tcPr>
          <w:p w14:paraId="11B6CD7C" w14:textId="3E0C1415" w:rsidR="00A74C66" w:rsidRPr="00CF7ED9" w:rsidRDefault="00A74C66" w:rsidP="00A74C66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350" w:type="dxa"/>
          </w:tcPr>
          <w:p w14:paraId="66F71395" w14:textId="48CA51A8" w:rsidR="00A74C66" w:rsidRPr="001F0E13" w:rsidRDefault="00A74C66" w:rsidP="00BD37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110,635</w:t>
            </w:r>
          </w:p>
        </w:tc>
        <w:tc>
          <w:tcPr>
            <w:tcW w:w="270" w:type="dxa"/>
          </w:tcPr>
          <w:p w14:paraId="2DF1D1B0" w14:textId="77777777" w:rsidR="00A74C66" w:rsidRPr="001F0E13" w:rsidRDefault="00A74C66" w:rsidP="00A74C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D6D523" w14:textId="22D812B5" w:rsidR="00A74C66" w:rsidRPr="001F0E13" w:rsidRDefault="009343B7" w:rsidP="00EE25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88,334</w:t>
            </w:r>
          </w:p>
        </w:tc>
        <w:tc>
          <w:tcPr>
            <w:tcW w:w="236" w:type="dxa"/>
          </w:tcPr>
          <w:p w14:paraId="21BB8372" w14:textId="77777777" w:rsidR="00A74C66" w:rsidRPr="00CF7ED9" w:rsidRDefault="00A74C66" w:rsidP="00A74C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1AE7D30" w14:textId="26ABE1BC" w:rsidR="00A74C66" w:rsidRPr="001F0E13" w:rsidRDefault="00A74C66" w:rsidP="00BD37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</w:tr>
      <w:tr w:rsidR="00E13F1A" w:rsidRPr="001F0E13" w14:paraId="77233B85" w14:textId="77777777" w:rsidTr="00AF1BD7">
        <w:tc>
          <w:tcPr>
            <w:tcW w:w="4770" w:type="dxa"/>
          </w:tcPr>
          <w:p w14:paraId="2B321AE3" w14:textId="77777777" w:rsidR="00E13F1A" w:rsidRPr="00CF7ED9" w:rsidRDefault="00E13F1A" w:rsidP="00AF1BD7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เงินประกันการเช่า</w:t>
            </w:r>
          </w:p>
        </w:tc>
        <w:tc>
          <w:tcPr>
            <w:tcW w:w="1350" w:type="dxa"/>
          </w:tcPr>
          <w:p w14:paraId="3C3E4271" w14:textId="77777777" w:rsidR="00E13F1A" w:rsidRPr="001F0E13" w:rsidRDefault="00E13F1A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17,243</w:t>
            </w:r>
          </w:p>
        </w:tc>
        <w:tc>
          <w:tcPr>
            <w:tcW w:w="270" w:type="dxa"/>
          </w:tcPr>
          <w:p w14:paraId="3B87C9EF" w14:textId="77777777" w:rsidR="00E13F1A" w:rsidRPr="001F0E13" w:rsidRDefault="00E13F1A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5AAA57" w14:textId="77777777" w:rsidR="00E13F1A" w:rsidRPr="001F0E13" w:rsidRDefault="00E13F1A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15,900</w:t>
            </w:r>
          </w:p>
        </w:tc>
        <w:tc>
          <w:tcPr>
            <w:tcW w:w="236" w:type="dxa"/>
          </w:tcPr>
          <w:p w14:paraId="2845C79D" w14:textId="77777777" w:rsidR="00E13F1A" w:rsidRPr="00CF7ED9" w:rsidRDefault="00E13F1A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18079D1E" w14:textId="77777777" w:rsidR="00E13F1A" w:rsidRPr="001F0E13" w:rsidRDefault="00E13F1A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15,901</w:t>
            </w:r>
          </w:p>
        </w:tc>
      </w:tr>
      <w:tr w:rsidR="00E13F1A" w:rsidRPr="00CF7ED9" w14:paraId="4E6199E9" w14:textId="77777777" w:rsidTr="00AF1BD7">
        <w:tc>
          <w:tcPr>
            <w:tcW w:w="4770" w:type="dxa"/>
          </w:tcPr>
          <w:p w14:paraId="17A79623" w14:textId="77777777" w:rsidR="00E13F1A" w:rsidRPr="00CF7ED9" w:rsidRDefault="00E13F1A" w:rsidP="00AF1BD7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</w:tcPr>
          <w:p w14:paraId="13377151" w14:textId="77777777" w:rsidR="00E13F1A" w:rsidRPr="001F0E13" w:rsidRDefault="00E13F1A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11,946</w:t>
            </w:r>
          </w:p>
        </w:tc>
        <w:tc>
          <w:tcPr>
            <w:tcW w:w="270" w:type="dxa"/>
          </w:tcPr>
          <w:p w14:paraId="5102F788" w14:textId="77777777" w:rsidR="00E13F1A" w:rsidRPr="001F0E13" w:rsidRDefault="00E13F1A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DF04B4" w14:textId="77777777" w:rsidR="00E13F1A" w:rsidRPr="001F0E13" w:rsidRDefault="00E13F1A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28,393</w:t>
            </w:r>
          </w:p>
        </w:tc>
        <w:tc>
          <w:tcPr>
            <w:tcW w:w="236" w:type="dxa"/>
          </w:tcPr>
          <w:p w14:paraId="7BC46798" w14:textId="77777777" w:rsidR="00E13F1A" w:rsidRPr="00CF7ED9" w:rsidRDefault="00E13F1A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38C73C50" w14:textId="77777777" w:rsidR="00E13F1A" w:rsidRPr="001F0E13" w:rsidRDefault="00E13F1A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952</w:t>
            </w:r>
          </w:p>
        </w:tc>
      </w:tr>
      <w:tr w:rsidR="008C37D0" w:rsidRPr="00CF7ED9" w14:paraId="59500699" w14:textId="77777777" w:rsidTr="00BD37A6">
        <w:tc>
          <w:tcPr>
            <w:tcW w:w="4770" w:type="dxa"/>
          </w:tcPr>
          <w:p w14:paraId="73EA0927" w14:textId="26CBD3F4" w:rsidR="008C37D0" w:rsidRPr="00CE738B" w:rsidRDefault="008C37D0" w:rsidP="008C37D0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รายได้ค่าธรรมเนียมค้างรับ</w:t>
            </w:r>
          </w:p>
        </w:tc>
        <w:tc>
          <w:tcPr>
            <w:tcW w:w="1350" w:type="dxa"/>
          </w:tcPr>
          <w:p w14:paraId="746E0949" w14:textId="748F0257" w:rsidR="008C37D0" w:rsidRDefault="008C37D0" w:rsidP="008C37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2,719</w:t>
            </w:r>
          </w:p>
        </w:tc>
        <w:tc>
          <w:tcPr>
            <w:tcW w:w="270" w:type="dxa"/>
          </w:tcPr>
          <w:p w14:paraId="3C6739EB" w14:textId="77777777" w:rsidR="008C37D0" w:rsidRPr="001F0E13" w:rsidRDefault="008C37D0" w:rsidP="008C37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25C4B6" w14:textId="2D59C77B" w:rsidR="008C37D0" w:rsidRDefault="008C37D0" w:rsidP="00EE25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29,469</w:t>
            </w:r>
          </w:p>
        </w:tc>
        <w:tc>
          <w:tcPr>
            <w:tcW w:w="236" w:type="dxa"/>
          </w:tcPr>
          <w:p w14:paraId="46F859E0" w14:textId="77777777" w:rsidR="008C37D0" w:rsidRPr="00CF7ED9" w:rsidRDefault="008C37D0" w:rsidP="008C37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09CC576" w14:textId="68468788" w:rsidR="008C37D0" w:rsidRDefault="008C37D0" w:rsidP="008C37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2,864</w:t>
            </w:r>
          </w:p>
        </w:tc>
      </w:tr>
      <w:tr w:rsidR="008C37D0" w:rsidRPr="00CF7ED9" w14:paraId="557E14C1" w14:textId="77777777" w:rsidTr="00BD37A6">
        <w:tc>
          <w:tcPr>
            <w:tcW w:w="4770" w:type="dxa"/>
          </w:tcPr>
          <w:p w14:paraId="36AC3F62" w14:textId="77777777" w:rsidR="008C37D0" w:rsidRPr="00CF7ED9" w:rsidRDefault="008C37D0" w:rsidP="008C37D0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24D2965" w14:textId="5438D166" w:rsidR="008C37D0" w:rsidRPr="00CF7ED9" w:rsidRDefault="008C37D0" w:rsidP="008C37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11,848</w:t>
            </w:r>
          </w:p>
        </w:tc>
        <w:tc>
          <w:tcPr>
            <w:tcW w:w="270" w:type="dxa"/>
          </w:tcPr>
          <w:p w14:paraId="7FFDBC1D" w14:textId="77777777" w:rsidR="008C37D0" w:rsidRPr="00CF7ED9" w:rsidRDefault="008C37D0" w:rsidP="008C37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82D48E" w14:textId="78890B9D" w:rsidR="008C37D0" w:rsidRPr="00CF7ED9" w:rsidRDefault="008C37D0" w:rsidP="00EE25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23,550</w:t>
            </w:r>
          </w:p>
        </w:tc>
        <w:tc>
          <w:tcPr>
            <w:tcW w:w="236" w:type="dxa"/>
          </w:tcPr>
          <w:p w14:paraId="4B210C8C" w14:textId="77777777" w:rsidR="008C37D0" w:rsidRPr="00CF7ED9" w:rsidRDefault="008C37D0" w:rsidP="008C37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4DEB4335" w14:textId="5F00F095" w:rsidR="008C37D0" w:rsidRPr="00CF7ED9" w:rsidRDefault="008C37D0" w:rsidP="008C37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11,339</w:t>
            </w:r>
          </w:p>
        </w:tc>
      </w:tr>
      <w:tr w:rsidR="008C37D0" w:rsidRPr="00CF7ED9" w14:paraId="49C7E54A" w14:textId="77777777" w:rsidTr="00BD37A6">
        <w:tc>
          <w:tcPr>
            <w:tcW w:w="4770" w:type="dxa"/>
          </w:tcPr>
          <w:p w14:paraId="60EF1B69" w14:textId="77777777" w:rsidR="008C37D0" w:rsidRPr="00CF7ED9" w:rsidRDefault="008C37D0" w:rsidP="008C37D0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7C4B921" w14:textId="6C3F0AEE" w:rsidR="008C37D0" w:rsidRPr="00CF7ED9" w:rsidRDefault="008C37D0" w:rsidP="008C37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675,161</w:t>
            </w:r>
          </w:p>
        </w:tc>
        <w:tc>
          <w:tcPr>
            <w:tcW w:w="270" w:type="dxa"/>
          </w:tcPr>
          <w:p w14:paraId="17239416" w14:textId="77777777" w:rsidR="008C37D0" w:rsidRPr="00CF7ED9" w:rsidRDefault="008C37D0" w:rsidP="008C37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2E520F7" w14:textId="54FFF72F" w:rsidR="008C37D0" w:rsidRPr="00EE25CC" w:rsidRDefault="008C37D0" w:rsidP="00EE25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25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369,219</w:t>
            </w:r>
          </w:p>
        </w:tc>
        <w:tc>
          <w:tcPr>
            <w:tcW w:w="236" w:type="dxa"/>
          </w:tcPr>
          <w:p w14:paraId="6B2E8EF3" w14:textId="77777777" w:rsidR="008C37D0" w:rsidRPr="00CF7ED9" w:rsidRDefault="008C37D0" w:rsidP="008C37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42EFDB4" w14:textId="0AB30C54" w:rsidR="008C37D0" w:rsidRPr="00CF7ED9" w:rsidRDefault="008C37D0" w:rsidP="00A92E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9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</w:t>
            </w:r>
          </w:p>
        </w:tc>
      </w:tr>
    </w:tbl>
    <w:p w14:paraId="14B42E50" w14:textId="08DB68CF" w:rsidR="002D4841" w:rsidRPr="007D6666" w:rsidRDefault="002D4841" w:rsidP="00CF7ED9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4508505" w14:textId="7C54DFEF" w:rsidR="007E1318" w:rsidRPr="00A74C66" w:rsidRDefault="007E1318" w:rsidP="007E1318">
      <w:pPr>
        <w:pStyle w:val="index"/>
        <w:numPr>
          <w:ilvl w:val="0"/>
          <w:numId w:val="21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74C66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เงินกู้ยืมจากสถาบันการเงิน</w:t>
      </w:r>
    </w:p>
    <w:p w14:paraId="66104B5D" w14:textId="1A2812BE" w:rsidR="007E1318" w:rsidRPr="007D6666" w:rsidRDefault="007E1318" w:rsidP="00CF7ED9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620"/>
        <w:gridCol w:w="270"/>
        <w:gridCol w:w="1530"/>
        <w:gridCol w:w="270"/>
        <w:gridCol w:w="1620"/>
        <w:gridCol w:w="270"/>
        <w:gridCol w:w="1530"/>
      </w:tblGrid>
      <w:tr w:rsidR="00E13F1A" w:rsidRPr="00CF7ED9" w14:paraId="5FB0109A" w14:textId="77777777" w:rsidTr="00A92E3C">
        <w:trPr>
          <w:trHeight w:val="362"/>
        </w:trPr>
        <w:tc>
          <w:tcPr>
            <w:tcW w:w="2160" w:type="dxa"/>
          </w:tcPr>
          <w:p w14:paraId="1F11AB0E" w14:textId="77777777" w:rsidR="00E13F1A" w:rsidRPr="00CF7ED9" w:rsidRDefault="00E13F1A" w:rsidP="00AF1BD7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03DBFB87" w14:textId="77777777" w:rsidR="00E13F1A" w:rsidRPr="008B454D" w:rsidRDefault="00E13F1A" w:rsidP="00AF1BD7">
            <w:pPr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294D0971" w14:textId="77777777" w:rsidR="00E13F1A" w:rsidRPr="00CF7ED9" w:rsidRDefault="00E13F1A" w:rsidP="00AF1BD7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0B6FEBA7" w14:textId="77777777" w:rsidR="00E13F1A" w:rsidRPr="00CF7ED9" w:rsidRDefault="00E13F1A" w:rsidP="00AF1BD7">
            <w:pPr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รวมและงบการเงิน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13F1A" w:rsidRPr="00CF7ED9" w14:paraId="062E6924" w14:textId="77777777" w:rsidTr="00A92E3C">
        <w:trPr>
          <w:trHeight w:val="362"/>
        </w:trPr>
        <w:tc>
          <w:tcPr>
            <w:tcW w:w="2160" w:type="dxa"/>
          </w:tcPr>
          <w:p w14:paraId="0079C0DC" w14:textId="77777777" w:rsidR="00E13F1A" w:rsidRPr="00CF7ED9" w:rsidRDefault="00E13F1A" w:rsidP="00AF1BD7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59E87463" w14:textId="77777777" w:rsidR="00E13F1A" w:rsidRPr="00CF7ED9" w:rsidRDefault="00E13F1A" w:rsidP="00AF1BD7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B454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B454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  <w:r w:rsidRPr="008B45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B454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70" w:type="dxa"/>
          </w:tcPr>
          <w:p w14:paraId="45C5EA35" w14:textId="77777777" w:rsidR="00E13F1A" w:rsidRPr="00CF7ED9" w:rsidRDefault="00E13F1A" w:rsidP="00AF1BD7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54B6DC4D" w14:textId="77777777" w:rsidR="00E13F1A" w:rsidRPr="00CF7ED9" w:rsidRDefault="00E13F1A" w:rsidP="00AF1BD7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13F1A" w:rsidRPr="00CF7ED9" w14:paraId="2442C601" w14:textId="77777777" w:rsidTr="00A92E3C">
        <w:trPr>
          <w:trHeight w:val="362"/>
        </w:trPr>
        <w:tc>
          <w:tcPr>
            <w:tcW w:w="2160" w:type="dxa"/>
          </w:tcPr>
          <w:p w14:paraId="3D844486" w14:textId="77777777" w:rsidR="00E13F1A" w:rsidRPr="00CF7ED9" w:rsidRDefault="00E13F1A" w:rsidP="00AF1BD7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645963C" w14:textId="77777777" w:rsidR="00E13F1A" w:rsidRPr="00CF7ED9" w:rsidRDefault="00E13F1A" w:rsidP="00AF1BD7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A12F34" w14:textId="77777777" w:rsidR="00E13F1A" w:rsidRPr="00CF7ED9" w:rsidRDefault="00E13F1A" w:rsidP="00AF1BD7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09C823A" w14:textId="77777777" w:rsidR="00E13F1A" w:rsidRPr="00CF7ED9" w:rsidRDefault="00E13F1A" w:rsidP="00AF1BD7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ระยะเวลาคงเหลือของหนี้ที่จะครบกำหนดชำระ</w:t>
            </w:r>
          </w:p>
        </w:tc>
        <w:tc>
          <w:tcPr>
            <w:tcW w:w="270" w:type="dxa"/>
          </w:tcPr>
          <w:p w14:paraId="3F3CEEF2" w14:textId="77777777" w:rsidR="00E13F1A" w:rsidRPr="00CF7ED9" w:rsidRDefault="00E13F1A" w:rsidP="00AF1BD7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FA787C4" w14:textId="77777777" w:rsidR="00E13F1A" w:rsidRPr="00CF7ED9" w:rsidRDefault="00E13F1A" w:rsidP="00AF1BD7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103979" w14:textId="77777777" w:rsidR="00E13F1A" w:rsidRPr="00CF7ED9" w:rsidRDefault="00E13F1A" w:rsidP="00AF1BD7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E79DDE6" w14:textId="77777777" w:rsidR="00E13F1A" w:rsidRPr="00CF7ED9" w:rsidRDefault="00E13F1A" w:rsidP="00AF1BD7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E13F1A" w:rsidRPr="00CF7ED9" w14:paraId="04B82139" w14:textId="77777777" w:rsidTr="00A92E3C">
        <w:trPr>
          <w:trHeight w:val="362"/>
        </w:trPr>
        <w:tc>
          <w:tcPr>
            <w:tcW w:w="2160" w:type="dxa"/>
          </w:tcPr>
          <w:p w14:paraId="30B2DB2C" w14:textId="77777777" w:rsidR="00E13F1A" w:rsidRPr="00CF7ED9" w:rsidRDefault="00E13F1A" w:rsidP="00AF1BD7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88EF369" w14:textId="77777777" w:rsidR="00E13F1A" w:rsidRPr="00CF7ED9" w:rsidRDefault="00E13F1A" w:rsidP="00AF1BD7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7F1CE778" w14:textId="77777777" w:rsidR="00E13F1A" w:rsidRPr="00CF7ED9" w:rsidRDefault="00E13F1A" w:rsidP="00AF1BD7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2E8EF1E" w14:textId="77777777" w:rsidR="00E13F1A" w:rsidRPr="00CF7ED9" w:rsidRDefault="00E13F1A" w:rsidP="00AF1BD7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1F0E13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0D2A0394" w14:textId="77777777" w:rsidR="00E13F1A" w:rsidRPr="00CF7ED9" w:rsidRDefault="00E13F1A" w:rsidP="00AF1BD7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FD808A7" w14:textId="77777777" w:rsidR="00E13F1A" w:rsidRPr="00CF7ED9" w:rsidRDefault="00E13F1A" w:rsidP="00AF1BD7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3DD0B7E0" w14:textId="77777777" w:rsidR="00E13F1A" w:rsidRPr="00CF7ED9" w:rsidRDefault="00E13F1A" w:rsidP="00AF1BD7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B2AD19D" w14:textId="77777777" w:rsidR="00E13F1A" w:rsidRPr="00CF7ED9" w:rsidRDefault="00E13F1A" w:rsidP="00AF1BD7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1F0E13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13F1A" w:rsidRPr="00CF7ED9" w14:paraId="15E22714" w14:textId="77777777" w:rsidTr="00A92E3C">
        <w:tc>
          <w:tcPr>
            <w:tcW w:w="2160" w:type="dxa"/>
          </w:tcPr>
          <w:p w14:paraId="26DF2920" w14:textId="77777777" w:rsidR="00E13F1A" w:rsidRPr="00CF7ED9" w:rsidRDefault="00E13F1A" w:rsidP="00AF1BD7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5A398AEA" w14:textId="77777777" w:rsidR="00E13F1A" w:rsidRPr="00CF7ED9" w:rsidRDefault="00E13F1A" w:rsidP="00AF1BD7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14:paraId="6C930820" w14:textId="77777777" w:rsidR="00E13F1A" w:rsidRPr="00CF7ED9" w:rsidRDefault="00E13F1A" w:rsidP="00AF1BD7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FAB9AA6" w14:textId="77777777" w:rsidR="00E13F1A" w:rsidRPr="00CF7ED9" w:rsidRDefault="00E13F1A" w:rsidP="00AF1BD7">
            <w:pPr>
              <w:tabs>
                <w:tab w:val="clear" w:pos="907"/>
                <w:tab w:val="left" w:pos="929"/>
              </w:tabs>
              <w:spacing w:line="240" w:lineRule="auto"/>
              <w:ind w:left="-117" w:right="-108" w:hanging="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70" w:type="dxa"/>
          </w:tcPr>
          <w:p w14:paraId="5558C937" w14:textId="77777777" w:rsidR="00E13F1A" w:rsidRPr="00CF7ED9" w:rsidRDefault="00E13F1A" w:rsidP="00AF1BD7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4A2C26EF" w14:textId="77777777" w:rsidR="00E13F1A" w:rsidRPr="00CF7ED9" w:rsidRDefault="00E13F1A" w:rsidP="00AF1BD7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14:paraId="1ADE8481" w14:textId="77777777" w:rsidR="00E13F1A" w:rsidRPr="00CF7ED9" w:rsidRDefault="00E13F1A" w:rsidP="00AF1BD7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58E0EFF" w14:textId="77777777" w:rsidR="00E13F1A" w:rsidRPr="00CF7ED9" w:rsidRDefault="00E13F1A" w:rsidP="00AF1BD7">
            <w:pPr>
              <w:tabs>
                <w:tab w:val="clear" w:pos="907"/>
                <w:tab w:val="left" w:pos="929"/>
              </w:tabs>
              <w:spacing w:line="240" w:lineRule="auto"/>
              <w:ind w:left="-117" w:right="-108" w:hanging="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13F1A" w:rsidRPr="00CF7ED9" w14:paraId="76A0C96A" w14:textId="77777777" w:rsidTr="00A92E3C">
        <w:tc>
          <w:tcPr>
            <w:tcW w:w="2160" w:type="dxa"/>
          </w:tcPr>
          <w:p w14:paraId="2001E6F6" w14:textId="6FAE89F5" w:rsidR="00E13F1A" w:rsidRPr="0096065A" w:rsidRDefault="0096065A" w:rsidP="00AF1BD7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pacing w:val="-4"/>
                <w:sz w:val="30"/>
                <w:szCs w:val="30"/>
                <w:cs/>
                <w:lang w:val="th-TH"/>
              </w:rPr>
              <w:t>ตั๋วสัญญาใช้เงิน</w:t>
            </w:r>
          </w:p>
        </w:tc>
        <w:tc>
          <w:tcPr>
            <w:tcW w:w="1620" w:type="dxa"/>
          </w:tcPr>
          <w:p w14:paraId="040623CB" w14:textId="77777777" w:rsidR="00E13F1A" w:rsidRPr="00CF7ED9" w:rsidRDefault="00E13F1A" w:rsidP="00AF1BD7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97CD9A" w14:textId="77777777" w:rsidR="00E13F1A" w:rsidRPr="00CF7ED9" w:rsidRDefault="00E13F1A" w:rsidP="00AF1BD7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B78941" w14:textId="77777777" w:rsidR="00E13F1A" w:rsidRPr="00CF7ED9" w:rsidRDefault="00E13F1A" w:rsidP="00AF1BD7">
            <w:pPr>
              <w:spacing w:line="240" w:lineRule="auto"/>
              <w:ind w:left="-126" w:right="-1" w:firstLine="1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194347" w14:textId="77777777" w:rsidR="00E13F1A" w:rsidRPr="00CF7ED9" w:rsidRDefault="00E13F1A" w:rsidP="00AF1BD7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C36CB45" w14:textId="77777777" w:rsidR="00E13F1A" w:rsidRPr="00CF7ED9" w:rsidRDefault="00E13F1A" w:rsidP="00AF1BD7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20CCB0" w14:textId="77777777" w:rsidR="00E13F1A" w:rsidRPr="00CF7ED9" w:rsidRDefault="00E13F1A" w:rsidP="00AF1BD7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5965BC" w14:textId="77777777" w:rsidR="00E13F1A" w:rsidRPr="00CF7ED9" w:rsidRDefault="00E13F1A" w:rsidP="00AF1BD7">
            <w:pPr>
              <w:spacing w:line="240" w:lineRule="auto"/>
              <w:ind w:left="-126" w:right="-1" w:firstLine="1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E13F1A" w:rsidRPr="00CF7ED9" w14:paraId="1C06BF3B" w14:textId="77777777" w:rsidTr="00A92E3C">
        <w:tc>
          <w:tcPr>
            <w:tcW w:w="2160" w:type="dxa"/>
          </w:tcPr>
          <w:p w14:paraId="115BEBE9" w14:textId="77777777" w:rsidR="00E13F1A" w:rsidRPr="00CF7ED9" w:rsidRDefault="00E13F1A" w:rsidP="00AF1BD7">
            <w:pPr>
              <w:tabs>
                <w:tab w:val="clear" w:pos="227"/>
                <w:tab w:val="left" w:pos="25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  <w:t>- เงินบาท</w:t>
            </w:r>
          </w:p>
        </w:tc>
        <w:tc>
          <w:tcPr>
            <w:tcW w:w="1620" w:type="dxa"/>
          </w:tcPr>
          <w:p w14:paraId="0E75FBA0" w14:textId="70A57605" w:rsidR="00E13F1A" w:rsidRPr="00F07C94" w:rsidRDefault="00E13F1A" w:rsidP="00AF1BD7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0.90</w:t>
            </w:r>
          </w:p>
        </w:tc>
        <w:tc>
          <w:tcPr>
            <w:tcW w:w="270" w:type="dxa"/>
          </w:tcPr>
          <w:p w14:paraId="5F42E285" w14:textId="77777777" w:rsidR="00E13F1A" w:rsidRPr="00CF7ED9" w:rsidRDefault="00E13F1A" w:rsidP="00AF1BD7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3F8E767" w14:textId="082A9C28" w:rsidR="00E13F1A" w:rsidRPr="00CF7ED9" w:rsidRDefault="00E13F1A" w:rsidP="00A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1,500,000</w:t>
            </w:r>
          </w:p>
        </w:tc>
        <w:tc>
          <w:tcPr>
            <w:tcW w:w="270" w:type="dxa"/>
          </w:tcPr>
          <w:p w14:paraId="1ED22127" w14:textId="77777777" w:rsidR="00E13F1A" w:rsidRPr="00CF7ED9" w:rsidRDefault="00E13F1A" w:rsidP="00AF1BD7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7E4E9A9F" w14:textId="45A74249" w:rsidR="00E13F1A" w:rsidRPr="00CF7ED9" w:rsidRDefault="00E13F1A" w:rsidP="00AF1BD7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8ED494" w14:textId="77777777" w:rsidR="00E13F1A" w:rsidRPr="00CF7ED9" w:rsidRDefault="00E13F1A" w:rsidP="00AF1BD7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A7DED56" w14:textId="450705B1" w:rsidR="00E13F1A" w:rsidRPr="00CF7ED9" w:rsidRDefault="00E13F1A" w:rsidP="00E13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</w:tr>
      <w:tr w:rsidR="00E13F1A" w:rsidRPr="00CF7ED9" w14:paraId="2359B7EE" w14:textId="77777777" w:rsidTr="00A92E3C">
        <w:trPr>
          <w:trHeight w:val="352"/>
        </w:trPr>
        <w:tc>
          <w:tcPr>
            <w:tcW w:w="2160" w:type="dxa"/>
          </w:tcPr>
          <w:p w14:paraId="49E2FCBF" w14:textId="77777777" w:rsidR="00E13F1A" w:rsidRPr="00CF7ED9" w:rsidRDefault="00E13F1A" w:rsidP="00AF1BD7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2406FBB6" w14:textId="77777777" w:rsidR="00E13F1A" w:rsidRPr="00CF7ED9" w:rsidRDefault="00E13F1A" w:rsidP="00AF1BD7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F3442B" w14:textId="77777777" w:rsidR="00E13F1A" w:rsidRPr="00CF7ED9" w:rsidRDefault="00E13F1A" w:rsidP="00AF1BD7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18AF14D" w14:textId="77611AE3" w:rsidR="00E13F1A" w:rsidRPr="00F07C94" w:rsidRDefault="00E13F1A" w:rsidP="00A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1,500,000</w:t>
            </w:r>
          </w:p>
        </w:tc>
        <w:tc>
          <w:tcPr>
            <w:tcW w:w="270" w:type="dxa"/>
          </w:tcPr>
          <w:p w14:paraId="6A57DBFB" w14:textId="77777777" w:rsidR="00E13F1A" w:rsidRPr="00CF7ED9" w:rsidRDefault="00E13F1A" w:rsidP="00AF1BD7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79F1130" w14:textId="77777777" w:rsidR="00E13F1A" w:rsidRPr="00CF7ED9" w:rsidRDefault="00E13F1A" w:rsidP="00AF1BD7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633295" w14:textId="77777777" w:rsidR="00E13F1A" w:rsidRPr="00CF7ED9" w:rsidRDefault="00E13F1A" w:rsidP="00AF1BD7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498574B" w14:textId="1D9E57CE" w:rsidR="00E13F1A" w:rsidRPr="00CF7ED9" w:rsidRDefault="00E13F1A" w:rsidP="00E13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E63CFFA" w14:textId="262E7234" w:rsidR="007E1318" w:rsidRPr="007D6666" w:rsidRDefault="007E1318" w:rsidP="00CF7ED9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EDFFA33" w14:textId="2042ED38" w:rsidR="007E1318" w:rsidRPr="00E13F1A" w:rsidRDefault="00D431C1" w:rsidP="00E13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31C1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D431C1">
        <w:rPr>
          <w:rFonts w:asciiTheme="majorBidi" w:hAnsiTheme="majorBidi" w:cstheme="majorBidi"/>
          <w:sz w:val="30"/>
          <w:szCs w:val="30"/>
        </w:rPr>
        <w:t xml:space="preserve">30 </w:t>
      </w:r>
      <w:r w:rsidRPr="00D431C1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D431C1">
        <w:rPr>
          <w:rFonts w:asciiTheme="majorBidi" w:hAnsiTheme="majorBidi" w:cstheme="majorBidi"/>
          <w:sz w:val="30"/>
          <w:szCs w:val="30"/>
        </w:rPr>
        <w:t xml:space="preserve">2563 </w:t>
      </w:r>
      <w:r w:rsidR="00E13F1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220396">
        <w:rPr>
          <w:rFonts w:asciiTheme="majorBidi" w:hAnsiTheme="majorBidi" w:cstheme="majorBidi" w:hint="cs"/>
          <w:sz w:val="30"/>
          <w:szCs w:val="30"/>
          <w:cs/>
        </w:rPr>
        <w:t xml:space="preserve">บริษัทมีวงเงินสินเชื่อซึ่งยังมิได้เบิกใช้เป็นจำนวนเงินรวม </w:t>
      </w:r>
      <w:r w:rsidR="009F7D8A">
        <w:rPr>
          <w:rFonts w:asciiTheme="majorBidi" w:hAnsiTheme="majorBidi" w:cstheme="majorBidi"/>
          <w:sz w:val="30"/>
          <w:szCs w:val="30"/>
        </w:rPr>
        <w:t>6,360</w:t>
      </w:r>
      <w:r w:rsidR="00F07C94">
        <w:rPr>
          <w:rFonts w:asciiTheme="majorBidi" w:hAnsiTheme="majorBidi" w:cstheme="majorBidi"/>
          <w:sz w:val="30"/>
          <w:szCs w:val="30"/>
        </w:rPr>
        <w:t xml:space="preserve"> </w:t>
      </w:r>
      <w:r w:rsidR="00220396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E13F1A">
        <w:rPr>
          <w:rFonts w:asciiTheme="majorBidi" w:hAnsiTheme="majorBidi" w:cstheme="majorBidi"/>
          <w:sz w:val="30"/>
          <w:szCs w:val="30"/>
          <w:cs/>
        </w:rPr>
        <w:br/>
      </w:r>
      <w:r w:rsidR="00220396" w:rsidRPr="00220396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220396" w:rsidRPr="00220396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220396" w:rsidRPr="00220396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220396" w:rsidRPr="00220396">
        <w:rPr>
          <w:rFonts w:asciiTheme="majorBidi" w:hAnsiTheme="majorBidi" w:cstheme="majorBidi"/>
          <w:i/>
          <w:iCs/>
          <w:sz w:val="30"/>
          <w:szCs w:val="30"/>
        </w:rPr>
        <w:t>2562:</w:t>
      </w:r>
      <w:r w:rsidR="00220396" w:rsidRPr="00220396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7,860 </w:t>
      </w:r>
      <w:r w:rsidR="00220396" w:rsidRPr="00220396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ล้านบาท</w:t>
      </w:r>
      <w:r w:rsidR="00220396" w:rsidRPr="00220396">
        <w:rPr>
          <w:rFonts w:asciiTheme="majorBidi" w:eastAsia="Calibri" w:hAnsiTheme="majorBidi" w:cstheme="majorBidi"/>
          <w:i/>
          <w:iCs/>
          <w:sz w:val="30"/>
          <w:szCs w:val="30"/>
        </w:rPr>
        <w:t>)</w:t>
      </w:r>
      <w:r w:rsidR="00220396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 xml:space="preserve"> </w:t>
      </w:r>
      <w:r w:rsidRPr="00D431C1">
        <w:rPr>
          <w:rFonts w:asciiTheme="majorBidi" w:hAnsiTheme="majorBidi" w:cstheme="majorBidi" w:hint="cs"/>
          <w:sz w:val="30"/>
          <w:szCs w:val="30"/>
          <w:cs/>
        </w:rPr>
        <w:t>ตั๋วสัญญาใช้เงินประเภทกำหนดระยะเวลาครบกำหนดไถ่ถอนทั้งจำนวน</w:t>
      </w:r>
      <w:r w:rsidR="00B20BB3">
        <w:rPr>
          <w:rFonts w:asciiTheme="majorBidi" w:hAnsiTheme="majorBidi" w:cstheme="majorBidi" w:hint="cs"/>
          <w:sz w:val="30"/>
          <w:szCs w:val="30"/>
          <w:cs/>
        </w:rPr>
        <w:t>เมื่อทวงถาม</w:t>
      </w:r>
      <w:r w:rsidR="00331D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BC7D6A8" w14:textId="6A4EA45D" w:rsidR="007E1318" w:rsidRPr="007D6666" w:rsidRDefault="007E1318" w:rsidP="00CF7ED9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F617227" w14:textId="3E73E4CE" w:rsidR="002D4841" w:rsidRPr="000B6552" w:rsidRDefault="002D4841" w:rsidP="000B6552">
      <w:pPr>
        <w:pStyle w:val="index"/>
        <w:numPr>
          <w:ilvl w:val="0"/>
          <w:numId w:val="21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 w:rsidRPr="000B655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เจ้าหนี้สำนักหักบัญชีและบริษัทหลักทรัพย์</w:t>
      </w:r>
    </w:p>
    <w:p w14:paraId="386519C3" w14:textId="77777777" w:rsidR="002D4841" w:rsidRPr="007D6666" w:rsidRDefault="002D4841" w:rsidP="00CF7ED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485"/>
        <w:gridCol w:w="270"/>
        <w:gridCol w:w="1611"/>
      </w:tblGrid>
      <w:tr w:rsidR="00145E8C" w:rsidRPr="00CF7ED9" w14:paraId="37D14EA0" w14:textId="77777777" w:rsidTr="000B6552">
        <w:trPr>
          <w:trHeight w:val="317"/>
        </w:trPr>
        <w:tc>
          <w:tcPr>
            <w:tcW w:w="5760" w:type="dxa"/>
            <w:vAlign w:val="bottom"/>
          </w:tcPr>
          <w:p w14:paraId="0129A73F" w14:textId="77777777" w:rsidR="00145E8C" w:rsidRPr="00CF7ED9" w:rsidRDefault="00145E8C" w:rsidP="00F63E8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2051340D" w14:textId="77777777" w:rsidR="00220396" w:rsidRDefault="00220396" w:rsidP="00F63E81">
            <w:pPr>
              <w:pStyle w:val="acctfourfigures"/>
              <w:tabs>
                <w:tab w:val="clear" w:pos="765"/>
              </w:tabs>
              <w:spacing w:line="380" w:lineRule="exact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601D5F5" w14:textId="04C54E15" w:rsidR="00145E8C" w:rsidRPr="00CF7ED9" w:rsidRDefault="00145E8C" w:rsidP="00F63E81">
            <w:pPr>
              <w:pStyle w:val="acctfourfigures"/>
              <w:tabs>
                <w:tab w:val="clear" w:pos="765"/>
              </w:tabs>
              <w:spacing w:line="380" w:lineRule="exac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br/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  <w:tc>
          <w:tcPr>
            <w:tcW w:w="270" w:type="dxa"/>
          </w:tcPr>
          <w:p w14:paraId="7F79E913" w14:textId="77777777" w:rsidR="00145E8C" w:rsidRPr="00CF7ED9" w:rsidRDefault="00145E8C" w:rsidP="00F63E81">
            <w:pPr>
              <w:pStyle w:val="acctfourfigures"/>
              <w:tabs>
                <w:tab w:val="clear" w:pos="765"/>
              </w:tabs>
              <w:spacing w:line="380" w:lineRule="exac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1" w:type="dxa"/>
          </w:tcPr>
          <w:p w14:paraId="02EF77BD" w14:textId="46BBE361" w:rsidR="00145E8C" w:rsidRPr="00CF7ED9" w:rsidRDefault="00145E8C" w:rsidP="00F63E81">
            <w:pPr>
              <w:pStyle w:val="acctfourfigures"/>
              <w:tabs>
                <w:tab w:val="clear" w:pos="765"/>
              </w:tabs>
              <w:spacing w:line="380" w:lineRule="exac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  <w:r w:rsidR="002203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  <w:r w:rsidR="002203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0D2141" w:rsidRPr="00CF7ED9" w14:paraId="6A581DC5" w14:textId="77777777" w:rsidTr="000B6552">
        <w:trPr>
          <w:trHeight w:val="317"/>
        </w:trPr>
        <w:tc>
          <w:tcPr>
            <w:tcW w:w="5760" w:type="dxa"/>
            <w:vAlign w:val="bottom"/>
          </w:tcPr>
          <w:p w14:paraId="33F23B64" w14:textId="77777777" w:rsidR="000D2141" w:rsidRPr="00CF7ED9" w:rsidRDefault="000D2141" w:rsidP="00F63E8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6EDD3F78" w14:textId="717C1748" w:rsidR="000D2141" w:rsidRPr="00CF7ED9" w:rsidRDefault="000D2141" w:rsidP="00F63E81">
            <w:pPr>
              <w:pStyle w:val="acctfourfigures"/>
              <w:tabs>
                <w:tab w:val="clear" w:pos="765"/>
              </w:tabs>
              <w:spacing w:line="380" w:lineRule="exac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38D8DE1F" w14:textId="77777777" w:rsidR="000D2141" w:rsidRPr="00CF7ED9" w:rsidRDefault="000D2141" w:rsidP="00F63E81">
            <w:pPr>
              <w:pStyle w:val="acctfourfigures"/>
              <w:tabs>
                <w:tab w:val="clear" w:pos="765"/>
              </w:tabs>
              <w:spacing w:line="380" w:lineRule="exac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1" w:type="dxa"/>
          </w:tcPr>
          <w:p w14:paraId="72CE2B18" w14:textId="5B634952" w:rsidR="000D2141" w:rsidRPr="00CF7ED9" w:rsidRDefault="000D2141" w:rsidP="00F63E81">
            <w:pPr>
              <w:pStyle w:val="acctfourfigures"/>
              <w:tabs>
                <w:tab w:val="clear" w:pos="765"/>
              </w:tabs>
              <w:spacing w:line="380" w:lineRule="exac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0D2141" w:rsidRPr="00CF7ED9" w14:paraId="0A219AF5" w14:textId="77777777" w:rsidTr="000B6552">
        <w:trPr>
          <w:trHeight w:val="317"/>
        </w:trPr>
        <w:tc>
          <w:tcPr>
            <w:tcW w:w="5760" w:type="dxa"/>
            <w:vAlign w:val="bottom"/>
          </w:tcPr>
          <w:p w14:paraId="41194EA1" w14:textId="77777777" w:rsidR="000D2141" w:rsidRPr="00CF7ED9" w:rsidRDefault="000D2141" w:rsidP="00F63E8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02EA58B9" w14:textId="0B00C794" w:rsidR="000D2141" w:rsidRPr="001F0E13" w:rsidRDefault="000D2141" w:rsidP="00F63E81">
            <w:pPr>
              <w:pStyle w:val="acctfourfigures"/>
              <w:tabs>
                <w:tab w:val="clear" w:pos="765"/>
              </w:tabs>
              <w:spacing w:line="380" w:lineRule="exac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35A69B3" w14:textId="77777777" w:rsidR="000D2141" w:rsidRPr="00CF7ED9" w:rsidRDefault="000D2141" w:rsidP="00F63E81">
            <w:pPr>
              <w:pStyle w:val="acctfourfigures"/>
              <w:tabs>
                <w:tab w:val="clear" w:pos="765"/>
              </w:tabs>
              <w:spacing w:line="380" w:lineRule="exac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1" w:type="dxa"/>
          </w:tcPr>
          <w:p w14:paraId="6E95F695" w14:textId="37F524C0" w:rsidR="000D2141" w:rsidRPr="001F0E13" w:rsidRDefault="000D2141" w:rsidP="00F63E81">
            <w:pPr>
              <w:pStyle w:val="acctfourfigures"/>
              <w:tabs>
                <w:tab w:val="clear" w:pos="765"/>
              </w:tabs>
              <w:spacing w:line="380" w:lineRule="exac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2D4841" w:rsidRPr="00CF7ED9" w14:paraId="5A9E3039" w14:textId="77777777" w:rsidTr="000B6552">
        <w:trPr>
          <w:trHeight w:val="317"/>
        </w:trPr>
        <w:tc>
          <w:tcPr>
            <w:tcW w:w="5760" w:type="dxa"/>
            <w:vAlign w:val="bottom"/>
          </w:tcPr>
          <w:p w14:paraId="517AF7B1" w14:textId="77777777" w:rsidR="002D4841" w:rsidRPr="00CF7ED9" w:rsidRDefault="002D4841" w:rsidP="00F63E8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66" w:type="dxa"/>
            <w:gridSpan w:val="3"/>
          </w:tcPr>
          <w:p w14:paraId="757D1511" w14:textId="77777777" w:rsidR="002D4841" w:rsidRPr="00CF7ED9" w:rsidRDefault="002D4841" w:rsidP="00F63E8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0D2141" w:rsidRPr="00CF7ED9" w14:paraId="2D4E71EB" w14:textId="77777777" w:rsidTr="000B6552">
        <w:tc>
          <w:tcPr>
            <w:tcW w:w="5760" w:type="dxa"/>
          </w:tcPr>
          <w:p w14:paraId="01ACEF13" w14:textId="77777777" w:rsidR="000D2141" w:rsidRPr="00CF7ED9" w:rsidRDefault="000D2141" w:rsidP="00F63E81">
            <w:pPr>
              <w:spacing w:line="380" w:lineRule="exact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เจ้าหนี้สำนักหักบัญชี</w:t>
            </w:r>
          </w:p>
        </w:tc>
        <w:tc>
          <w:tcPr>
            <w:tcW w:w="1485" w:type="dxa"/>
          </w:tcPr>
          <w:p w14:paraId="625C62C0" w14:textId="3D6437AD" w:rsidR="000D2141" w:rsidRPr="00CF7ED9" w:rsidRDefault="00AA34C1" w:rsidP="00AA34C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447,459</w:t>
            </w:r>
          </w:p>
        </w:tc>
        <w:tc>
          <w:tcPr>
            <w:tcW w:w="270" w:type="dxa"/>
          </w:tcPr>
          <w:p w14:paraId="0D453819" w14:textId="77777777" w:rsidR="000D2141" w:rsidRPr="00CF7ED9" w:rsidRDefault="000D2141" w:rsidP="00F63E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</w:tcPr>
          <w:p w14:paraId="3385C11E" w14:textId="264E7E92" w:rsidR="000D2141" w:rsidRPr="00CF7ED9" w:rsidRDefault="000D2141" w:rsidP="00F63E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779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032</w:t>
            </w:r>
          </w:p>
        </w:tc>
      </w:tr>
      <w:tr w:rsidR="000D2141" w:rsidRPr="00CF7ED9" w14:paraId="048C6CC1" w14:textId="77777777" w:rsidTr="000B6552">
        <w:tc>
          <w:tcPr>
            <w:tcW w:w="5760" w:type="dxa"/>
          </w:tcPr>
          <w:p w14:paraId="35750BEE" w14:textId="77777777" w:rsidR="000D2141" w:rsidRPr="00CF7ED9" w:rsidRDefault="000D2141" w:rsidP="00F63E81">
            <w:pPr>
              <w:spacing w:line="380" w:lineRule="exact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66576ED8" w14:textId="1D92443E" w:rsidR="000D2141" w:rsidRPr="00CF7ED9" w:rsidRDefault="00AA34C1" w:rsidP="00AA34C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183,056</w:t>
            </w:r>
          </w:p>
        </w:tc>
        <w:tc>
          <w:tcPr>
            <w:tcW w:w="270" w:type="dxa"/>
          </w:tcPr>
          <w:p w14:paraId="434435F3" w14:textId="77777777" w:rsidR="000D2141" w:rsidRPr="00CF7ED9" w:rsidRDefault="000D2141" w:rsidP="00F63E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14:paraId="2AD6912E" w14:textId="24770749" w:rsidR="000D2141" w:rsidRPr="00CF7ED9" w:rsidRDefault="000D2141" w:rsidP="00F63E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276</w:t>
            </w:r>
          </w:p>
        </w:tc>
      </w:tr>
      <w:tr w:rsidR="000D2141" w:rsidRPr="00CF7ED9" w14:paraId="1F91410C" w14:textId="77777777" w:rsidTr="000B6552">
        <w:tc>
          <w:tcPr>
            <w:tcW w:w="5760" w:type="dxa"/>
          </w:tcPr>
          <w:p w14:paraId="1A34CFD4" w14:textId="77777777" w:rsidR="000D2141" w:rsidRPr="00CF7ED9" w:rsidRDefault="000D2141" w:rsidP="00F63E81">
            <w:pPr>
              <w:spacing w:line="380" w:lineRule="exact"/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14:paraId="7715B5D4" w14:textId="278A4EEE" w:rsidR="000D2141" w:rsidRPr="00B240AE" w:rsidRDefault="00AA34C1" w:rsidP="00AA34C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630,515</w:t>
            </w:r>
          </w:p>
        </w:tc>
        <w:tc>
          <w:tcPr>
            <w:tcW w:w="270" w:type="dxa"/>
          </w:tcPr>
          <w:p w14:paraId="16ED809A" w14:textId="77777777" w:rsidR="000D2141" w:rsidRPr="00CF7ED9" w:rsidRDefault="000D2141" w:rsidP="00F63E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14:paraId="306B4DB7" w14:textId="34382928" w:rsidR="000D2141" w:rsidRPr="00CF7ED9" w:rsidRDefault="000D2141" w:rsidP="00F63E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</w:p>
        </w:tc>
      </w:tr>
    </w:tbl>
    <w:p w14:paraId="3E2D36D1" w14:textId="679CC03F" w:rsidR="000B6552" w:rsidRPr="007D6666" w:rsidRDefault="000B6552" w:rsidP="00CF7ED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ECBCDE" w14:textId="59A0FB3B" w:rsidR="002D4841" w:rsidRPr="000B6552" w:rsidRDefault="002D4841" w:rsidP="000B6552">
      <w:pPr>
        <w:pStyle w:val="index"/>
        <w:numPr>
          <w:ilvl w:val="0"/>
          <w:numId w:val="21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 w:rsidRPr="000B655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เจ้าหนี้ธุรกิจหลักทรัพย์</w:t>
      </w:r>
    </w:p>
    <w:p w14:paraId="32165822" w14:textId="77777777" w:rsidR="002D4841" w:rsidRPr="007D6666" w:rsidRDefault="002D4841" w:rsidP="0060593E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7D6666">
        <w:rPr>
          <w:rFonts w:asciiTheme="majorBidi" w:hAnsiTheme="majorBidi" w:cstheme="majorBidi"/>
          <w:b/>
          <w:bCs/>
          <w:sz w:val="30"/>
          <w:szCs w:val="30"/>
        </w:rPr>
        <w:tab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440"/>
        <w:gridCol w:w="360"/>
        <w:gridCol w:w="1530"/>
      </w:tblGrid>
      <w:tr w:rsidR="00145E8C" w:rsidRPr="00CF7ED9" w14:paraId="7CE9FEF1" w14:textId="77777777" w:rsidTr="000B6552">
        <w:trPr>
          <w:trHeight w:val="317"/>
        </w:trPr>
        <w:tc>
          <w:tcPr>
            <w:tcW w:w="5760" w:type="dxa"/>
            <w:vAlign w:val="bottom"/>
          </w:tcPr>
          <w:p w14:paraId="1493B19C" w14:textId="77777777" w:rsidR="00145E8C" w:rsidRPr="00CF7ED9" w:rsidRDefault="00145E8C" w:rsidP="00F63E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D3A4D3" w14:textId="77777777" w:rsidR="00220396" w:rsidRDefault="00220396" w:rsidP="00220396">
            <w:pPr>
              <w:pStyle w:val="acctfourfigures"/>
              <w:tabs>
                <w:tab w:val="clear" w:pos="765"/>
              </w:tabs>
              <w:spacing w:line="380" w:lineRule="exact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01117994" w14:textId="02671C15" w:rsidR="00145E8C" w:rsidRPr="00CF7ED9" w:rsidRDefault="00220396" w:rsidP="00220396">
            <w:pPr>
              <w:pStyle w:val="acctfourfigures"/>
              <w:tabs>
                <w:tab w:val="clear" w:pos="765"/>
              </w:tabs>
              <w:spacing w:line="360" w:lineRule="exac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br/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  <w:tc>
          <w:tcPr>
            <w:tcW w:w="360" w:type="dxa"/>
          </w:tcPr>
          <w:p w14:paraId="1671D652" w14:textId="77777777" w:rsidR="00145E8C" w:rsidRPr="00CF7ED9" w:rsidRDefault="00145E8C" w:rsidP="00F63E81">
            <w:pPr>
              <w:pStyle w:val="acctfourfigures"/>
              <w:tabs>
                <w:tab w:val="clear" w:pos="765"/>
              </w:tabs>
              <w:spacing w:line="360" w:lineRule="exac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2837BA12" w14:textId="2DC1551A" w:rsidR="00145E8C" w:rsidRPr="00CF7ED9" w:rsidRDefault="00220396" w:rsidP="00F63E81">
            <w:pPr>
              <w:pStyle w:val="acctfourfigures"/>
              <w:tabs>
                <w:tab w:val="clear" w:pos="765"/>
              </w:tabs>
              <w:spacing w:line="360" w:lineRule="exac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และงบการเงิน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0D2141" w:rsidRPr="00CF7ED9" w14:paraId="4C5DECAD" w14:textId="77777777" w:rsidTr="000B6552">
        <w:trPr>
          <w:trHeight w:val="317"/>
        </w:trPr>
        <w:tc>
          <w:tcPr>
            <w:tcW w:w="5760" w:type="dxa"/>
            <w:vAlign w:val="bottom"/>
          </w:tcPr>
          <w:p w14:paraId="6A5B2B70" w14:textId="77777777" w:rsidR="000D2141" w:rsidRPr="00CF7ED9" w:rsidRDefault="000D2141" w:rsidP="00F63E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9E47F8" w14:textId="10260FF6" w:rsidR="000D2141" w:rsidRPr="00CF7ED9" w:rsidRDefault="000D2141" w:rsidP="00F63E81">
            <w:pPr>
              <w:pStyle w:val="acctfourfigures"/>
              <w:tabs>
                <w:tab w:val="clear" w:pos="765"/>
              </w:tabs>
              <w:spacing w:line="360" w:lineRule="exac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360" w:type="dxa"/>
          </w:tcPr>
          <w:p w14:paraId="413BDE98" w14:textId="77777777" w:rsidR="000D2141" w:rsidRPr="00CF7ED9" w:rsidRDefault="000D2141" w:rsidP="00F63E81">
            <w:pPr>
              <w:pStyle w:val="acctfourfigures"/>
              <w:tabs>
                <w:tab w:val="clear" w:pos="765"/>
              </w:tabs>
              <w:spacing w:line="360" w:lineRule="exac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30D73D78" w14:textId="51E1CBDA" w:rsidR="000D2141" w:rsidRPr="00CF7ED9" w:rsidRDefault="000D2141" w:rsidP="00F63E81">
            <w:pPr>
              <w:pStyle w:val="acctfourfigures"/>
              <w:tabs>
                <w:tab w:val="clear" w:pos="765"/>
              </w:tabs>
              <w:spacing w:line="360" w:lineRule="exac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0D2141" w:rsidRPr="00CF7ED9" w14:paraId="7467DF68" w14:textId="77777777" w:rsidTr="000B6552">
        <w:trPr>
          <w:trHeight w:val="317"/>
        </w:trPr>
        <w:tc>
          <w:tcPr>
            <w:tcW w:w="5760" w:type="dxa"/>
            <w:vAlign w:val="bottom"/>
          </w:tcPr>
          <w:p w14:paraId="40054FC2" w14:textId="77777777" w:rsidR="000D2141" w:rsidRPr="00CF7ED9" w:rsidRDefault="000D2141" w:rsidP="00F63E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D1AADB" w14:textId="5E565065" w:rsidR="000D2141" w:rsidRPr="001F0E13" w:rsidRDefault="000D2141" w:rsidP="00F63E81">
            <w:pPr>
              <w:pStyle w:val="acctfourfigures"/>
              <w:tabs>
                <w:tab w:val="clear" w:pos="765"/>
              </w:tabs>
              <w:spacing w:line="360" w:lineRule="exac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360" w:type="dxa"/>
          </w:tcPr>
          <w:p w14:paraId="5494642E" w14:textId="77777777" w:rsidR="000D2141" w:rsidRPr="00CF7ED9" w:rsidRDefault="000D2141" w:rsidP="00F63E81">
            <w:pPr>
              <w:pStyle w:val="acctfourfigures"/>
              <w:tabs>
                <w:tab w:val="clear" w:pos="765"/>
              </w:tabs>
              <w:spacing w:line="360" w:lineRule="exac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5BD423A2" w14:textId="3057299B" w:rsidR="000D2141" w:rsidRPr="001F0E13" w:rsidRDefault="000D2141" w:rsidP="00F63E81">
            <w:pPr>
              <w:pStyle w:val="acctfourfigures"/>
              <w:tabs>
                <w:tab w:val="clear" w:pos="765"/>
              </w:tabs>
              <w:spacing w:line="360" w:lineRule="exac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2D4841" w:rsidRPr="00CF7ED9" w14:paraId="1EA0ABB7" w14:textId="77777777" w:rsidTr="000B6552">
        <w:trPr>
          <w:trHeight w:val="317"/>
        </w:trPr>
        <w:tc>
          <w:tcPr>
            <w:tcW w:w="5760" w:type="dxa"/>
            <w:vAlign w:val="bottom"/>
          </w:tcPr>
          <w:p w14:paraId="4A4D78A5" w14:textId="77777777" w:rsidR="002D4841" w:rsidRPr="00CF7ED9" w:rsidRDefault="002D4841" w:rsidP="00F63E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191A3CF1" w14:textId="77777777" w:rsidR="002D4841" w:rsidRPr="00CF7ED9" w:rsidRDefault="002D4841" w:rsidP="00F63E81">
            <w:pPr>
              <w:pStyle w:val="acctfourfigures"/>
              <w:tabs>
                <w:tab w:val="clear" w:pos="765"/>
              </w:tabs>
              <w:spacing w:line="36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0D2141" w:rsidRPr="00CF7ED9" w14:paraId="1B6BB226" w14:textId="77777777" w:rsidTr="000B6552">
        <w:tc>
          <w:tcPr>
            <w:tcW w:w="5760" w:type="dxa"/>
          </w:tcPr>
          <w:p w14:paraId="14E84DDF" w14:textId="77777777" w:rsidR="000D2141" w:rsidRPr="00CF7ED9" w:rsidRDefault="000D2141" w:rsidP="00F63E81">
            <w:pPr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440" w:type="dxa"/>
          </w:tcPr>
          <w:p w14:paraId="2F0014F1" w14:textId="15A6E257" w:rsidR="000D2141" w:rsidRPr="00CF7ED9" w:rsidRDefault="00AA34C1" w:rsidP="00AA34C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36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2,180,927</w:t>
            </w:r>
          </w:p>
        </w:tc>
        <w:tc>
          <w:tcPr>
            <w:tcW w:w="360" w:type="dxa"/>
          </w:tcPr>
          <w:p w14:paraId="31302C7B" w14:textId="77777777" w:rsidR="000D2141" w:rsidRPr="00CF7ED9" w:rsidRDefault="000D2141" w:rsidP="00F63E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6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02736BD" w14:textId="74870950" w:rsidR="000D2141" w:rsidRPr="00CF7ED9" w:rsidRDefault="000D2141" w:rsidP="000B655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0"/>
              </w:tabs>
              <w:spacing w:line="360" w:lineRule="exact"/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055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</w:tr>
      <w:tr w:rsidR="000D2141" w:rsidRPr="00CF7ED9" w14:paraId="22097CEA" w14:textId="77777777" w:rsidTr="000B6552">
        <w:tc>
          <w:tcPr>
            <w:tcW w:w="5760" w:type="dxa"/>
          </w:tcPr>
          <w:p w14:paraId="0D9E2C35" w14:textId="15266066" w:rsidR="000D2141" w:rsidRPr="00CF7ED9" w:rsidRDefault="00684320" w:rsidP="00F63E81">
            <w:pPr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ภาระในการส่งคืน</w:t>
            </w:r>
            <w:r w:rsidR="00751AB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129CE9" w14:textId="7F240099" w:rsidR="000D2141" w:rsidRPr="00CF7ED9" w:rsidRDefault="00AA34C1" w:rsidP="00AA34C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36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4,860</w:t>
            </w:r>
          </w:p>
        </w:tc>
        <w:tc>
          <w:tcPr>
            <w:tcW w:w="360" w:type="dxa"/>
          </w:tcPr>
          <w:p w14:paraId="4D1A5E33" w14:textId="77777777" w:rsidR="000D2141" w:rsidRPr="00CF7ED9" w:rsidRDefault="000D2141" w:rsidP="00F63E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6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79CB647" w14:textId="0B0E6E60" w:rsidR="000D2141" w:rsidRPr="00CF7ED9" w:rsidRDefault="000D2141" w:rsidP="000B655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0"/>
              </w:tabs>
              <w:spacing w:line="36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</w:tr>
      <w:tr w:rsidR="000D2141" w:rsidRPr="00CF7ED9" w14:paraId="64E0DA57" w14:textId="77777777" w:rsidTr="000B6552">
        <w:tc>
          <w:tcPr>
            <w:tcW w:w="5760" w:type="dxa"/>
          </w:tcPr>
          <w:p w14:paraId="6109DC8C" w14:textId="77777777" w:rsidR="000D2141" w:rsidRPr="00CF7ED9" w:rsidRDefault="000D2141" w:rsidP="00F63E81">
            <w:pPr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25EC1E5" w14:textId="1FF52825" w:rsidR="000D2141" w:rsidRPr="00CF7ED9" w:rsidRDefault="00AA34C1" w:rsidP="00AA34C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36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2,185,787</w:t>
            </w:r>
          </w:p>
        </w:tc>
        <w:tc>
          <w:tcPr>
            <w:tcW w:w="360" w:type="dxa"/>
          </w:tcPr>
          <w:p w14:paraId="184162A2" w14:textId="77777777" w:rsidR="000D2141" w:rsidRPr="00CF7ED9" w:rsidRDefault="000D2141" w:rsidP="00F63E8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36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F719EAB" w14:textId="5EA9026C" w:rsidR="000D2141" w:rsidRPr="00CF7ED9" w:rsidRDefault="000D2141" w:rsidP="000B655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0"/>
              </w:tabs>
              <w:spacing w:line="36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073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574</w:t>
            </w:r>
          </w:p>
        </w:tc>
      </w:tr>
    </w:tbl>
    <w:p w14:paraId="5C6F59A8" w14:textId="77777777" w:rsidR="00E13F1A" w:rsidRPr="00E13F1A" w:rsidRDefault="00E13F1A" w:rsidP="00CF7ED9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4B57D371" w14:textId="77777777" w:rsidR="00E13F1A" w:rsidRDefault="00E13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7A5FD39" w14:textId="36CF5760" w:rsidR="002D4841" w:rsidRPr="002D6FB6" w:rsidRDefault="002D4841" w:rsidP="002D6FB6">
      <w:pPr>
        <w:pStyle w:val="index"/>
        <w:numPr>
          <w:ilvl w:val="0"/>
          <w:numId w:val="21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D6F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ตราสารหนี้ที่ออก</w:t>
      </w:r>
    </w:p>
    <w:p w14:paraId="25F04C33" w14:textId="77777777" w:rsidR="002D4841" w:rsidRPr="007D6666" w:rsidRDefault="002D4841" w:rsidP="00CF7ED9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620"/>
        <w:gridCol w:w="270"/>
        <w:gridCol w:w="1530"/>
        <w:gridCol w:w="270"/>
        <w:gridCol w:w="1620"/>
        <w:gridCol w:w="270"/>
        <w:gridCol w:w="1530"/>
      </w:tblGrid>
      <w:tr w:rsidR="00145E8C" w:rsidRPr="00CF7ED9" w14:paraId="0BDCC555" w14:textId="77777777" w:rsidTr="00CC2A6D">
        <w:trPr>
          <w:trHeight w:val="362"/>
        </w:trPr>
        <w:tc>
          <w:tcPr>
            <w:tcW w:w="1980" w:type="dxa"/>
          </w:tcPr>
          <w:p w14:paraId="0EF82FB1" w14:textId="77777777" w:rsidR="00145E8C" w:rsidRPr="00CF7ED9" w:rsidRDefault="00145E8C" w:rsidP="00CF7ED9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624A535E" w14:textId="69FB4545" w:rsidR="00145E8C" w:rsidRPr="008B454D" w:rsidRDefault="00145E8C" w:rsidP="00CF7ED9">
            <w:pPr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586D3495" w14:textId="77777777" w:rsidR="00145E8C" w:rsidRPr="00CF7ED9" w:rsidRDefault="00145E8C" w:rsidP="00CF7ED9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7087267F" w14:textId="29C3E72D" w:rsidR="00145E8C" w:rsidRPr="00CF7ED9" w:rsidRDefault="00145E8C" w:rsidP="00CF7ED9">
            <w:pPr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รวมและ</w:t>
            </w:r>
            <w:r w:rsidR="002203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D4841" w:rsidRPr="00CF7ED9" w14:paraId="3EBD811C" w14:textId="77777777" w:rsidTr="00CC2A6D">
        <w:trPr>
          <w:trHeight w:val="362"/>
        </w:trPr>
        <w:tc>
          <w:tcPr>
            <w:tcW w:w="1980" w:type="dxa"/>
          </w:tcPr>
          <w:p w14:paraId="68E7CD5A" w14:textId="77777777" w:rsidR="002D4841" w:rsidRPr="00CF7ED9" w:rsidRDefault="002D4841" w:rsidP="00CF7ED9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1FBDDB4D" w14:textId="1B84614A" w:rsidR="002D4841" w:rsidRPr="00CF7ED9" w:rsidRDefault="005A136F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B454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B454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  <w:r w:rsidRPr="008B45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B454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70" w:type="dxa"/>
          </w:tcPr>
          <w:p w14:paraId="5192D823" w14:textId="77777777" w:rsidR="002D4841" w:rsidRPr="00CF7ED9" w:rsidRDefault="002D4841" w:rsidP="00CF7ED9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097A9547" w14:textId="514A43DB" w:rsidR="002D4841" w:rsidRPr="00CF7ED9" w:rsidRDefault="005A136F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D4841" w:rsidRPr="00CF7ED9" w14:paraId="19B5FDB5" w14:textId="77777777" w:rsidTr="00CC2A6D">
        <w:trPr>
          <w:trHeight w:val="362"/>
        </w:trPr>
        <w:tc>
          <w:tcPr>
            <w:tcW w:w="1980" w:type="dxa"/>
          </w:tcPr>
          <w:p w14:paraId="070EF17B" w14:textId="77777777" w:rsidR="002D4841" w:rsidRPr="00CF7ED9" w:rsidRDefault="002D4841" w:rsidP="00CF7ED9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352BB25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E274DF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5AA8792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ระยะเวลาคงเหลือของหนี้ที่จะครบกำหนดชำระ</w:t>
            </w:r>
          </w:p>
        </w:tc>
        <w:tc>
          <w:tcPr>
            <w:tcW w:w="270" w:type="dxa"/>
          </w:tcPr>
          <w:p w14:paraId="3A1FCFEB" w14:textId="77777777" w:rsidR="002D4841" w:rsidRPr="00CF7ED9" w:rsidRDefault="002D4841" w:rsidP="00CF7ED9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784914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9874E2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9C8DC3E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2D4841" w:rsidRPr="00CF7ED9" w14:paraId="23B0B32D" w14:textId="77777777" w:rsidTr="00CC2A6D">
        <w:trPr>
          <w:trHeight w:val="362"/>
        </w:trPr>
        <w:tc>
          <w:tcPr>
            <w:tcW w:w="1980" w:type="dxa"/>
          </w:tcPr>
          <w:p w14:paraId="75D2D1A8" w14:textId="77777777" w:rsidR="002D4841" w:rsidRPr="00CF7ED9" w:rsidRDefault="002D4841" w:rsidP="00CF7ED9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3C2101F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36F132EE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E3B9ABE" w14:textId="47F9A9A1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1F0E13" w:rsidRPr="001F0E13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2FAC5366" w14:textId="77777777" w:rsidR="002D4841" w:rsidRPr="00CF7ED9" w:rsidRDefault="002D4841" w:rsidP="00CF7ED9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1084ADF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362D062F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8530340" w14:textId="5EA02002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1F0E13" w:rsidRPr="001F0E13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D4841" w:rsidRPr="00CF7ED9" w14:paraId="30C580DD" w14:textId="77777777" w:rsidTr="00CC2A6D">
        <w:tc>
          <w:tcPr>
            <w:tcW w:w="1980" w:type="dxa"/>
          </w:tcPr>
          <w:p w14:paraId="4CD681D0" w14:textId="77777777" w:rsidR="002D4841" w:rsidRPr="00CF7ED9" w:rsidRDefault="002D4841" w:rsidP="00CF7ED9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5C3EF8CE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14:paraId="76DBD46B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A71080D" w14:textId="77777777" w:rsidR="002D4841" w:rsidRPr="00CF7ED9" w:rsidRDefault="002D4841" w:rsidP="00CF7ED9">
            <w:pPr>
              <w:tabs>
                <w:tab w:val="clear" w:pos="907"/>
                <w:tab w:val="left" w:pos="929"/>
              </w:tabs>
              <w:spacing w:line="240" w:lineRule="auto"/>
              <w:ind w:left="-117" w:right="-108" w:hanging="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70" w:type="dxa"/>
          </w:tcPr>
          <w:p w14:paraId="0D4ECC3E" w14:textId="77777777" w:rsidR="002D4841" w:rsidRPr="00CF7ED9" w:rsidRDefault="002D4841" w:rsidP="00CF7ED9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22FE211F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14:paraId="0A495764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AAA427D" w14:textId="77777777" w:rsidR="002D4841" w:rsidRPr="00CF7ED9" w:rsidRDefault="002D4841" w:rsidP="00CF7ED9">
            <w:pPr>
              <w:tabs>
                <w:tab w:val="clear" w:pos="907"/>
                <w:tab w:val="left" w:pos="929"/>
              </w:tabs>
              <w:spacing w:line="240" w:lineRule="auto"/>
              <w:ind w:left="-117" w:right="-108" w:hanging="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D4841" w:rsidRPr="00CF7ED9" w14:paraId="45228C0D" w14:textId="77777777" w:rsidTr="00CC2A6D">
        <w:tc>
          <w:tcPr>
            <w:tcW w:w="1980" w:type="dxa"/>
          </w:tcPr>
          <w:p w14:paraId="23ED74C1" w14:textId="77777777" w:rsidR="002D4841" w:rsidRPr="00CF7ED9" w:rsidRDefault="002D4841" w:rsidP="00CF7ED9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  <w:t>หุ้นกู้อนุพันธ์</w:t>
            </w:r>
          </w:p>
        </w:tc>
        <w:tc>
          <w:tcPr>
            <w:tcW w:w="1620" w:type="dxa"/>
          </w:tcPr>
          <w:p w14:paraId="67A4DB1D" w14:textId="5B242420" w:rsidR="002D4841" w:rsidRPr="00CF7ED9" w:rsidRDefault="002D4841" w:rsidP="00CF7ED9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6E0EB" w14:textId="77777777" w:rsidR="002D4841" w:rsidRPr="00CF7ED9" w:rsidRDefault="002D4841" w:rsidP="00CF7ED9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D9F7B19" w14:textId="77777777" w:rsidR="002D4841" w:rsidRPr="00CF7ED9" w:rsidRDefault="002D4841" w:rsidP="00CF7ED9">
            <w:pPr>
              <w:spacing w:line="240" w:lineRule="auto"/>
              <w:ind w:left="-126" w:right="-1" w:firstLine="1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426537" w14:textId="77777777" w:rsidR="002D4841" w:rsidRPr="00CF7ED9" w:rsidRDefault="002D4841" w:rsidP="00CF7ED9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031E7FE" w14:textId="77777777" w:rsidR="002D4841" w:rsidRPr="00CF7ED9" w:rsidRDefault="002D4841" w:rsidP="00CF7ED9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DBC29" w14:textId="77777777" w:rsidR="002D4841" w:rsidRPr="00CF7ED9" w:rsidRDefault="002D4841" w:rsidP="00CF7ED9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F485645" w14:textId="77777777" w:rsidR="002D4841" w:rsidRPr="00CF7ED9" w:rsidRDefault="002D4841" w:rsidP="00CF7ED9">
            <w:pPr>
              <w:spacing w:line="240" w:lineRule="auto"/>
              <w:ind w:left="-126" w:right="-1" w:firstLine="1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5A136F" w:rsidRPr="00CF7ED9" w14:paraId="554DA48B" w14:textId="77777777" w:rsidTr="00CC2A6D">
        <w:tc>
          <w:tcPr>
            <w:tcW w:w="1980" w:type="dxa"/>
          </w:tcPr>
          <w:p w14:paraId="5963B9A5" w14:textId="77777777" w:rsidR="005A136F" w:rsidRPr="00CF7ED9" w:rsidRDefault="005A136F" w:rsidP="005A136F">
            <w:pPr>
              <w:tabs>
                <w:tab w:val="clear" w:pos="227"/>
                <w:tab w:val="left" w:pos="25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  <w:t>- เงินบาท</w:t>
            </w:r>
          </w:p>
        </w:tc>
        <w:tc>
          <w:tcPr>
            <w:tcW w:w="1620" w:type="dxa"/>
          </w:tcPr>
          <w:p w14:paraId="61D5D07F" w14:textId="73B49E64" w:rsidR="005A136F" w:rsidRPr="00F07C94" w:rsidRDefault="00681617" w:rsidP="0068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35C8C">
              <w:rPr>
                <w:rFonts w:asciiTheme="majorBidi" w:eastAsia="Calibri" w:hAnsiTheme="majorBidi" w:cstheme="majorBidi"/>
                <w:sz w:val="30"/>
                <w:szCs w:val="30"/>
              </w:rPr>
              <w:t>0.75 - 22.00</w:t>
            </w:r>
            <w:r w:rsidR="00A6738A">
              <w:rPr>
                <w:rFonts w:asciiTheme="majorBidi" w:eastAsia="Calibri" w:hAnsiTheme="majorBidi" w:cstheme="majorBidi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270" w:type="dxa"/>
          </w:tcPr>
          <w:p w14:paraId="62AC8501" w14:textId="77777777" w:rsidR="005A136F" w:rsidRPr="00CF7ED9" w:rsidRDefault="005A136F" w:rsidP="005A136F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F7774A6" w14:textId="7133B238" w:rsidR="005A136F" w:rsidRPr="00CF7ED9" w:rsidRDefault="00F07C94" w:rsidP="00F0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422,427</w:t>
            </w:r>
          </w:p>
        </w:tc>
        <w:tc>
          <w:tcPr>
            <w:tcW w:w="270" w:type="dxa"/>
          </w:tcPr>
          <w:p w14:paraId="74C2AC63" w14:textId="77777777" w:rsidR="005A136F" w:rsidRPr="00CF7ED9" w:rsidRDefault="005A136F" w:rsidP="005A136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6B5C58FC" w14:textId="4515F9E6" w:rsidR="005A136F" w:rsidRPr="00CF7ED9" w:rsidRDefault="005A136F" w:rsidP="005A136F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1.00 - 1.70</w:t>
            </w:r>
            <w:r>
              <w:rPr>
                <w:rFonts w:asciiTheme="majorBidi" w:eastAsia="Calibri" w:hAnsiTheme="majorBidi" w:cstheme="majorBidi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270" w:type="dxa"/>
          </w:tcPr>
          <w:p w14:paraId="50CEA1AC" w14:textId="77777777" w:rsidR="005A136F" w:rsidRPr="00CF7ED9" w:rsidRDefault="005A136F" w:rsidP="005A136F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21D3381" w14:textId="40D7D1CF" w:rsidR="005A136F" w:rsidRPr="00CF7ED9" w:rsidRDefault="005A136F" w:rsidP="005A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eastAsia="Calibr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eastAsia="Calibri" w:hAnsiTheme="majorBidi" w:cstheme="majorBidi" w:hint="cs"/>
                <w:sz w:val="30"/>
                <w:szCs w:val="30"/>
              </w:rPr>
              <w:t>596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Pr="001F0E13">
              <w:rPr>
                <w:rFonts w:asciiTheme="majorBidi" w:eastAsia="Calibri" w:hAnsiTheme="majorBidi" w:cstheme="majorBidi" w:hint="cs"/>
                <w:sz w:val="30"/>
                <w:szCs w:val="30"/>
              </w:rPr>
              <w:t>47</w:t>
            </w:r>
          </w:p>
        </w:tc>
      </w:tr>
      <w:tr w:rsidR="005A136F" w:rsidRPr="00CF7ED9" w14:paraId="2F51E8E0" w14:textId="77777777" w:rsidTr="00CC2A6D">
        <w:trPr>
          <w:trHeight w:val="352"/>
        </w:trPr>
        <w:tc>
          <w:tcPr>
            <w:tcW w:w="1980" w:type="dxa"/>
          </w:tcPr>
          <w:p w14:paraId="2BBA9513" w14:textId="77777777" w:rsidR="005A136F" w:rsidRPr="00CF7ED9" w:rsidRDefault="005A136F" w:rsidP="005A136F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2FF5B506" w14:textId="64195A92" w:rsidR="005A136F" w:rsidRPr="00CF7ED9" w:rsidRDefault="005A136F" w:rsidP="005A136F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2E66B9" w14:textId="77777777" w:rsidR="005A136F" w:rsidRPr="00CF7ED9" w:rsidRDefault="005A136F" w:rsidP="005A136F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F277BE3" w14:textId="20FCBFE1" w:rsidR="005A136F" w:rsidRPr="00F07C94" w:rsidRDefault="00F07C94" w:rsidP="00F0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F07C9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422,427</w:t>
            </w:r>
          </w:p>
        </w:tc>
        <w:tc>
          <w:tcPr>
            <w:tcW w:w="270" w:type="dxa"/>
          </w:tcPr>
          <w:p w14:paraId="78C85B2D" w14:textId="77777777" w:rsidR="005A136F" w:rsidRPr="00CF7ED9" w:rsidRDefault="005A136F" w:rsidP="005A136F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95EBFE5" w14:textId="77777777" w:rsidR="005A136F" w:rsidRPr="00CF7ED9" w:rsidRDefault="005A136F" w:rsidP="005A136F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48B7D" w14:textId="77777777" w:rsidR="005A136F" w:rsidRPr="00CF7ED9" w:rsidRDefault="005A136F" w:rsidP="005A136F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A97DEF9" w14:textId="34FC9ABD" w:rsidR="005A136F" w:rsidRPr="00CF7ED9" w:rsidRDefault="005A136F" w:rsidP="005A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</w:rPr>
              <w:t>596</w:t>
            </w:r>
            <w:r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4</w:t>
            </w:r>
            <w:r w:rsidRPr="001F0E13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</w:rPr>
              <w:t>47</w:t>
            </w:r>
          </w:p>
        </w:tc>
      </w:tr>
    </w:tbl>
    <w:p w14:paraId="745FB1DD" w14:textId="77777777" w:rsidR="002D4841" w:rsidRPr="00DC293C" w:rsidRDefault="002D4841" w:rsidP="00CF7ED9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63758FC" w14:textId="207CD8B1" w:rsidR="002D4841" w:rsidRPr="00CF7ED9" w:rsidRDefault="002D4841" w:rsidP="00CF7ED9">
      <w:pPr>
        <w:tabs>
          <w:tab w:val="clear" w:pos="680"/>
          <w:tab w:val="clear" w:pos="907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CF7ED9">
        <w:rPr>
          <w:rFonts w:asciiTheme="majorBidi" w:hAnsiTheme="majorBidi" w:cstheme="majorBidi"/>
          <w:sz w:val="30"/>
          <w:szCs w:val="30"/>
          <w:vertAlign w:val="superscript"/>
          <w:cs/>
          <w:lang w:val="th-TH"/>
        </w:rPr>
        <w:t>*</w:t>
      </w:r>
      <w:r w:rsidRPr="00CF7ED9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ab/>
      </w:r>
      <w:r w:rsidR="003869C4" w:rsidRPr="003869C4">
        <w:rPr>
          <w:rFonts w:asciiTheme="majorBidi" w:hAnsiTheme="majorBidi" w:cstheme="majorBidi" w:hint="cs"/>
          <w:spacing w:val="-4"/>
          <w:sz w:val="24"/>
          <w:szCs w:val="24"/>
          <w:cs/>
          <w:lang w:val="th-TH"/>
        </w:rPr>
        <w:t xml:space="preserve">อ้างอิงกับตัวแปร </w:t>
      </w:r>
      <w:r w:rsidR="003869C4" w:rsidRPr="003869C4">
        <w:rPr>
          <w:rFonts w:asciiTheme="majorBidi" w:hAnsiTheme="majorBidi" w:cstheme="majorBidi" w:hint="cs"/>
          <w:spacing w:val="-4"/>
          <w:sz w:val="28"/>
          <w:szCs w:val="28"/>
          <w:cs/>
          <w:lang w:val="th-TH"/>
        </w:rPr>
        <w:t>(</w:t>
      </w:r>
      <w:r w:rsidRPr="003869C4">
        <w:rPr>
          <w:rFonts w:asciiTheme="majorBidi" w:hAnsiTheme="majorBidi" w:cstheme="majorBidi"/>
          <w:sz w:val="24"/>
          <w:szCs w:val="24"/>
          <w:cs/>
          <w:lang w:val="th-TH"/>
        </w:rPr>
        <w:t>ผลตอบแทนอ้างอิงกับตัวแปรคืออัตราดอกเบี้ยอ้างอิงและราคาเฉลี่ยของกลุ่มหุ้นที่จดทะเบียนในตลาดหลักทรัพย์</w:t>
      </w:r>
      <w:r w:rsidR="003869C4" w:rsidRPr="003869C4">
        <w:rPr>
          <w:rFonts w:asciiTheme="majorBidi" w:hAnsiTheme="majorBidi" w:cstheme="majorBidi" w:hint="cs"/>
          <w:sz w:val="24"/>
          <w:szCs w:val="24"/>
          <w:cs/>
          <w:lang w:val="th-TH"/>
        </w:rPr>
        <w:t>)</w:t>
      </w:r>
    </w:p>
    <w:p w14:paraId="645D6C06" w14:textId="4661FEB8" w:rsidR="00220396" w:rsidRDefault="00220396" w:rsidP="000D0A82">
      <w:pPr>
        <w:tabs>
          <w:tab w:val="clear" w:pos="454"/>
          <w:tab w:val="clear" w:pos="680"/>
          <w:tab w:val="clear" w:pos="907"/>
          <w:tab w:val="left" w:pos="720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6F061006" w14:textId="65200063" w:rsidR="002D4841" w:rsidRPr="00CF7ED9" w:rsidRDefault="002D4841" w:rsidP="00CF7ED9">
      <w:pPr>
        <w:tabs>
          <w:tab w:val="clear" w:pos="454"/>
          <w:tab w:val="clear" w:pos="680"/>
          <w:tab w:val="clear" w:pos="907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CF7ED9">
        <w:rPr>
          <w:rFonts w:asciiTheme="majorBidi" w:eastAsia="Calibri" w:hAnsiTheme="majorBidi" w:cstheme="majorBidi"/>
          <w:sz w:val="30"/>
          <w:szCs w:val="30"/>
          <w:cs/>
        </w:rPr>
        <w:t>ตราสารหนี้ที่ออกคือหุ้นกู้อนุพันธ์ ซึ่งเป็นภาระ</w:t>
      </w:r>
      <w:r w:rsidR="009D57A3">
        <w:rPr>
          <w:rFonts w:asciiTheme="majorBidi" w:eastAsia="Calibri" w:hAnsiTheme="majorBidi" w:cstheme="majorBidi" w:hint="cs"/>
          <w:sz w:val="30"/>
          <w:szCs w:val="30"/>
          <w:cs/>
        </w:rPr>
        <w:t>ผูกพัน</w:t>
      </w:r>
      <w:r w:rsidRPr="00CF7ED9">
        <w:rPr>
          <w:rFonts w:asciiTheme="majorBidi" w:eastAsia="Calibri" w:hAnsiTheme="majorBidi" w:cstheme="majorBidi"/>
          <w:sz w:val="30"/>
          <w:szCs w:val="30"/>
          <w:cs/>
        </w:rPr>
        <w:t>โดยรวมอนุพันธ์แฝงที่กลุ่มบริษัทและบริษัทเสนอขายเป็นการทั่วไปแก่ผู้ลงทุนรายย่อยโดยออกจำหน่ายภายใต้เงื่อนไขที่ได้รับอนุมัติจากสำนักงานคณะกรรมการกำกับหลักทรัพย์และตลาดหลักทรัพย์ หุ้นกู้อนุพันธ์ดังกล่าวเป็น</w:t>
      </w:r>
      <w:r w:rsidR="009D57A3">
        <w:rPr>
          <w:rFonts w:asciiTheme="majorBidi" w:eastAsia="Calibri" w:hAnsiTheme="majorBidi" w:cstheme="majorBidi" w:hint="cs"/>
          <w:sz w:val="30"/>
          <w:szCs w:val="30"/>
          <w:cs/>
        </w:rPr>
        <w:t>หนี้สิน</w:t>
      </w:r>
      <w:r w:rsidRPr="00CF7ED9">
        <w:rPr>
          <w:rFonts w:asciiTheme="majorBidi" w:eastAsia="Calibri" w:hAnsiTheme="majorBidi" w:cstheme="majorBidi"/>
          <w:sz w:val="30"/>
          <w:szCs w:val="30"/>
          <w:cs/>
        </w:rPr>
        <w:t>ทางการเงินระยะสั้นและผลตอบแทนจะอิงกับราคาของหลักทรัพย์อ้างอิง</w:t>
      </w:r>
      <w:r w:rsidRPr="00CF7ED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eastAsia="Calibri" w:hAnsiTheme="majorBidi" w:cstheme="majorBidi"/>
          <w:sz w:val="30"/>
          <w:szCs w:val="30"/>
          <w:cs/>
        </w:rPr>
        <w:t>(ณ วันกำหนดค่าหลักทรัพย์ที่ระบุอยู่ในสัญญาการออกหุ้นกู้อนุพันธ์) ส่วนประกอบของอนุพันธ์ซึ่งอยู่ในรูปแบบของออปชั่นที่สามารถแยกออกจากกันได้โดยบันทึกเป็นรายการแยกต่างหากในงบแสดงฐานะการเงิน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เปิดเผยในหมายเหตุข้อ </w:t>
      </w:r>
      <w:r w:rsidR="00220396">
        <w:rPr>
          <w:rFonts w:asciiTheme="majorBidi" w:hAnsiTheme="majorBidi" w:cstheme="majorBidi"/>
          <w:sz w:val="30"/>
          <w:szCs w:val="30"/>
        </w:rPr>
        <w:t>9</w:t>
      </w:r>
    </w:p>
    <w:p w14:paraId="05AA4FCD" w14:textId="030AA5A3" w:rsidR="00D15DD6" w:rsidRDefault="00D15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pacing w:val="-4"/>
          <w:sz w:val="30"/>
          <w:szCs w:val="30"/>
          <w:cs/>
        </w:rPr>
      </w:pPr>
    </w:p>
    <w:p w14:paraId="56A19AF5" w14:textId="26FFB92F" w:rsidR="002D4841" w:rsidRPr="00681617" w:rsidRDefault="002D4841" w:rsidP="00670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pacing w:val="6"/>
          <w:sz w:val="30"/>
          <w:szCs w:val="30"/>
        </w:rPr>
      </w:pPr>
      <w:r w:rsidRPr="00CF7ED9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F07C94">
        <w:rPr>
          <w:rFonts w:asciiTheme="majorBidi" w:eastAsia="Calibri" w:hAnsiTheme="majorBidi" w:cstheme="majorBidi"/>
          <w:spacing w:val="-4"/>
          <w:sz w:val="30"/>
          <w:szCs w:val="30"/>
        </w:rPr>
        <w:t xml:space="preserve">30 </w:t>
      </w:r>
      <w:r w:rsidR="00F07C94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มิถุนายน </w:t>
      </w:r>
      <w:r w:rsidR="00F07C94">
        <w:rPr>
          <w:rFonts w:asciiTheme="majorBidi" w:eastAsia="Calibri" w:hAnsiTheme="majorBidi" w:cstheme="majorBidi"/>
          <w:spacing w:val="-4"/>
          <w:sz w:val="30"/>
          <w:szCs w:val="30"/>
        </w:rPr>
        <w:t xml:space="preserve">2563 </w:t>
      </w:r>
      <w:r w:rsidRPr="00CF7ED9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กลุ่มบริษัทและบริษัทมีหุ้นกู้อนุพันธ์จำนวน </w:t>
      </w:r>
      <w:r w:rsidR="00F07C94">
        <w:rPr>
          <w:rFonts w:asciiTheme="majorBidi" w:eastAsia="Calibri" w:hAnsiTheme="majorBidi" w:cstheme="majorBidi"/>
          <w:spacing w:val="-4"/>
          <w:sz w:val="30"/>
          <w:szCs w:val="30"/>
        </w:rPr>
        <w:t>422.4</w:t>
      </w:r>
      <w:r w:rsidR="00F0297C" w:rsidRPr="00F0297C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Pr="00CF7ED9">
        <w:rPr>
          <w:rFonts w:asciiTheme="majorBidi" w:eastAsia="Calibri" w:hAnsiTheme="majorBidi" w:cstheme="majorBidi"/>
          <w:spacing w:val="-4"/>
          <w:sz w:val="30"/>
          <w:szCs w:val="30"/>
          <w:cs/>
        </w:rPr>
        <w:t>ล้านบาท</w:t>
      </w:r>
      <w:r w:rsidR="00F07C94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="00F07C94" w:rsidRPr="00F07C94">
        <w:rPr>
          <w:rFonts w:asciiTheme="majorBidi" w:eastAsia="Calibri" w:hAnsiTheme="majorBidi" w:cstheme="majorBidi"/>
          <w:i/>
          <w:iCs/>
          <w:spacing w:val="-4"/>
          <w:sz w:val="30"/>
          <w:szCs w:val="30"/>
        </w:rPr>
        <w:t>(</w:t>
      </w:r>
      <w:r w:rsidR="00F07C94" w:rsidRPr="00F07C94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F07C94" w:rsidRPr="00F07C94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F07C94" w:rsidRPr="00F07C94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F07C94" w:rsidRPr="00F07C94">
        <w:rPr>
          <w:rFonts w:asciiTheme="majorBidi" w:hAnsiTheme="majorBidi" w:cstheme="majorBidi"/>
          <w:i/>
          <w:iCs/>
          <w:sz w:val="30"/>
          <w:szCs w:val="30"/>
        </w:rPr>
        <w:t>2562:</w:t>
      </w:r>
      <w:r w:rsidR="00F07C94" w:rsidRPr="00F07C94">
        <w:rPr>
          <w:rFonts w:asciiTheme="majorBidi" w:eastAsia="Calibri" w:hAnsiTheme="majorBidi" w:cstheme="majorBidi"/>
          <w:i/>
          <w:iCs/>
          <w:spacing w:val="-4"/>
          <w:sz w:val="30"/>
          <w:szCs w:val="30"/>
        </w:rPr>
        <w:t xml:space="preserve"> 1,596.4</w:t>
      </w:r>
      <w:r w:rsidR="00F07C94" w:rsidRPr="00F07C94">
        <w:rPr>
          <w:rFonts w:asciiTheme="majorBidi" w:eastAsia="Calibri" w:hAnsiTheme="majorBidi" w:cstheme="majorBidi"/>
          <w:i/>
          <w:iCs/>
          <w:spacing w:val="-4"/>
          <w:sz w:val="30"/>
          <w:szCs w:val="30"/>
          <w:cs/>
        </w:rPr>
        <w:t xml:space="preserve"> ล้านบาท</w:t>
      </w:r>
      <w:r w:rsidR="00F07C94" w:rsidRPr="00F07C94">
        <w:rPr>
          <w:rFonts w:asciiTheme="majorBidi" w:eastAsia="Calibri" w:hAnsiTheme="majorBidi" w:cstheme="majorBidi"/>
          <w:i/>
          <w:iCs/>
          <w:spacing w:val="-4"/>
          <w:sz w:val="30"/>
          <w:szCs w:val="30"/>
        </w:rPr>
        <w:t>)</w:t>
      </w:r>
      <w:r w:rsidR="00F07C9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F7ED9">
        <w:rPr>
          <w:rFonts w:asciiTheme="majorBidi" w:eastAsia="Calibri" w:hAnsiTheme="majorBidi" w:cstheme="majorBidi"/>
          <w:spacing w:val="-4"/>
          <w:sz w:val="30"/>
          <w:szCs w:val="30"/>
          <w:cs/>
        </w:rPr>
        <w:t>ซึ่งจะครบกำหนดชำระใน</w:t>
      </w:r>
      <w:r w:rsidRPr="00DA0D05">
        <w:rPr>
          <w:rFonts w:asciiTheme="majorBidi" w:eastAsia="Calibri" w:hAnsiTheme="majorBidi" w:cstheme="majorBidi"/>
          <w:sz w:val="30"/>
          <w:szCs w:val="30"/>
          <w:cs/>
        </w:rPr>
        <w:t>ระหว่างเดือน</w:t>
      </w:r>
      <w:r w:rsidR="00F07C94">
        <w:rPr>
          <w:rFonts w:asciiTheme="majorBidi" w:eastAsia="Calibri" w:hAnsiTheme="majorBidi" w:cstheme="majorBidi" w:hint="cs"/>
          <w:sz w:val="30"/>
          <w:szCs w:val="30"/>
          <w:cs/>
        </w:rPr>
        <w:t>กรกฎาคม</w:t>
      </w:r>
      <w:r w:rsidR="00F07C94">
        <w:rPr>
          <w:rFonts w:asciiTheme="majorBidi" w:eastAsia="Calibri" w:hAnsiTheme="majorBidi" w:cstheme="majorBidi"/>
          <w:sz w:val="30"/>
          <w:szCs w:val="30"/>
        </w:rPr>
        <w:t xml:space="preserve"> 2563 </w:t>
      </w:r>
      <w:r w:rsidR="00F0297C" w:rsidRPr="00DA0D05">
        <w:rPr>
          <w:rFonts w:asciiTheme="majorBidi" w:eastAsia="Calibri" w:hAnsiTheme="majorBidi" w:cstheme="majorBidi" w:hint="cs"/>
          <w:sz w:val="30"/>
          <w:szCs w:val="30"/>
          <w:cs/>
        </w:rPr>
        <w:t>ถึงเดือน</w:t>
      </w:r>
      <w:r w:rsidR="00F07C94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มกราคม </w:t>
      </w:r>
      <w:r w:rsidR="00F07C94">
        <w:rPr>
          <w:rFonts w:asciiTheme="majorBidi" w:eastAsia="Calibri" w:hAnsiTheme="majorBidi" w:cstheme="majorBidi"/>
          <w:sz w:val="30"/>
          <w:szCs w:val="30"/>
        </w:rPr>
        <w:t xml:space="preserve">2564 </w:t>
      </w:r>
      <w:r w:rsidR="00F07C94" w:rsidRPr="00670B6B">
        <w:rPr>
          <w:rFonts w:asciiTheme="majorBidi" w:eastAsia="Calibri" w:hAnsiTheme="majorBidi" w:cstheme="majorBidi"/>
          <w:i/>
          <w:iCs/>
          <w:spacing w:val="-4"/>
          <w:sz w:val="30"/>
          <w:szCs w:val="30"/>
        </w:rPr>
        <w:t>(</w:t>
      </w:r>
      <w:r w:rsidR="00F07C94" w:rsidRPr="00670B6B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F07C94" w:rsidRPr="00670B6B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F07C94" w:rsidRPr="00670B6B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F07C94" w:rsidRPr="00670B6B">
        <w:rPr>
          <w:rFonts w:asciiTheme="majorBidi" w:hAnsiTheme="majorBidi" w:cstheme="majorBidi"/>
          <w:i/>
          <w:iCs/>
          <w:sz w:val="30"/>
          <w:szCs w:val="30"/>
        </w:rPr>
        <w:t>2562:</w:t>
      </w:r>
      <w:r w:rsidR="00681617">
        <w:rPr>
          <w:rFonts w:asciiTheme="majorBidi" w:eastAsia="Calibri" w:hAnsiTheme="majorBidi" w:cstheme="majorBidi" w:hint="cs"/>
          <w:i/>
          <w:iCs/>
          <w:spacing w:val="-4"/>
          <w:sz w:val="30"/>
          <w:szCs w:val="30"/>
          <w:cs/>
        </w:rPr>
        <w:t xml:space="preserve"> </w:t>
      </w:r>
      <w:r w:rsidR="00681617">
        <w:rPr>
          <w:rFonts w:asciiTheme="majorBidi" w:eastAsia="Calibri" w:hAnsiTheme="majorBidi" w:cstheme="majorBidi"/>
          <w:i/>
          <w:iCs/>
          <w:spacing w:val="-4"/>
          <w:sz w:val="30"/>
          <w:szCs w:val="30"/>
          <w:cs/>
        </w:rPr>
        <w:br/>
      </w:r>
      <w:r w:rsidR="00681617" w:rsidRPr="00681617">
        <w:rPr>
          <w:rFonts w:asciiTheme="majorBidi" w:eastAsia="Calibri" w:hAnsiTheme="majorBidi" w:cstheme="majorBidi" w:hint="cs"/>
          <w:i/>
          <w:iCs/>
          <w:spacing w:val="10"/>
          <w:sz w:val="30"/>
          <w:szCs w:val="30"/>
          <w:cs/>
        </w:rPr>
        <w:t>เดือน</w:t>
      </w:r>
      <w:r w:rsidR="00F07C94" w:rsidRPr="00681617">
        <w:rPr>
          <w:rFonts w:asciiTheme="majorBidi" w:eastAsia="Calibri" w:hAnsiTheme="majorBidi" w:cstheme="majorBidi" w:hint="cs"/>
          <w:i/>
          <w:iCs/>
          <w:spacing w:val="10"/>
          <w:sz w:val="30"/>
          <w:szCs w:val="30"/>
          <w:cs/>
        </w:rPr>
        <w:t>มกราคมถึงเดือนเมษายน</w:t>
      </w:r>
      <w:r w:rsidR="00F07C94" w:rsidRPr="00681617">
        <w:rPr>
          <w:rFonts w:asciiTheme="majorBidi" w:eastAsia="Calibri" w:hAnsiTheme="majorBidi" w:cstheme="majorBidi"/>
          <w:i/>
          <w:iCs/>
          <w:spacing w:val="10"/>
          <w:sz w:val="30"/>
          <w:szCs w:val="30"/>
          <w:cs/>
        </w:rPr>
        <w:t xml:space="preserve"> </w:t>
      </w:r>
      <w:r w:rsidR="00F07C94" w:rsidRPr="00681617">
        <w:rPr>
          <w:rFonts w:asciiTheme="majorBidi" w:eastAsia="Calibri" w:hAnsiTheme="majorBidi" w:cstheme="majorBidi"/>
          <w:i/>
          <w:iCs/>
          <w:spacing w:val="10"/>
          <w:sz w:val="30"/>
          <w:szCs w:val="30"/>
        </w:rPr>
        <w:t>2563)</w:t>
      </w:r>
    </w:p>
    <w:p w14:paraId="14076FC3" w14:textId="7C573FB0" w:rsidR="002D4841" w:rsidRDefault="000D0A82" w:rsidP="000D0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215409DC" w14:textId="23133F20" w:rsidR="002D4841" w:rsidRPr="00CF7ED9" w:rsidRDefault="002D4841" w:rsidP="002D6FB6">
      <w:pPr>
        <w:pStyle w:val="index"/>
        <w:numPr>
          <w:ilvl w:val="0"/>
          <w:numId w:val="21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ประมาณการหนี้สิน</w:t>
      </w:r>
    </w:p>
    <w:p w14:paraId="55BB80D3" w14:textId="77777777" w:rsidR="00BD37A6" w:rsidRPr="007D6666" w:rsidRDefault="00BD37A6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350"/>
        <w:gridCol w:w="270"/>
        <w:gridCol w:w="1260"/>
        <w:gridCol w:w="270"/>
        <w:gridCol w:w="1350"/>
      </w:tblGrid>
      <w:tr w:rsidR="00822117" w:rsidRPr="00CF7ED9" w14:paraId="107E7D2A" w14:textId="77777777" w:rsidTr="00BD37A6">
        <w:trPr>
          <w:trHeight w:val="70"/>
        </w:trPr>
        <w:tc>
          <w:tcPr>
            <w:tcW w:w="4770" w:type="dxa"/>
            <w:vAlign w:val="bottom"/>
          </w:tcPr>
          <w:p w14:paraId="21F3D282" w14:textId="77777777" w:rsidR="00822117" w:rsidRPr="00CF7ED9" w:rsidRDefault="00822117" w:rsidP="008221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DF8B83" w14:textId="09465185" w:rsidR="00822117" w:rsidRPr="00CF7ED9" w:rsidRDefault="00822117" w:rsidP="0082211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270" w:type="dxa"/>
          </w:tcPr>
          <w:p w14:paraId="17F7E29B" w14:textId="77777777" w:rsidR="00822117" w:rsidRPr="00CF7ED9" w:rsidRDefault="00822117" w:rsidP="0082211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  <w:gridSpan w:val="3"/>
          </w:tcPr>
          <w:p w14:paraId="01896F46" w14:textId="70B10730" w:rsidR="00822117" w:rsidRPr="00CF7ED9" w:rsidRDefault="00822117" w:rsidP="0082211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2117" w:rsidRPr="00CF7ED9" w14:paraId="3EA1A299" w14:textId="77777777" w:rsidTr="00BD37A6">
        <w:trPr>
          <w:trHeight w:val="70"/>
        </w:trPr>
        <w:tc>
          <w:tcPr>
            <w:tcW w:w="4770" w:type="dxa"/>
            <w:vAlign w:val="bottom"/>
          </w:tcPr>
          <w:p w14:paraId="365B81CD" w14:textId="77777777" w:rsidR="00822117" w:rsidRPr="00CF7ED9" w:rsidRDefault="00822117" w:rsidP="008221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611195" w14:textId="7539DF8D" w:rsidR="00822117" w:rsidRPr="00CF7ED9" w:rsidRDefault="00822117" w:rsidP="0082211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0" w:type="dxa"/>
          </w:tcPr>
          <w:p w14:paraId="210BE0C4" w14:textId="77777777" w:rsidR="00822117" w:rsidRPr="00CF7ED9" w:rsidRDefault="00822117" w:rsidP="0082211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F8F790D" w14:textId="305DFEFC" w:rsidR="00822117" w:rsidRPr="00CF7ED9" w:rsidRDefault="00822117" w:rsidP="0082211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6E23D0EB" w14:textId="77777777" w:rsidR="00822117" w:rsidRPr="00CF7ED9" w:rsidRDefault="00822117" w:rsidP="0082211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6F12C878" w14:textId="77777777" w:rsidR="00822117" w:rsidRPr="00CF7ED9" w:rsidRDefault="00822117" w:rsidP="0082211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822117" w:rsidRPr="00CF7ED9" w14:paraId="2E2F11BB" w14:textId="77777777" w:rsidTr="00BD37A6">
        <w:trPr>
          <w:trHeight w:val="70"/>
        </w:trPr>
        <w:tc>
          <w:tcPr>
            <w:tcW w:w="4770" w:type="dxa"/>
            <w:vAlign w:val="bottom"/>
          </w:tcPr>
          <w:p w14:paraId="59E79CED" w14:textId="77777777" w:rsidR="00822117" w:rsidRPr="00CF7ED9" w:rsidRDefault="00822117" w:rsidP="008221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9EEDF9" w14:textId="484208DA" w:rsidR="00822117" w:rsidRPr="001F0E13" w:rsidRDefault="00822117" w:rsidP="0082211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146B26F" w14:textId="77777777" w:rsidR="00822117" w:rsidRPr="001F0E13" w:rsidRDefault="00822117" w:rsidP="0082211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57C05AB" w14:textId="5FBA8329" w:rsidR="00822117" w:rsidRPr="001F0E13" w:rsidRDefault="00822117" w:rsidP="0082211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1F2353C" w14:textId="77777777" w:rsidR="00822117" w:rsidRPr="00CF7ED9" w:rsidRDefault="00822117" w:rsidP="0082211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63F0F68B" w14:textId="77777777" w:rsidR="00822117" w:rsidRPr="001F0E13" w:rsidRDefault="00822117" w:rsidP="0082211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822117" w:rsidRPr="00CF7ED9" w14:paraId="1F1437E2" w14:textId="77777777" w:rsidTr="00BD37A6">
        <w:trPr>
          <w:trHeight w:val="70"/>
        </w:trPr>
        <w:tc>
          <w:tcPr>
            <w:tcW w:w="4770" w:type="dxa"/>
            <w:vAlign w:val="bottom"/>
          </w:tcPr>
          <w:p w14:paraId="5EC8079A" w14:textId="77777777" w:rsidR="00822117" w:rsidRPr="00CF7ED9" w:rsidRDefault="00822117" w:rsidP="008221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0" w:type="dxa"/>
            <w:gridSpan w:val="5"/>
          </w:tcPr>
          <w:p w14:paraId="3AD88287" w14:textId="60380D6F" w:rsidR="00822117" w:rsidRPr="001F0E13" w:rsidRDefault="00822117" w:rsidP="0082211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2A06" w:rsidRPr="00CF7ED9" w14:paraId="3A10B7F4" w14:textId="77777777" w:rsidTr="00BD37A6">
        <w:tc>
          <w:tcPr>
            <w:tcW w:w="4770" w:type="dxa"/>
          </w:tcPr>
          <w:p w14:paraId="65B08D79" w14:textId="77777777" w:rsidR="009B2A06" w:rsidRPr="00CF7ED9" w:rsidRDefault="009B2A06" w:rsidP="009B2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97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350" w:type="dxa"/>
            <w:vAlign w:val="bottom"/>
          </w:tcPr>
          <w:p w14:paraId="1A1338E6" w14:textId="3FC5CE5C" w:rsidR="009B2A06" w:rsidRPr="00CF7ED9" w:rsidRDefault="009B2A06" w:rsidP="00BD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84,192</w:t>
            </w:r>
          </w:p>
        </w:tc>
        <w:tc>
          <w:tcPr>
            <w:tcW w:w="270" w:type="dxa"/>
          </w:tcPr>
          <w:p w14:paraId="41556782" w14:textId="77777777" w:rsidR="009B2A06" w:rsidRPr="00CF7ED9" w:rsidRDefault="009B2A06" w:rsidP="009B2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3059E3" w14:textId="43D84683" w:rsidR="009B2A06" w:rsidRPr="00CF7ED9" w:rsidRDefault="005C22D0" w:rsidP="005C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79,505</w:t>
            </w:r>
          </w:p>
        </w:tc>
        <w:tc>
          <w:tcPr>
            <w:tcW w:w="270" w:type="dxa"/>
            <w:vAlign w:val="bottom"/>
          </w:tcPr>
          <w:p w14:paraId="76F527C3" w14:textId="77777777" w:rsidR="009B2A06" w:rsidRPr="00CF7ED9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035CED" w14:textId="77777777" w:rsidR="009B2A06" w:rsidRPr="00CF7ED9" w:rsidRDefault="009B2A06" w:rsidP="00F2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77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950</w:t>
            </w:r>
          </w:p>
        </w:tc>
      </w:tr>
      <w:tr w:rsidR="009B2A06" w:rsidRPr="00CF7ED9" w14:paraId="44746EA5" w14:textId="77777777" w:rsidTr="00BD37A6">
        <w:tc>
          <w:tcPr>
            <w:tcW w:w="4770" w:type="dxa"/>
          </w:tcPr>
          <w:p w14:paraId="2E6DECE6" w14:textId="77777777" w:rsidR="009B2A06" w:rsidRPr="00CF7ED9" w:rsidRDefault="009B2A06" w:rsidP="009B2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97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26F9E5" w14:textId="228A6FE6" w:rsidR="009B2A06" w:rsidRPr="00CF7ED9" w:rsidRDefault="009B2A06" w:rsidP="00BD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1,979</w:t>
            </w:r>
          </w:p>
        </w:tc>
        <w:tc>
          <w:tcPr>
            <w:tcW w:w="270" w:type="dxa"/>
          </w:tcPr>
          <w:p w14:paraId="741DA280" w14:textId="77777777" w:rsidR="009B2A06" w:rsidRPr="00CF7ED9" w:rsidRDefault="009B2A06" w:rsidP="009B2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26048D" w14:textId="08586DA3" w:rsidR="009B2A06" w:rsidRPr="00CF7ED9" w:rsidRDefault="005C22D0" w:rsidP="005C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1,241</w:t>
            </w:r>
          </w:p>
        </w:tc>
        <w:tc>
          <w:tcPr>
            <w:tcW w:w="270" w:type="dxa"/>
          </w:tcPr>
          <w:p w14:paraId="2F897CA0" w14:textId="77777777" w:rsidR="009B2A06" w:rsidRPr="00CF7ED9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7ED313" w14:textId="77777777" w:rsidR="009B2A06" w:rsidRPr="00CF7ED9" w:rsidRDefault="009B2A06" w:rsidP="00F2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979</w:t>
            </w:r>
          </w:p>
        </w:tc>
      </w:tr>
      <w:tr w:rsidR="009B2A06" w:rsidRPr="00CF7ED9" w14:paraId="53917CCD" w14:textId="77777777" w:rsidTr="00BD37A6">
        <w:tc>
          <w:tcPr>
            <w:tcW w:w="4770" w:type="dxa"/>
            <w:vAlign w:val="bottom"/>
          </w:tcPr>
          <w:p w14:paraId="41C59B9D" w14:textId="77777777" w:rsidR="009B2A06" w:rsidRPr="00CF7ED9" w:rsidRDefault="009B2A06" w:rsidP="009B2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6AFD57" w14:textId="33F3812E" w:rsidR="009B2A06" w:rsidRPr="00CF7ED9" w:rsidRDefault="009B2A06" w:rsidP="00BD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86,171</w:t>
            </w:r>
          </w:p>
        </w:tc>
        <w:tc>
          <w:tcPr>
            <w:tcW w:w="270" w:type="dxa"/>
          </w:tcPr>
          <w:p w14:paraId="25B5FCB6" w14:textId="77777777" w:rsidR="009B2A06" w:rsidRPr="00CF7ED9" w:rsidRDefault="009B2A06" w:rsidP="009B2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EFB08C" w14:textId="57AE8613" w:rsidR="009B2A06" w:rsidRPr="00CF7ED9" w:rsidRDefault="005C22D0" w:rsidP="005C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80,746</w:t>
            </w:r>
          </w:p>
        </w:tc>
        <w:tc>
          <w:tcPr>
            <w:tcW w:w="270" w:type="dxa"/>
          </w:tcPr>
          <w:p w14:paraId="0A54D4E3" w14:textId="77777777" w:rsidR="009B2A06" w:rsidRPr="00CF7ED9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77BCC3" w14:textId="77777777" w:rsidR="009B2A06" w:rsidRPr="00CF7ED9" w:rsidRDefault="009B2A06" w:rsidP="00F2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79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929</w:t>
            </w:r>
          </w:p>
        </w:tc>
      </w:tr>
    </w:tbl>
    <w:p w14:paraId="1D0C525A" w14:textId="01808D1B" w:rsidR="002D6FB6" w:rsidRPr="007D6666" w:rsidRDefault="002D6FB6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6F5564F" w14:textId="1914BAF9" w:rsidR="002D4841" w:rsidRPr="006A6BF9" w:rsidRDefault="002D4841" w:rsidP="00DC2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6B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CFD101B" w14:textId="77777777" w:rsidR="002D4841" w:rsidRPr="007D6666" w:rsidRDefault="002D4841" w:rsidP="00DC2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90A7906" w14:textId="1788E09B" w:rsidR="002D4841" w:rsidRPr="00DC293C" w:rsidRDefault="002D4841" w:rsidP="00DC2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293C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1F0E13" w:rsidRPr="001F0E13">
        <w:rPr>
          <w:rFonts w:asciiTheme="majorBidi" w:hAnsiTheme="majorBidi" w:cstheme="majorBidi"/>
          <w:sz w:val="30"/>
          <w:szCs w:val="30"/>
        </w:rPr>
        <w:t>2541</w:t>
      </w:r>
      <w:r w:rsidRPr="00DC293C">
        <w:rPr>
          <w:rFonts w:asciiTheme="majorBidi" w:hAnsiTheme="majorBidi" w:cstheme="majorBidi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</w:t>
      </w:r>
      <w:r w:rsidR="006A6BF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293C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 </w:t>
      </w:r>
    </w:p>
    <w:p w14:paraId="51D1C8E0" w14:textId="06AE304A" w:rsidR="00F21AD0" w:rsidRPr="007D6666" w:rsidRDefault="00F21AD0" w:rsidP="00DC2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52"/>
        <w:gridCol w:w="1350"/>
        <w:gridCol w:w="270"/>
        <w:gridCol w:w="1260"/>
        <w:gridCol w:w="270"/>
        <w:gridCol w:w="1350"/>
      </w:tblGrid>
      <w:tr w:rsidR="009B2A06" w:rsidRPr="00CF7ED9" w14:paraId="751054BA" w14:textId="77777777" w:rsidTr="00BD37A6">
        <w:trPr>
          <w:trHeight w:val="70"/>
          <w:tblHeader/>
        </w:trPr>
        <w:tc>
          <w:tcPr>
            <w:tcW w:w="4752" w:type="dxa"/>
            <w:vAlign w:val="bottom"/>
          </w:tcPr>
          <w:p w14:paraId="45C33603" w14:textId="77777777" w:rsidR="009B2A06" w:rsidRPr="00135128" w:rsidRDefault="009B2A06" w:rsidP="009B2A06">
            <w:pPr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CFBDDF7" w14:textId="23884B8F" w:rsidR="009B2A06" w:rsidRPr="00CF7ED9" w:rsidRDefault="009B2A06" w:rsidP="009B2A0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270" w:type="dxa"/>
          </w:tcPr>
          <w:p w14:paraId="157F3482" w14:textId="77777777" w:rsidR="009B2A06" w:rsidRPr="00CF7ED9" w:rsidRDefault="009B2A06" w:rsidP="009B2A0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  <w:gridSpan w:val="3"/>
          </w:tcPr>
          <w:p w14:paraId="0DD9BC0F" w14:textId="49E201B5" w:rsidR="009B2A06" w:rsidRPr="00CF7ED9" w:rsidRDefault="009B2A06" w:rsidP="009B2A0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2A06" w:rsidRPr="00CF7ED9" w14:paraId="5CA3A3D1" w14:textId="77777777" w:rsidTr="00BD37A6">
        <w:trPr>
          <w:trHeight w:val="70"/>
          <w:tblHeader/>
        </w:trPr>
        <w:tc>
          <w:tcPr>
            <w:tcW w:w="4752" w:type="dxa"/>
            <w:vAlign w:val="bottom"/>
          </w:tcPr>
          <w:p w14:paraId="1973DF18" w14:textId="77777777" w:rsidR="009B2A06" w:rsidRPr="00CF7ED9" w:rsidRDefault="009B2A06" w:rsidP="009B2A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5128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</w:t>
            </w:r>
            <w:r w:rsidRPr="0013512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</w:t>
            </w:r>
          </w:p>
        </w:tc>
        <w:tc>
          <w:tcPr>
            <w:tcW w:w="1350" w:type="dxa"/>
          </w:tcPr>
          <w:p w14:paraId="7EC8494A" w14:textId="7801536F" w:rsidR="009B2A06" w:rsidRPr="00CF7ED9" w:rsidRDefault="009B2A06" w:rsidP="009B2A0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0" w:type="dxa"/>
          </w:tcPr>
          <w:p w14:paraId="7373256F" w14:textId="4443F985" w:rsidR="009B2A06" w:rsidRPr="00CF7ED9" w:rsidRDefault="009B2A06" w:rsidP="009B2A0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D426B5F" w14:textId="41A85FE1" w:rsidR="009B2A06" w:rsidRPr="00CF7ED9" w:rsidRDefault="009B2A06" w:rsidP="009B2A0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481DD236" w14:textId="77777777" w:rsidR="009B2A06" w:rsidRPr="00CF7ED9" w:rsidRDefault="009B2A06" w:rsidP="009B2A0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3B162C06" w14:textId="77777777" w:rsidR="009B2A06" w:rsidRPr="00CF7ED9" w:rsidRDefault="009B2A06" w:rsidP="009B2A0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9B2A06" w:rsidRPr="00CF7ED9" w14:paraId="166446DB" w14:textId="77777777" w:rsidTr="00BD37A6">
        <w:trPr>
          <w:trHeight w:val="70"/>
          <w:tblHeader/>
        </w:trPr>
        <w:tc>
          <w:tcPr>
            <w:tcW w:w="4752" w:type="dxa"/>
            <w:vAlign w:val="bottom"/>
          </w:tcPr>
          <w:p w14:paraId="0CD06744" w14:textId="77777777" w:rsidR="009B2A06" w:rsidRPr="00135128" w:rsidRDefault="009B2A06" w:rsidP="00CE24CF">
            <w:pPr>
              <w:spacing w:line="240" w:lineRule="auto"/>
              <w:ind w:left="1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3512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350" w:type="dxa"/>
          </w:tcPr>
          <w:p w14:paraId="679A1B91" w14:textId="65EAB0CC" w:rsidR="009B2A06" w:rsidRPr="001F0E13" w:rsidRDefault="009B2A06" w:rsidP="009B2A0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BB00A8E" w14:textId="64B0A440" w:rsidR="009B2A06" w:rsidRPr="001F0E13" w:rsidRDefault="009B2A06" w:rsidP="009B2A0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216431E" w14:textId="23700657" w:rsidR="009B2A06" w:rsidRPr="001F0E13" w:rsidRDefault="009B2A06" w:rsidP="009B2A0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B199E35" w14:textId="77777777" w:rsidR="009B2A06" w:rsidRPr="00CF7ED9" w:rsidRDefault="009B2A06" w:rsidP="009B2A0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40D71598" w14:textId="77777777" w:rsidR="009B2A06" w:rsidRPr="001F0E13" w:rsidRDefault="009B2A06" w:rsidP="009B2A0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9B2A06" w:rsidRPr="00CF7ED9" w14:paraId="132F4AE0" w14:textId="77777777" w:rsidTr="00BD37A6">
        <w:trPr>
          <w:trHeight w:val="70"/>
          <w:tblHeader/>
        </w:trPr>
        <w:tc>
          <w:tcPr>
            <w:tcW w:w="4752" w:type="dxa"/>
            <w:vAlign w:val="bottom"/>
          </w:tcPr>
          <w:p w14:paraId="1FFF02D9" w14:textId="77777777" w:rsidR="009B2A06" w:rsidRPr="00135128" w:rsidRDefault="009B2A06" w:rsidP="009B2A06">
            <w:pPr>
              <w:spacing w:line="240" w:lineRule="auto"/>
              <w:ind w:left="1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5"/>
          </w:tcPr>
          <w:p w14:paraId="151CF6A8" w14:textId="4B919FFC" w:rsidR="009B2A06" w:rsidRPr="001F0E13" w:rsidRDefault="009B2A06" w:rsidP="009B2A0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2A06" w:rsidRPr="00CF7ED9" w14:paraId="7A456AEA" w14:textId="77777777" w:rsidTr="00BD37A6">
        <w:tc>
          <w:tcPr>
            <w:tcW w:w="4752" w:type="dxa"/>
          </w:tcPr>
          <w:p w14:paraId="18581D90" w14:textId="77777777" w:rsidR="009B2A06" w:rsidRPr="00CF7ED9" w:rsidRDefault="009B2A06" w:rsidP="009B2A06">
            <w:pPr>
              <w:tabs>
                <w:tab w:val="left" w:pos="72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ยอดต้นงวด</w:t>
            </w:r>
            <w:r w:rsidRPr="00CF7E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/</w:t>
            </w:r>
            <w:r w:rsidRPr="00CF7E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47FB1A2C" w14:textId="42A27259" w:rsidR="009B2A06" w:rsidRPr="001A1A5B" w:rsidRDefault="009B2A06" w:rsidP="00E13F1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270" w:type="dxa"/>
          </w:tcPr>
          <w:p w14:paraId="478A04D2" w14:textId="538C49E1" w:rsidR="009B2A06" w:rsidRPr="001A1A5B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72DAE8" w14:textId="77C7D02B" w:rsidR="009B2A06" w:rsidRPr="001A1A5B" w:rsidRDefault="009B2A06" w:rsidP="00E13F1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A1A5B">
              <w:rPr>
                <w:rFonts w:asciiTheme="majorBidi" w:hAnsiTheme="majorBidi" w:cstheme="majorBidi"/>
                <w:sz w:val="30"/>
                <w:szCs w:val="30"/>
              </w:rPr>
              <w:t>77,950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44B598" w14:textId="77777777" w:rsidR="009B2A06" w:rsidRPr="00CF7ED9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F774B7" w14:textId="77777777" w:rsidR="009B2A06" w:rsidRPr="00CF7ED9" w:rsidRDefault="009B2A06" w:rsidP="00E13F1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</w:tr>
      <w:tr w:rsidR="009B2A06" w:rsidRPr="00DC293C" w14:paraId="69401251" w14:textId="77777777" w:rsidTr="00BD37A6">
        <w:tc>
          <w:tcPr>
            <w:tcW w:w="4752" w:type="dxa"/>
          </w:tcPr>
          <w:p w14:paraId="54239C6D" w14:textId="77777777" w:rsidR="009B2A06" w:rsidRPr="00820549" w:rsidRDefault="009B2A06" w:rsidP="009B2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34465D5" w14:textId="77777777" w:rsidR="009B2A06" w:rsidRPr="00820549" w:rsidRDefault="009B2A06" w:rsidP="00BD37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F92E0B" w14:textId="0727F73C" w:rsidR="009B2A06" w:rsidRPr="00820549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34E087" w14:textId="14E7C83B" w:rsidR="009B2A06" w:rsidRPr="00820549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96A092" w14:textId="77777777" w:rsidR="009B2A06" w:rsidRPr="00820549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9AA887" w14:textId="77777777" w:rsidR="009B2A06" w:rsidRPr="00820549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  <w:tab w:val="decimal" w:pos="124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2A06" w:rsidRPr="00CF7ED9" w14:paraId="0635D06D" w14:textId="77777777" w:rsidTr="00BD37A6">
        <w:tc>
          <w:tcPr>
            <w:tcW w:w="4752" w:type="dxa"/>
          </w:tcPr>
          <w:p w14:paraId="5A0B8E02" w14:textId="77777777" w:rsidR="009B2A06" w:rsidRPr="00CF7ED9" w:rsidRDefault="009B2A06" w:rsidP="009B2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  <w:vAlign w:val="bottom"/>
          </w:tcPr>
          <w:p w14:paraId="250FAB3D" w14:textId="77777777" w:rsidR="009B2A06" w:rsidRPr="00CF7ED9" w:rsidRDefault="009B2A06" w:rsidP="00BD37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9A7ED" w14:textId="1203563A" w:rsidR="009B2A06" w:rsidRPr="00CF7ED9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53C1BD" w14:textId="64680EB8" w:rsidR="009B2A06" w:rsidRPr="00CF7ED9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3C2F6D" w14:textId="77777777" w:rsidR="009B2A06" w:rsidRPr="00CF7ED9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F4322D" w14:textId="77777777" w:rsidR="009B2A06" w:rsidRPr="00CF7ED9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  <w:tab w:val="decimal" w:pos="124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2A06" w:rsidRPr="00CF7ED9" w14:paraId="06E27B0A" w14:textId="77777777" w:rsidTr="00BD37A6">
        <w:tc>
          <w:tcPr>
            <w:tcW w:w="4752" w:type="dxa"/>
            <w:shd w:val="clear" w:color="auto" w:fill="auto"/>
          </w:tcPr>
          <w:p w14:paraId="5989A49C" w14:textId="77777777" w:rsidR="009B2A06" w:rsidRPr="00CF7ED9" w:rsidRDefault="009B2A06" w:rsidP="009B2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350" w:type="dxa"/>
            <w:vAlign w:val="bottom"/>
          </w:tcPr>
          <w:p w14:paraId="7478841C" w14:textId="6D09905A" w:rsidR="009B2A06" w:rsidRPr="00CF7ED9" w:rsidRDefault="009B2A06" w:rsidP="00BD37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18,900</w:t>
            </w:r>
          </w:p>
        </w:tc>
        <w:tc>
          <w:tcPr>
            <w:tcW w:w="270" w:type="dxa"/>
          </w:tcPr>
          <w:p w14:paraId="640BEEEF" w14:textId="65291787" w:rsidR="009B2A06" w:rsidRPr="00CF7ED9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7CEBA9" w14:textId="4D007748" w:rsidR="009B2A06" w:rsidRPr="00CF7ED9" w:rsidRDefault="00A340F8" w:rsidP="00E13F1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6976F5" w14:textId="77777777" w:rsidR="009B2A06" w:rsidRPr="00CF7ED9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055033" w14:textId="77777777" w:rsidR="009B2A06" w:rsidRPr="00CF7ED9" w:rsidRDefault="009B2A06" w:rsidP="00F21A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13,783</w:t>
            </w:r>
          </w:p>
        </w:tc>
      </w:tr>
      <w:tr w:rsidR="009B2A06" w:rsidRPr="00CF7ED9" w14:paraId="48811BE8" w14:textId="77777777" w:rsidTr="00BD37A6">
        <w:tc>
          <w:tcPr>
            <w:tcW w:w="4752" w:type="dxa"/>
            <w:shd w:val="clear" w:color="auto" w:fill="auto"/>
          </w:tcPr>
          <w:p w14:paraId="3996DF30" w14:textId="77777777" w:rsidR="009B2A06" w:rsidRPr="00CF7ED9" w:rsidRDefault="009B2A06" w:rsidP="009B2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350" w:type="dxa"/>
            <w:vAlign w:val="bottom"/>
          </w:tcPr>
          <w:p w14:paraId="64DFEDCC" w14:textId="22F3CC9A" w:rsidR="009B2A06" w:rsidRPr="00CF7ED9" w:rsidRDefault="009B2A06" w:rsidP="00BD37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14,628</w:t>
            </w:r>
          </w:p>
        </w:tc>
        <w:tc>
          <w:tcPr>
            <w:tcW w:w="270" w:type="dxa"/>
          </w:tcPr>
          <w:p w14:paraId="264E86F6" w14:textId="4E711FDB" w:rsidR="009B2A06" w:rsidRPr="00CF7ED9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FD02E3" w14:textId="25ECD901" w:rsidR="009B2A06" w:rsidRPr="00CF7ED9" w:rsidRDefault="00A340F8" w:rsidP="00C564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649F1F" w14:textId="77777777" w:rsidR="009B2A06" w:rsidRPr="00CF7ED9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394E65" w14:textId="77777777" w:rsidR="009B2A06" w:rsidRPr="00CF7ED9" w:rsidRDefault="009B2A06" w:rsidP="00F21A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14,062</w:t>
            </w:r>
          </w:p>
        </w:tc>
      </w:tr>
      <w:tr w:rsidR="009B2A06" w:rsidRPr="00CF7ED9" w14:paraId="5F76A41B" w14:textId="77777777" w:rsidTr="00BD37A6">
        <w:tc>
          <w:tcPr>
            <w:tcW w:w="4752" w:type="dxa"/>
            <w:shd w:val="clear" w:color="auto" w:fill="auto"/>
          </w:tcPr>
          <w:p w14:paraId="1C187B5D" w14:textId="77777777" w:rsidR="009B2A06" w:rsidRPr="00CF7ED9" w:rsidRDefault="009B2A06" w:rsidP="009B2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8EB9D6" w14:textId="7DFCE5D1" w:rsidR="009B2A06" w:rsidRPr="00CF7ED9" w:rsidRDefault="009B2A06" w:rsidP="00BD37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3,103</w:t>
            </w:r>
          </w:p>
        </w:tc>
        <w:tc>
          <w:tcPr>
            <w:tcW w:w="270" w:type="dxa"/>
          </w:tcPr>
          <w:p w14:paraId="62230819" w14:textId="7DB291C2" w:rsidR="009B2A06" w:rsidRPr="00CF7ED9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14E5D" w14:textId="5A58BE5C" w:rsidR="009B2A06" w:rsidRPr="00CF7ED9" w:rsidRDefault="00A340F8" w:rsidP="00E13F1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682CBC" w14:textId="77777777" w:rsidR="009B2A06" w:rsidRPr="00CF7ED9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91851" w14:textId="77777777" w:rsidR="009B2A06" w:rsidRPr="00CF7ED9" w:rsidRDefault="009B2A06" w:rsidP="00F21A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2,842</w:t>
            </w:r>
          </w:p>
        </w:tc>
      </w:tr>
      <w:tr w:rsidR="009B2A06" w:rsidRPr="00CF7ED9" w14:paraId="18C50833" w14:textId="77777777" w:rsidTr="00BD37A6">
        <w:tc>
          <w:tcPr>
            <w:tcW w:w="4752" w:type="dxa"/>
            <w:shd w:val="clear" w:color="auto" w:fill="auto"/>
          </w:tcPr>
          <w:p w14:paraId="3ED7D486" w14:textId="77777777" w:rsidR="009B2A06" w:rsidRPr="00CF7ED9" w:rsidRDefault="009B2A06" w:rsidP="009B2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17" w:hanging="27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D1EE3" w14:textId="3BECB25F" w:rsidR="009B2A06" w:rsidRPr="009B2A06" w:rsidRDefault="009B2A06" w:rsidP="00BD37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2A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36,631</w:t>
            </w:r>
          </w:p>
        </w:tc>
        <w:tc>
          <w:tcPr>
            <w:tcW w:w="270" w:type="dxa"/>
          </w:tcPr>
          <w:p w14:paraId="4D7ABE01" w14:textId="6C7C120B" w:rsidR="009B2A06" w:rsidRPr="00CF7ED9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00FB6F" w14:textId="37413569" w:rsidR="009B2A06" w:rsidRPr="00C5642F" w:rsidRDefault="00A340F8" w:rsidP="00C564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64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BABA99" w14:textId="77777777" w:rsidR="009B2A06" w:rsidRPr="00CF7ED9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5615D" w14:textId="77777777" w:rsidR="009B2A06" w:rsidRPr="00CF7ED9" w:rsidRDefault="009B2A06" w:rsidP="00F21A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30,687</w:t>
            </w:r>
          </w:p>
        </w:tc>
      </w:tr>
      <w:tr w:rsidR="009B2A06" w:rsidRPr="00CF7ED9" w14:paraId="47A5A793" w14:textId="77777777" w:rsidTr="00BD37A6">
        <w:tc>
          <w:tcPr>
            <w:tcW w:w="4752" w:type="dxa"/>
          </w:tcPr>
          <w:p w14:paraId="67FDE82C" w14:textId="77777777" w:rsidR="009B2A06" w:rsidRPr="00CF7ED9" w:rsidRDefault="009B2A06" w:rsidP="009B2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2C0D746" w14:textId="77777777" w:rsidR="009B2A06" w:rsidRPr="00CF7ED9" w:rsidRDefault="009B2A06" w:rsidP="00BD37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0F5281" w14:textId="77777777" w:rsidR="009B2A06" w:rsidRPr="00CF7ED9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DCC992" w14:textId="77777777" w:rsidR="009B2A06" w:rsidRPr="00CF7ED9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2DD468" w14:textId="77777777" w:rsidR="009B2A06" w:rsidRPr="00CF7ED9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3A88FA" w14:textId="77777777" w:rsidR="009B2A06" w:rsidRPr="00CF7ED9" w:rsidRDefault="009B2A06" w:rsidP="00F21A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7C94" w:rsidRPr="00CF7ED9" w14:paraId="5647CEBC" w14:textId="77777777" w:rsidTr="00BD37A6">
        <w:tc>
          <w:tcPr>
            <w:tcW w:w="4752" w:type="dxa"/>
          </w:tcPr>
          <w:p w14:paraId="46BE4C08" w14:textId="77777777" w:rsidR="00F07C94" w:rsidRPr="00CF7ED9" w:rsidRDefault="00F07C94" w:rsidP="009B2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D77AA52" w14:textId="77777777" w:rsidR="00F07C94" w:rsidRPr="00CF7ED9" w:rsidRDefault="00F07C94" w:rsidP="00BD37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CDD658" w14:textId="77777777" w:rsidR="00F07C94" w:rsidRPr="00CF7ED9" w:rsidRDefault="00F07C94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A4BD8A" w14:textId="77777777" w:rsidR="00F07C94" w:rsidRPr="00CF7ED9" w:rsidRDefault="00F07C94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085396" w14:textId="77777777" w:rsidR="00F07C94" w:rsidRPr="00CF7ED9" w:rsidRDefault="00F07C94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7B9675" w14:textId="77777777" w:rsidR="00F07C94" w:rsidRPr="00CF7ED9" w:rsidRDefault="00F07C94" w:rsidP="00F21A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7C94" w:rsidRPr="00CF7ED9" w14:paraId="038DF0D7" w14:textId="77777777" w:rsidTr="00BD37A6">
        <w:tc>
          <w:tcPr>
            <w:tcW w:w="4752" w:type="dxa"/>
          </w:tcPr>
          <w:p w14:paraId="2F74DE65" w14:textId="77777777" w:rsidR="00F07C94" w:rsidRPr="00CF7ED9" w:rsidRDefault="00F07C94" w:rsidP="009B2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8485C2" w14:textId="77777777" w:rsidR="00F07C94" w:rsidRPr="00CF7ED9" w:rsidRDefault="00F07C94" w:rsidP="00BD37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0C3EBD" w14:textId="77777777" w:rsidR="00F07C94" w:rsidRPr="00CF7ED9" w:rsidRDefault="00F07C94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CFBBA4" w14:textId="77777777" w:rsidR="00F07C94" w:rsidRPr="00CF7ED9" w:rsidRDefault="00F07C94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5E5A65" w14:textId="77777777" w:rsidR="00F07C94" w:rsidRPr="00CF7ED9" w:rsidRDefault="00F07C94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BEAA09" w14:textId="77777777" w:rsidR="00F07C94" w:rsidRPr="00CF7ED9" w:rsidRDefault="00F07C94" w:rsidP="00F21A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7C94" w:rsidRPr="00CF7ED9" w14:paraId="24B2F2C9" w14:textId="77777777" w:rsidTr="00BD37A6">
        <w:tc>
          <w:tcPr>
            <w:tcW w:w="4752" w:type="dxa"/>
          </w:tcPr>
          <w:p w14:paraId="06AE321F" w14:textId="77777777" w:rsidR="00F07C94" w:rsidRPr="00CF7ED9" w:rsidRDefault="00F07C94" w:rsidP="009B2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3C5807D" w14:textId="77777777" w:rsidR="00F07C94" w:rsidRPr="00CF7ED9" w:rsidRDefault="00F07C94" w:rsidP="00BD37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DF2237" w14:textId="77777777" w:rsidR="00F07C94" w:rsidRPr="00CF7ED9" w:rsidRDefault="00F07C94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30538C" w14:textId="77777777" w:rsidR="00F07C94" w:rsidRPr="00CF7ED9" w:rsidRDefault="00F07C94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020B35" w14:textId="77777777" w:rsidR="00F07C94" w:rsidRPr="00CF7ED9" w:rsidRDefault="00F07C94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74D8EE" w14:textId="77777777" w:rsidR="00F07C94" w:rsidRPr="00CF7ED9" w:rsidRDefault="00F07C94" w:rsidP="00F21A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2A06" w:rsidRPr="00CF7ED9" w14:paraId="159C8F10" w14:textId="77777777" w:rsidTr="00BD37A6">
        <w:tc>
          <w:tcPr>
            <w:tcW w:w="4752" w:type="dxa"/>
          </w:tcPr>
          <w:p w14:paraId="413C96FF" w14:textId="2AB1C0A0" w:rsidR="009B2A06" w:rsidRPr="00CF7ED9" w:rsidRDefault="009B2A06" w:rsidP="009B2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รับรู้ในกำไร</w:t>
            </w:r>
            <w:r w:rsidR="00A67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564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="00C564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="00A67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350" w:type="dxa"/>
          </w:tcPr>
          <w:p w14:paraId="7F4140FC" w14:textId="77777777" w:rsidR="009B2A06" w:rsidRPr="00CF7ED9" w:rsidRDefault="009B2A06" w:rsidP="00BD37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F8357E" w14:textId="720685A0" w:rsidR="009B2A06" w:rsidRPr="00CF7ED9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797AEB" w14:textId="0237E27B" w:rsidR="009B2A06" w:rsidRPr="00CF7ED9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6D71BE" w14:textId="77777777" w:rsidR="009B2A06" w:rsidRPr="00CF7ED9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B18733" w14:textId="77777777" w:rsidR="009B2A06" w:rsidRPr="00CF7ED9" w:rsidRDefault="009B2A06" w:rsidP="00F21A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2A06" w:rsidRPr="00CF7ED9" w14:paraId="0E6805EC" w14:textId="77777777" w:rsidTr="00BD37A6">
        <w:tc>
          <w:tcPr>
            <w:tcW w:w="4752" w:type="dxa"/>
          </w:tcPr>
          <w:p w14:paraId="322922FE" w14:textId="5DA2FF7A" w:rsidR="009B2A06" w:rsidRPr="00CF7ED9" w:rsidRDefault="009B2A06" w:rsidP="00CE24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0" w:hanging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(กำไร)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ขาดทุนจากการประมาณการตาม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</w:t>
            </w:r>
            <w:r w:rsidR="00CE24C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350" w:type="dxa"/>
          </w:tcPr>
          <w:p w14:paraId="5A6F80DC" w14:textId="77777777" w:rsidR="009B2A06" w:rsidRPr="00CF7ED9" w:rsidRDefault="009B2A06" w:rsidP="00BD37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4254CE" w14:textId="0566F91D" w:rsidR="009B2A06" w:rsidRPr="00CF7ED9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303D5E" w14:textId="3128EE14" w:rsidR="009B2A06" w:rsidRPr="00CF7ED9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AF29D9" w14:textId="77777777" w:rsidR="009B2A06" w:rsidRPr="00CF7ED9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E5367B" w14:textId="77777777" w:rsidR="009B2A06" w:rsidRPr="00CF7ED9" w:rsidRDefault="009B2A06" w:rsidP="00F21A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2A06" w:rsidRPr="00CF7ED9" w14:paraId="696E2452" w14:textId="77777777" w:rsidTr="00BD37A6">
        <w:tc>
          <w:tcPr>
            <w:tcW w:w="4752" w:type="dxa"/>
          </w:tcPr>
          <w:p w14:paraId="6C2335CF" w14:textId="77777777" w:rsidR="009B2A06" w:rsidRPr="00CE482B" w:rsidRDefault="009B2A06" w:rsidP="00F21AD0">
            <w:pPr>
              <w:pStyle w:val="ListParagraph"/>
              <w:numPr>
                <w:ilvl w:val="2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left" w:pos="720"/>
              </w:tabs>
              <w:spacing w:line="240" w:lineRule="auto"/>
              <w:ind w:left="410" w:hanging="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350" w:type="dxa"/>
            <w:vAlign w:val="bottom"/>
          </w:tcPr>
          <w:p w14:paraId="1D503B73" w14:textId="475D7203" w:rsidR="009B2A06" w:rsidRPr="00CF7ED9" w:rsidRDefault="009B2A06" w:rsidP="00F07C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8,186</w:t>
            </w:r>
          </w:p>
        </w:tc>
        <w:tc>
          <w:tcPr>
            <w:tcW w:w="270" w:type="dxa"/>
          </w:tcPr>
          <w:p w14:paraId="215807C4" w14:textId="02AF6206" w:rsidR="009B2A06" w:rsidRPr="00CF7ED9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D43146" w14:textId="5BAAD868" w:rsidR="009B2A06" w:rsidRPr="00CF7ED9" w:rsidRDefault="00A340F8" w:rsidP="00C564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0"/>
              </w:tabs>
              <w:spacing w:line="240" w:lineRule="auto"/>
              <w:ind w:right="2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7313A2" w14:textId="77777777" w:rsidR="009B2A06" w:rsidRPr="00CF7ED9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C51974" w14:textId="77777777" w:rsidR="009B2A06" w:rsidRPr="00CF7ED9" w:rsidRDefault="009B2A06" w:rsidP="00563D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9,799</w:t>
            </w:r>
          </w:p>
        </w:tc>
      </w:tr>
      <w:tr w:rsidR="009B2A06" w:rsidRPr="00CF7ED9" w14:paraId="337B7D23" w14:textId="77777777" w:rsidTr="00BD37A6">
        <w:tc>
          <w:tcPr>
            <w:tcW w:w="4752" w:type="dxa"/>
          </w:tcPr>
          <w:p w14:paraId="41744BEF" w14:textId="77777777" w:rsidR="009B2A06" w:rsidRPr="00CE482B" w:rsidRDefault="009B2A06" w:rsidP="00F21AD0">
            <w:pPr>
              <w:pStyle w:val="ListParagraph"/>
              <w:numPr>
                <w:ilvl w:val="2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left" w:pos="720"/>
              </w:tabs>
              <w:spacing w:line="240" w:lineRule="auto"/>
              <w:ind w:left="410" w:hanging="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350" w:type="dxa"/>
            <w:vAlign w:val="bottom"/>
          </w:tcPr>
          <w:p w14:paraId="2EE33F6A" w14:textId="66EBB68D" w:rsidR="009B2A06" w:rsidRPr="00CF7ED9" w:rsidRDefault="009B2A06" w:rsidP="00BD37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(22,964)</w:t>
            </w:r>
          </w:p>
        </w:tc>
        <w:tc>
          <w:tcPr>
            <w:tcW w:w="270" w:type="dxa"/>
          </w:tcPr>
          <w:p w14:paraId="1EEAB0C9" w14:textId="2A057842" w:rsidR="009B2A06" w:rsidRPr="00CF7ED9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91EA1D" w14:textId="443CF0C3" w:rsidR="009B2A06" w:rsidRPr="00CF7ED9" w:rsidRDefault="00A340F8" w:rsidP="00C564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0"/>
              </w:tabs>
              <w:spacing w:line="240" w:lineRule="auto"/>
              <w:ind w:right="2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CF2FA7" w14:textId="77777777" w:rsidR="009B2A06" w:rsidRPr="00CF7ED9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6400B2" w14:textId="77777777" w:rsidR="009B2A06" w:rsidRPr="00CF7ED9" w:rsidRDefault="009B2A06" w:rsidP="00F21A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(21,541)</w:t>
            </w:r>
          </w:p>
        </w:tc>
      </w:tr>
      <w:tr w:rsidR="009B2A06" w:rsidRPr="00CF7ED9" w14:paraId="10406B00" w14:textId="77777777" w:rsidTr="00BD37A6">
        <w:tc>
          <w:tcPr>
            <w:tcW w:w="4752" w:type="dxa"/>
          </w:tcPr>
          <w:p w14:paraId="237C84B4" w14:textId="77777777" w:rsidR="009B2A06" w:rsidRPr="00CE482B" w:rsidRDefault="009B2A06" w:rsidP="00F21AD0">
            <w:pPr>
              <w:pStyle w:val="ListParagraph"/>
              <w:numPr>
                <w:ilvl w:val="2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left" w:pos="720"/>
              </w:tabs>
              <w:spacing w:line="240" w:lineRule="auto"/>
              <w:ind w:left="410" w:hanging="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C5F8DAA" w14:textId="7BC73AC7" w:rsidR="009B2A06" w:rsidRPr="00CF7ED9" w:rsidRDefault="009B2A06" w:rsidP="00BD37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(44,865)</w:t>
            </w:r>
          </w:p>
        </w:tc>
        <w:tc>
          <w:tcPr>
            <w:tcW w:w="270" w:type="dxa"/>
          </w:tcPr>
          <w:p w14:paraId="33C2BD9F" w14:textId="5F048B44" w:rsidR="009B2A06" w:rsidRPr="00CF7ED9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BB0D3" w14:textId="70ED40A7" w:rsidR="009B2A06" w:rsidRPr="00CF7ED9" w:rsidRDefault="00A340F8" w:rsidP="00C564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0"/>
              </w:tabs>
              <w:spacing w:line="240" w:lineRule="auto"/>
              <w:ind w:right="2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BB7AC7" w14:textId="77777777" w:rsidR="009B2A06" w:rsidRPr="00CF7ED9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1DBF7" w14:textId="77777777" w:rsidR="009B2A06" w:rsidRPr="00CF7ED9" w:rsidRDefault="009B2A06" w:rsidP="00F21A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(40,864)</w:t>
            </w:r>
          </w:p>
        </w:tc>
      </w:tr>
      <w:tr w:rsidR="009B2A06" w:rsidRPr="00CF7ED9" w14:paraId="25971302" w14:textId="77777777" w:rsidTr="00BD37A6">
        <w:tc>
          <w:tcPr>
            <w:tcW w:w="4752" w:type="dxa"/>
          </w:tcPr>
          <w:p w14:paraId="1255916E" w14:textId="77777777" w:rsidR="009B2A06" w:rsidRPr="00CF7ED9" w:rsidRDefault="009B2A06" w:rsidP="009B2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8E9FF" w14:textId="2526D24A" w:rsidR="009B2A06" w:rsidRPr="00CE482B" w:rsidRDefault="009B2A06" w:rsidP="00BD37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(59,643)</w:t>
            </w:r>
          </w:p>
        </w:tc>
        <w:tc>
          <w:tcPr>
            <w:tcW w:w="270" w:type="dxa"/>
          </w:tcPr>
          <w:p w14:paraId="5574850A" w14:textId="08CA840F" w:rsidR="009B2A06" w:rsidRPr="00CE482B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8E5CD" w14:textId="58D64260" w:rsidR="009B2A06" w:rsidRPr="00CE482B" w:rsidRDefault="00A340F8" w:rsidP="00C564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0"/>
              </w:tabs>
              <w:spacing w:line="240" w:lineRule="auto"/>
              <w:ind w:left="-108" w:right="2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54D632" w14:textId="77777777" w:rsidR="009B2A06" w:rsidRPr="00CE482B" w:rsidRDefault="009B2A06" w:rsidP="009B2A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A0538" w14:textId="77777777" w:rsidR="009B2A06" w:rsidRPr="00CE482B" w:rsidRDefault="009B2A06" w:rsidP="00B250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(52,606)</w:t>
            </w:r>
          </w:p>
        </w:tc>
      </w:tr>
      <w:tr w:rsidR="00DA0D05" w:rsidRPr="00CF7ED9" w14:paraId="293E5F37" w14:textId="77777777" w:rsidTr="00BD37A6">
        <w:tc>
          <w:tcPr>
            <w:tcW w:w="4752" w:type="dxa"/>
          </w:tcPr>
          <w:p w14:paraId="52C76AAD" w14:textId="77777777" w:rsidR="00DA0D05" w:rsidRPr="00CF7ED9" w:rsidRDefault="00DA0D05" w:rsidP="00B804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7545D4B" w14:textId="77777777" w:rsidR="00DA0D05" w:rsidRDefault="00DA0D05" w:rsidP="00BD37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8BD60C" w14:textId="77777777" w:rsidR="00DA0D05" w:rsidRPr="00CF7ED9" w:rsidRDefault="00DA0D05" w:rsidP="00B804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9F4EFF" w14:textId="77777777" w:rsidR="00DA0D05" w:rsidRPr="00CF7ED9" w:rsidRDefault="00DA0D05" w:rsidP="00B804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A64ECC" w14:textId="77777777" w:rsidR="00DA0D05" w:rsidRPr="00CF7ED9" w:rsidRDefault="00DA0D05" w:rsidP="00B804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29D0DC" w14:textId="77777777" w:rsidR="00DA0D05" w:rsidRDefault="00DA0D05" w:rsidP="00F21A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04FE" w:rsidRPr="00CF7ED9" w14:paraId="163AAD01" w14:textId="77777777" w:rsidTr="00BD37A6">
        <w:tc>
          <w:tcPr>
            <w:tcW w:w="4752" w:type="dxa"/>
          </w:tcPr>
          <w:p w14:paraId="707CBB74" w14:textId="77777777" w:rsidR="00B804FE" w:rsidRPr="00CF7ED9" w:rsidRDefault="00B804FE" w:rsidP="00B804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618CB79" w14:textId="11381C72" w:rsidR="00B804FE" w:rsidRPr="00CF7ED9" w:rsidRDefault="00B804FE" w:rsidP="00BD37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(260)</w:t>
            </w:r>
          </w:p>
        </w:tc>
        <w:tc>
          <w:tcPr>
            <w:tcW w:w="270" w:type="dxa"/>
          </w:tcPr>
          <w:p w14:paraId="6B32CA60" w14:textId="0E75BE78" w:rsidR="00B804FE" w:rsidRPr="00CF7ED9" w:rsidRDefault="00B804FE" w:rsidP="00B804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0341E" w14:textId="3269C998" w:rsidR="00B804FE" w:rsidRPr="00CF7ED9" w:rsidRDefault="00B40FC9" w:rsidP="00C564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(4,267)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4C6127" w14:textId="77777777" w:rsidR="00B804FE" w:rsidRPr="00CF7ED9" w:rsidRDefault="00B804FE" w:rsidP="00B804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7F18D" w14:textId="77777777" w:rsidR="00B804FE" w:rsidRPr="00CF7ED9" w:rsidRDefault="00B804FE" w:rsidP="00F21A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(260)</w:t>
            </w:r>
          </w:p>
        </w:tc>
      </w:tr>
      <w:tr w:rsidR="00B804FE" w:rsidRPr="00DC293C" w14:paraId="654684B1" w14:textId="77777777" w:rsidTr="00BD37A6">
        <w:tc>
          <w:tcPr>
            <w:tcW w:w="4752" w:type="dxa"/>
          </w:tcPr>
          <w:p w14:paraId="640BBFBA" w14:textId="77777777" w:rsidR="00B804FE" w:rsidRPr="00B23F9A" w:rsidRDefault="00B804FE" w:rsidP="00B804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1" w:hanging="27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4AF50" w14:textId="30A7F14B" w:rsidR="00B804FE" w:rsidRPr="00820549" w:rsidRDefault="00B804FE" w:rsidP="00BD37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205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(260)</w:t>
            </w:r>
          </w:p>
        </w:tc>
        <w:tc>
          <w:tcPr>
            <w:tcW w:w="270" w:type="dxa"/>
          </w:tcPr>
          <w:p w14:paraId="62AC398C" w14:textId="1042BE8C" w:rsidR="00B804FE" w:rsidRPr="00820549" w:rsidRDefault="00B804FE" w:rsidP="00B804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C71D89" w14:textId="6E93E5DD" w:rsidR="00B804FE" w:rsidRPr="00721FEA" w:rsidRDefault="00B40FC9" w:rsidP="00C564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721F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(4,267)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C4D7E0" w14:textId="77777777" w:rsidR="00B804FE" w:rsidRPr="00820549" w:rsidRDefault="00B804FE" w:rsidP="00B804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A94AD" w14:textId="77777777" w:rsidR="00B804FE" w:rsidRPr="00820549" w:rsidRDefault="00B804FE" w:rsidP="00F21A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205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(260)</w:t>
            </w:r>
          </w:p>
        </w:tc>
      </w:tr>
      <w:tr w:rsidR="00B804FE" w:rsidRPr="00CF7ED9" w14:paraId="412EB181" w14:textId="77777777" w:rsidTr="00BD37A6">
        <w:tc>
          <w:tcPr>
            <w:tcW w:w="4752" w:type="dxa"/>
            <w:vAlign w:val="bottom"/>
          </w:tcPr>
          <w:p w14:paraId="5D5D5DF4" w14:textId="77777777" w:rsidR="00B804FE" w:rsidRPr="00CF7ED9" w:rsidRDefault="00B804FE" w:rsidP="00B804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ยอดปลายงวด/ปี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475EBCB" w14:textId="2842BC34" w:rsidR="00B804FE" w:rsidRPr="00CF7ED9" w:rsidRDefault="00B804FE" w:rsidP="00BD37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84,192</w:t>
            </w:r>
          </w:p>
        </w:tc>
        <w:tc>
          <w:tcPr>
            <w:tcW w:w="270" w:type="dxa"/>
          </w:tcPr>
          <w:p w14:paraId="265C19FB" w14:textId="42168194" w:rsidR="00B804FE" w:rsidRPr="00CF7ED9" w:rsidRDefault="00B804FE" w:rsidP="00B804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EA49CE" w14:textId="226CE3E1" w:rsidR="00B804FE" w:rsidRPr="00CF7ED9" w:rsidRDefault="00B40FC9" w:rsidP="00C564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79,505</w:t>
            </w:r>
          </w:p>
        </w:tc>
        <w:tc>
          <w:tcPr>
            <w:tcW w:w="270" w:type="dxa"/>
            <w:shd w:val="clear" w:color="auto" w:fill="auto"/>
          </w:tcPr>
          <w:p w14:paraId="741E60D0" w14:textId="77777777" w:rsidR="00B804FE" w:rsidRPr="00CF7ED9" w:rsidRDefault="00B804FE" w:rsidP="00B804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750ADE" w14:textId="77777777" w:rsidR="00B804FE" w:rsidRPr="00CF7ED9" w:rsidRDefault="00B804FE" w:rsidP="00EE324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77,950</w:t>
            </w:r>
          </w:p>
        </w:tc>
      </w:tr>
    </w:tbl>
    <w:p w14:paraId="024996BD" w14:textId="6A03178E" w:rsidR="000F5816" w:rsidRDefault="000F5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B602CCF" w14:textId="77777777" w:rsidR="00F21AD0" w:rsidRDefault="00F21AD0" w:rsidP="00F21AD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 w:hint="cs"/>
          <w:sz w:val="30"/>
          <w:szCs w:val="30"/>
        </w:rPr>
        <w:t>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>
        <w:rPr>
          <w:rFonts w:asciiTheme="majorBidi" w:hAnsiTheme="majorBidi" w:cstheme="majorBidi" w:hint="cs"/>
          <w:sz w:val="30"/>
          <w:szCs w:val="30"/>
        </w:rPr>
        <w:t>2562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>
        <w:rPr>
          <w:rFonts w:asciiTheme="majorBidi" w:hAnsiTheme="majorBidi" w:cstheme="majorBidi" w:hint="cs"/>
          <w:sz w:val="30"/>
          <w:szCs w:val="30"/>
        </w:rPr>
        <w:t>20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>
        <w:rPr>
          <w:rFonts w:asciiTheme="majorBidi" w:hAnsiTheme="majorBidi" w:cstheme="majorBidi" w:hint="cs"/>
          <w:sz w:val="30"/>
          <w:szCs w:val="30"/>
        </w:rPr>
        <w:t>400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วัน กลุ่มบริษัทจึงแก้ไขโครงการผลประโยชน์เมื่อเกษียณแก่พนักงานในปี </w:t>
      </w:r>
      <w:r>
        <w:rPr>
          <w:rFonts w:asciiTheme="majorBidi" w:hAnsiTheme="majorBidi" w:cstheme="majorBidi" w:hint="cs"/>
          <w:sz w:val="30"/>
          <w:szCs w:val="30"/>
        </w:rPr>
        <w:t xml:space="preserve">2562 </w:t>
      </w:r>
      <w:r>
        <w:rPr>
          <w:rFonts w:asciiTheme="majorBidi" w:hAnsiTheme="majorBidi" w:cstheme="majorBidi" w:hint="cs"/>
          <w:sz w:val="30"/>
          <w:szCs w:val="30"/>
          <w:cs/>
        </w:rPr>
        <w:t>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p w14:paraId="0BB05B82" w14:textId="07B3542F" w:rsidR="00F21AD0" w:rsidRDefault="00F21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718"/>
        <w:gridCol w:w="1350"/>
        <w:gridCol w:w="269"/>
        <w:gridCol w:w="1315"/>
        <w:gridCol w:w="269"/>
        <w:gridCol w:w="1349"/>
      </w:tblGrid>
      <w:tr w:rsidR="005A7F1C" w:rsidRPr="004D6EE5" w14:paraId="7A8471A7" w14:textId="77777777" w:rsidTr="00BD37A6">
        <w:trPr>
          <w:trHeight w:val="20"/>
          <w:tblHeader/>
        </w:trPr>
        <w:tc>
          <w:tcPr>
            <w:tcW w:w="4770" w:type="dxa"/>
            <w:shd w:val="clear" w:color="auto" w:fill="auto"/>
          </w:tcPr>
          <w:p w14:paraId="3BD14631" w14:textId="77777777" w:rsidR="005A7F1C" w:rsidRPr="004D6EE5" w:rsidRDefault="005A7F1C" w:rsidP="001410F1">
            <w:pPr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AEB7628" w14:textId="3C440A5D" w:rsidR="005A7F1C" w:rsidRPr="004D6EE5" w:rsidRDefault="005A7F1C" w:rsidP="001410F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270" w:type="dxa"/>
          </w:tcPr>
          <w:p w14:paraId="29F0A77D" w14:textId="77777777" w:rsidR="005A7F1C" w:rsidRPr="004D6EE5" w:rsidRDefault="005A7F1C" w:rsidP="001410F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80" w:type="dxa"/>
            <w:gridSpan w:val="3"/>
          </w:tcPr>
          <w:p w14:paraId="5002124A" w14:textId="0602868E" w:rsidR="005A7F1C" w:rsidRPr="00CF7ED9" w:rsidRDefault="005A7F1C" w:rsidP="001410F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6E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A7F1C" w:rsidRPr="004D6EE5" w14:paraId="5F1E6BAF" w14:textId="77777777" w:rsidTr="00BD37A6">
        <w:trPr>
          <w:trHeight w:val="20"/>
          <w:tblHeader/>
        </w:trPr>
        <w:tc>
          <w:tcPr>
            <w:tcW w:w="4770" w:type="dxa"/>
            <w:shd w:val="clear" w:color="auto" w:fill="auto"/>
          </w:tcPr>
          <w:p w14:paraId="4B5037A5" w14:textId="77777777" w:rsidR="005A7F1C" w:rsidRPr="004D6EE5" w:rsidRDefault="005A7F1C" w:rsidP="005A7F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6EE5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1350" w:type="dxa"/>
          </w:tcPr>
          <w:p w14:paraId="22F24A61" w14:textId="27C3B5BC" w:rsidR="005A7F1C" w:rsidRPr="00CF7ED9" w:rsidRDefault="005A7F1C" w:rsidP="005A7F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0" w:type="dxa"/>
          </w:tcPr>
          <w:p w14:paraId="57C36ABB" w14:textId="77777777" w:rsidR="005A7F1C" w:rsidRPr="00CF7ED9" w:rsidRDefault="005A7F1C" w:rsidP="005A7F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F737F45" w14:textId="10563F34" w:rsidR="005A7F1C" w:rsidRPr="004D6EE5" w:rsidRDefault="005A7F1C" w:rsidP="005A7F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6CE65B19" w14:textId="77777777" w:rsidR="005A7F1C" w:rsidRPr="004D6EE5" w:rsidRDefault="005A7F1C" w:rsidP="005A7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41B089" w14:textId="77777777" w:rsidR="005A7F1C" w:rsidRPr="004D6EE5" w:rsidRDefault="005A7F1C" w:rsidP="005A7F1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5A7F1C" w:rsidRPr="004D6EE5" w14:paraId="2F6705F2" w14:textId="77777777" w:rsidTr="00BD37A6">
        <w:trPr>
          <w:trHeight w:val="20"/>
          <w:tblHeader/>
        </w:trPr>
        <w:tc>
          <w:tcPr>
            <w:tcW w:w="4770" w:type="dxa"/>
            <w:shd w:val="clear" w:color="auto" w:fill="auto"/>
          </w:tcPr>
          <w:p w14:paraId="2D15F257" w14:textId="77777777" w:rsidR="005A7F1C" w:rsidRPr="004D6EE5" w:rsidRDefault="005A7F1C" w:rsidP="005A7F1C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D6EE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 </w:t>
            </w:r>
            <w:r w:rsidRPr="004D6EE5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350" w:type="dxa"/>
          </w:tcPr>
          <w:p w14:paraId="05F8827A" w14:textId="1A1FC0FF" w:rsidR="005A7F1C" w:rsidRPr="001F0E13" w:rsidRDefault="005A7F1C" w:rsidP="005A7F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0A21A03" w14:textId="77777777" w:rsidR="005A7F1C" w:rsidRPr="001F0E13" w:rsidRDefault="005A7F1C" w:rsidP="005A7F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DFEBE4F" w14:textId="7EE274A7" w:rsidR="005A7F1C" w:rsidRPr="004D6EE5" w:rsidRDefault="005A7F1C" w:rsidP="005A7F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0D7BA35" w14:textId="77777777" w:rsidR="005A7F1C" w:rsidRPr="004D6EE5" w:rsidRDefault="005A7F1C" w:rsidP="005A7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0F7778" w14:textId="77777777" w:rsidR="005A7F1C" w:rsidRPr="004D6EE5" w:rsidRDefault="005A7F1C" w:rsidP="005A7F1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5E1667" w:rsidRPr="004D6EE5" w14:paraId="39C86962" w14:textId="77777777" w:rsidTr="00C73148">
        <w:trPr>
          <w:trHeight w:val="20"/>
          <w:tblHeader/>
        </w:trPr>
        <w:tc>
          <w:tcPr>
            <w:tcW w:w="4770" w:type="dxa"/>
            <w:shd w:val="clear" w:color="auto" w:fill="auto"/>
          </w:tcPr>
          <w:p w14:paraId="1E5BD61B" w14:textId="77777777" w:rsidR="005E1667" w:rsidRPr="004D6EE5" w:rsidRDefault="005E1667" w:rsidP="005A7F1C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4500" w:type="dxa"/>
            <w:gridSpan w:val="5"/>
          </w:tcPr>
          <w:p w14:paraId="44317E55" w14:textId="75CCBBEE" w:rsidR="005E1667" w:rsidRPr="001F0E13" w:rsidRDefault="005E1667" w:rsidP="005A7F1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6EE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17532D" w:rsidRPr="004D6EE5" w14:paraId="0883168A" w14:textId="77777777" w:rsidTr="00BD37A6">
        <w:trPr>
          <w:trHeight w:val="20"/>
        </w:trPr>
        <w:tc>
          <w:tcPr>
            <w:tcW w:w="4770" w:type="dxa"/>
          </w:tcPr>
          <w:p w14:paraId="587F9AA9" w14:textId="77777777" w:rsidR="0017532D" w:rsidRPr="004D6EE5" w:rsidRDefault="0017532D" w:rsidP="0017532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4D6E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4D6E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16862E36" w14:textId="24CC3A32" w:rsidR="0017532D" w:rsidRPr="00B2509F" w:rsidRDefault="0017532D" w:rsidP="00B2509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16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D6EE5">
              <w:rPr>
                <w:rFonts w:asciiTheme="majorBidi" w:hAnsiTheme="majorBidi" w:cstheme="majorBidi"/>
                <w:bCs/>
                <w:sz w:val="30"/>
                <w:szCs w:val="30"/>
              </w:rPr>
              <w:t>1.5</w:t>
            </w:r>
          </w:p>
        </w:tc>
        <w:tc>
          <w:tcPr>
            <w:tcW w:w="270" w:type="dxa"/>
          </w:tcPr>
          <w:p w14:paraId="1A9A1DE2" w14:textId="77777777" w:rsidR="0017532D" w:rsidRPr="00B2509F" w:rsidRDefault="0017532D" w:rsidP="00B2509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6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25D18DE" w14:textId="6492F31B" w:rsidR="0017532D" w:rsidRPr="00B2509F" w:rsidRDefault="0017532D" w:rsidP="00B2509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16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D6EE5">
              <w:rPr>
                <w:rFonts w:asciiTheme="majorBidi" w:hAnsiTheme="majorBidi" w:cstheme="majorBidi"/>
                <w:bCs/>
                <w:sz w:val="30"/>
                <w:szCs w:val="30"/>
              </w:rPr>
              <w:t>1.5</w:t>
            </w:r>
          </w:p>
        </w:tc>
        <w:tc>
          <w:tcPr>
            <w:tcW w:w="270" w:type="dxa"/>
          </w:tcPr>
          <w:p w14:paraId="388FBD76" w14:textId="77777777" w:rsidR="0017532D" w:rsidRPr="00B2509F" w:rsidRDefault="0017532D" w:rsidP="00B2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  <w:tab w:val="decimal" w:pos="750"/>
              </w:tabs>
              <w:spacing w:line="240" w:lineRule="auto"/>
              <w:ind w:right="160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7D643646" w14:textId="77777777" w:rsidR="0017532D" w:rsidRPr="00B2509F" w:rsidRDefault="0017532D" w:rsidP="00EE324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70" w:firstLine="18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D6EE5">
              <w:rPr>
                <w:rFonts w:asciiTheme="majorBidi" w:hAnsiTheme="majorBidi" w:cstheme="majorBidi"/>
                <w:bCs/>
                <w:sz w:val="30"/>
                <w:szCs w:val="30"/>
              </w:rPr>
              <w:t>1.5</w:t>
            </w:r>
          </w:p>
        </w:tc>
      </w:tr>
      <w:tr w:rsidR="0017532D" w:rsidRPr="004D6EE5" w14:paraId="3C9A93B6" w14:textId="77777777" w:rsidTr="00BD37A6">
        <w:trPr>
          <w:trHeight w:val="20"/>
        </w:trPr>
        <w:tc>
          <w:tcPr>
            <w:tcW w:w="4770" w:type="dxa"/>
          </w:tcPr>
          <w:p w14:paraId="28047065" w14:textId="77777777" w:rsidR="0017532D" w:rsidRPr="004D6EE5" w:rsidRDefault="0017532D" w:rsidP="0017532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E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350" w:type="dxa"/>
          </w:tcPr>
          <w:p w14:paraId="1804F36C" w14:textId="49E16236" w:rsidR="0017532D" w:rsidRPr="00B2509F" w:rsidRDefault="0017532D" w:rsidP="00B2509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6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D6EE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1.0 </w:t>
            </w:r>
            <w:r w:rsidRPr="00B2509F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  <w:r w:rsidRPr="004D6EE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5.0</w:t>
            </w:r>
          </w:p>
        </w:tc>
        <w:tc>
          <w:tcPr>
            <w:tcW w:w="270" w:type="dxa"/>
          </w:tcPr>
          <w:p w14:paraId="3281AB7D" w14:textId="77777777" w:rsidR="0017532D" w:rsidRPr="004D6EE5" w:rsidRDefault="0017532D" w:rsidP="0017532D">
            <w:pPr>
              <w:pStyle w:val="acctfourfigures"/>
              <w:tabs>
                <w:tab w:val="clear" w:pos="765"/>
              </w:tabs>
              <w:spacing w:line="240" w:lineRule="auto"/>
              <w:ind w:left="66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D589860" w14:textId="74854539" w:rsidR="0017532D" w:rsidRPr="00B2509F" w:rsidRDefault="0017532D" w:rsidP="00B2509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6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D6EE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1.0 </w:t>
            </w:r>
            <w:r w:rsidRPr="00B2509F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  <w:r w:rsidRPr="004D6EE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5.0</w:t>
            </w:r>
          </w:p>
        </w:tc>
        <w:tc>
          <w:tcPr>
            <w:tcW w:w="270" w:type="dxa"/>
          </w:tcPr>
          <w:p w14:paraId="5ADA71DE" w14:textId="77777777" w:rsidR="0017532D" w:rsidRPr="00B2509F" w:rsidRDefault="0017532D" w:rsidP="00B2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  <w:tab w:val="decimal" w:pos="750"/>
              </w:tabs>
              <w:spacing w:line="240" w:lineRule="auto"/>
              <w:ind w:right="160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094F2712" w14:textId="77777777" w:rsidR="0017532D" w:rsidRPr="00B2509F" w:rsidRDefault="0017532D" w:rsidP="00EE324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70" w:firstLine="18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D6EE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1.0 </w:t>
            </w:r>
            <w:r w:rsidRPr="00B2509F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  <w:r w:rsidRPr="004D6EE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5.0</w:t>
            </w:r>
          </w:p>
        </w:tc>
      </w:tr>
      <w:tr w:rsidR="0017532D" w:rsidRPr="004D6EE5" w14:paraId="3E0C8E6A" w14:textId="77777777" w:rsidTr="00BD37A6">
        <w:trPr>
          <w:trHeight w:val="20"/>
        </w:trPr>
        <w:tc>
          <w:tcPr>
            <w:tcW w:w="4770" w:type="dxa"/>
          </w:tcPr>
          <w:p w14:paraId="11219379" w14:textId="77777777" w:rsidR="0017532D" w:rsidRPr="004D6EE5" w:rsidRDefault="0017532D" w:rsidP="0017532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EE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350" w:type="dxa"/>
          </w:tcPr>
          <w:p w14:paraId="0E5C5E37" w14:textId="6681877C" w:rsidR="0017532D" w:rsidRPr="004D6EE5" w:rsidRDefault="0017532D" w:rsidP="00875CD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6EE5">
              <w:rPr>
                <w:rFonts w:asciiTheme="majorBidi" w:hAnsiTheme="majorBidi" w:cstheme="majorBidi"/>
                <w:bCs/>
                <w:sz w:val="30"/>
                <w:szCs w:val="30"/>
              </w:rPr>
              <w:t>0.0 - 24.0</w:t>
            </w:r>
          </w:p>
        </w:tc>
        <w:tc>
          <w:tcPr>
            <w:tcW w:w="270" w:type="dxa"/>
          </w:tcPr>
          <w:p w14:paraId="1E00C9D2" w14:textId="77777777" w:rsidR="0017532D" w:rsidRPr="004D6EE5" w:rsidRDefault="0017532D" w:rsidP="0017532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0234114" w14:textId="3C2A03FA" w:rsidR="0017532D" w:rsidRPr="004D6EE5" w:rsidRDefault="0017532D" w:rsidP="0017532D">
            <w:pPr>
              <w:pStyle w:val="acctfourfigures"/>
              <w:tabs>
                <w:tab w:val="clear" w:pos="765"/>
              </w:tabs>
              <w:spacing w:line="240" w:lineRule="auto"/>
              <w:ind w:left="150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4D6EE5"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  <w:r w:rsidRPr="004D6EE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- 24.0</w:t>
            </w:r>
          </w:p>
        </w:tc>
        <w:tc>
          <w:tcPr>
            <w:tcW w:w="270" w:type="dxa"/>
          </w:tcPr>
          <w:p w14:paraId="738477FA" w14:textId="77777777" w:rsidR="0017532D" w:rsidRPr="004D6EE5" w:rsidRDefault="0017532D" w:rsidP="00175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FB983F" w14:textId="77777777" w:rsidR="0017532D" w:rsidRPr="00EE3249" w:rsidRDefault="0017532D" w:rsidP="00EE324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70" w:firstLine="18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D6EE5">
              <w:rPr>
                <w:rFonts w:asciiTheme="majorBidi" w:hAnsiTheme="majorBidi" w:cstheme="majorBidi"/>
                <w:bCs/>
                <w:sz w:val="30"/>
                <w:szCs w:val="30"/>
              </w:rPr>
              <w:t>1.5 - 24.0</w:t>
            </w:r>
          </w:p>
        </w:tc>
      </w:tr>
    </w:tbl>
    <w:p w14:paraId="4EA1C80B" w14:textId="77777777" w:rsidR="00BD37A6" w:rsidRPr="004D6EE5" w:rsidRDefault="00BD37A6" w:rsidP="00FF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2472AC" w14:textId="155BB9C4" w:rsidR="004F03D0" w:rsidRDefault="002D4841" w:rsidP="00FF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ข้อสมมติเกี่ยวกับอัตรามรณะในอนาคตถือตามข้อมูลทางสถิติที่เผยแพร่ทั่วไปและตารางมรณะ </w:t>
      </w:r>
    </w:p>
    <w:p w14:paraId="2EB904CD" w14:textId="12481C36" w:rsidR="00FF3749" w:rsidRDefault="00FF3749" w:rsidP="00FF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6F1117" w14:textId="58FE27F2" w:rsidR="00B06148" w:rsidRDefault="00B06148" w:rsidP="00FF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2267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CB7DE8" w:rsidRPr="00CF7ED9">
        <w:rPr>
          <w:rFonts w:asciiTheme="majorBidi" w:hAnsiTheme="majorBidi" w:cstheme="majorBidi"/>
          <w:sz w:val="30"/>
          <w:szCs w:val="30"/>
        </w:rPr>
        <w:t xml:space="preserve">30 </w:t>
      </w:r>
      <w:r w:rsidR="00CB7DE8" w:rsidRPr="00CF7ED9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CB7DE8">
        <w:rPr>
          <w:rFonts w:asciiTheme="majorBidi" w:hAnsiTheme="majorBidi" w:cstheme="majorBidi"/>
          <w:sz w:val="30"/>
          <w:szCs w:val="30"/>
        </w:rPr>
        <w:t xml:space="preserve"> </w:t>
      </w:r>
      <w:r w:rsidR="001F0E13" w:rsidRPr="00D2267A">
        <w:rPr>
          <w:rFonts w:asciiTheme="majorBidi" w:hAnsiTheme="majorBidi" w:cstheme="majorBidi"/>
          <w:sz w:val="30"/>
          <w:szCs w:val="30"/>
        </w:rPr>
        <w:t>256</w:t>
      </w:r>
      <w:r w:rsidR="00CB7DE8">
        <w:rPr>
          <w:rFonts w:asciiTheme="majorBidi" w:hAnsiTheme="majorBidi" w:cstheme="majorBidi"/>
          <w:sz w:val="30"/>
          <w:szCs w:val="30"/>
        </w:rPr>
        <w:t>3</w:t>
      </w:r>
      <w:r w:rsidRPr="00D2267A">
        <w:rPr>
          <w:rFonts w:asciiTheme="majorBidi" w:hAnsiTheme="majorBidi" w:cstheme="majorBidi"/>
          <w:sz w:val="30"/>
          <w:szCs w:val="30"/>
        </w:rPr>
        <w:t xml:space="preserve"> </w:t>
      </w:r>
      <w:r w:rsidRPr="00D2267A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17532D">
        <w:rPr>
          <w:rFonts w:asciiTheme="majorBidi" w:hAnsiTheme="majorBidi" w:cstheme="majorBidi"/>
          <w:sz w:val="30"/>
          <w:szCs w:val="30"/>
        </w:rPr>
        <w:t xml:space="preserve"> 8</w:t>
      </w:r>
      <w:r w:rsidRPr="00D2267A">
        <w:rPr>
          <w:rFonts w:asciiTheme="majorBidi" w:hAnsiTheme="majorBidi" w:cstheme="majorBidi"/>
          <w:sz w:val="30"/>
          <w:szCs w:val="30"/>
        </w:rPr>
        <w:t xml:space="preserve"> </w:t>
      </w:r>
      <w:r w:rsidRPr="009930B0">
        <w:rPr>
          <w:rFonts w:asciiTheme="majorBidi" w:hAnsiTheme="majorBidi" w:cstheme="majorBidi"/>
          <w:sz w:val="30"/>
          <w:szCs w:val="30"/>
          <w:cs/>
        </w:rPr>
        <w:t>ปี</w:t>
      </w:r>
      <w:r w:rsidR="009930B0">
        <w:rPr>
          <w:rFonts w:asciiTheme="majorBidi" w:hAnsiTheme="majorBidi" w:cstheme="majorBidi"/>
          <w:i/>
          <w:iCs/>
          <w:sz w:val="30"/>
          <w:szCs w:val="30"/>
        </w:rPr>
        <w:br/>
      </w:r>
      <w:r w:rsidRPr="00D2267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B7DE8" w:rsidRPr="00CB7DE8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CB7DE8" w:rsidRPr="00CB7DE8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="00CB7DE8" w:rsidRPr="00D22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F0E13" w:rsidRPr="00D2267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B7DE8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D2267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B7DE8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D2267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2267A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7450A6E6" w14:textId="77777777" w:rsidR="00F21AD0" w:rsidRPr="003840EA" w:rsidRDefault="00F21AD0" w:rsidP="00FF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95AE5A2" w14:textId="7AB66255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CF7ED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1F282F9A" w14:textId="77777777" w:rsidR="002D4841" w:rsidRPr="003840EA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B6DFD0" w14:textId="466456C2" w:rsidR="002D4841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 ๆ คงที่ </w:t>
      </w:r>
    </w:p>
    <w:p w14:paraId="12611DBB" w14:textId="1AE69237" w:rsidR="00410A9F" w:rsidRPr="003840EA" w:rsidRDefault="00410A9F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2303"/>
        <w:gridCol w:w="307"/>
        <w:gridCol w:w="2250"/>
      </w:tblGrid>
      <w:tr w:rsidR="00F21AD0" w:rsidRPr="00F8520A" w14:paraId="73178935" w14:textId="77777777" w:rsidTr="007D16B6">
        <w:trPr>
          <w:trHeight w:val="20"/>
          <w:tblHeader/>
        </w:trPr>
        <w:tc>
          <w:tcPr>
            <w:tcW w:w="4320" w:type="dxa"/>
            <w:shd w:val="clear" w:color="auto" w:fill="auto"/>
          </w:tcPr>
          <w:p w14:paraId="2F4B5C4C" w14:textId="77777777" w:rsidR="00F21AD0" w:rsidRPr="00F8520A" w:rsidRDefault="00F21AD0" w:rsidP="007D16B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  <w:shd w:val="clear" w:color="auto" w:fill="auto"/>
          </w:tcPr>
          <w:p w14:paraId="79209C42" w14:textId="77777777" w:rsidR="00F21AD0" w:rsidRPr="00F8520A" w:rsidRDefault="00F21AD0" w:rsidP="007D16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8520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21AD0" w:rsidRPr="00F8520A" w14:paraId="2D6358DE" w14:textId="77777777" w:rsidTr="007D16B6">
        <w:trPr>
          <w:trHeight w:val="20"/>
          <w:tblHeader/>
        </w:trPr>
        <w:tc>
          <w:tcPr>
            <w:tcW w:w="4320" w:type="dxa"/>
            <w:shd w:val="clear" w:color="auto" w:fill="auto"/>
          </w:tcPr>
          <w:p w14:paraId="1143D19E" w14:textId="77777777" w:rsidR="00F21AD0" w:rsidRPr="00F8520A" w:rsidRDefault="00F21AD0" w:rsidP="007D16B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  <w:shd w:val="clear" w:color="auto" w:fill="auto"/>
          </w:tcPr>
          <w:p w14:paraId="18D48E4A" w14:textId="6FB59788" w:rsidR="00F21AD0" w:rsidRPr="00F8520A" w:rsidRDefault="00F21AD0" w:rsidP="007D16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8520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 w:rsidRPr="00F8520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F8520A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F21AD0" w:rsidRPr="00F8520A" w14:paraId="28B9F3BC" w14:textId="77777777" w:rsidTr="007D16B6">
        <w:trPr>
          <w:trHeight w:val="20"/>
          <w:tblHeader/>
        </w:trPr>
        <w:tc>
          <w:tcPr>
            <w:tcW w:w="4320" w:type="dxa"/>
            <w:shd w:val="clear" w:color="auto" w:fill="auto"/>
          </w:tcPr>
          <w:p w14:paraId="68F7B28F" w14:textId="77777777" w:rsidR="00F21AD0" w:rsidRPr="00F8520A" w:rsidRDefault="00F21AD0" w:rsidP="007D16B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52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03" w:type="dxa"/>
            <w:shd w:val="clear" w:color="auto" w:fill="auto"/>
          </w:tcPr>
          <w:p w14:paraId="0189FEFB" w14:textId="77777777" w:rsidR="00F21AD0" w:rsidRPr="00F8520A" w:rsidRDefault="00F21AD0" w:rsidP="007D16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520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F8520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Pr="00F8520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307" w:type="dxa"/>
            <w:shd w:val="clear" w:color="auto" w:fill="auto"/>
          </w:tcPr>
          <w:p w14:paraId="26078D4C" w14:textId="77777777" w:rsidR="00F21AD0" w:rsidRPr="00F8520A" w:rsidRDefault="00F21AD0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</w:tcPr>
          <w:p w14:paraId="0AC4533D" w14:textId="77777777" w:rsidR="00F21AD0" w:rsidRPr="00F8520A" w:rsidRDefault="00F21AD0" w:rsidP="007D16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520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F8520A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F8520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F8520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5E1667" w:rsidRPr="00F8520A" w14:paraId="4E9A16DC" w14:textId="77777777" w:rsidTr="00C73148">
        <w:trPr>
          <w:trHeight w:val="20"/>
        </w:trPr>
        <w:tc>
          <w:tcPr>
            <w:tcW w:w="4320" w:type="dxa"/>
          </w:tcPr>
          <w:p w14:paraId="5782661F" w14:textId="77777777" w:rsidR="005E1667" w:rsidRPr="00F8520A" w:rsidRDefault="005E1667" w:rsidP="007D16B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  <w:vAlign w:val="center"/>
          </w:tcPr>
          <w:p w14:paraId="33F81067" w14:textId="2B6FC006" w:rsidR="005E1667" w:rsidRPr="00F8520A" w:rsidRDefault="005E1667" w:rsidP="005E166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474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1474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1474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21AD0" w:rsidRPr="00F8520A" w14:paraId="5E2FD85D" w14:textId="77777777" w:rsidTr="007D16B6">
        <w:trPr>
          <w:trHeight w:val="20"/>
        </w:trPr>
        <w:tc>
          <w:tcPr>
            <w:tcW w:w="4320" w:type="dxa"/>
          </w:tcPr>
          <w:p w14:paraId="5F166A15" w14:textId="77777777" w:rsidR="00F21AD0" w:rsidRPr="00F8520A" w:rsidRDefault="00F21AD0" w:rsidP="007D16B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F8520A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F8520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03" w:type="dxa"/>
            <w:vAlign w:val="center"/>
          </w:tcPr>
          <w:p w14:paraId="79F09B2A" w14:textId="77777777" w:rsidR="00F21AD0" w:rsidRPr="00F8520A" w:rsidRDefault="00F21AD0" w:rsidP="007D16B6">
            <w:pPr>
              <w:pStyle w:val="acctfourfigures"/>
              <w:tabs>
                <w:tab w:val="clear" w:pos="765"/>
                <w:tab w:val="decimal" w:pos="1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52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(6,219)</w:t>
            </w:r>
          </w:p>
        </w:tc>
        <w:tc>
          <w:tcPr>
            <w:tcW w:w="307" w:type="dxa"/>
            <w:vAlign w:val="center"/>
          </w:tcPr>
          <w:p w14:paraId="1E7D9DE9" w14:textId="77777777" w:rsidR="00F21AD0" w:rsidRPr="00F8520A" w:rsidRDefault="00F21AD0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541FACAA" w14:textId="77777777" w:rsidR="00F21AD0" w:rsidRPr="00F8520A" w:rsidRDefault="00F21AD0" w:rsidP="00F21AD0">
            <w:pPr>
              <w:pStyle w:val="acctfourfigures"/>
              <w:tabs>
                <w:tab w:val="clear" w:pos="765"/>
                <w:tab w:val="decimal" w:pos="20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52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7,184</w:t>
            </w:r>
          </w:p>
        </w:tc>
      </w:tr>
      <w:tr w:rsidR="00F21AD0" w:rsidRPr="00F8520A" w14:paraId="125AE97D" w14:textId="77777777" w:rsidTr="007D16B6">
        <w:trPr>
          <w:trHeight w:val="20"/>
        </w:trPr>
        <w:tc>
          <w:tcPr>
            <w:tcW w:w="4320" w:type="dxa"/>
          </w:tcPr>
          <w:p w14:paraId="6C8C431F" w14:textId="77777777" w:rsidR="00F21AD0" w:rsidRPr="00F8520A" w:rsidRDefault="00F21AD0" w:rsidP="007D16B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F8520A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2303" w:type="dxa"/>
          </w:tcPr>
          <w:p w14:paraId="5BF7E635" w14:textId="77777777" w:rsidR="00F21AD0" w:rsidRPr="00F8520A" w:rsidRDefault="00F21AD0" w:rsidP="007D16B6">
            <w:pPr>
              <w:pStyle w:val="acctfourfigures"/>
              <w:tabs>
                <w:tab w:val="clear" w:pos="765"/>
                <w:tab w:val="decimal" w:pos="1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52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7,105</w:t>
            </w:r>
          </w:p>
        </w:tc>
        <w:tc>
          <w:tcPr>
            <w:tcW w:w="307" w:type="dxa"/>
          </w:tcPr>
          <w:p w14:paraId="50477976" w14:textId="77777777" w:rsidR="00F21AD0" w:rsidRPr="00F8520A" w:rsidRDefault="00F21AD0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</w:tcPr>
          <w:p w14:paraId="610B8785" w14:textId="77777777" w:rsidR="00F21AD0" w:rsidRPr="00F8520A" w:rsidRDefault="00F21AD0" w:rsidP="00F21AD0">
            <w:pPr>
              <w:pStyle w:val="acctfourfigures"/>
              <w:tabs>
                <w:tab w:val="clear" w:pos="765"/>
                <w:tab w:val="decimal" w:pos="20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52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(6,277)</w:t>
            </w:r>
          </w:p>
        </w:tc>
      </w:tr>
    </w:tbl>
    <w:p w14:paraId="3A4CCC6E" w14:textId="77777777" w:rsidR="00F21AD0" w:rsidRPr="003840EA" w:rsidRDefault="00F21AD0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35"/>
        <w:gridCol w:w="236"/>
        <w:gridCol w:w="1066"/>
        <w:gridCol w:w="236"/>
        <w:gridCol w:w="1023"/>
        <w:gridCol w:w="236"/>
        <w:gridCol w:w="1045"/>
      </w:tblGrid>
      <w:tr w:rsidR="005A7F1C" w:rsidRPr="00B06148" w14:paraId="3D34B9F3" w14:textId="77777777" w:rsidTr="00F21AD0">
        <w:trPr>
          <w:trHeight w:val="20"/>
          <w:tblHeader/>
        </w:trPr>
        <w:tc>
          <w:tcPr>
            <w:tcW w:w="4320" w:type="dxa"/>
            <w:shd w:val="clear" w:color="auto" w:fill="auto"/>
          </w:tcPr>
          <w:p w14:paraId="4B99C9B2" w14:textId="77777777" w:rsidR="005A7F1C" w:rsidRPr="0091474B" w:rsidRDefault="005A7F1C" w:rsidP="001410F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77" w:type="dxa"/>
            <w:gridSpan w:val="7"/>
            <w:shd w:val="clear" w:color="auto" w:fill="auto"/>
          </w:tcPr>
          <w:p w14:paraId="39F6695C" w14:textId="2304C04B" w:rsidR="005A7F1C" w:rsidRPr="0091474B" w:rsidRDefault="005A7F1C" w:rsidP="001410F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1EC8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1474B" w:rsidRPr="00B06148" w14:paraId="74A5A02F" w14:textId="77777777" w:rsidTr="00F21AD0">
        <w:trPr>
          <w:trHeight w:val="20"/>
          <w:tblHeader/>
        </w:trPr>
        <w:tc>
          <w:tcPr>
            <w:tcW w:w="4320" w:type="dxa"/>
            <w:shd w:val="clear" w:color="auto" w:fill="auto"/>
          </w:tcPr>
          <w:p w14:paraId="72033EFF" w14:textId="0A134130" w:rsidR="0091474B" w:rsidRPr="0091474B" w:rsidRDefault="00F21AD0" w:rsidP="001410F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52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  <w:shd w:val="clear" w:color="auto" w:fill="auto"/>
          </w:tcPr>
          <w:p w14:paraId="0194B5E0" w14:textId="77777777" w:rsidR="0091474B" w:rsidRPr="0091474B" w:rsidRDefault="0091474B" w:rsidP="001410F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1474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91474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Pr="0091474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411201F4" w14:textId="77777777" w:rsidR="0091474B" w:rsidRPr="0091474B" w:rsidRDefault="0091474B" w:rsidP="00141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4" w:type="dxa"/>
            <w:gridSpan w:val="3"/>
            <w:shd w:val="clear" w:color="auto" w:fill="auto"/>
          </w:tcPr>
          <w:p w14:paraId="6AE1D497" w14:textId="77777777" w:rsidR="0091474B" w:rsidRPr="0091474B" w:rsidRDefault="0091474B" w:rsidP="001410F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1474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91474B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91474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91474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F21AD0" w:rsidRPr="00891863" w14:paraId="17E0629F" w14:textId="77777777" w:rsidTr="00F21AD0">
        <w:trPr>
          <w:trHeight w:val="20"/>
          <w:tblHeader/>
        </w:trPr>
        <w:tc>
          <w:tcPr>
            <w:tcW w:w="4320" w:type="dxa"/>
            <w:shd w:val="clear" w:color="auto" w:fill="auto"/>
          </w:tcPr>
          <w:p w14:paraId="10FF2AAE" w14:textId="77777777" w:rsidR="0091474B" w:rsidRPr="0091474B" w:rsidRDefault="0091474B" w:rsidP="001410F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14:paraId="28151593" w14:textId="77777777" w:rsidR="0091474B" w:rsidRPr="0091474B" w:rsidRDefault="0091474B" w:rsidP="001410F1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14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91474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4BE9835D" w14:textId="77777777" w:rsidR="0091474B" w:rsidRPr="0091474B" w:rsidRDefault="0091474B" w:rsidP="00141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6" w:type="dxa"/>
          </w:tcPr>
          <w:p w14:paraId="58617441" w14:textId="77777777" w:rsidR="0091474B" w:rsidRPr="0091474B" w:rsidRDefault="0091474B" w:rsidP="001410F1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14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91474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</w:tcPr>
          <w:p w14:paraId="2DB5C9EA" w14:textId="77777777" w:rsidR="0091474B" w:rsidRPr="0091474B" w:rsidRDefault="0091474B" w:rsidP="00141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</w:tcPr>
          <w:p w14:paraId="320FE9DB" w14:textId="77777777" w:rsidR="0091474B" w:rsidRPr="0091474B" w:rsidRDefault="0091474B" w:rsidP="001410F1">
            <w:pPr>
              <w:pStyle w:val="acctfourfigures"/>
              <w:tabs>
                <w:tab w:val="clear" w:pos="765"/>
              </w:tabs>
              <w:spacing w:line="240" w:lineRule="auto"/>
              <w:ind w:left="-79" w:right="-11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14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91474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278B33DA" w14:textId="77777777" w:rsidR="0091474B" w:rsidRPr="0091474B" w:rsidRDefault="0091474B" w:rsidP="00141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5" w:type="dxa"/>
          </w:tcPr>
          <w:p w14:paraId="2250FC00" w14:textId="77777777" w:rsidR="0091474B" w:rsidRPr="0091474B" w:rsidRDefault="0091474B" w:rsidP="001410F1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14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91474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F21AD0" w:rsidRPr="00891863" w14:paraId="2DB95E37" w14:textId="77777777" w:rsidTr="00F21AD0">
        <w:trPr>
          <w:trHeight w:val="20"/>
          <w:tblHeader/>
        </w:trPr>
        <w:tc>
          <w:tcPr>
            <w:tcW w:w="4320" w:type="dxa"/>
            <w:shd w:val="clear" w:color="auto" w:fill="auto"/>
          </w:tcPr>
          <w:p w14:paraId="16342057" w14:textId="77777777" w:rsidR="0091474B" w:rsidRPr="0091474B" w:rsidRDefault="0091474B" w:rsidP="001410F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14:paraId="68C97462" w14:textId="77777777" w:rsidR="0091474B" w:rsidRPr="0091474B" w:rsidRDefault="0091474B" w:rsidP="001410F1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14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</w:tcPr>
          <w:p w14:paraId="1382B815" w14:textId="77777777" w:rsidR="0091474B" w:rsidRPr="0091474B" w:rsidRDefault="0091474B" w:rsidP="00141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6" w:type="dxa"/>
          </w:tcPr>
          <w:p w14:paraId="18DCC75C" w14:textId="77777777" w:rsidR="0091474B" w:rsidRPr="0091474B" w:rsidRDefault="0091474B" w:rsidP="001410F1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14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68D8E412" w14:textId="77777777" w:rsidR="0091474B" w:rsidRPr="0091474B" w:rsidRDefault="0091474B" w:rsidP="00141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</w:tcPr>
          <w:p w14:paraId="63B26399" w14:textId="77777777" w:rsidR="0091474B" w:rsidRPr="0091474B" w:rsidRDefault="0091474B" w:rsidP="001410F1">
            <w:pPr>
              <w:pStyle w:val="acctfourfigures"/>
              <w:tabs>
                <w:tab w:val="clear" w:pos="765"/>
              </w:tabs>
              <w:spacing w:line="240" w:lineRule="auto"/>
              <w:ind w:left="-79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14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</w:tcPr>
          <w:p w14:paraId="4DA3D559" w14:textId="77777777" w:rsidR="0091474B" w:rsidRPr="0091474B" w:rsidRDefault="0091474B" w:rsidP="00141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5" w:type="dxa"/>
          </w:tcPr>
          <w:p w14:paraId="213C9F56" w14:textId="77777777" w:rsidR="0091474B" w:rsidRPr="0091474B" w:rsidRDefault="0091474B" w:rsidP="001410F1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14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91474B" w:rsidRPr="00891863" w14:paraId="616E885C" w14:textId="77777777" w:rsidTr="00F21AD0">
        <w:trPr>
          <w:trHeight w:val="20"/>
          <w:tblHeader/>
        </w:trPr>
        <w:tc>
          <w:tcPr>
            <w:tcW w:w="4320" w:type="dxa"/>
          </w:tcPr>
          <w:p w14:paraId="3B6031C2" w14:textId="77777777" w:rsidR="0091474B" w:rsidRPr="0091474B" w:rsidRDefault="0091474B" w:rsidP="001410F1">
            <w:pPr>
              <w:spacing w:line="240" w:lineRule="auto"/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7" w:type="dxa"/>
            <w:gridSpan w:val="7"/>
            <w:vAlign w:val="center"/>
          </w:tcPr>
          <w:p w14:paraId="7461A7C8" w14:textId="77777777" w:rsidR="0091474B" w:rsidRPr="0091474B" w:rsidRDefault="0091474B" w:rsidP="001410F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1474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1474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1474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21AD0" w:rsidRPr="00891863" w14:paraId="3E2F2308" w14:textId="77777777" w:rsidTr="00F21AD0">
        <w:trPr>
          <w:trHeight w:val="20"/>
        </w:trPr>
        <w:tc>
          <w:tcPr>
            <w:tcW w:w="4320" w:type="dxa"/>
          </w:tcPr>
          <w:p w14:paraId="6872100E" w14:textId="77777777" w:rsidR="0091474B" w:rsidRPr="0091474B" w:rsidRDefault="0091474B" w:rsidP="001410F1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91474B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91474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35" w:type="dxa"/>
            <w:vAlign w:val="center"/>
          </w:tcPr>
          <w:p w14:paraId="7ADED2BB" w14:textId="3AD56A1A" w:rsidR="0091474B" w:rsidRPr="0091474B" w:rsidRDefault="008D3E83" w:rsidP="001410F1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</w:t>
            </w:r>
            <w:r w:rsidR="007E50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5147547B" w14:textId="77777777" w:rsidR="0091474B" w:rsidRPr="0091474B" w:rsidRDefault="0091474B" w:rsidP="00141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vAlign w:val="center"/>
          </w:tcPr>
          <w:p w14:paraId="3880D8F6" w14:textId="77777777" w:rsidR="0091474B" w:rsidRPr="0091474B" w:rsidRDefault="0091474B" w:rsidP="001410F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4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(5,651)</w:t>
            </w:r>
          </w:p>
        </w:tc>
        <w:tc>
          <w:tcPr>
            <w:tcW w:w="236" w:type="dxa"/>
          </w:tcPr>
          <w:p w14:paraId="42102CE2" w14:textId="77777777" w:rsidR="0091474B" w:rsidRPr="0091474B" w:rsidRDefault="0091474B" w:rsidP="00141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0196B9F0" w14:textId="1A3BE216" w:rsidR="0091474B" w:rsidRPr="0091474B" w:rsidRDefault="008D3E83" w:rsidP="001410F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</w:t>
            </w:r>
            <w:r w:rsidR="007E50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638</w:t>
            </w:r>
          </w:p>
        </w:tc>
        <w:tc>
          <w:tcPr>
            <w:tcW w:w="236" w:type="dxa"/>
          </w:tcPr>
          <w:p w14:paraId="0E67EBE1" w14:textId="77777777" w:rsidR="0091474B" w:rsidRPr="0091474B" w:rsidRDefault="0091474B" w:rsidP="00141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vAlign w:val="center"/>
          </w:tcPr>
          <w:p w14:paraId="43D0D95A" w14:textId="77777777" w:rsidR="0091474B" w:rsidRPr="0091474B" w:rsidRDefault="0091474B" w:rsidP="00F8520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4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6,508</w:t>
            </w:r>
          </w:p>
        </w:tc>
      </w:tr>
      <w:tr w:rsidR="00F21AD0" w:rsidRPr="00891863" w14:paraId="618153C9" w14:textId="77777777" w:rsidTr="00F21AD0">
        <w:trPr>
          <w:trHeight w:val="20"/>
        </w:trPr>
        <w:tc>
          <w:tcPr>
            <w:tcW w:w="4320" w:type="dxa"/>
          </w:tcPr>
          <w:p w14:paraId="315FB715" w14:textId="77777777" w:rsidR="0091474B" w:rsidRPr="0091474B" w:rsidRDefault="0091474B" w:rsidP="001410F1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91474B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5" w:type="dxa"/>
          </w:tcPr>
          <w:p w14:paraId="3FFF7DEA" w14:textId="1CC941A2" w:rsidR="0091474B" w:rsidRPr="0091474B" w:rsidRDefault="008D3E83" w:rsidP="001410F1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</w:t>
            </w:r>
            <w:r w:rsidR="007E50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572</w:t>
            </w:r>
          </w:p>
        </w:tc>
        <w:tc>
          <w:tcPr>
            <w:tcW w:w="236" w:type="dxa"/>
          </w:tcPr>
          <w:p w14:paraId="478E5951" w14:textId="77777777" w:rsidR="0091474B" w:rsidRPr="0091474B" w:rsidRDefault="0091474B" w:rsidP="00141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3B055410" w14:textId="77777777" w:rsidR="0091474B" w:rsidRPr="0091474B" w:rsidRDefault="0091474B" w:rsidP="005A7F1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4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6,444</w:t>
            </w:r>
          </w:p>
        </w:tc>
        <w:tc>
          <w:tcPr>
            <w:tcW w:w="236" w:type="dxa"/>
          </w:tcPr>
          <w:p w14:paraId="5676C945" w14:textId="77777777" w:rsidR="0091474B" w:rsidRPr="0091474B" w:rsidRDefault="0091474B" w:rsidP="00141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261445A4" w14:textId="51385CE8" w:rsidR="0091474B" w:rsidRPr="0091474B" w:rsidRDefault="008D3E83" w:rsidP="001410F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E50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E50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2C07BCB" w14:textId="77777777" w:rsidR="0091474B" w:rsidRPr="0091474B" w:rsidRDefault="0091474B" w:rsidP="00141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5D5A0511" w14:textId="77777777" w:rsidR="0091474B" w:rsidRPr="0091474B" w:rsidRDefault="0091474B" w:rsidP="00F21AD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47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(5,708)</w:t>
            </w:r>
          </w:p>
        </w:tc>
      </w:tr>
    </w:tbl>
    <w:p w14:paraId="7E0CBDD6" w14:textId="0D2F8CA2" w:rsidR="00C756E4" w:rsidRDefault="00C756E4" w:rsidP="00C756E4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58E53F14" w14:textId="28311559" w:rsidR="002D4841" w:rsidRDefault="002D4841" w:rsidP="0091474B">
      <w:pPr>
        <w:pStyle w:val="index"/>
        <w:numPr>
          <w:ilvl w:val="0"/>
          <w:numId w:val="21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หนี้สินอื่น</w:t>
      </w:r>
    </w:p>
    <w:p w14:paraId="2E52C0F6" w14:textId="77777777" w:rsidR="00BD37A6" w:rsidRPr="003840EA" w:rsidRDefault="00BD37A6" w:rsidP="00F17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350"/>
        <w:gridCol w:w="270"/>
        <w:gridCol w:w="1260"/>
        <w:gridCol w:w="270"/>
        <w:gridCol w:w="1350"/>
      </w:tblGrid>
      <w:tr w:rsidR="00F8520A" w:rsidRPr="00CF7ED9" w14:paraId="6F354D10" w14:textId="77777777" w:rsidTr="00BD37A6">
        <w:trPr>
          <w:trHeight w:val="70"/>
        </w:trPr>
        <w:tc>
          <w:tcPr>
            <w:tcW w:w="4770" w:type="dxa"/>
            <w:vAlign w:val="bottom"/>
          </w:tcPr>
          <w:p w14:paraId="038473D6" w14:textId="77777777" w:rsidR="00F8520A" w:rsidRPr="00CF7ED9" w:rsidRDefault="00F8520A" w:rsidP="00F8520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5C8E65" w14:textId="3E0B6D2C" w:rsidR="00F8520A" w:rsidRPr="00CF7ED9" w:rsidRDefault="00F8520A" w:rsidP="00F8520A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8CF6E43" w14:textId="77777777" w:rsidR="00F8520A" w:rsidRPr="00CF7ED9" w:rsidRDefault="00F8520A" w:rsidP="00F8520A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  <w:gridSpan w:val="3"/>
          </w:tcPr>
          <w:p w14:paraId="468B75DC" w14:textId="44FA807E" w:rsidR="00F8520A" w:rsidRPr="00CF7ED9" w:rsidRDefault="00F8520A" w:rsidP="00F8520A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8520A" w:rsidRPr="00CF7ED9" w14:paraId="64DC4544" w14:textId="77777777" w:rsidTr="00BD37A6">
        <w:trPr>
          <w:trHeight w:val="70"/>
        </w:trPr>
        <w:tc>
          <w:tcPr>
            <w:tcW w:w="4770" w:type="dxa"/>
            <w:vAlign w:val="bottom"/>
          </w:tcPr>
          <w:p w14:paraId="7BDBBD81" w14:textId="77777777" w:rsidR="00F8520A" w:rsidRPr="00CF7ED9" w:rsidRDefault="00F8520A" w:rsidP="00F8520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C257EE5" w14:textId="3FBC796E" w:rsidR="00F8520A" w:rsidRPr="00CF7ED9" w:rsidRDefault="00F8520A" w:rsidP="00F8520A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0" w:type="dxa"/>
          </w:tcPr>
          <w:p w14:paraId="4E6FBEF7" w14:textId="52A196DD" w:rsidR="00F8520A" w:rsidRPr="00CF7ED9" w:rsidRDefault="00F8520A" w:rsidP="00F8520A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801FC58" w14:textId="0EEDA8C1" w:rsidR="00F8520A" w:rsidRPr="00CF7ED9" w:rsidRDefault="00F8520A" w:rsidP="00F8520A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3F3A86D3" w14:textId="77777777" w:rsidR="00F8520A" w:rsidRPr="00CF7ED9" w:rsidRDefault="00F8520A" w:rsidP="00F8520A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435311BD" w14:textId="77777777" w:rsidR="00F8520A" w:rsidRPr="00CF7ED9" w:rsidRDefault="00F8520A" w:rsidP="00F8520A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F8520A" w:rsidRPr="00CF7ED9" w14:paraId="7680A9A7" w14:textId="77777777" w:rsidTr="00BD37A6">
        <w:trPr>
          <w:trHeight w:val="70"/>
        </w:trPr>
        <w:tc>
          <w:tcPr>
            <w:tcW w:w="4770" w:type="dxa"/>
            <w:vAlign w:val="bottom"/>
          </w:tcPr>
          <w:p w14:paraId="715A3816" w14:textId="77777777" w:rsidR="00F8520A" w:rsidRPr="00CF7ED9" w:rsidRDefault="00F8520A" w:rsidP="00F8520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825135" w14:textId="3C8B3B97" w:rsidR="00F8520A" w:rsidRPr="001F0E13" w:rsidRDefault="00F8520A" w:rsidP="00F8520A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CB3AB52" w14:textId="6581CC2A" w:rsidR="00F8520A" w:rsidRPr="001F0E13" w:rsidRDefault="00F8520A" w:rsidP="00F8520A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D26A3E5" w14:textId="2FFDF52E" w:rsidR="00F8520A" w:rsidRPr="001F0E13" w:rsidRDefault="00F8520A" w:rsidP="00F8520A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E6A646E" w14:textId="77777777" w:rsidR="00F8520A" w:rsidRPr="00CF7ED9" w:rsidRDefault="00F8520A" w:rsidP="00F8520A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129B9A71" w14:textId="77777777" w:rsidR="00F8520A" w:rsidRPr="001F0E13" w:rsidRDefault="00F8520A" w:rsidP="00F8520A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F8520A" w:rsidRPr="00CF7ED9" w14:paraId="7C0EF36A" w14:textId="77777777" w:rsidTr="00BD37A6">
        <w:trPr>
          <w:trHeight w:val="70"/>
        </w:trPr>
        <w:tc>
          <w:tcPr>
            <w:tcW w:w="4770" w:type="dxa"/>
            <w:vAlign w:val="bottom"/>
          </w:tcPr>
          <w:p w14:paraId="40F96C3F" w14:textId="77777777" w:rsidR="00F8520A" w:rsidRPr="00CF7ED9" w:rsidRDefault="00F8520A" w:rsidP="00F8520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0" w:type="dxa"/>
            <w:gridSpan w:val="5"/>
          </w:tcPr>
          <w:p w14:paraId="3BBA7B0A" w14:textId="53C038D0" w:rsidR="00F8520A" w:rsidRPr="001F0E13" w:rsidRDefault="00F8520A" w:rsidP="00F8520A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520A" w:rsidRPr="00CF7ED9" w14:paraId="47CA8884" w14:textId="77777777" w:rsidTr="00BD37A6">
        <w:tc>
          <w:tcPr>
            <w:tcW w:w="4770" w:type="dxa"/>
          </w:tcPr>
          <w:p w14:paraId="649D1FF8" w14:textId="77777777" w:rsidR="00F8520A" w:rsidRPr="00CF7ED9" w:rsidRDefault="00F8520A" w:rsidP="00F8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ค่าซื้อพันธบัตร</w:t>
            </w:r>
          </w:p>
        </w:tc>
        <w:tc>
          <w:tcPr>
            <w:tcW w:w="1350" w:type="dxa"/>
            <w:vAlign w:val="bottom"/>
          </w:tcPr>
          <w:p w14:paraId="7A916370" w14:textId="544C5E4D" w:rsidR="00F8520A" w:rsidRPr="00CF7ED9" w:rsidRDefault="00F8520A" w:rsidP="00C564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D69C6">
              <w:rPr>
                <w:rFonts w:asciiTheme="majorBidi" w:hAnsiTheme="majorBidi" w:cstheme="majorBidi"/>
                <w:sz w:val="30"/>
                <w:szCs w:val="30"/>
              </w:rPr>
              <w:t>397,689</w:t>
            </w:r>
          </w:p>
        </w:tc>
        <w:tc>
          <w:tcPr>
            <w:tcW w:w="270" w:type="dxa"/>
          </w:tcPr>
          <w:p w14:paraId="73A2462E" w14:textId="6F4664AE" w:rsidR="00F8520A" w:rsidRPr="00CF7ED9" w:rsidRDefault="00F8520A" w:rsidP="00F852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E04DAC" w14:textId="63D53B62" w:rsidR="00F8520A" w:rsidRPr="00CF7ED9" w:rsidRDefault="00C3516D" w:rsidP="00C564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449,848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10C4DC" w14:textId="77777777" w:rsidR="00F8520A" w:rsidRPr="00CF7ED9" w:rsidRDefault="00F8520A" w:rsidP="00F852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5CEBB0" w14:textId="77777777" w:rsidR="00F8520A" w:rsidRPr="00CF7ED9" w:rsidRDefault="00F8520A" w:rsidP="00BD37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397,689</w:t>
            </w:r>
          </w:p>
        </w:tc>
      </w:tr>
      <w:tr w:rsidR="00F8520A" w:rsidRPr="00CF7ED9" w14:paraId="4911E385" w14:textId="77777777" w:rsidTr="00BD37A6">
        <w:tc>
          <w:tcPr>
            <w:tcW w:w="4770" w:type="dxa"/>
          </w:tcPr>
          <w:p w14:paraId="54F1C523" w14:textId="42F4C2B9" w:rsidR="00F8520A" w:rsidRPr="00CF7ED9" w:rsidRDefault="00F8520A" w:rsidP="00F8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350" w:type="dxa"/>
            <w:vAlign w:val="bottom"/>
          </w:tcPr>
          <w:p w14:paraId="5A24B3D1" w14:textId="10CA8BB0" w:rsidR="00F8520A" w:rsidRPr="001F0E13" w:rsidRDefault="00F8520A" w:rsidP="00BD37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D69C6">
              <w:rPr>
                <w:rFonts w:asciiTheme="majorBidi" w:hAnsiTheme="majorBidi" w:cstheme="majorBidi"/>
                <w:sz w:val="30"/>
                <w:szCs w:val="30"/>
              </w:rPr>
              <w:t>240,781</w:t>
            </w:r>
          </w:p>
        </w:tc>
        <w:tc>
          <w:tcPr>
            <w:tcW w:w="270" w:type="dxa"/>
          </w:tcPr>
          <w:p w14:paraId="4D134C8A" w14:textId="77777777" w:rsidR="00F8520A" w:rsidRPr="001F0E13" w:rsidRDefault="00F8520A" w:rsidP="00F852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6C2E62" w14:textId="06540B1A" w:rsidR="00F8520A" w:rsidRPr="001F0E13" w:rsidRDefault="00C3516D" w:rsidP="00C564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3C6727" w14:textId="77777777" w:rsidR="00F8520A" w:rsidRPr="00CF7ED9" w:rsidRDefault="00F8520A" w:rsidP="00F852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4E1F41" w14:textId="467E0213" w:rsidR="00F8520A" w:rsidRPr="001F0E13" w:rsidRDefault="00F8520A" w:rsidP="00C564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8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520A" w:rsidRPr="00CF7ED9" w14:paraId="6B2EECEF" w14:textId="77777777" w:rsidTr="00BD37A6">
        <w:tc>
          <w:tcPr>
            <w:tcW w:w="4770" w:type="dxa"/>
          </w:tcPr>
          <w:p w14:paraId="698F81E7" w14:textId="77777777" w:rsidR="00F8520A" w:rsidRPr="00CF7ED9" w:rsidRDefault="00F8520A" w:rsidP="00F8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50" w:type="dxa"/>
            <w:vAlign w:val="bottom"/>
          </w:tcPr>
          <w:p w14:paraId="50DFD4B6" w14:textId="455D9F00" w:rsidR="00F8520A" w:rsidRPr="001F0E13" w:rsidRDefault="00F8520A" w:rsidP="00BD37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D69C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CD69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270" w:type="dxa"/>
          </w:tcPr>
          <w:p w14:paraId="35648342" w14:textId="36A0C62F" w:rsidR="00F8520A" w:rsidRPr="001F0E13" w:rsidRDefault="00F8520A" w:rsidP="00F852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775E33" w14:textId="1C3D9F88" w:rsidR="00F8520A" w:rsidRPr="001F0E13" w:rsidRDefault="00C3516D" w:rsidP="00C564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164,765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6597DB" w14:textId="77777777" w:rsidR="00F8520A" w:rsidRPr="00CF7ED9" w:rsidRDefault="00F8520A" w:rsidP="00F852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7F716B" w14:textId="77777777" w:rsidR="00F8520A" w:rsidRPr="001F0E13" w:rsidRDefault="00F8520A" w:rsidP="00BD37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</w:tr>
      <w:tr w:rsidR="00F8520A" w:rsidRPr="00CF7ED9" w14:paraId="4384A575" w14:textId="77777777" w:rsidTr="00BD37A6">
        <w:tc>
          <w:tcPr>
            <w:tcW w:w="4770" w:type="dxa"/>
          </w:tcPr>
          <w:p w14:paraId="02448F94" w14:textId="77777777" w:rsidR="00F8520A" w:rsidRPr="00CF7ED9" w:rsidRDefault="00F8520A" w:rsidP="00F8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350" w:type="dxa"/>
            <w:vAlign w:val="bottom"/>
          </w:tcPr>
          <w:p w14:paraId="5977D5FA" w14:textId="33A9A874" w:rsidR="00F8520A" w:rsidRPr="00CF7ED9" w:rsidRDefault="00F8520A" w:rsidP="00BD37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D69C6">
              <w:rPr>
                <w:rFonts w:asciiTheme="majorBidi" w:hAnsiTheme="majorBidi" w:cstheme="majorBidi"/>
                <w:sz w:val="30"/>
                <w:szCs w:val="30"/>
              </w:rPr>
              <w:t>37,790</w:t>
            </w:r>
          </w:p>
        </w:tc>
        <w:tc>
          <w:tcPr>
            <w:tcW w:w="270" w:type="dxa"/>
          </w:tcPr>
          <w:p w14:paraId="2F5290C8" w14:textId="35F02994" w:rsidR="00F8520A" w:rsidRPr="00CF7ED9" w:rsidRDefault="00F8520A" w:rsidP="00F852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44D2E5" w14:textId="75531FA9" w:rsidR="00F8520A" w:rsidRPr="00CF7ED9" w:rsidRDefault="00C3516D" w:rsidP="00C564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30,470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5B6287" w14:textId="77777777" w:rsidR="00F8520A" w:rsidRPr="00CF7ED9" w:rsidRDefault="00F8520A" w:rsidP="00F852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DF9C86" w14:textId="77777777" w:rsidR="00F8520A" w:rsidRPr="00CF7ED9" w:rsidRDefault="00F8520A" w:rsidP="00BD37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790</w:t>
            </w:r>
          </w:p>
        </w:tc>
      </w:tr>
      <w:tr w:rsidR="00F8520A" w:rsidRPr="00CF7ED9" w14:paraId="5650D679" w14:textId="77777777" w:rsidTr="00BD37A6">
        <w:tc>
          <w:tcPr>
            <w:tcW w:w="4770" w:type="dxa"/>
          </w:tcPr>
          <w:p w14:paraId="52CC5F1B" w14:textId="77777777" w:rsidR="00F8520A" w:rsidRPr="00CF7ED9" w:rsidRDefault="00F8520A" w:rsidP="00F8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ภาษีหัก ณ ที่จ่ายค้างจ่าย</w:t>
            </w:r>
          </w:p>
        </w:tc>
        <w:tc>
          <w:tcPr>
            <w:tcW w:w="1350" w:type="dxa"/>
            <w:vAlign w:val="bottom"/>
          </w:tcPr>
          <w:p w14:paraId="163FD698" w14:textId="0EB041BC" w:rsidR="00F8520A" w:rsidRPr="001F0E13" w:rsidRDefault="00F8520A" w:rsidP="00BD37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D69C6">
              <w:rPr>
                <w:rFonts w:asciiTheme="majorBidi" w:hAnsiTheme="majorBidi" w:cstheme="majorBidi"/>
                <w:sz w:val="30"/>
                <w:szCs w:val="30"/>
              </w:rPr>
              <w:t>37,498</w:t>
            </w:r>
          </w:p>
        </w:tc>
        <w:tc>
          <w:tcPr>
            <w:tcW w:w="270" w:type="dxa"/>
          </w:tcPr>
          <w:p w14:paraId="5EC9CD28" w14:textId="6558AF09" w:rsidR="00F8520A" w:rsidRPr="001F0E13" w:rsidRDefault="00F8520A" w:rsidP="00F852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697457" w14:textId="6328BF9D" w:rsidR="00F8520A" w:rsidRPr="001F0E13" w:rsidRDefault="00C3516D" w:rsidP="00C564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A0E5CD" w14:textId="77777777" w:rsidR="00F8520A" w:rsidRPr="00CF7ED9" w:rsidRDefault="00F8520A" w:rsidP="00F852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9CCC27" w14:textId="77777777" w:rsidR="00F8520A" w:rsidRPr="001F0E13" w:rsidRDefault="00F8520A" w:rsidP="00BD37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</w:tr>
      <w:tr w:rsidR="00F8520A" w:rsidRPr="00CF7ED9" w14:paraId="76808136" w14:textId="77777777" w:rsidTr="00BD37A6">
        <w:tc>
          <w:tcPr>
            <w:tcW w:w="4770" w:type="dxa"/>
          </w:tcPr>
          <w:p w14:paraId="7640C5C8" w14:textId="77777777" w:rsidR="00F8520A" w:rsidRPr="00CF7ED9" w:rsidRDefault="00F8520A" w:rsidP="00F8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vAlign w:val="bottom"/>
          </w:tcPr>
          <w:p w14:paraId="0290C4CF" w14:textId="1AD689BD" w:rsidR="00F8520A" w:rsidRPr="001F0E13" w:rsidRDefault="00F8520A" w:rsidP="00BD37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D69C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D69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992</w:t>
            </w:r>
          </w:p>
        </w:tc>
        <w:tc>
          <w:tcPr>
            <w:tcW w:w="270" w:type="dxa"/>
          </w:tcPr>
          <w:p w14:paraId="190DB857" w14:textId="2A185565" w:rsidR="00F8520A" w:rsidRPr="001F0E13" w:rsidRDefault="00F8520A" w:rsidP="00F852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F08417" w14:textId="0A590FCF" w:rsidR="00F8520A" w:rsidRPr="001F0E13" w:rsidRDefault="00C3516D" w:rsidP="00C564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0838B3" w14:textId="77777777" w:rsidR="00F8520A" w:rsidRPr="00CF7ED9" w:rsidRDefault="00F8520A" w:rsidP="00F852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741CC4" w14:textId="3A25EE9B" w:rsidR="00F8520A" w:rsidRPr="001F0E13" w:rsidRDefault="00F8520A" w:rsidP="00C564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992</w:t>
            </w:r>
          </w:p>
        </w:tc>
      </w:tr>
      <w:tr w:rsidR="00F8520A" w:rsidRPr="00CF7ED9" w14:paraId="35070095" w14:textId="77777777" w:rsidTr="00BD37A6">
        <w:tc>
          <w:tcPr>
            <w:tcW w:w="4770" w:type="dxa"/>
          </w:tcPr>
          <w:p w14:paraId="3AE9F81E" w14:textId="77777777" w:rsidR="00F8520A" w:rsidRPr="00CF7ED9" w:rsidRDefault="00F8520A" w:rsidP="00F8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ภาษีมูลค่าเพิ่ม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350" w:type="dxa"/>
            <w:vAlign w:val="bottom"/>
          </w:tcPr>
          <w:p w14:paraId="16D364BE" w14:textId="336ED33B" w:rsidR="00F8520A" w:rsidRPr="00CF7ED9" w:rsidRDefault="00F8520A" w:rsidP="00BD37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D69C6">
              <w:rPr>
                <w:rFonts w:asciiTheme="majorBidi" w:hAnsiTheme="majorBidi" w:cstheme="majorBidi"/>
                <w:sz w:val="30"/>
                <w:szCs w:val="30"/>
              </w:rPr>
              <w:t>5,001</w:t>
            </w:r>
          </w:p>
        </w:tc>
        <w:tc>
          <w:tcPr>
            <w:tcW w:w="270" w:type="dxa"/>
          </w:tcPr>
          <w:p w14:paraId="5DACEEEA" w14:textId="06DAE6C2" w:rsidR="00F8520A" w:rsidRPr="00CF7ED9" w:rsidRDefault="00F8520A" w:rsidP="00F852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E06859" w14:textId="29657460" w:rsidR="00F8520A" w:rsidRPr="00CF7ED9" w:rsidRDefault="00C3516D" w:rsidP="00C564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14,505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0FE2D2" w14:textId="77777777" w:rsidR="00F8520A" w:rsidRPr="00CF7ED9" w:rsidRDefault="00F8520A" w:rsidP="00F852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7D4683" w14:textId="77777777" w:rsidR="00F8520A" w:rsidRPr="00CF7ED9" w:rsidRDefault="00F8520A" w:rsidP="00BD37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001</w:t>
            </w:r>
          </w:p>
        </w:tc>
      </w:tr>
      <w:tr w:rsidR="00F8520A" w:rsidRPr="00CF7ED9" w14:paraId="026479CE" w14:textId="77777777" w:rsidTr="00BD37A6">
        <w:tc>
          <w:tcPr>
            <w:tcW w:w="4770" w:type="dxa"/>
          </w:tcPr>
          <w:p w14:paraId="68AE2AAB" w14:textId="77777777" w:rsidR="00F8520A" w:rsidRPr="00CF7ED9" w:rsidRDefault="00F8520A" w:rsidP="00F8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D75F49" w14:textId="3DAA416C" w:rsidR="00F8520A" w:rsidRPr="00CF7ED9" w:rsidRDefault="00F8520A" w:rsidP="00BD37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9C6">
              <w:rPr>
                <w:rFonts w:asciiTheme="majorBidi" w:hAnsiTheme="majorBidi" w:cstheme="majorBidi"/>
                <w:sz w:val="30"/>
                <w:szCs w:val="30"/>
              </w:rPr>
              <w:t>6,094</w:t>
            </w:r>
          </w:p>
        </w:tc>
        <w:tc>
          <w:tcPr>
            <w:tcW w:w="270" w:type="dxa"/>
          </w:tcPr>
          <w:p w14:paraId="6654CDE5" w14:textId="46CC8356" w:rsidR="00F8520A" w:rsidRPr="00CF7ED9" w:rsidRDefault="00F8520A" w:rsidP="00F852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7DA74" w14:textId="155C5E0A" w:rsidR="00F8520A" w:rsidRPr="00CF7ED9" w:rsidRDefault="00C3516D" w:rsidP="00C564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748967" w14:textId="77777777" w:rsidR="00F8520A" w:rsidRPr="00CF7ED9" w:rsidRDefault="00F8520A" w:rsidP="00F852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81898" w14:textId="77777777" w:rsidR="00F8520A" w:rsidRPr="00CF7ED9" w:rsidRDefault="00F8520A" w:rsidP="00BD37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1,557</w:t>
            </w:r>
          </w:p>
        </w:tc>
      </w:tr>
      <w:tr w:rsidR="00F8520A" w:rsidRPr="00CF7ED9" w14:paraId="71DC9E70" w14:textId="77777777" w:rsidTr="00BD37A6">
        <w:tc>
          <w:tcPr>
            <w:tcW w:w="4770" w:type="dxa"/>
          </w:tcPr>
          <w:p w14:paraId="63A18D9B" w14:textId="77777777" w:rsidR="00F8520A" w:rsidRPr="00CF7ED9" w:rsidRDefault="00F8520A" w:rsidP="00F8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0C458F4" w14:textId="479C8E8C" w:rsidR="00F8520A" w:rsidRPr="00CF7ED9" w:rsidRDefault="00F8520A" w:rsidP="00BD37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878,134</w:t>
            </w:r>
          </w:p>
        </w:tc>
        <w:tc>
          <w:tcPr>
            <w:tcW w:w="270" w:type="dxa"/>
          </w:tcPr>
          <w:p w14:paraId="63FC0781" w14:textId="176F3802" w:rsidR="00F8520A" w:rsidRPr="00CF7ED9" w:rsidRDefault="00F8520A" w:rsidP="00F852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C24EE0" w14:textId="0D30939C" w:rsidR="00F8520A" w:rsidRPr="00C5642F" w:rsidRDefault="00C3516D" w:rsidP="0077448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64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682,952</w:t>
            </w:r>
          </w:p>
        </w:tc>
        <w:tc>
          <w:tcPr>
            <w:tcW w:w="270" w:type="dxa"/>
          </w:tcPr>
          <w:p w14:paraId="0458B082" w14:textId="77777777" w:rsidR="00F8520A" w:rsidRPr="00CF7ED9" w:rsidRDefault="00F8520A" w:rsidP="00F852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78297E" w14:textId="77777777" w:rsidR="00F8520A" w:rsidRPr="00CF7ED9" w:rsidRDefault="00F8520A" w:rsidP="0034660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555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789</w:t>
            </w:r>
          </w:p>
        </w:tc>
      </w:tr>
    </w:tbl>
    <w:p w14:paraId="5312062C" w14:textId="77777777" w:rsidR="00BD37A6" w:rsidRPr="003840EA" w:rsidRDefault="00BD37A6" w:rsidP="00A92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b/>
          <w:bCs/>
          <w:sz w:val="30"/>
          <w:szCs w:val="30"/>
          <w:highlight w:val="cyan"/>
          <w:lang w:bidi="ar-SA"/>
        </w:rPr>
      </w:pPr>
    </w:p>
    <w:p w14:paraId="1C7E9542" w14:textId="0A78B059" w:rsidR="00EC3714" w:rsidRPr="008E4391" w:rsidRDefault="00EC3714" w:rsidP="00EC3714">
      <w:pPr>
        <w:pStyle w:val="index"/>
        <w:numPr>
          <w:ilvl w:val="0"/>
          <w:numId w:val="21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E4391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การหักกลบสินทรัพย์ทางการเงินและหนี้สินทางการเงิน</w:t>
      </w:r>
    </w:p>
    <w:p w14:paraId="34885468" w14:textId="77777777" w:rsidR="00C756E4" w:rsidRPr="003840EA" w:rsidRDefault="00C756E4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64"/>
        <w:gridCol w:w="1350"/>
        <w:gridCol w:w="236"/>
        <w:gridCol w:w="1297"/>
        <w:gridCol w:w="236"/>
        <w:gridCol w:w="1387"/>
      </w:tblGrid>
      <w:tr w:rsidR="00A6738A" w:rsidRPr="00C756E4" w14:paraId="19599F36" w14:textId="77777777" w:rsidTr="003C57F9">
        <w:trPr>
          <w:tblHeader/>
        </w:trPr>
        <w:tc>
          <w:tcPr>
            <w:tcW w:w="4764" w:type="dxa"/>
            <w:shd w:val="clear" w:color="auto" w:fill="auto"/>
          </w:tcPr>
          <w:p w14:paraId="13339CE5" w14:textId="77777777" w:rsidR="00A6738A" w:rsidRPr="00C756E4" w:rsidRDefault="00A6738A" w:rsidP="00C756E4">
            <w:pPr>
              <w:tabs>
                <w:tab w:val="left" w:pos="851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506" w:type="dxa"/>
            <w:gridSpan w:val="5"/>
            <w:shd w:val="clear" w:color="auto" w:fill="auto"/>
            <w:vAlign w:val="bottom"/>
          </w:tcPr>
          <w:p w14:paraId="13F7A755" w14:textId="28B56B7C" w:rsidR="00A6738A" w:rsidRPr="00A6738A" w:rsidRDefault="00A6738A" w:rsidP="00C756E4">
            <w:pP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735537" w:rsidRPr="00C756E4" w14:paraId="70769562" w14:textId="77777777" w:rsidTr="003C57F9">
        <w:trPr>
          <w:tblHeader/>
        </w:trPr>
        <w:tc>
          <w:tcPr>
            <w:tcW w:w="4764" w:type="dxa"/>
            <w:shd w:val="clear" w:color="auto" w:fill="auto"/>
          </w:tcPr>
          <w:p w14:paraId="76A0D966" w14:textId="77777777" w:rsidR="00735537" w:rsidRPr="00C756E4" w:rsidRDefault="00735537" w:rsidP="00C756E4">
            <w:pPr>
              <w:tabs>
                <w:tab w:val="left" w:pos="851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506" w:type="dxa"/>
            <w:gridSpan w:val="5"/>
            <w:shd w:val="clear" w:color="auto" w:fill="auto"/>
            <w:vAlign w:val="bottom"/>
          </w:tcPr>
          <w:p w14:paraId="13C10F59" w14:textId="49715AE8" w:rsidR="00735537" w:rsidRDefault="00735537" w:rsidP="00C756E4">
            <w:pP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35537" w:rsidRPr="00C756E4" w14:paraId="50B08200" w14:textId="77777777" w:rsidTr="003C57F9">
        <w:trPr>
          <w:tblHeader/>
        </w:trPr>
        <w:tc>
          <w:tcPr>
            <w:tcW w:w="4764" w:type="dxa"/>
            <w:shd w:val="clear" w:color="auto" w:fill="auto"/>
          </w:tcPr>
          <w:p w14:paraId="4404D8C1" w14:textId="77777777" w:rsidR="00735537" w:rsidRPr="00C756E4" w:rsidRDefault="00735537" w:rsidP="00735537">
            <w:pPr>
              <w:tabs>
                <w:tab w:val="left" w:pos="851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252F03" w14:textId="4AFB549D" w:rsidR="00735537" w:rsidRDefault="00735537" w:rsidP="00735537">
            <w:pP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756E4">
              <w:rPr>
                <w:rFonts w:ascii="Angsana New" w:hAnsi="Angsana New"/>
                <w:sz w:val="30"/>
                <w:szCs w:val="30"/>
                <w:cs/>
              </w:rPr>
              <w:t>มูลค่าขั้นต้น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8929D6" w14:textId="77777777" w:rsidR="00735537" w:rsidRDefault="00735537" w:rsidP="00735537">
            <w:pP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4B169C82" w14:textId="26E9DDAF" w:rsidR="00735537" w:rsidRDefault="00735537" w:rsidP="00735537">
            <w:pP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756E4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มูลค่าที่นำมา</w:t>
            </w:r>
            <w:r w:rsidRPr="00C756E4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  <w:t>หักกลบใน</w:t>
            </w:r>
            <w:r w:rsidRPr="00C756E4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  <w:t>งบแสดงฐานะการเงิน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7EFB2F" w14:textId="77777777" w:rsidR="00735537" w:rsidRDefault="00735537" w:rsidP="00735537">
            <w:pP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08FC435A" w14:textId="2C15817B" w:rsidR="00735537" w:rsidRDefault="00735537" w:rsidP="00735537">
            <w:pP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756E4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มูลค่าสุทธิ</w:t>
            </w:r>
            <w:r w:rsidRPr="00C756E4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  <w:t>ที่แสดงใน</w:t>
            </w:r>
            <w:r w:rsidRPr="00C756E4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  <w:t>งบแสดง</w:t>
            </w:r>
            <w:r w:rsidR="007F0FA7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 w:rsidRPr="00C756E4">
              <w:rPr>
                <w:rFonts w:ascii="Angsana New" w:hAnsi="Angsana New"/>
                <w:sz w:val="30"/>
                <w:szCs w:val="30"/>
                <w:cs/>
                <w:lang w:val="th-TH"/>
              </w:rPr>
              <w:t>ฐานะการเงิน</w:t>
            </w:r>
          </w:p>
        </w:tc>
      </w:tr>
      <w:tr w:rsidR="00735537" w:rsidRPr="00C756E4" w14:paraId="2C05DE5C" w14:textId="77777777" w:rsidTr="003C57F9">
        <w:trPr>
          <w:tblHeader/>
        </w:trPr>
        <w:tc>
          <w:tcPr>
            <w:tcW w:w="4764" w:type="dxa"/>
            <w:shd w:val="clear" w:color="auto" w:fill="auto"/>
          </w:tcPr>
          <w:p w14:paraId="6668E5E4" w14:textId="77777777" w:rsidR="00735537" w:rsidRPr="00C756E4" w:rsidRDefault="00735537" w:rsidP="00735537">
            <w:pPr>
              <w:tabs>
                <w:tab w:val="left" w:pos="851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506" w:type="dxa"/>
            <w:gridSpan w:val="5"/>
            <w:shd w:val="clear" w:color="auto" w:fill="auto"/>
            <w:vAlign w:val="bottom"/>
          </w:tcPr>
          <w:p w14:paraId="61484181" w14:textId="1332BF08" w:rsidR="00735537" w:rsidRDefault="00735537" w:rsidP="00735537">
            <w:pP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6738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35537" w:rsidRPr="00C756E4" w14:paraId="447A91C2" w14:textId="77777777" w:rsidTr="003C57F9">
        <w:tc>
          <w:tcPr>
            <w:tcW w:w="4764" w:type="dxa"/>
            <w:shd w:val="clear" w:color="auto" w:fill="auto"/>
          </w:tcPr>
          <w:p w14:paraId="267A0E2B" w14:textId="3B7903D4" w:rsidR="00735537" w:rsidRPr="00C756E4" w:rsidRDefault="00735537" w:rsidP="00735537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C756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</w:tcPr>
          <w:p w14:paraId="337E50D4" w14:textId="77777777" w:rsidR="00735537" w:rsidRPr="00BD4D1D" w:rsidRDefault="00735537" w:rsidP="00735537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EF9A41" w14:textId="77777777" w:rsidR="00735537" w:rsidRPr="00BD4D1D" w:rsidRDefault="00735537" w:rsidP="00735537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75FD5CCB" w14:textId="77777777" w:rsidR="00735537" w:rsidRPr="00BD4D1D" w:rsidRDefault="00735537" w:rsidP="00735537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DDC5E5" w14:textId="77777777" w:rsidR="00735537" w:rsidRPr="00BD4D1D" w:rsidRDefault="00735537" w:rsidP="00735537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7" w:type="dxa"/>
            <w:shd w:val="clear" w:color="auto" w:fill="auto"/>
          </w:tcPr>
          <w:p w14:paraId="3DFD9644" w14:textId="77777777" w:rsidR="00735537" w:rsidRPr="00BD4D1D" w:rsidRDefault="00735537" w:rsidP="00735537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735537" w:rsidRPr="00C756E4" w14:paraId="301D927F" w14:textId="77777777" w:rsidTr="003C57F9">
        <w:tc>
          <w:tcPr>
            <w:tcW w:w="4764" w:type="dxa"/>
            <w:shd w:val="clear" w:color="auto" w:fill="auto"/>
          </w:tcPr>
          <w:p w14:paraId="2C9A568E" w14:textId="5CD66A98" w:rsidR="00735537" w:rsidRPr="00C756E4" w:rsidRDefault="00735537" w:rsidP="00735537">
            <w:pPr>
              <w:tabs>
                <w:tab w:val="left" w:pos="851"/>
              </w:tabs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C756E4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</w:t>
            </w:r>
            <w:r w:rsidRPr="00C756E4">
              <w:rPr>
                <w:rFonts w:ascii="Angsana New" w:hAnsi="Angsana New" w:hint="cs"/>
                <w:sz w:val="30"/>
                <w:szCs w:val="30"/>
                <w:cs/>
              </w:rPr>
              <w:t>์</w:t>
            </w:r>
          </w:p>
        </w:tc>
        <w:tc>
          <w:tcPr>
            <w:tcW w:w="1350" w:type="dxa"/>
            <w:shd w:val="clear" w:color="auto" w:fill="auto"/>
          </w:tcPr>
          <w:p w14:paraId="37F750AA" w14:textId="5826B1AA" w:rsidR="00735537" w:rsidRPr="00BD4D1D" w:rsidRDefault="00735537" w:rsidP="0073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5,211,475</w:t>
            </w:r>
          </w:p>
        </w:tc>
        <w:tc>
          <w:tcPr>
            <w:tcW w:w="236" w:type="dxa"/>
          </w:tcPr>
          <w:p w14:paraId="08E3B939" w14:textId="77777777" w:rsidR="00735537" w:rsidRPr="00BD4D1D" w:rsidRDefault="00735537" w:rsidP="00735537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25DE63C0" w14:textId="37CE94AB" w:rsidR="00735537" w:rsidRPr="00BD4D1D" w:rsidRDefault="00735537" w:rsidP="003C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(1,353,390)</w:t>
            </w:r>
          </w:p>
        </w:tc>
        <w:tc>
          <w:tcPr>
            <w:tcW w:w="236" w:type="dxa"/>
          </w:tcPr>
          <w:p w14:paraId="62198C7A" w14:textId="77777777" w:rsidR="00735537" w:rsidRPr="00BD4D1D" w:rsidRDefault="00735537" w:rsidP="00735537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7" w:type="dxa"/>
            <w:shd w:val="clear" w:color="auto" w:fill="auto"/>
          </w:tcPr>
          <w:p w14:paraId="5FA575FE" w14:textId="241397F3" w:rsidR="00735537" w:rsidRPr="00BD4D1D" w:rsidRDefault="00735537" w:rsidP="0073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4D1D">
              <w:rPr>
                <w:rFonts w:ascii="Angsana New" w:hAnsi="Angsana New" w:hint="cs"/>
                <w:sz w:val="30"/>
                <w:szCs w:val="30"/>
                <w:cs/>
              </w:rPr>
              <w:t>3,858</w:t>
            </w:r>
            <w:r>
              <w:rPr>
                <w:rFonts w:ascii="Angsana New" w:hAnsi="Angsana New"/>
                <w:sz w:val="30"/>
                <w:szCs w:val="30"/>
              </w:rPr>
              <w:t>,085</w:t>
            </w:r>
          </w:p>
        </w:tc>
      </w:tr>
      <w:tr w:rsidR="00735537" w:rsidRPr="00C756E4" w14:paraId="1E6E6A25" w14:textId="77777777" w:rsidTr="003C57F9">
        <w:tc>
          <w:tcPr>
            <w:tcW w:w="4764" w:type="dxa"/>
            <w:shd w:val="clear" w:color="auto" w:fill="auto"/>
          </w:tcPr>
          <w:p w14:paraId="577B54A7" w14:textId="4F17696D" w:rsidR="00735537" w:rsidRPr="00C756E4" w:rsidRDefault="00735537" w:rsidP="00735537">
            <w:pPr>
              <w:tabs>
                <w:tab w:val="left" w:pos="851"/>
              </w:tabs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C756E4">
              <w:rPr>
                <w:rFonts w:ascii="Angsana New" w:hAnsi="Angsana New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350" w:type="dxa"/>
            <w:shd w:val="clear" w:color="auto" w:fill="auto"/>
          </w:tcPr>
          <w:p w14:paraId="316B5DC4" w14:textId="1D5ECE6F" w:rsidR="00735537" w:rsidRPr="00BD4D1D" w:rsidRDefault="00735537" w:rsidP="0073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498,118</w:t>
            </w:r>
          </w:p>
        </w:tc>
        <w:tc>
          <w:tcPr>
            <w:tcW w:w="236" w:type="dxa"/>
          </w:tcPr>
          <w:p w14:paraId="3AB9BFBD" w14:textId="77777777" w:rsidR="00735537" w:rsidRPr="00BD4D1D" w:rsidRDefault="00735537" w:rsidP="00735537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7EF8EC89" w14:textId="0B2A47DB" w:rsidR="00735537" w:rsidRPr="00BD4D1D" w:rsidRDefault="00735537" w:rsidP="0073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8B4909" w14:textId="77777777" w:rsidR="00735537" w:rsidRPr="00BD4D1D" w:rsidRDefault="00735537" w:rsidP="00735537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7" w:type="dxa"/>
            <w:shd w:val="clear" w:color="auto" w:fill="auto"/>
          </w:tcPr>
          <w:p w14:paraId="2E9736C9" w14:textId="1CDBCA54" w:rsidR="00735537" w:rsidRPr="00BD4D1D" w:rsidRDefault="00735537" w:rsidP="0073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4D1D">
              <w:rPr>
                <w:rFonts w:ascii="Angsana New" w:hAnsi="Angsana New" w:hint="cs"/>
                <w:sz w:val="30"/>
                <w:szCs w:val="30"/>
                <w:cs/>
              </w:rPr>
              <w:t>498,</w:t>
            </w:r>
            <w:r>
              <w:rPr>
                <w:rFonts w:ascii="Angsana New" w:hAnsi="Angsana New"/>
                <w:sz w:val="30"/>
                <w:szCs w:val="30"/>
              </w:rPr>
              <w:t>118</w:t>
            </w:r>
          </w:p>
        </w:tc>
      </w:tr>
      <w:tr w:rsidR="00735537" w:rsidRPr="00C756E4" w14:paraId="0B585F46" w14:textId="77777777" w:rsidTr="003C57F9">
        <w:tc>
          <w:tcPr>
            <w:tcW w:w="4764" w:type="dxa"/>
            <w:shd w:val="clear" w:color="auto" w:fill="auto"/>
          </w:tcPr>
          <w:p w14:paraId="4437995B" w14:textId="584BBB19" w:rsidR="00735537" w:rsidRPr="00BD4D1D" w:rsidRDefault="00735537" w:rsidP="00735537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4D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30A1B" w14:textId="76817983" w:rsidR="00735537" w:rsidRPr="00BD4D1D" w:rsidRDefault="00735537" w:rsidP="0073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5,709,593</w:t>
            </w:r>
          </w:p>
        </w:tc>
        <w:tc>
          <w:tcPr>
            <w:tcW w:w="236" w:type="dxa"/>
          </w:tcPr>
          <w:p w14:paraId="02924CA0" w14:textId="77777777" w:rsidR="00735537" w:rsidRPr="00BD4D1D" w:rsidRDefault="00735537" w:rsidP="00735537">
            <w:pP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A783AE" w14:textId="562E7CCE" w:rsidR="00735537" w:rsidRPr="00BD4D1D" w:rsidRDefault="00735537" w:rsidP="003C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(1,353,390)</w:t>
            </w:r>
          </w:p>
        </w:tc>
        <w:tc>
          <w:tcPr>
            <w:tcW w:w="236" w:type="dxa"/>
          </w:tcPr>
          <w:p w14:paraId="3DB2D3D6" w14:textId="77777777" w:rsidR="00735537" w:rsidRPr="00BD4D1D" w:rsidRDefault="00735537" w:rsidP="00735537">
            <w:pPr>
              <w:tabs>
                <w:tab w:val="left" w:pos="85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7363D4" w14:textId="2BD49C42" w:rsidR="00735537" w:rsidRPr="00BD4D1D" w:rsidRDefault="00735537" w:rsidP="0073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4D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4,3</w:t>
            </w:r>
            <w:r w:rsidRPr="00BD4D1D">
              <w:rPr>
                <w:rFonts w:ascii="Angsana New" w:hAnsi="Angsana New"/>
                <w:b/>
                <w:bCs/>
                <w:sz w:val="30"/>
                <w:szCs w:val="30"/>
              </w:rPr>
              <w:t>56,203</w:t>
            </w:r>
          </w:p>
        </w:tc>
      </w:tr>
      <w:tr w:rsidR="00735537" w:rsidRPr="00C756E4" w14:paraId="1EB0974F" w14:textId="77777777" w:rsidTr="003C57F9">
        <w:tc>
          <w:tcPr>
            <w:tcW w:w="4764" w:type="dxa"/>
            <w:shd w:val="clear" w:color="auto" w:fill="auto"/>
          </w:tcPr>
          <w:p w14:paraId="0579570B" w14:textId="77777777" w:rsidR="00735537" w:rsidRPr="00C756E4" w:rsidRDefault="00735537" w:rsidP="00735537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</w:tcPr>
          <w:p w14:paraId="1B0D04F5" w14:textId="77777777" w:rsidR="00735537" w:rsidRPr="00C756E4" w:rsidRDefault="00735537" w:rsidP="00735537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83FB2D" w14:textId="77777777" w:rsidR="00735537" w:rsidRPr="00C756E4" w:rsidRDefault="00735537" w:rsidP="00735537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2B47D4D3" w14:textId="77777777" w:rsidR="00735537" w:rsidRPr="00C756E4" w:rsidRDefault="00735537" w:rsidP="00735537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BC7692" w14:textId="77777777" w:rsidR="00735537" w:rsidRPr="00C756E4" w:rsidRDefault="00735537" w:rsidP="00735537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421DA9AA" w14:textId="77777777" w:rsidR="00735537" w:rsidRPr="00C756E4" w:rsidRDefault="00735537" w:rsidP="00735537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5537" w:rsidRPr="00C756E4" w14:paraId="6675E7DB" w14:textId="77777777" w:rsidTr="003C57F9">
        <w:tc>
          <w:tcPr>
            <w:tcW w:w="4764" w:type="dxa"/>
            <w:shd w:val="clear" w:color="auto" w:fill="auto"/>
          </w:tcPr>
          <w:p w14:paraId="49C91D3C" w14:textId="77777777" w:rsidR="00735537" w:rsidRPr="00C756E4" w:rsidRDefault="00735537" w:rsidP="00735537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</w:tcPr>
          <w:p w14:paraId="43737039" w14:textId="77777777" w:rsidR="00735537" w:rsidRPr="00C756E4" w:rsidRDefault="00735537" w:rsidP="00735537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A503FD" w14:textId="77777777" w:rsidR="00735537" w:rsidRPr="00C756E4" w:rsidRDefault="00735537" w:rsidP="00735537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5B96CD1C" w14:textId="77777777" w:rsidR="00735537" w:rsidRPr="00C756E4" w:rsidRDefault="00735537" w:rsidP="00735537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47A0F6" w14:textId="77777777" w:rsidR="00735537" w:rsidRPr="00C756E4" w:rsidRDefault="00735537" w:rsidP="00735537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2DF6C586" w14:textId="77777777" w:rsidR="00735537" w:rsidRPr="00C756E4" w:rsidRDefault="00735537" w:rsidP="00735537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5537" w:rsidRPr="00C756E4" w14:paraId="5603A5DA" w14:textId="77777777" w:rsidTr="003C57F9">
        <w:tc>
          <w:tcPr>
            <w:tcW w:w="4764" w:type="dxa"/>
            <w:shd w:val="clear" w:color="auto" w:fill="auto"/>
          </w:tcPr>
          <w:p w14:paraId="36AB8E82" w14:textId="77777777" w:rsidR="00735537" w:rsidRPr="00C756E4" w:rsidRDefault="00735537" w:rsidP="00735537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</w:tcPr>
          <w:p w14:paraId="6E86D482" w14:textId="77777777" w:rsidR="00735537" w:rsidRPr="00C756E4" w:rsidRDefault="00735537" w:rsidP="00735537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9383C6" w14:textId="77777777" w:rsidR="00735537" w:rsidRPr="00C756E4" w:rsidRDefault="00735537" w:rsidP="00735537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47332935" w14:textId="77777777" w:rsidR="00735537" w:rsidRPr="00C756E4" w:rsidRDefault="00735537" w:rsidP="00735537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C0ADC6" w14:textId="77777777" w:rsidR="00735537" w:rsidRPr="00C756E4" w:rsidRDefault="00735537" w:rsidP="00735537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4AD73E66" w14:textId="77777777" w:rsidR="00735537" w:rsidRPr="00C756E4" w:rsidRDefault="00735537" w:rsidP="00735537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5537" w:rsidRPr="00C756E4" w14:paraId="2FBF4387" w14:textId="77777777" w:rsidTr="003C57F9">
        <w:tc>
          <w:tcPr>
            <w:tcW w:w="4764" w:type="dxa"/>
            <w:shd w:val="clear" w:color="auto" w:fill="auto"/>
          </w:tcPr>
          <w:p w14:paraId="4064416D" w14:textId="44BF5482" w:rsidR="00735537" w:rsidRPr="00C756E4" w:rsidRDefault="00735537" w:rsidP="00735537">
            <w:pPr>
              <w:tabs>
                <w:tab w:val="left" w:pos="851"/>
              </w:tabs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C756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</w:tcPr>
          <w:p w14:paraId="612EC58B" w14:textId="77777777" w:rsidR="00735537" w:rsidRPr="00C756E4" w:rsidRDefault="00735537" w:rsidP="00735537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5D4242" w14:textId="77777777" w:rsidR="00735537" w:rsidRPr="00C756E4" w:rsidRDefault="00735537" w:rsidP="00735537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46C3B2DF" w14:textId="77777777" w:rsidR="00735537" w:rsidRPr="00C756E4" w:rsidRDefault="00735537" w:rsidP="00735537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B1E722" w14:textId="77777777" w:rsidR="00735537" w:rsidRPr="00C756E4" w:rsidRDefault="00735537" w:rsidP="00735537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2FFCE030" w14:textId="77777777" w:rsidR="00735537" w:rsidRPr="00C756E4" w:rsidRDefault="00735537" w:rsidP="00735537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5537" w:rsidRPr="00C756E4" w14:paraId="548247DA" w14:textId="77777777" w:rsidTr="003C57F9">
        <w:tc>
          <w:tcPr>
            <w:tcW w:w="4764" w:type="dxa"/>
            <w:shd w:val="clear" w:color="auto" w:fill="auto"/>
          </w:tcPr>
          <w:p w14:paraId="5AAB612B" w14:textId="244558B5" w:rsidR="00735537" w:rsidRPr="00C756E4" w:rsidRDefault="00735537" w:rsidP="00735537">
            <w:pPr>
              <w:tabs>
                <w:tab w:val="left" w:pos="851"/>
              </w:tabs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bookmarkStart w:id="6" w:name="_Hlk48002893"/>
            <w:r w:rsidRPr="00C756E4">
              <w:rPr>
                <w:rFonts w:ascii="Angsana New" w:hAnsi="Angsana New" w:hint="cs"/>
                <w:sz w:val="30"/>
                <w:szCs w:val="30"/>
                <w:cs/>
              </w:rPr>
              <w:t>เจ้า</w:t>
            </w:r>
            <w:r w:rsidRPr="00C756E4">
              <w:rPr>
                <w:rFonts w:ascii="Angsana New" w:hAnsi="Angsana New"/>
                <w:sz w:val="30"/>
                <w:szCs w:val="30"/>
                <w:cs/>
              </w:rPr>
              <w:t>หนี้ธุรกิจหลักทรัพย</w:t>
            </w:r>
            <w:r w:rsidRPr="00C756E4">
              <w:rPr>
                <w:rFonts w:ascii="Angsana New" w:hAnsi="Angsana New" w:hint="cs"/>
                <w:sz w:val="30"/>
                <w:szCs w:val="30"/>
                <w:cs/>
              </w:rPr>
              <w:t>์</w:t>
            </w:r>
          </w:p>
        </w:tc>
        <w:tc>
          <w:tcPr>
            <w:tcW w:w="1350" w:type="dxa"/>
            <w:shd w:val="clear" w:color="auto" w:fill="auto"/>
          </w:tcPr>
          <w:p w14:paraId="7BBB83A9" w14:textId="1CADB32F" w:rsidR="00735537" w:rsidRPr="00BD4D1D" w:rsidRDefault="00735537" w:rsidP="0034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9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3,539,177</w:t>
            </w:r>
          </w:p>
        </w:tc>
        <w:tc>
          <w:tcPr>
            <w:tcW w:w="236" w:type="dxa"/>
          </w:tcPr>
          <w:p w14:paraId="63B6F0D0" w14:textId="5BD25DE2" w:rsidR="00735537" w:rsidRPr="00BD4D1D" w:rsidRDefault="00735537" w:rsidP="0073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7C4156AB" w14:textId="03E9C209" w:rsidR="00735537" w:rsidRPr="00BD4D1D" w:rsidRDefault="00735537" w:rsidP="0034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(1,353,390)</w:t>
            </w:r>
          </w:p>
        </w:tc>
        <w:tc>
          <w:tcPr>
            <w:tcW w:w="236" w:type="dxa"/>
          </w:tcPr>
          <w:p w14:paraId="71A6C8AB" w14:textId="77777777" w:rsidR="00735537" w:rsidRPr="00BD4D1D" w:rsidRDefault="00735537" w:rsidP="0073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266D2D5A" w14:textId="07F7F8CA" w:rsidR="00735537" w:rsidRPr="00BD4D1D" w:rsidRDefault="00735537" w:rsidP="0073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2,185,787</w:t>
            </w:r>
          </w:p>
        </w:tc>
      </w:tr>
      <w:bookmarkEnd w:id="6"/>
      <w:tr w:rsidR="00735537" w:rsidRPr="00C756E4" w14:paraId="5653C1BD" w14:textId="77777777" w:rsidTr="003C57F9">
        <w:tc>
          <w:tcPr>
            <w:tcW w:w="4764" w:type="dxa"/>
            <w:shd w:val="clear" w:color="auto" w:fill="auto"/>
          </w:tcPr>
          <w:p w14:paraId="5F43FD5D" w14:textId="12086277" w:rsidR="00735537" w:rsidRPr="00C756E4" w:rsidRDefault="00735537" w:rsidP="00735537">
            <w:pPr>
              <w:tabs>
                <w:tab w:val="left" w:pos="851"/>
              </w:tabs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C756E4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C756E4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350" w:type="dxa"/>
            <w:shd w:val="clear" w:color="auto" w:fill="auto"/>
          </w:tcPr>
          <w:p w14:paraId="4E5BD338" w14:textId="64FFA6C5" w:rsidR="00735537" w:rsidRPr="00BD4D1D" w:rsidRDefault="00735537" w:rsidP="0034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9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264,502</w:t>
            </w:r>
          </w:p>
        </w:tc>
        <w:tc>
          <w:tcPr>
            <w:tcW w:w="236" w:type="dxa"/>
          </w:tcPr>
          <w:p w14:paraId="33C2DD8B" w14:textId="77777777" w:rsidR="00735537" w:rsidRPr="00BD4D1D" w:rsidRDefault="00735537" w:rsidP="0073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55B9DAF0" w14:textId="3671DC07" w:rsidR="00735537" w:rsidRPr="00BD4D1D" w:rsidRDefault="00735537" w:rsidP="0073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61100ED" w14:textId="77777777" w:rsidR="00735537" w:rsidRPr="00BD4D1D" w:rsidRDefault="00735537" w:rsidP="0073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655D78D5" w14:textId="1309A941" w:rsidR="00735537" w:rsidRPr="00BD4D1D" w:rsidRDefault="00735537" w:rsidP="0073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264,502</w:t>
            </w:r>
          </w:p>
        </w:tc>
      </w:tr>
      <w:tr w:rsidR="00735537" w:rsidRPr="00BD4D1D" w14:paraId="5B45F3E4" w14:textId="77777777" w:rsidTr="003C57F9">
        <w:tc>
          <w:tcPr>
            <w:tcW w:w="4764" w:type="dxa"/>
            <w:shd w:val="clear" w:color="auto" w:fill="auto"/>
          </w:tcPr>
          <w:p w14:paraId="125AF100" w14:textId="49CC2BB6" w:rsidR="00735537" w:rsidRPr="00BD4D1D" w:rsidRDefault="00735537" w:rsidP="00735537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D4D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C3756" w14:textId="0CD4E7B9" w:rsidR="00735537" w:rsidRPr="00BD4D1D" w:rsidRDefault="00735537" w:rsidP="0034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9"/>
              </w:tabs>
              <w:ind w:right="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3,803,679</w:t>
            </w:r>
          </w:p>
        </w:tc>
        <w:tc>
          <w:tcPr>
            <w:tcW w:w="236" w:type="dxa"/>
          </w:tcPr>
          <w:p w14:paraId="2C43A9C5" w14:textId="77777777" w:rsidR="00735537" w:rsidRPr="00BD4D1D" w:rsidRDefault="00735537" w:rsidP="0073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D4C801" w14:textId="6A7044DB" w:rsidR="00735537" w:rsidRPr="00346604" w:rsidRDefault="00735537" w:rsidP="0034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6604">
              <w:rPr>
                <w:rFonts w:ascii="Angsana New" w:hAnsi="Angsana New"/>
                <w:b/>
                <w:bCs/>
                <w:sz w:val="30"/>
                <w:szCs w:val="30"/>
              </w:rPr>
              <w:t>(1,353,390)</w:t>
            </w:r>
          </w:p>
        </w:tc>
        <w:tc>
          <w:tcPr>
            <w:tcW w:w="236" w:type="dxa"/>
          </w:tcPr>
          <w:p w14:paraId="10099540" w14:textId="77777777" w:rsidR="00735537" w:rsidRPr="00BD4D1D" w:rsidRDefault="00735537" w:rsidP="0073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F6548" w14:textId="153A667A" w:rsidR="00735537" w:rsidRPr="00BD4D1D" w:rsidRDefault="00735537" w:rsidP="0073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2,450,289</w:t>
            </w:r>
          </w:p>
        </w:tc>
      </w:tr>
    </w:tbl>
    <w:p w14:paraId="5D585B8C" w14:textId="77777777" w:rsidR="00F17B0D" w:rsidRPr="003840EA" w:rsidRDefault="00F17B0D" w:rsidP="00A92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28BCDC" w14:textId="351AB9D8" w:rsidR="002D4841" w:rsidRPr="003840EA" w:rsidRDefault="002D4841" w:rsidP="0091474B">
      <w:pPr>
        <w:pStyle w:val="index"/>
        <w:numPr>
          <w:ilvl w:val="0"/>
          <w:numId w:val="21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840EA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</w:p>
    <w:p w14:paraId="3CE212D2" w14:textId="77777777" w:rsidR="002D4841" w:rsidRPr="003840EA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F8E665" w14:textId="77777777" w:rsidR="002D4841" w:rsidRPr="003840EA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840EA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3840EA">
        <w:rPr>
          <w:rFonts w:asciiTheme="majorBidi" w:hAnsiTheme="majorBidi" w:cstheme="majorBidi"/>
          <w:sz w:val="30"/>
          <w:szCs w:val="30"/>
          <w:cs/>
        </w:rPr>
        <w:t>สำรองประกอบด้วย</w:t>
      </w:r>
    </w:p>
    <w:p w14:paraId="32AB7DF2" w14:textId="77777777" w:rsidR="002D4841" w:rsidRPr="003840EA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80B6ACD" w14:textId="77777777" w:rsidR="002D4841" w:rsidRPr="003840EA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3840E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การจัดสรรกำไร และ/หรือ กำไรสะสม</w:t>
      </w:r>
    </w:p>
    <w:p w14:paraId="690D3C06" w14:textId="59E6C1D4" w:rsidR="002D4841" w:rsidRPr="003840EA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th-TH"/>
        </w:rPr>
      </w:pPr>
    </w:p>
    <w:p w14:paraId="3BC48E44" w14:textId="77777777" w:rsidR="002D4841" w:rsidRPr="003840EA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840EA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7E92A99B" w14:textId="77777777" w:rsidR="002D4841" w:rsidRPr="003840EA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819685" w14:textId="02045D70" w:rsidR="002D4841" w:rsidRPr="003840EA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840EA">
        <w:rPr>
          <w:rFonts w:asciiTheme="majorBidi" w:hAnsiTheme="majorBidi" w:cstheme="majorBidi"/>
          <w:sz w:val="30"/>
          <w:szCs w:val="30"/>
          <w:cs/>
        </w:rPr>
        <w:t>ตามบทบัญญัติแห่งประมวลกฎหมายแพ่งและพาณิชย์</w:t>
      </w:r>
      <w:r w:rsidRPr="003840EA">
        <w:rPr>
          <w:rFonts w:asciiTheme="majorBidi" w:hAnsiTheme="majorBidi" w:cstheme="majorBidi"/>
          <w:sz w:val="30"/>
          <w:szCs w:val="30"/>
        </w:rPr>
        <w:t xml:space="preserve"> </w:t>
      </w:r>
      <w:r w:rsidRPr="003840EA">
        <w:rPr>
          <w:rFonts w:asciiTheme="majorBidi" w:hAnsiTheme="majorBidi" w:cstheme="majorBidi"/>
          <w:sz w:val="30"/>
          <w:szCs w:val="30"/>
          <w:cs/>
        </w:rPr>
        <w:t>บริษัทจะต้องจัดสรรทุนสำรอง</w:t>
      </w:r>
      <w:r w:rsidRPr="003840EA">
        <w:rPr>
          <w:rFonts w:asciiTheme="majorBidi" w:hAnsiTheme="majorBidi" w:cstheme="majorBidi"/>
          <w:sz w:val="30"/>
          <w:szCs w:val="30"/>
        </w:rPr>
        <w:t xml:space="preserve"> </w:t>
      </w:r>
      <w:r w:rsidRPr="003840EA">
        <w:rPr>
          <w:rFonts w:asciiTheme="majorBidi" w:hAnsiTheme="majorBidi" w:cstheme="majorBidi"/>
          <w:sz w:val="30"/>
          <w:szCs w:val="30"/>
          <w:cs/>
        </w:rPr>
        <w:t>(</w:t>
      </w:r>
      <w:r w:rsidRPr="003840EA">
        <w:rPr>
          <w:rFonts w:asciiTheme="majorBidi" w:hAnsiTheme="majorBidi" w:cstheme="majorBidi"/>
          <w:sz w:val="30"/>
          <w:szCs w:val="30"/>
        </w:rPr>
        <w:t>“</w:t>
      </w:r>
      <w:r w:rsidRPr="003840EA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3840EA">
        <w:rPr>
          <w:rFonts w:asciiTheme="majorBidi" w:hAnsiTheme="majorBidi" w:cstheme="majorBidi"/>
          <w:sz w:val="30"/>
          <w:szCs w:val="30"/>
        </w:rPr>
        <w:t>”</w:t>
      </w:r>
      <w:r w:rsidRPr="003840EA">
        <w:rPr>
          <w:rFonts w:asciiTheme="majorBidi" w:hAnsiTheme="majorBidi" w:cstheme="majorBidi"/>
          <w:sz w:val="30"/>
          <w:szCs w:val="30"/>
          <w:cs/>
        </w:rPr>
        <w:t xml:space="preserve">)    อย่างน้อยร้อยละ </w:t>
      </w:r>
      <w:r w:rsidR="001F0E13" w:rsidRPr="003840EA">
        <w:rPr>
          <w:rFonts w:asciiTheme="majorBidi" w:hAnsiTheme="majorBidi" w:cstheme="majorBidi"/>
          <w:sz w:val="30"/>
          <w:szCs w:val="30"/>
        </w:rPr>
        <w:t>5</w:t>
      </w:r>
      <w:r w:rsidRPr="003840EA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ของกำไรสุทธิทุกครั้งที่มีการจ่ายเงินปันผล จนกว่าสำรองดังกล่าวมีจำนวนไม่น้อยกว่าร้อยละ </w:t>
      </w:r>
      <w:r w:rsidR="001F0E13" w:rsidRPr="003840EA">
        <w:rPr>
          <w:rFonts w:asciiTheme="majorBidi" w:hAnsiTheme="majorBidi" w:cstheme="majorBidi"/>
          <w:sz w:val="30"/>
          <w:szCs w:val="30"/>
        </w:rPr>
        <w:t>10</w:t>
      </w:r>
      <w:r w:rsidRPr="003840EA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  <w:r w:rsidRPr="003840E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7C8151C9" w14:textId="082B8825" w:rsidR="00BA4B2D" w:rsidRPr="003840EA" w:rsidRDefault="00BA4B2D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12A679" w14:textId="6B7E41AB" w:rsidR="00BA4B2D" w:rsidRPr="003840EA" w:rsidRDefault="00BA4B2D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840EA">
        <w:rPr>
          <w:rFonts w:asciiTheme="majorBidi" w:hAnsiTheme="majorBidi" w:cstheme="majorBidi" w:hint="cs"/>
          <w:sz w:val="30"/>
          <w:szCs w:val="30"/>
          <w:cs/>
        </w:rPr>
        <w:t xml:space="preserve">สำรองตามกฎหมายของบริษัท ณ วันที่ </w:t>
      </w:r>
      <w:r w:rsidRPr="003840EA">
        <w:rPr>
          <w:rFonts w:asciiTheme="majorBidi" w:hAnsiTheme="majorBidi" w:cstheme="majorBidi"/>
          <w:sz w:val="30"/>
          <w:szCs w:val="30"/>
        </w:rPr>
        <w:t>3</w:t>
      </w:r>
      <w:r w:rsidR="00F979A4" w:rsidRPr="003840EA">
        <w:rPr>
          <w:rFonts w:asciiTheme="majorBidi" w:hAnsiTheme="majorBidi" w:cstheme="majorBidi"/>
          <w:sz w:val="30"/>
          <w:szCs w:val="30"/>
        </w:rPr>
        <w:t>0</w:t>
      </w:r>
      <w:r w:rsidRPr="003840EA">
        <w:rPr>
          <w:rFonts w:asciiTheme="majorBidi" w:hAnsiTheme="majorBidi" w:cstheme="majorBidi"/>
          <w:sz w:val="30"/>
          <w:szCs w:val="30"/>
        </w:rPr>
        <w:t xml:space="preserve"> </w:t>
      </w:r>
      <w:r w:rsidR="00F979A4" w:rsidRPr="003840EA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3840E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840EA">
        <w:rPr>
          <w:rFonts w:asciiTheme="majorBidi" w:hAnsiTheme="majorBidi" w:cstheme="majorBidi"/>
          <w:sz w:val="30"/>
          <w:szCs w:val="30"/>
        </w:rPr>
        <w:t>256</w:t>
      </w:r>
      <w:r w:rsidR="00F979A4" w:rsidRPr="003840EA">
        <w:rPr>
          <w:rFonts w:asciiTheme="majorBidi" w:hAnsiTheme="majorBidi" w:cstheme="majorBidi"/>
          <w:sz w:val="30"/>
          <w:szCs w:val="30"/>
        </w:rPr>
        <w:t>3</w:t>
      </w:r>
      <w:r w:rsidRPr="003840EA">
        <w:rPr>
          <w:rFonts w:asciiTheme="majorBidi" w:hAnsiTheme="majorBidi" w:cstheme="majorBidi"/>
          <w:sz w:val="30"/>
          <w:szCs w:val="30"/>
        </w:rPr>
        <w:t xml:space="preserve"> </w:t>
      </w:r>
      <w:r w:rsidRPr="003840EA">
        <w:rPr>
          <w:rFonts w:asciiTheme="majorBidi" w:hAnsiTheme="majorBidi" w:cstheme="majorBidi" w:hint="cs"/>
          <w:sz w:val="30"/>
          <w:szCs w:val="30"/>
          <w:cs/>
        </w:rPr>
        <w:t xml:space="preserve">มีจำนวนเท่ากับร้อยละ </w:t>
      </w:r>
      <w:r w:rsidRPr="003840EA">
        <w:rPr>
          <w:rFonts w:asciiTheme="majorBidi" w:hAnsiTheme="majorBidi" w:cstheme="majorBidi"/>
          <w:sz w:val="30"/>
          <w:szCs w:val="30"/>
        </w:rPr>
        <w:t xml:space="preserve">10 </w:t>
      </w:r>
      <w:r w:rsidRPr="003840EA">
        <w:rPr>
          <w:rFonts w:asciiTheme="majorBidi" w:hAnsiTheme="majorBidi" w:cstheme="majorBidi" w:hint="cs"/>
          <w:sz w:val="30"/>
          <w:szCs w:val="30"/>
          <w:cs/>
        </w:rPr>
        <w:t>ของทุนจดทะเบียนแล้ว</w:t>
      </w:r>
    </w:p>
    <w:p w14:paraId="134C20ED" w14:textId="6AB6AAD0" w:rsidR="00F17B0D" w:rsidRDefault="00F17B0D" w:rsidP="00AE1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7C4A40A" w14:textId="0EED38B2" w:rsidR="00AE1ADC" w:rsidRPr="00CF7ED9" w:rsidRDefault="00AE1ADC" w:rsidP="00F97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F7ED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องค์ประกอบอื่นของส่วนของเจ้าของ</w:t>
      </w:r>
    </w:p>
    <w:p w14:paraId="6DD5CC5A" w14:textId="77777777" w:rsidR="00AE1ADC" w:rsidRPr="003840EA" w:rsidRDefault="00AE1ADC" w:rsidP="00AE1ADC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30755DD" w14:textId="4941F397" w:rsidR="0091474B" w:rsidRPr="008E4391" w:rsidRDefault="0091474B" w:rsidP="00AE1ADC">
      <w:pPr>
        <w:spacing w:line="240" w:lineRule="auto"/>
        <w:ind w:left="547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8E4391">
        <w:rPr>
          <w:rFonts w:asciiTheme="majorBidi" w:hAnsiTheme="majorBidi" w:hint="cs"/>
          <w:b/>
          <w:bCs/>
          <w:sz w:val="30"/>
          <w:szCs w:val="30"/>
          <w:cs/>
        </w:rPr>
        <w:t>ผลต่างจากการเปลี่ยนแปลงในมูลค่ายุติธรรมของเงินลงทุนที่วัดมูลค่าด้วยมูลค่ายุติธรรมผ่าน</w:t>
      </w:r>
      <w:r w:rsidR="001152E0" w:rsidRPr="008E4391">
        <w:rPr>
          <w:rFonts w:asciiTheme="majorBidi" w:hAnsiTheme="majorBidi" w:hint="cs"/>
          <w:b/>
          <w:bCs/>
          <w:sz w:val="30"/>
          <w:szCs w:val="30"/>
          <w:cs/>
        </w:rPr>
        <w:t>กำไรขาดทุน</w:t>
      </w:r>
      <w:r w:rsidR="00EE0462" w:rsidRPr="008E4391">
        <w:rPr>
          <w:rFonts w:asciiTheme="majorBidi" w:hAnsiTheme="majorBidi"/>
          <w:b/>
          <w:bCs/>
          <w:sz w:val="30"/>
          <w:szCs w:val="30"/>
          <w:cs/>
        </w:rPr>
        <w:br/>
      </w:r>
      <w:r w:rsidR="001152E0" w:rsidRPr="008E4391">
        <w:rPr>
          <w:rFonts w:asciiTheme="majorBidi" w:hAnsiTheme="majorBidi" w:hint="cs"/>
          <w:b/>
          <w:bCs/>
          <w:sz w:val="30"/>
          <w:szCs w:val="30"/>
          <w:cs/>
        </w:rPr>
        <w:t>เบ็ดเสร็จอื่น</w:t>
      </w:r>
    </w:p>
    <w:p w14:paraId="27129442" w14:textId="77777777" w:rsidR="00EE0462" w:rsidRPr="003840EA" w:rsidRDefault="00EE0462" w:rsidP="00AE1ADC">
      <w:pPr>
        <w:spacing w:line="240" w:lineRule="auto"/>
        <w:ind w:left="547"/>
        <w:jc w:val="thaiDistribute"/>
        <w:rPr>
          <w:rFonts w:asciiTheme="majorBidi" w:hAnsiTheme="majorBidi"/>
          <w:b/>
          <w:bCs/>
          <w:sz w:val="30"/>
          <w:szCs w:val="30"/>
          <w:cs/>
        </w:rPr>
      </w:pPr>
    </w:p>
    <w:p w14:paraId="11549D6E" w14:textId="76C1AEE2" w:rsidR="00EE0462" w:rsidRPr="00EE0462" w:rsidRDefault="00EE0462" w:rsidP="00EE0462">
      <w:pPr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8E4391">
        <w:rPr>
          <w:rFonts w:asciiTheme="majorBidi" w:hAnsiTheme="majorBidi" w:hint="cs"/>
          <w:sz w:val="30"/>
          <w:szCs w:val="30"/>
          <w:cs/>
        </w:rPr>
        <w:t>ผลต่างจากการเปลี่ยนแปลงในมูลค่ายุติธรรมของเงินลงทุนที่วัดมูลค่าด้วยมูลค่ายุติธรรมผ่านกำไรขาดทุนเบ็ดเสร็จอื่นแสดงในส่วนของเจ้าของประกอบด้วยผลรวมการเปลี่ยนแปลงในมูลค่ายุติธรรมของเงินลงทุนที่วัดมูลค่าด้วยมูลค่ายุติธรรมผ่านกำไรขาดทุนเบ็ดเสร็จอื่นจนกระทั่งมีการตัดรายการหรือเกิดการด้อยค่า</w:t>
      </w:r>
    </w:p>
    <w:p w14:paraId="48C87094" w14:textId="77777777" w:rsidR="00B804FE" w:rsidRPr="003840EA" w:rsidRDefault="00B804FE" w:rsidP="0091474B">
      <w:pPr>
        <w:spacing w:line="240" w:lineRule="auto"/>
        <w:ind w:left="547"/>
        <w:jc w:val="thaiDistribute"/>
        <w:rPr>
          <w:rFonts w:asciiTheme="majorBidi" w:hAnsiTheme="majorBidi"/>
          <w:b/>
          <w:bCs/>
          <w:sz w:val="30"/>
          <w:szCs w:val="30"/>
        </w:rPr>
      </w:pPr>
    </w:p>
    <w:p w14:paraId="27D28235" w14:textId="65EF0E55" w:rsidR="00AE1ADC" w:rsidRPr="00EE0462" w:rsidRDefault="00F17B0D" w:rsidP="0091474B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2562: </w:t>
      </w:r>
      <w:r w:rsidR="00AE1ADC" w:rsidRPr="00EE0462">
        <w:rPr>
          <w:rFonts w:asciiTheme="majorBidi" w:hAnsiTheme="majorBidi" w:cstheme="majorBidi"/>
          <w:b/>
          <w:bCs/>
          <w:sz w:val="30"/>
          <w:szCs w:val="30"/>
          <w:cs/>
        </w:rPr>
        <w:t>กำไรจากการวัดมูลค่าเงินลงทุนเผื่อขาย</w:t>
      </w:r>
    </w:p>
    <w:p w14:paraId="7AD55EE2" w14:textId="77777777" w:rsidR="0091474B" w:rsidRPr="003840EA" w:rsidRDefault="0091474B" w:rsidP="0091474B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1D9ED57" w14:textId="022AC8F7" w:rsidR="00AE1ADC" w:rsidRDefault="00AE1ADC" w:rsidP="00AE1ADC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>กำไรจากการวัดมูลค่าเงินลงทุนเผื่อขายแสดงในส่วนของเจ้าของประกอบด้วยผลรวมการเปลี่ยนแปลงในมูลค่ายุติธรรมของเงินลงทุน</w:t>
      </w:r>
      <w:r w:rsidRPr="004E7FF5">
        <w:rPr>
          <w:rFonts w:asciiTheme="majorBidi" w:hAnsiTheme="majorBidi" w:cstheme="majorBidi"/>
          <w:sz w:val="28"/>
          <w:szCs w:val="28"/>
          <w:cs/>
        </w:rPr>
        <w:t>เผื่อ</w:t>
      </w:r>
      <w:r w:rsidRPr="00CF7ED9">
        <w:rPr>
          <w:rFonts w:asciiTheme="majorBidi" w:hAnsiTheme="majorBidi" w:cstheme="majorBidi"/>
          <w:sz w:val="30"/>
          <w:szCs w:val="30"/>
          <w:cs/>
        </w:rPr>
        <w:t>ขายจนกระทั่งมีการตัดรายการหรือเกิดการด้อยค่า</w:t>
      </w:r>
    </w:p>
    <w:p w14:paraId="667629D3" w14:textId="113778D6" w:rsidR="00EA6B82" w:rsidRPr="003840EA" w:rsidRDefault="00EA6B82" w:rsidP="00AE1ADC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70929DD" w14:textId="22E1E83B" w:rsidR="002D4841" w:rsidRDefault="002D4841" w:rsidP="00EE0462">
      <w:pPr>
        <w:pStyle w:val="index"/>
        <w:numPr>
          <w:ilvl w:val="0"/>
          <w:numId w:val="21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>รายได้ค่านายหน้า</w:t>
      </w:r>
    </w:p>
    <w:p w14:paraId="74F25F1B" w14:textId="77777777" w:rsidR="00082EA3" w:rsidRPr="003840EA" w:rsidRDefault="00082EA3" w:rsidP="00F97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36"/>
        <w:gridCol w:w="1209"/>
        <w:gridCol w:w="236"/>
        <w:gridCol w:w="1152"/>
        <w:gridCol w:w="236"/>
        <w:gridCol w:w="1159"/>
      </w:tblGrid>
      <w:tr w:rsidR="00F979A4" w:rsidRPr="00CF7ED9" w14:paraId="5B080F6C" w14:textId="77777777" w:rsidTr="00EF6EA6">
        <w:trPr>
          <w:trHeight w:val="70"/>
        </w:trPr>
        <w:tc>
          <w:tcPr>
            <w:tcW w:w="3690" w:type="dxa"/>
            <w:vAlign w:val="bottom"/>
          </w:tcPr>
          <w:p w14:paraId="0B071E17" w14:textId="77777777" w:rsidR="00F979A4" w:rsidRPr="00B5297A" w:rsidRDefault="00F979A4" w:rsidP="00F979A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5" w:type="dxa"/>
            <w:gridSpan w:val="3"/>
          </w:tcPr>
          <w:p w14:paraId="2B1A1DD1" w14:textId="77777777" w:rsidR="00F979A4" w:rsidRPr="00CF7ED9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23F69D04" w14:textId="77777777" w:rsidR="00F979A4" w:rsidRPr="00CF7ED9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7" w:type="dxa"/>
            <w:gridSpan w:val="3"/>
          </w:tcPr>
          <w:p w14:paraId="46F25DDF" w14:textId="77777777" w:rsidR="00F979A4" w:rsidRPr="00CF7ED9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17B0D" w:rsidRPr="00CF7ED9" w14:paraId="1BE96C0C" w14:textId="77777777" w:rsidTr="00EF6EA6">
        <w:trPr>
          <w:trHeight w:val="70"/>
        </w:trPr>
        <w:tc>
          <w:tcPr>
            <w:tcW w:w="3690" w:type="dxa"/>
            <w:vAlign w:val="bottom"/>
          </w:tcPr>
          <w:p w14:paraId="07B522BD" w14:textId="77777777" w:rsidR="00F17B0D" w:rsidRPr="00B5297A" w:rsidRDefault="00F17B0D" w:rsidP="00124B3C">
            <w:pPr>
              <w:tabs>
                <w:tab w:val="left" w:pos="90"/>
              </w:tabs>
              <w:spacing w:line="240" w:lineRule="auto"/>
              <w:ind w:left="-18" w:right="-105" w:hanging="12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B02598B" w14:textId="69F0526E" w:rsidR="00F17B0D" w:rsidRPr="00124B3C" w:rsidRDefault="00F17B0D" w:rsidP="00EF6EA6">
            <w:pPr>
              <w:pStyle w:val="acctfourfigures"/>
              <w:tabs>
                <w:tab w:val="clear" w:pos="765"/>
              </w:tabs>
              <w:spacing w:line="240" w:lineRule="auto"/>
              <w:ind w:left="-111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สำหรับงวดระยะเวลาตั้งแต่</w:t>
            </w:r>
            <w:r w:rsidRPr="00124B3C">
              <w:rPr>
                <w:rFonts w:ascii="Angsana New" w:hAnsi="Angsana New"/>
                <w:b/>
                <w:sz w:val="30"/>
                <w:szCs w:val="30"/>
                <w:lang w:bidi="th-TH"/>
              </w:rPr>
              <w:br/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วันที่ </w:t>
            </w:r>
            <w:r w:rsidRPr="00124B3C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</w:t>
            </w:r>
            <w:r w:rsidRPr="00124B3C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มกราคม</w:t>
            </w: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F17B0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2563</w:t>
            </w:r>
            <w:r w:rsidRPr="00124B3C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ถึงวันที่ </w:t>
            </w:r>
            <w:r>
              <w:rPr>
                <w:rFonts w:ascii="Angsana New" w:hAnsi="Angsana New"/>
                <w:b/>
                <w:sz w:val="30"/>
                <w:szCs w:val="30"/>
              </w:rPr>
              <w:br/>
            </w:r>
            <w:r w:rsidRPr="00124B3C">
              <w:rPr>
                <w:rFonts w:ascii="Angsana New" w:hAnsi="Angsana New"/>
                <w:bCs/>
                <w:sz w:val="30"/>
                <w:szCs w:val="30"/>
                <w:lang w:bidi="th-TH"/>
              </w:rPr>
              <w:t xml:space="preserve">22 </w:t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พฤษภาคม</w:t>
            </w:r>
          </w:p>
        </w:tc>
        <w:tc>
          <w:tcPr>
            <w:tcW w:w="236" w:type="dxa"/>
          </w:tcPr>
          <w:p w14:paraId="3431FBC5" w14:textId="77777777" w:rsidR="00F17B0D" w:rsidRPr="00124B3C" w:rsidRDefault="00F17B0D" w:rsidP="00124B3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1209" w:type="dxa"/>
          </w:tcPr>
          <w:p w14:paraId="7F96BE42" w14:textId="2E4259FD" w:rsidR="00F17B0D" w:rsidRDefault="00F17B0D" w:rsidP="00124B3C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64E2C43A" w14:textId="03C033FA" w:rsidR="00F17B0D" w:rsidRPr="00EE0462" w:rsidRDefault="00F17B0D" w:rsidP="00124B3C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สำหรับงวดหกเดือน</w:t>
            </w:r>
          </w:p>
          <w:p w14:paraId="6A8EC3ED" w14:textId="77777777" w:rsidR="00F17B0D" w:rsidRPr="00EE0462" w:rsidRDefault="00F17B0D" w:rsidP="00124B3C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สิ้นสุดวันที่</w:t>
            </w:r>
          </w:p>
          <w:p w14:paraId="7C9478F9" w14:textId="22BA60F8" w:rsidR="00F17B0D" w:rsidRPr="00CF7ED9" w:rsidRDefault="00F17B0D" w:rsidP="00124B3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772">
              <w:rPr>
                <w:rFonts w:asciiTheme="majorBidi" w:hAnsiTheme="majorBidi"/>
                <w:sz w:val="30"/>
                <w:szCs w:val="30"/>
                <w:lang w:val="en-US" w:bidi="th-TH"/>
              </w:rPr>
              <w:t>30</w:t>
            </w:r>
            <w:r w:rsidRPr="00EE046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66F1E270" w14:textId="77777777" w:rsidR="00F17B0D" w:rsidRPr="00CF7ED9" w:rsidRDefault="00F17B0D" w:rsidP="00124B3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7" w:type="dxa"/>
            <w:gridSpan w:val="3"/>
          </w:tcPr>
          <w:p w14:paraId="56B4C66F" w14:textId="77777777" w:rsidR="00F17B0D" w:rsidRDefault="00F17B0D" w:rsidP="00124B3C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039CAC5" w14:textId="59DF549B" w:rsidR="00F17B0D" w:rsidRDefault="00F17B0D" w:rsidP="00124B3C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67BDB285" w14:textId="77777777" w:rsidR="00F17B0D" w:rsidRDefault="00F17B0D" w:rsidP="00124B3C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7437CE12" w14:textId="18358FEE" w:rsidR="00F17B0D" w:rsidRPr="00CF7ED9" w:rsidRDefault="00F17B0D" w:rsidP="00F17B0D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สำหรับงวดหกเดือนสิ้นสุดวันที่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  <w:r w:rsidRPr="00001772">
              <w:rPr>
                <w:rFonts w:asciiTheme="majorBidi" w:hAnsiTheme="majorBidi"/>
                <w:sz w:val="30"/>
                <w:szCs w:val="30"/>
                <w:lang w:val="en-US" w:bidi="th-TH"/>
              </w:rPr>
              <w:t>30</w:t>
            </w:r>
            <w:r w:rsidRPr="00EE046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</w:tr>
      <w:tr w:rsidR="00124B3C" w:rsidRPr="00CF7ED9" w14:paraId="602C4E1A" w14:textId="77777777" w:rsidTr="00EF6EA6">
        <w:trPr>
          <w:trHeight w:val="70"/>
        </w:trPr>
        <w:tc>
          <w:tcPr>
            <w:tcW w:w="3690" w:type="dxa"/>
            <w:vAlign w:val="bottom"/>
          </w:tcPr>
          <w:p w14:paraId="5F449326" w14:textId="4BD4C4B9" w:rsidR="00124B3C" w:rsidRPr="00B5297A" w:rsidRDefault="00124B3C" w:rsidP="00124B3C">
            <w:pPr>
              <w:tabs>
                <w:tab w:val="left" w:pos="90"/>
              </w:tabs>
              <w:spacing w:line="240" w:lineRule="auto"/>
              <w:ind w:left="-18" w:right="-105" w:hanging="12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4CE0EBD" w14:textId="66BFC4C3" w:rsidR="00124B3C" w:rsidRPr="00AC327C" w:rsidRDefault="00124B3C" w:rsidP="00124B3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36" w:type="dxa"/>
          </w:tcPr>
          <w:p w14:paraId="5018651E" w14:textId="77777777" w:rsidR="00124B3C" w:rsidRPr="00CF7ED9" w:rsidRDefault="00124B3C" w:rsidP="00124B3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9" w:type="dxa"/>
          </w:tcPr>
          <w:p w14:paraId="52EBFE6C" w14:textId="113424F7" w:rsidR="00124B3C" w:rsidRPr="00CF7ED9" w:rsidRDefault="00124B3C" w:rsidP="00124B3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428C5CDC" w14:textId="77777777" w:rsidR="00124B3C" w:rsidRPr="00CF7ED9" w:rsidRDefault="00124B3C" w:rsidP="00124B3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1DD345C8" w14:textId="3CB260D2" w:rsidR="00124B3C" w:rsidRPr="00CF7ED9" w:rsidRDefault="00124B3C" w:rsidP="00124B3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36" w:type="dxa"/>
          </w:tcPr>
          <w:p w14:paraId="4D28C5AC" w14:textId="77777777" w:rsidR="00124B3C" w:rsidRPr="00CF7ED9" w:rsidRDefault="00124B3C" w:rsidP="00124B3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9" w:type="dxa"/>
          </w:tcPr>
          <w:p w14:paraId="30344448" w14:textId="0453CF8C" w:rsidR="00124B3C" w:rsidRPr="00CF7ED9" w:rsidRDefault="00124B3C" w:rsidP="00124B3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124B3C" w:rsidRPr="00CF7ED9" w14:paraId="239DD0D1" w14:textId="77777777" w:rsidTr="00EF6EA6">
        <w:tc>
          <w:tcPr>
            <w:tcW w:w="3690" w:type="dxa"/>
          </w:tcPr>
          <w:p w14:paraId="1EBD3462" w14:textId="77777777" w:rsidR="00124B3C" w:rsidRPr="00CF7ED9" w:rsidRDefault="00124B3C" w:rsidP="00124B3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488" w:type="dxa"/>
            <w:gridSpan w:val="7"/>
          </w:tcPr>
          <w:p w14:paraId="5B8F4D85" w14:textId="77777777" w:rsidR="00124B3C" w:rsidRPr="00CF7ED9" w:rsidRDefault="00124B3C" w:rsidP="00124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4B3C" w:rsidRPr="00CF7ED9" w14:paraId="0C28D4E1" w14:textId="77777777" w:rsidTr="00EF6EA6">
        <w:tc>
          <w:tcPr>
            <w:tcW w:w="3690" w:type="dxa"/>
          </w:tcPr>
          <w:p w14:paraId="7860B22C" w14:textId="77777777" w:rsidR="00124B3C" w:rsidRPr="00CF7ED9" w:rsidRDefault="00124B3C" w:rsidP="00124B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9"/>
              </w:tabs>
              <w:spacing w:line="240" w:lineRule="auto"/>
              <w:ind w:right="-99" w:hanging="1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260" w:type="dxa"/>
          </w:tcPr>
          <w:p w14:paraId="30A0306E" w14:textId="3FFF991F" w:rsidR="00124B3C" w:rsidRPr="00CF7ED9" w:rsidRDefault="00F82E7D" w:rsidP="0099433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751,535</w:t>
            </w:r>
          </w:p>
        </w:tc>
        <w:tc>
          <w:tcPr>
            <w:tcW w:w="236" w:type="dxa"/>
          </w:tcPr>
          <w:p w14:paraId="0C6EBBEA" w14:textId="77777777" w:rsidR="00124B3C" w:rsidRPr="00CF7ED9" w:rsidRDefault="00124B3C" w:rsidP="00124B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0F2BAC38" w14:textId="7C00ABD4" w:rsidR="00124B3C" w:rsidRPr="00CF7ED9" w:rsidRDefault="00124B3C" w:rsidP="00124B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415,303</w:t>
            </w:r>
          </w:p>
        </w:tc>
        <w:tc>
          <w:tcPr>
            <w:tcW w:w="236" w:type="dxa"/>
          </w:tcPr>
          <w:p w14:paraId="197A9A44" w14:textId="77777777" w:rsidR="00124B3C" w:rsidRPr="00CF7ED9" w:rsidRDefault="00124B3C" w:rsidP="00124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F7CE5D8" w14:textId="3AE5FC7F" w:rsidR="00124B3C" w:rsidRPr="00CF7ED9" w:rsidRDefault="00F371DC" w:rsidP="00124B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751,535</w:t>
            </w:r>
          </w:p>
        </w:tc>
        <w:tc>
          <w:tcPr>
            <w:tcW w:w="236" w:type="dxa"/>
          </w:tcPr>
          <w:p w14:paraId="458A395B" w14:textId="77777777" w:rsidR="00124B3C" w:rsidRPr="00CF7ED9" w:rsidRDefault="00124B3C" w:rsidP="00124B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2C72023" w14:textId="7C80011E" w:rsidR="00124B3C" w:rsidRPr="00CF7ED9" w:rsidRDefault="00124B3C" w:rsidP="00082E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415,303</w:t>
            </w:r>
          </w:p>
        </w:tc>
      </w:tr>
      <w:tr w:rsidR="00124B3C" w:rsidRPr="00CF7ED9" w14:paraId="4B566C59" w14:textId="77777777" w:rsidTr="00EF6EA6">
        <w:tc>
          <w:tcPr>
            <w:tcW w:w="3690" w:type="dxa"/>
          </w:tcPr>
          <w:p w14:paraId="157B8060" w14:textId="77777777" w:rsidR="00124B3C" w:rsidRPr="00CF7ED9" w:rsidRDefault="00124B3C" w:rsidP="00124B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99" w:hanging="12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ค่านายหน้าจากการซื้อขายสัญญาซื้อขาย</w:t>
            </w:r>
          </w:p>
          <w:p w14:paraId="3DF8A50A" w14:textId="77777777" w:rsidR="00124B3C" w:rsidRPr="00CF7ED9" w:rsidRDefault="00124B3C" w:rsidP="00124B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279" w:right="-99" w:hanging="1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FD527C" w14:textId="77777777" w:rsidR="001B5041" w:rsidRDefault="001B5041" w:rsidP="001B504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121E1B" w14:textId="7A936101" w:rsidR="00124B3C" w:rsidRPr="00CF7ED9" w:rsidRDefault="00F82E7D" w:rsidP="0099433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3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63,804</w:t>
            </w:r>
          </w:p>
        </w:tc>
        <w:tc>
          <w:tcPr>
            <w:tcW w:w="236" w:type="dxa"/>
          </w:tcPr>
          <w:p w14:paraId="6C19E319" w14:textId="77777777" w:rsidR="00124B3C" w:rsidRPr="00CF7ED9" w:rsidRDefault="00124B3C" w:rsidP="00124B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08D22786" w14:textId="77777777" w:rsidR="00124B3C" w:rsidRPr="00CF7ED9" w:rsidRDefault="00124B3C" w:rsidP="00124B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607810" w14:textId="0142F21C" w:rsidR="00124B3C" w:rsidRPr="00CF7ED9" w:rsidRDefault="00124B3C" w:rsidP="00124B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41,471</w:t>
            </w:r>
          </w:p>
        </w:tc>
        <w:tc>
          <w:tcPr>
            <w:tcW w:w="236" w:type="dxa"/>
          </w:tcPr>
          <w:p w14:paraId="43EAD52E" w14:textId="77777777" w:rsidR="00124B3C" w:rsidRPr="00CF7ED9" w:rsidRDefault="00124B3C" w:rsidP="00124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E3A0B81" w14:textId="77777777" w:rsidR="00F371DC" w:rsidRPr="00CF7ED9" w:rsidRDefault="00F371DC" w:rsidP="00F371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F3839A" w14:textId="3D1CE800" w:rsidR="00124B3C" w:rsidRPr="00CF7ED9" w:rsidRDefault="00F371DC" w:rsidP="00F371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  <w:tc>
          <w:tcPr>
            <w:tcW w:w="236" w:type="dxa"/>
          </w:tcPr>
          <w:p w14:paraId="480C932C" w14:textId="77777777" w:rsidR="00124B3C" w:rsidRPr="00CF7ED9" w:rsidRDefault="00124B3C" w:rsidP="00124B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78B98F4" w14:textId="77777777" w:rsidR="00124B3C" w:rsidRPr="00CF7ED9" w:rsidRDefault="00124B3C" w:rsidP="00124B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7A7E91" w14:textId="01779539" w:rsidR="00124B3C" w:rsidRPr="00CF7ED9" w:rsidRDefault="00124B3C" w:rsidP="00124B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41,471</w:t>
            </w:r>
          </w:p>
        </w:tc>
      </w:tr>
      <w:tr w:rsidR="00124B3C" w:rsidRPr="00CF7ED9" w14:paraId="3E0B0047" w14:textId="77777777" w:rsidTr="00EF6EA6">
        <w:tc>
          <w:tcPr>
            <w:tcW w:w="3690" w:type="dxa"/>
          </w:tcPr>
          <w:p w14:paraId="4D876CD8" w14:textId="77777777" w:rsidR="00124B3C" w:rsidRPr="00CF7ED9" w:rsidRDefault="00124B3C" w:rsidP="00124B3C">
            <w:pPr>
              <w:spacing w:line="240" w:lineRule="auto"/>
              <w:ind w:hanging="12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67847E" w14:textId="0E20EF19" w:rsidR="00124B3C" w:rsidRPr="00CF7ED9" w:rsidRDefault="00F82E7D" w:rsidP="0099433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3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815,339</w:t>
            </w:r>
          </w:p>
        </w:tc>
        <w:tc>
          <w:tcPr>
            <w:tcW w:w="236" w:type="dxa"/>
          </w:tcPr>
          <w:p w14:paraId="2152B070" w14:textId="77777777" w:rsidR="00124B3C" w:rsidRPr="00CF7ED9" w:rsidRDefault="00124B3C" w:rsidP="00124B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7C478A48" w14:textId="6BE834CF" w:rsidR="00124B3C" w:rsidRPr="00CF7ED9" w:rsidRDefault="00124B3C" w:rsidP="00124B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456,774</w:t>
            </w:r>
          </w:p>
        </w:tc>
        <w:tc>
          <w:tcPr>
            <w:tcW w:w="236" w:type="dxa"/>
            <w:vAlign w:val="bottom"/>
          </w:tcPr>
          <w:p w14:paraId="5F90E4F0" w14:textId="77777777" w:rsidR="00124B3C" w:rsidRPr="00CF7ED9" w:rsidRDefault="00124B3C" w:rsidP="00124B3C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4ABC3E5" w14:textId="48792558" w:rsidR="00124B3C" w:rsidRPr="00CF7ED9" w:rsidRDefault="00F371DC" w:rsidP="00124B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815,339</w:t>
            </w:r>
          </w:p>
        </w:tc>
        <w:tc>
          <w:tcPr>
            <w:tcW w:w="236" w:type="dxa"/>
          </w:tcPr>
          <w:p w14:paraId="5C8719EE" w14:textId="77777777" w:rsidR="00124B3C" w:rsidRPr="00CF7ED9" w:rsidRDefault="00124B3C" w:rsidP="00124B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45FAB553" w14:textId="31CDB7CE" w:rsidR="00124B3C" w:rsidRPr="00CF7ED9" w:rsidRDefault="00124B3C" w:rsidP="00124B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456,774</w:t>
            </w:r>
          </w:p>
        </w:tc>
      </w:tr>
    </w:tbl>
    <w:p w14:paraId="6AD23BFF" w14:textId="16D1DCF1" w:rsidR="00F17B0D" w:rsidRDefault="00F17B0D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br w:type="page"/>
      </w:r>
    </w:p>
    <w:p w14:paraId="005F12D5" w14:textId="3DC10C76" w:rsidR="002D4841" w:rsidRPr="00CF7ED9" w:rsidRDefault="002D4841" w:rsidP="00124B3C">
      <w:pPr>
        <w:pStyle w:val="index"/>
        <w:numPr>
          <w:ilvl w:val="0"/>
          <w:numId w:val="21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รายได้ค่าธรรมเนียมและบริการ</w:t>
      </w:r>
    </w:p>
    <w:p w14:paraId="091B95F9" w14:textId="77777777" w:rsidR="00F979A4" w:rsidRPr="00346604" w:rsidRDefault="00F979A4" w:rsidP="00F97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1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36"/>
        <w:gridCol w:w="1204"/>
        <w:gridCol w:w="236"/>
        <w:gridCol w:w="1159"/>
        <w:gridCol w:w="236"/>
        <w:gridCol w:w="1170"/>
      </w:tblGrid>
      <w:tr w:rsidR="00F979A4" w:rsidRPr="00CF7ED9" w14:paraId="2DA5DF45" w14:textId="77777777" w:rsidTr="00346604">
        <w:trPr>
          <w:trHeight w:val="70"/>
        </w:trPr>
        <w:tc>
          <w:tcPr>
            <w:tcW w:w="3690" w:type="dxa"/>
            <w:vAlign w:val="bottom"/>
          </w:tcPr>
          <w:p w14:paraId="025538DE" w14:textId="77777777" w:rsidR="00F979A4" w:rsidRPr="00CF7ED9" w:rsidRDefault="00F979A4" w:rsidP="00F979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A735419" w14:textId="77777777" w:rsidR="00F979A4" w:rsidRPr="00CF7ED9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556E0672" w14:textId="77777777" w:rsidR="00F979A4" w:rsidRPr="00CF7ED9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65" w:type="dxa"/>
            <w:gridSpan w:val="3"/>
          </w:tcPr>
          <w:p w14:paraId="78FA1934" w14:textId="77777777" w:rsidR="00F979A4" w:rsidRPr="00CF7ED9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E4391" w:rsidRPr="00CF7ED9" w14:paraId="5EDF7AD1" w14:textId="77777777" w:rsidTr="00346604">
        <w:trPr>
          <w:trHeight w:val="70"/>
        </w:trPr>
        <w:tc>
          <w:tcPr>
            <w:tcW w:w="3690" w:type="dxa"/>
            <w:vAlign w:val="bottom"/>
          </w:tcPr>
          <w:p w14:paraId="585D1D68" w14:textId="77777777" w:rsidR="008E4391" w:rsidRPr="00B5297A" w:rsidRDefault="008E4391" w:rsidP="008E4391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73DF8A0" w14:textId="5FD0930B" w:rsidR="008E4391" w:rsidRPr="00346604" w:rsidRDefault="00346604" w:rsidP="00346604">
            <w:pPr>
              <w:pStyle w:val="acctfourfigures"/>
              <w:tabs>
                <w:tab w:val="clear" w:pos="765"/>
              </w:tabs>
              <w:spacing w:line="240" w:lineRule="auto"/>
              <w:ind w:left="-110" w:right="-103"/>
              <w:jc w:val="center"/>
              <w:rPr>
                <w:rFonts w:ascii="Angsana New" w:hAnsi="Angsana New"/>
                <w:b/>
                <w:sz w:val="30"/>
                <w:szCs w:val="30"/>
                <w:lang w:bidi="th-TH"/>
              </w:rPr>
            </w:pP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สำหรับงวดระยะเวลาตั้งแต่</w:t>
            </w:r>
            <w:r w:rsidRPr="00124B3C">
              <w:rPr>
                <w:rFonts w:ascii="Angsana New" w:hAnsi="Angsana New"/>
                <w:b/>
                <w:sz w:val="30"/>
                <w:szCs w:val="30"/>
                <w:lang w:bidi="th-TH"/>
              </w:rPr>
              <w:br/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วันที่ </w:t>
            </w:r>
            <w:r w:rsidRPr="00346604">
              <w:rPr>
                <w:rFonts w:ascii="Angsana New" w:hAnsi="Angsana New"/>
                <w:bCs/>
                <w:sz w:val="30"/>
                <w:szCs w:val="30"/>
                <w:lang w:bidi="th-TH"/>
              </w:rPr>
              <w:t>1</w:t>
            </w:r>
            <w:r w:rsidRPr="00346604">
              <w:rPr>
                <w:rFonts w:ascii="Angsana New" w:hAnsi="Angsana New"/>
                <w:b/>
                <w:sz w:val="30"/>
                <w:szCs w:val="30"/>
                <w:lang w:bidi="th-TH"/>
              </w:rPr>
              <w:t xml:space="preserve"> </w:t>
            </w:r>
            <w:r w:rsidRPr="0034660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มกราคม</w:t>
            </w:r>
            <w:r w:rsidRPr="00346604">
              <w:rPr>
                <w:rFonts w:ascii="Angsana New" w:hAnsi="Angsana New"/>
                <w:b/>
                <w:sz w:val="30"/>
                <w:szCs w:val="30"/>
                <w:lang w:bidi="th-TH"/>
              </w:rPr>
              <w:t xml:space="preserve"> </w:t>
            </w:r>
            <w:r w:rsidRPr="00346604">
              <w:rPr>
                <w:rFonts w:ascii="Angsana New" w:hAnsi="Angsana New"/>
                <w:bCs/>
                <w:sz w:val="30"/>
                <w:szCs w:val="30"/>
                <w:lang w:bidi="th-TH"/>
              </w:rPr>
              <w:t>2563</w:t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lang w:bidi="th-TH"/>
              </w:rPr>
              <w:t xml:space="preserve"> </w:t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ถึงวันที่ </w:t>
            </w:r>
            <w:r>
              <w:rPr>
                <w:rFonts w:ascii="Angsana New" w:hAnsi="Angsana New"/>
                <w:b/>
                <w:sz w:val="30"/>
                <w:szCs w:val="30"/>
                <w:lang w:bidi="th-TH"/>
              </w:rPr>
              <w:br/>
            </w:r>
            <w:r w:rsidRPr="00346604">
              <w:rPr>
                <w:rFonts w:ascii="Angsana New" w:hAnsi="Angsana New"/>
                <w:bCs/>
                <w:sz w:val="30"/>
                <w:szCs w:val="30"/>
                <w:lang w:bidi="th-TH"/>
              </w:rPr>
              <w:t xml:space="preserve">22 </w:t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พฤษภาคม</w:t>
            </w:r>
          </w:p>
        </w:tc>
        <w:tc>
          <w:tcPr>
            <w:tcW w:w="236" w:type="dxa"/>
          </w:tcPr>
          <w:p w14:paraId="6F77BD6E" w14:textId="77777777" w:rsidR="008E4391" w:rsidRPr="00CF7ED9" w:rsidRDefault="008E4391" w:rsidP="008E439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14:paraId="17672D90" w14:textId="77777777" w:rsidR="008E4391" w:rsidRDefault="008E4391" w:rsidP="008E439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6C4BA488" w14:textId="77777777" w:rsidR="008E4391" w:rsidRPr="00EE0462" w:rsidRDefault="008E4391" w:rsidP="008E439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สำหรับงวดหกเดือน</w:t>
            </w:r>
          </w:p>
          <w:p w14:paraId="2CF3F097" w14:textId="77777777" w:rsidR="008E4391" w:rsidRPr="00EE0462" w:rsidRDefault="008E4391" w:rsidP="008E439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สิ้นสุดวันที่</w:t>
            </w:r>
          </w:p>
          <w:p w14:paraId="5FAB24B6" w14:textId="25619C03" w:rsidR="008E4391" w:rsidRPr="00CF7ED9" w:rsidRDefault="008E4391" w:rsidP="008E439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772">
              <w:rPr>
                <w:rFonts w:asciiTheme="majorBidi" w:hAnsiTheme="majorBidi"/>
                <w:sz w:val="30"/>
                <w:szCs w:val="30"/>
                <w:lang w:val="en-US" w:bidi="th-TH"/>
              </w:rPr>
              <w:t>30</w:t>
            </w:r>
            <w:r w:rsidRPr="00EE046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43AC4EC8" w14:textId="77777777" w:rsidR="008E4391" w:rsidRPr="00CF7ED9" w:rsidRDefault="008E4391" w:rsidP="008E439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65" w:type="dxa"/>
            <w:gridSpan w:val="3"/>
          </w:tcPr>
          <w:p w14:paraId="316DEA10" w14:textId="77777777" w:rsidR="008E4391" w:rsidRDefault="008E4391" w:rsidP="008E439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60B93955" w14:textId="77777777" w:rsidR="008E4391" w:rsidRDefault="008E4391" w:rsidP="008E439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3CD963B2" w14:textId="77777777" w:rsidR="008E4391" w:rsidRDefault="008E4391" w:rsidP="008E439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1CC8CFFA" w14:textId="7AD27A21" w:rsidR="008E4391" w:rsidRPr="00CF7ED9" w:rsidRDefault="008E4391" w:rsidP="008E439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สำหรับงวดหกเดือนสิ้นสุดวันที่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  <w:r w:rsidRPr="00001772">
              <w:rPr>
                <w:rFonts w:asciiTheme="majorBidi" w:hAnsiTheme="majorBidi"/>
                <w:sz w:val="30"/>
                <w:szCs w:val="30"/>
                <w:lang w:val="en-US" w:bidi="th-TH"/>
              </w:rPr>
              <w:t>30</w:t>
            </w:r>
            <w:r w:rsidRPr="00EE046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</w:tr>
      <w:tr w:rsidR="00F979A4" w:rsidRPr="00CF7ED9" w14:paraId="78E0196B" w14:textId="77777777" w:rsidTr="00346604">
        <w:trPr>
          <w:trHeight w:val="70"/>
        </w:trPr>
        <w:tc>
          <w:tcPr>
            <w:tcW w:w="3690" w:type="dxa"/>
            <w:vAlign w:val="bottom"/>
          </w:tcPr>
          <w:p w14:paraId="4F732BD0" w14:textId="52459D51" w:rsidR="00F979A4" w:rsidRPr="00B5297A" w:rsidRDefault="00F979A4" w:rsidP="00F979A4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064AAEC" w14:textId="28DC98B1" w:rsidR="00F979A4" w:rsidRPr="00CF7ED9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36" w:type="dxa"/>
          </w:tcPr>
          <w:p w14:paraId="00FDE9D8" w14:textId="77777777" w:rsidR="00F979A4" w:rsidRPr="00CF7ED9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14:paraId="2800A93C" w14:textId="211063EE" w:rsidR="00F979A4" w:rsidRPr="00CF7ED9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3C692B41" w14:textId="77777777" w:rsidR="00F979A4" w:rsidRPr="00CF7ED9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14:paraId="29AD3465" w14:textId="186DCB5E" w:rsidR="00F979A4" w:rsidRPr="00CF7ED9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36" w:type="dxa"/>
          </w:tcPr>
          <w:p w14:paraId="74BFC554" w14:textId="77777777" w:rsidR="00F979A4" w:rsidRPr="00CF7ED9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7C022205" w14:textId="20BD88CE" w:rsidR="00F979A4" w:rsidRPr="00CF7ED9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F979A4" w:rsidRPr="00CF7ED9" w14:paraId="48E76DD6" w14:textId="77777777" w:rsidTr="00346604">
        <w:tc>
          <w:tcPr>
            <w:tcW w:w="3690" w:type="dxa"/>
          </w:tcPr>
          <w:p w14:paraId="483C0499" w14:textId="77777777" w:rsidR="00F979A4" w:rsidRPr="00CF7ED9" w:rsidRDefault="00F979A4" w:rsidP="00F979A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501" w:type="dxa"/>
            <w:gridSpan w:val="7"/>
          </w:tcPr>
          <w:p w14:paraId="41893C9F" w14:textId="77777777" w:rsidR="00F979A4" w:rsidRPr="00CF7ED9" w:rsidRDefault="00F979A4" w:rsidP="00F9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2E7D" w:rsidRPr="00CF7ED9" w14:paraId="70A9BE3B" w14:textId="77777777" w:rsidTr="00346604">
        <w:tc>
          <w:tcPr>
            <w:tcW w:w="3690" w:type="dxa"/>
          </w:tcPr>
          <w:p w14:paraId="716D8EEB" w14:textId="49506B0C" w:rsidR="00F82E7D" w:rsidRPr="00F82E7D" w:rsidRDefault="00F82E7D" w:rsidP="00F82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82E7D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รายได้จากการเป็นตัวแทนจำหน่าย</w:t>
            </w:r>
          </w:p>
        </w:tc>
        <w:tc>
          <w:tcPr>
            <w:tcW w:w="1260" w:type="dxa"/>
          </w:tcPr>
          <w:p w14:paraId="1310C7F5" w14:textId="072371E3" w:rsidR="00F82E7D" w:rsidRPr="00F82E7D" w:rsidRDefault="00F82E7D" w:rsidP="007355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2E7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02D5F">
              <w:rPr>
                <w:rFonts w:asciiTheme="majorBidi" w:hAnsiTheme="majorBidi" w:cstheme="majorBidi"/>
                <w:sz w:val="30"/>
                <w:szCs w:val="30"/>
              </w:rPr>
              <w:t>4,501</w:t>
            </w:r>
          </w:p>
        </w:tc>
        <w:tc>
          <w:tcPr>
            <w:tcW w:w="236" w:type="dxa"/>
          </w:tcPr>
          <w:p w14:paraId="05D3BBC7" w14:textId="77777777" w:rsidR="00F82E7D" w:rsidRPr="00F82E7D" w:rsidRDefault="00F82E7D" w:rsidP="00F82E7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6D7767E" w14:textId="24EDAC97" w:rsidR="00F82E7D" w:rsidRPr="00F82E7D" w:rsidRDefault="00F82E7D" w:rsidP="00F82E7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2E7D">
              <w:rPr>
                <w:rFonts w:asciiTheme="majorBidi" w:hAnsiTheme="majorBidi" w:cstheme="majorBidi"/>
                <w:sz w:val="30"/>
                <w:szCs w:val="30"/>
              </w:rPr>
              <w:t>5,9</w:t>
            </w:r>
            <w:r w:rsidR="00002D5F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36" w:type="dxa"/>
          </w:tcPr>
          <w:p w14:paraId="32E99844" w14:textId="77777777" w:rsidR="00F82E7D" w:rsidRPr="00F82E7D" w:rsidRDefault="00F82E7D" w:rsidP="00F82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6833009" w14:textId="0DC3D43D" w:rsidR="00F82E7D" w:rsidRPr="00F82E7D" w:rsidRDefault="00F82E7D" w:rsidP="00F82E7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2E7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02D5F">
              <w:rPr>
                <w:rFonts w:asciiTheme="majorBidi" w:hAnsiTheme="majorBidi" w:cstheme="majorBidi"/>
                <w:sz w:val="30"/>
                <w:szCs w:val="30"/>
              </w:rPr>
              <w:t>4,501</w:t>
            </w:r>
          </w:p>
        </w:tc>
        <w:tc>
          <w:tcPr>
            <w:tcW w:w="236" w:type="dxa"/>
          </w:tcPr>
          <w:p w14:paraId="31D6A01D" w14:textId="77777777" w:rsidR="00F82E7D" w:rsidRPr="00F82E7D" w:rsidRDefault="00F82E7D" w:rsidP="00F82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C94005" w14:textId="1193F965" w:rsidR="00F82E7D" w:rsidRPr="00F82E7D" w:rsidRDefault="00F82E7D" w:rsidP="00F82E7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2E7D">
              <w:rPr>
                <w:rFonts w:asciiTheme="majorBidi" w:hAnsiTheme="majorBidi" w:cstheme="majorBidi"/>
                <w:sz w:val="30"/>
                <w:szCs w:val="30"/>
              </w:rPr>
              <w:t>5,9</w:t>
            </w:r>
            <w:r w:rsidR="00002D5F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F82E7D" w:rsidRPr="00CF7ED9" w14:paraId="147F3CCB" w14:textId="77777777" w:rsidTr="00346604">
        <w:tc>
          <w:tcPr>
            <w:tcW w:w="3690" w:type="dxa"/>
          </w:tcPr>
          <w:p w14:paraId="27EF0B48" w14:textId="77302298" w:rsidR="00F82E7D" w:rsidRDefault="00F82E7D" w:rsidP="00F82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การจัดจำหน่ายหลักทรัพย์</w:t>
            </w:r>
          </w:p>
        </w:tc>
        <w:tc>
          <w:tcPr>
            <w:tcW w:w="1260" w:type="dxa"/>
          </w:tcPr>
          <w:p w14:paraId="18908AF2" w14:textId="25D799BB" w:rsidR="00F82E7D" w:rsidRPr="00CF7ED9" w:rsidRDefault="00F82E7D" w:rsidP="00F82E7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27,845</w:t>
            </w:r>
          </w:p>
        </w:tc>
        <w:tc>
          <w:tcPr>
            <w:tcW w:w="236" w:type="dxa"/>
          </w:tcPr>
          <w:p w14:paraId="7C2F2BD2" w14:textId="77777777" w:rsidR="00F82E7D" w:rsidRPr="00CF7ED9" w:rsidRDefault="00F82E7D" w:rsidP="00F82E7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8B10330" w14:textId="6FBEA7F1" w:rsidR="00F82E7D" w:rsidRDefault="00F82E7D" w:rsidP="00F82E7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1,275</w:t>
            </w:r>
          </w:p>
        </w:tc>
        <w:tc>
          <w:tcPr>
            <w:tcW w:w="236" w:type="dxa"/>
          </w:tcPr>
          <w:p w14:paraId="79D4117D" w14:textId="77777777" w:rsidR="00F82E7D" w:rsidRPr="00CF7ED9" w:rsidRDefault="00F82E7D" w:rsidP="00F82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7AFEC6F" w14:textId="3FCABDBE" w:rsidR="00F82E7D" w:rsidRPr="00CF7ED9" w:rsidRDefault="00F82E7D" w:rsidP="00F82E7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27,845</w:t>
            </w:r>
          </w:p>
        </w:tc>
        <w:tc>
          <w:tcPr>
            <w:tcW w:w="236" w:type="dxa"/>
          </w:tcPr>
          <w:p w14:paraId="130E3A44" w14:textId="77777777" w:rsidR="00F82E7D" w:rsidRPr="00CF7ED9" w:rsidRDefault="00F82E7D" w:rsidP="00F82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DDF150" w14:textId="2355EF8B" w:rsidR="00F82E7D" w:rsidRDefault="00F82E7D" w:rsidP="00F82E7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1,275</w:t>
            </w:r>
          </w:p>
        </w:tc>
      </w:tr>
      <w:tr w:rsidR="00F82E7D" w:rsidRPr="00CF7ED9" w14:paraId="5A5D5D3A" w14:textId="77777777" w:rsidTr="00346604">
        <w:tc>
          <w:tcPr>
            <w:tcW w:w="3690" w:type="dxa"/>
          </w:tcPr>
          <w:p w14:paraId="4C84E386" w14:textId="6DEA0401" w:rsidR="00F82E7D" w:rsidRDefault="00F82E7D" w:rsidP="00F82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รายได้ค่าธรรมเนียมการจัดการเงินลงทุน</w:t>
            </w:r>
          </w:p>
        </w:tc>
        <w:tc>
          <w:tcPr>
            <w:tcW w:w="1260" w:type="dxa"/>
          </w:tcPr>
          <w:p w14:paraId="211972C9" w14:textId="6DE27490" w:rsidR="00F82E7D" w:rsidRPr="00CF7ED9" w:rsidRDefault="00F82E7D" w:rsidP="00F82E7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19,792</w:t>
            </w:r>
          </w:p>
        </w:tc>
        <w:tc>
          <w:tcPr>
            <w:tcW w:w="236" w:type="dxa"/>
          </w:tcPr>
          <w:p w14:paraId="6855458F" w14:textId="77777777" w:rsidR="00F82E7D" w:rsidRPr="00CF7ED9" w:rsidRDefault="00F82E7D" w:rsidP="00F82E7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A5A7629" w14:textId="13DD1452" w:rsidR="00F82E7D" w:rsidRDefault="00F82E7D" w:rsidP="00F82E7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59,375</w:t>
            </w:r>
          </w:p>
        </w:tc>
        <w:tc>
          <w:tcPr>
            <w:tcW w:w="236" w:type="dxa"/>
          </w:tcPr>
          <w:p w14:paraId="6B73DC5B" w14:textId="77777777" w:rsidR="00F82E7D" w:rsidRPr="00CF7ED9" w:rsidRDefault="00F82E7D" w:rsidP="00F82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6D98A9D" w14:textId="6E21A182" w:rsidR="00F82E7D" w:rsidRPr="00CF7ED9" w:rsidRDefault="00F82E7D" w:rsidP="00F434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0"/>
              </w:tabs>
              <w:spacing w:line="240" w:lineRule="auto"/>
              <w:ind w:left="-108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2A7971A" w14:textId="77777777" w:rsidR="00F82E7D" w:rsidRPr="00CF7ED9" w:rsidRDefault="00F82E7D" w:rsidP="00F82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5CBA22" w14:textId="6D0E2326" w:rsidR="00F82E7D" w:rsidRDefault="00F82E7D" w:rsidP="00F434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2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2E7D" w:rsidRPr="00CF7ED9" w14:paraId="34D11600" w14:textId="77777777" w:rsidTr="00346604">
        <w:tc>
          <w:tcPr>
            <w:tcW w:w="3690" w:type="dxa"/>
          </w:tcPr>
          <w:p w14:paraId="7BDD961F" w14:textId="77777777" w:rsidR="00F82E7D" w:rsidRPr="00CF7ED9" w:rsidRDefault="00F82E7D" w:rsidP="00F82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รายได้ค่าธรรมเนียมการจัดการ</w:t>
            </w:r>
          </w:p>
          <w:p w14:paraId="6BB3659A" w14:textId="7ED51825" w:rsidR="00F82E7D" w:rsidRDefault="00F82E7D" w:rsidP="00F82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 </w:t>
            </w: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กองทุนส่วนบุคคล</w:t>
            </w:r>
          </w:p>
        </w:tc>
        <w:tc>
          <w:tcPr>
            <w:tcW w:w="1260" w:type="dxa"/>
          </w:tcPr>
          <w:p w14:paraId="42642845" w14:textId="77777777" w:rsidR="00F82E7D" w:rsidRPr="00CF7ED9" w:rsidRDefault="00F82E7D" w:rsidP="00F82E7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4DA394" w14:textId="50636CBB" w:rsidR="00F82E7D" w:rsidRPr="00CF7ED9" w:rsidRDefault="00F82E7D" w:rsidP="00F82E7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36" w:type="dxa"/>
          </w:tcPr>
          <w:p w14:paraId="29894E7E" w14:textId="77777777" w:rsidR="00F82E7D" w:rsidRPr="00CF7ED9" w:rsidRDefault="00F82E7D" w:rsidP="00F82E7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00C516E" w14:textId="77777777" w:rsidR="00F82E7D" w:rsidRPr="00CF7ED9" w:rsidRDefault="00F82E7D" w:rsidP="00F82E7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94F691" w14:textId="0DF063E9" w:rsidR="00F82E7D" w:rsidRDefault="00F82E7D" w:rsidP="00F82E7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5,43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54C3D465" w14:textId="77777777" w:rsidR="00F82E7D" w:rsidRPr="00CF7ED9" w:rsidRDefault="00F82E7D" w:rsidP="00F82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120762E" w14:textId="77777777" w:rsidR="00F82E7D" w:rsidRPr="00CF7ED9" w:rsidRDefault="00F82E7D" w:rsidP="00F82E7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B7F79C" w14:textId="668D28CF" w:rsidR="00F82E7D" w:rsidRPr="00CF7ED9" w:rsidRDefault="00F82E7D" w:rsidP="00F82E7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2,600</w:t>
            </w:r>
          </w:p>
        </w:tc>
        <w:tc>
          <w:tcPr>
            <w:tcW w:w="236" w:type="dxa"/>
          </w:tcPr>
          <w:p w14:paraId="67A32277" w14:textId="77777777" w:rsidR="00F82E7D" w:rsidRPr="00CF7ED9" w:rsidRDefault="00F82E7D" w:rsidP="00F82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960780" w14:textId="77777777" w:rsidR="00F82E7D" w:rsidRPr="00CF7ED9" w:rsidRDefault="00F82E7D" w:rsidP="00F82E7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  <w:tab w:val="decimal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6E26BD" w14:textId="114F327B" w:rsidR="00F82E7D" w:rsidRDefault="00F82E7D" w:rsidP="00F82E7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5,43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F82E7D" w:rsidRPr="00CF7ED9" w14:paraId="714AEA9F" w14:textId="77777777" w:rsidTr="00346604">
        <w:tc>
          <w:tcPr>
            <w:tcW w:w="3690" w:type="dxa"/>
          </w:tcPr>
          <w:p w14:paraId="7923B0A2" w14:textId="77777777" w:rsidR="00F82E7D" w:rsidRPr="00CF7ED9" w:rsidRDefault="00F82E7D" w:rsidP="00F82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อื่น</w:t>
            </w:r>
            <w:r w:rsidRPr="00CF7ED9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3C23CC" w14:textId="463A52F6" w:rsidR="00F82E7D" w:rsidRPr="00CF7ED9" w:rsidRDefault="00F82E7D" w:rsidP="0034660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002D5F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236" w:type="dxa"/>
            <w:vAlign w:val="bottom"/>
          </w:tcPr>
          <w:p w14:paraId="43362725" w14:textId="77777777" w:rsidR="00F82E7D" w:rsidRPr="00CF7ED9" w:rsidRDefault="00F82E7D" w:rsidP="00F82E7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F888EB6" w14:textId="6948047F" w:rsidR="00F82E7D" w:rsidRPr="00CF7ED9" w:rsidRDefault="00002D5F" w:rsidP="00F82E7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36" w:type="dxa"/>
            <w:vAlign w:val="bottom"/>
          </w:tcPr>
          <w:p w14:paraId="04D78E8C" w14:textId="77777777" w:rsidR="00F82E7D" w:rsidRPr="00CF7ED9" w:rsidRDefault="00F82E7D" w:rsidP="00F82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C844DB3" w14:textId="68D3035F" w:rsidR="00F82E7D" w:rsidRPr="00CF7ED9" w:rsidRDefault="00002D5F" w:rsidP="00F82E7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1,169</w:t>
            </w:r>
          </w:p>
        </w:tc>
        <w:tc>
          <w:tcPr>
            <w:tcW w:w="236" w:type="dxa"/>
            <w:vAlign w:val="bottom"/>
          </w:tcPr>
          <w:p w14:paraId="5AA5B8BF" w14:textId="77777777" w:rsidR="00F82E7D" w:rsidRPr="00CF7ED9" w:rsidRDefault="00F82E7D" w:rsidP="00F82E7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AD66BB" w14:textId="1152709D" w:rsidR="00F82E7D" w:rsidRPr="00CF7ED9" w:rsidRDefault="00002D5F" w:rsidP="00F82E7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  <w:tab w:val="decimal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F82E7D" w:rsidRPr="00CF7ED9" w14:paraId="3CD47264" w14:textId="77777777" w:rsidTr="00346604">
        <w:tc>
          <w:tcPr>
            <w:tcW w:w="3690" w:type="dxa"/>
          </w:tcPr>
          <w:p w14:paraId="6217DC08" w14:textId="77777777" w:rsidR="00F82E7D" w:rsidRPr="00CF7ED9" w:rsidRDefault="00F82E7D" w:rsidP="00F82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610BED" w14:textId="51D49A76" w:rsidR="00F82E7D" w:rsidRPr="00CF7ED9" w:rsidRDefault="00F82E7D" w:rsidP="0034660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85,907</w:t>
            </w:r>
          </w:p>
        </w:tc>
        <w:tc>
          <w:tcPr>
            <w:tcW w:w="236" w:type="dxa"/>
          </w:tcPr>
          <w:p w14:paraId="4E1367F3" w14:textId="77777777" w:rsidR="00F82E7D" w:rsidRPr="00CF7ED9" w:rsidRDefault="00F82E7D" w:rsidP="00F82E7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987C1D9" w14:textId="7083DE34" w:rsidR="00F82E7D" w:rsidRPr="00CF7ED9" w:rsidRDefault="00F82E7D" w:rsidP="00F82E7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72,043</w:t>
            </w:r>
          </w:p>
        </w:tc>
        <w:tc>
          <w:tcPr>
            <w:tcW w:w="236" w:type="dxa"/>
            <w:vAlign w:val="bottom"/>
          </w:tcPr>
          <w:p w14:paraId="4824833D" w14:textId="77777777" w:rsidR="00F82E7D" w:rsidRPr="00CF7ED9" w:rsidRDefault="00F82E7D" w:rsidP="00F82E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3BCB9A18" w14:textId="2EDB9D75" w:rsidR="00F82E7D" w:rsidRPr="00CF7ED9" w:rsidRDefault="00F82E7D" w:rsidP="00F82E7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66,115</w:t>
            </w:r>
          </w:p>
        </w:tc>
        <w:tc>
          <w:tcPr>
            <w:tcW w:w="236" w:type="dxa"/>
          </w:tcPr>
          <w:p w14:paraId="0CE369E2" w14:textId="77777777" w:rsidR="00F82E7D" w:rsidRPr="00CF7ED9" w:rsidRDefault="00F82E7D" w:rsidP="00F82E7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61AA71" w14:textId="2650456B" w:rsidR="00F82E7D" w:rsidRPr="00CF7ED9" w:rsidRDefault="00F82E7D" w:rsidP="00F82E7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  <w:tab w:val="decimal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12,668</w:t>
            </w:r>
          </w:p>
        </w:tc>
      </w:tr>
    </w:tbl>
    <w:p w14:paraId="719FB727" w14:textId="45702041" w:rsidR="00E21129" w:rsidRPr="00346604" w:rsidRDefault="00E21129" w:rsidP="00346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284C701C" w14:textId="77A4355A" w:rsidR="00124B3C" w:rsidRPr="008E4391" w:rsidRDefault="00124B3C" w:rsidP="00124B3C">
      <w:pPr>
        <w:pStyle w:val="index"/>
        <w:numPr>
          <w:ilvl w:val="0"/>
          <w:numId w:val="21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E4391">
        <w:rPr>
          <w:rFonts w:asciiTheme="majorBidi" w:hAnsiTheme="majorBidi" w:cstheme="majorBidi"/>
          <w:b/>
          <w:bCs/>
          <w:sz w:val="30"/>
          <w:szCs w:val="30"/>
          <w:cs/>
        </w:rPr>
        <w:t>รายได้</w:t>
      </w:r>
      <w:r w:rsidRPr="008E4391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ดอกเบี้ย</w:t>
      </w:r>
    </w:p>
    <w:p w14:paraId="63AF792F" w14:textId="77777777" w:rsidR="00124B3C" w:rsidRPr="00346604" w:rsidRDefault="00124B3C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1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36"/>
        <w:gridCol w:w="1204"/>
        <w:gridCol w:w="236"/>
        <w:gridCol w:w="1159"/>
        <w:gridCol w:w="236"/>
        <w:gridCol w:w="1170"/>
      </w:tblGrid>
      <w:tr w:rsidR="00124B3C" w:rsidRPr="00CF7ED9" w14:paraId="285D49AA" w14:textId="77777777" w:rsidTr="00735537">
        <w:trPr>
          <w:trHeight w:val="70"/>
        </w:trPr>
        <w:tc>
          <w:tcPr>
            <w:tcW w:w="3690" w:type="dxa"/>
            <w:vAlign w:val="bottom"/>
          </w:tcPr>
          <w:p w14:paraId="4B0A1D3E" w14:textId="77777777" w:rsidR="00124B3C" w:rsidRPr="00CF7ED9" w:rsidRDefault="00124B3C" w:rsidP="001410F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E10AE8F" w14:textId="77777777" w:rsidR="00124B3C" w:rsidRPr="00CF7ED9" w:rsidRDefault="00124B3C" w:rsidP="001410F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41059863" w14:textId="77777777" w:rsidR="00124B3C" w:rsidRPr="00CF7ED9" w:rsidRDefault="00124B3C" w:rsidP="001410F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65" w:type="dxa"/>
            <w:gridSpan w:val="3"/>
          </w:tcPr>
          <w:p w14:paraId="0EB3F226" w14:textId="77777777" w:rsidR="00124B3C" w:rsidRPr="00CF7ED9" w:rsidRDefault="00124B3C" w:rsidP="001410F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E4391" w:rsidRPr="00CF7ED9" w14:paraId="1F26E9C8" w14:textId="77777777" w:rsidTr="00735537">
        <w:trPr>
          <w:trHeight w:val="70"/>
        </w:trPr>
        <w:tc>
          <w:tcPr>
            <w:tcW w:w="3690" w:type="dxa"/>
            <w:vAlign w:val="bottom"/>
          </w:tcPr>
          <w:p w14:paraId="1DDFB888" w14:textId="77777777" w:rsidR="008E4391" w:rsidRPr="00B5297A" w:rsidRDefault="008E4391" w:rsidP="008E4391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AB6EE9B" w14:textId="08F3DFF5" w:rsidR="008E4391" w:rsidRPr="00CF7ED9" w:rsidRDefault="008E4391" w:rsidP="00735537">
            <w:pPr>
              <w:pStyle w:val="acctfourfigures"/>
              <w:tabs>
                <w:tab w:val="clear" w:pos="765"/>
              </w:tabs>
              <w:spacing w:line="240" w:lineRule="auto"/>
              <w:ind w:left="-110" w:right="-10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สำหรับงวดระยะเวลาตั้งแต่</w:t>
            </w:r>
            <w:r w:rsidRPr="00124B3C">
              <w:rPr>
                <w:rFonts w:ascii="Angsana New" w:hAnsi="Angsana New"/>
                <w:b/>
                <w:sz w:val="30"/>
                <w:szCs w:val="30"/>
                <w:lang w:bidi="th-TH"/>
              </w:rPr>
              <w:br/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วันที่ </w:t>
            </w:r>
            <w:r w:rsidRPr="00124B3C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</w:t>
            </w:r>
            <w:r w:rsidRPr="00124B3C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มกราคม</w:t>
            </w: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F17B0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2563</w:t>
            </w:r>
            <w:r w:rsidRPr="00124B3C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ถึงวันที่ </w:t>
            </w:r>
            <w:r>
              <w:rPr>
                <w:rFonts w:ascii="Angsana New" w:hAnsi="Angsana New"/>
                <w:b/>
                <w:sz w:val="30"/>
                <w:szCs w:val="30"/>
              </w:rPr>
              <w:br/>
            </w:r>
            <w:r w:rsidRPr="00124B3C">
              <w:rPr>
                <w:rFonts w:ascii="Angsana New" w:hAnsi="Angsana New"/>
                <w:bCs/>
                <w:sz w:val="30"/>
                <w:szCs w:val="30"/>
                <w:lang w:bidi="th-TH"/>
              </w:rPr>
              <w:t xml:space="preserve">22 </w:t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พฤษภาคม</w:t>
            </w:r>
          </w:p>
        </w:tc>
        <w:tc>
          <w:tcPr>
            <w:tcW w:w="236" w:type="dxa"/>
          </w:tcPr>
          <w:p w14:paraId="46EC88CC" w14:textId="77777777" w:rsidR="008E4391" w:rsidRPr="00CF7ED9" w:rsidRDefault="008E4391" w:rsidP="008E439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14:paraId="437EF54A" w14:textId="77777777" w:rsidR="008E4391" w:rsidRDefault="008E4391" w:rsidP="008E439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7894F910" w14:textId="77777777" w:rsidR="008E4391" w:rsidRPr="00EE0462" w:rsidRDefault="008E4391" w:rsidP="008E439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สำหรับงวดหกเดือน</w:t>
            </w:r>
          </w:p>
          <w:p w14:paraId="0623CB35" w14:textId="77777777" w:rsidR="008E4391" w:rsidRPr="00EE0462" w:rsidRDefault="008E4391" w:rsidP="008E439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สิ้นสุดวันที่</w:t>
            </w:r>
          </w:p>
          <w:p w14:paraId="237A1CF4" w14:textId="2637756A" w:rsidR="008E4391" w:rsidRPr="00CF7ED9" w:rsidRDefault="008E4391" w:rsidP="008E439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772">
              <w:rPr>
                <w:rFonts w:asciiTheme="majorBidi" w:hAnsiTheme="majorBidi"/>
                <w:sz w:val="30"/>
                <w:szCs w:val="30"/>
                <w:lang w:val="en-US" w:bidi="th-TH"/>
              </w:rPr>
              <w:t>30</w:t>
            </w:r>
            <w:r w:rsidRPr="00EE046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1EB577E9" w14:textId="77777777" w:rsidR="008E4391" w:rsidRPr="00CF7ED9" w:rsidRDefault="008E4391" w:rsidP="008E439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65" w:type="dxa"/>
            <w:gridSpan w:val="3"/>
          </w:tcPr>
          <w:p w14:paraId="746187E4" w14:textId="77777777" w:rsidR="008E4391" w:rsidRDefault="008E4391" w:rsidP="008E439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CA7361B" w14:textId="77777777" w:rsidR="008E4391" w:rsidRDefault="008E4391" w:rsidP="008E439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15D38274" w14:textId="77777777" w:rsidR="008E4391" w:rsidRDefault="008E4391" w:rsidP="008E439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E5CF4C5" w14:textId="6E404B0B" w:rsidR="008E4391" w:rsidRPr="00CF7ED9" w:rsidRDefault="008E4391" w:rsidP="008E439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สำหรับงวดหกเดือนสิ้นสุดวันที่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  <w:r w:rsidRPr="00001772">
              <w:rPr>
                <w:rFonts w:asciiTheme="majorBidi" w:hAnsiTheme="majorBidi"/>
                <w:sz w:val="30"/>
                <w:szCs w:val="30"/>
                <w:lang w:val="en-US" w:bidi="th-TH"/>
              </w:rPr>
              <w:t>30</w:t>
            </w:r>
            <w:r w:rsidRPr="00EE046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</w:tr>
      <w:tr w:rsidR="00124B3C" w:rsidRPr="00CF7ED9" w14:paraId="020593DF" w14:textId="77777777" w:rsidTr="00735537">
        <w:trPr>
          <w:trHeight w:val="70"/>
        </w:trPr>
        <w:tc>
          <w:tcPr>
            <w:tcW w:w="3690" w:type="dxa"/>
            <w:vAlign w:val="bottom"/>
          </w:tcPr>
          <w:p w14:paraId="32E36AAF" w14:textId="77777777" w:rsidR="00124B3C" w:rsidRPr="00B5297A" w:rsidRDefault="00124B3C" w:rsidP="001410F1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9808AEC" w14:textId="4D1B9406" w:rsidR="00124B3C" w:rsidRPr="00CF7ED9" w:rsidRDefault="00124B3C" w:rsidP="001410F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36" w:type="dxa"/>
          </w:tcPr>
          <w:p w14:paraId="335E6749" w14:textId="77777777" w:rsidR="00124B3C" w:rsidRPr="00CF7ED9" w:rsidRDefault="00124B3C" w:rsidP="001410F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14:paraId="47AD3668" w14:textId="77777777" w:rsidR="00124B3C" w:rsidRPr="00CF7ED9" w:rsidRDefault="00124B3C" w:rsidP="001410F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5B0D1A48" w14:textId="77777777" w:rsidR="00124B3C" w:rsidRPr="00CF7ED9" w:rsidRDefault="00124B3C" w:rsidP="001410F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14:paraId="20B62894" w14:textId="77777777" w:rsidR="00124B3C" w:rsidRPr="00CF7ED9" w:rsidRDefault="00124B3C" w:rsidP="001410F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36" w:type="dxa"/>
          </w:tcPr>
          <w:p w14:paraId="073F893D" w14:textId="77777777" w:rsidR="00124B3C" w:rsidRPr="00CF7ED9" w:rsidRDefault="00124B3C" w:rsidP="001410F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B80A9FA" w14:textId="77777777" w:rsidR="00124B3C" w:rsidRPr="00CF7ED9" w:rsidRDefault="00124B3C" w:rsidP="001410F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124B3C" w:rsidRPr="00CF7ED9" w14:paraId="2D0F9B75" w14:textId="77777777" w:rsidTr="00735537">
        <w:tc>
          <w:tcPr>
            <w:tcW w:w="3690" w:type="dxa"/>
          </w:tcPr>
          <w:p w14:paraId="2B068065" w14:textId="77777777" w:rsidR="00124B3C" w:rsidRPr="00CF7ED9" w:rsidRDefault="00124B3C" w:rsidP="001410F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501" w:type="dxa"/>
            <w:gridSpan w:val="7"/>
          </w:tcPr>
          <w:p w14:paraId="337866E1" w14:textId="77777777" w:rsidR="00124B3C" w:rsidRPr="00CF7ED9" w:rsidRDefault="00124B3C" w:rsidP="00141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661C" w:rsidRPr="00680C78" w14:paraId="32847827" w14:textId="77777777" w:rsidTr="00735537">
        <w:tc>
          <w:tcPr>
            <w:tcW w:w="3690" w:type="dxa"/>
          </w:tcPr>
          <w:p w14:paraId="4ACBA98D" w14:textId="0063EEAD" w:rsidR="0043661C" w:rsidRPr="00CF7ED9" w:rsidRDefault="0043661C" w:rsidP="00436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260" w:type="dxa"/>
          </w:tcPr>
          <w:p w14:paraId="02345C18" w14:textId="24C4A581" w:rsidR="0043661C" w:rsidRPr="00CF7ED9" w:rsidRDefault="0043661C" w:rsidP="007355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37,211</w:t>
            </w:r>
          </w:p>
        </w:tc>
        <w:tc>
          <w:tcPr>
            <w:tcW w:w="236" w:type="dxa"/>
          </w:tcPr>
          <w:p w14:paraId="2DBDBE57" w14:textId="77777777" w:rsidR="0043661C" w:rsidRPr="00CF7ED9" w:rsidRDefault="0043661C" w:rsidP="0043661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33BDD3B" w14:textId="43275373" w:rsidR="0043661C" w:rsidRPr="00CF7ED9" w:rsidRDefault="0043661C" w:rsidP="0043661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31,719</w:t>
            </w:r>
          </w:p>
        </w:tc>
        <w:tc>
          <w:tcPr>
            <w:tcW w:w="236" w:type="dxa"/>
          </w:tcPr>
          <w:p w14:paraId="0AA3182C" w14:textId="77777777" w:rsidR="0043661C" w:rsidRPr="00CF7ED9" w:rsidRDefault="0043661C" w:rsidP="00436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DE30D80" w14:textId="5F97A8B9" w:rsidR="0043661C" w:rsidRPr="00CF7ED9" w:rsidRDefault="0043661C" w:rsidP="0043661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37,211</w:t>
            </w:r>
          </w:p>
        </w:tc>
        <w:tc>
          <w:tcPr>
            <w:tcW w:w="236" w:type="dxa"/>
          </w:tcPr>
          <w:p w14:paraId="7A89C635" w14:textId="77777777" w:rsidR="0043661C" w:rsidRPr="00CF7ED9" w:rsidRDefault="0043661C" w:rsidP="00436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85CFE0" w14:textId="2AB1360C" w:rsidR="0043661C" w:rsidRPr="00CF7ED9" w:rsidRDefault="0043661C" w:rsidP="0043661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31,719</w:t>
            </w:r>
          </w:p>
        </w:tc>
      </w:tr>
      <w:tr w:rsidR="0043661C" w:rsidRPr="00680C78" w14:paraId="3D72CD9B" w14:textId="77777777" w:rsidTr="00735537">
        <w:tc>
          <w:tcPr>
            <w:tcW w:w="3690" w:type="dxa"/>
          </w:tcPr>
          <w:p w14:paraId="314C97D0" w14:textId="5100C721" w:rsidR="0043661C" w:rsidRDefault="0043661C" w:rsidP="00436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รายได้ดอกเบี้ยจาก</w:t>
            </w:r>
            <w:r w:rsidR="00C5642F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เงินลงทุนใน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260" w:type="dxa"/>
          </w:tcPr>
          <w:p w14:paraId="6268D742" w14:textId="351E5CE1" w:rsidR="0043661C" w:rsidRPr="00CF7ED9" w:rsidRDefault="0043661C" w:rsidP="007355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9,521</w:t>
            </w:r>
          </w:p>
        </w:tc>
        <w:tc>
          <w:tcPr>
            <w:tcW w:w="236" w:type="dxa"/>
          </w:tcPr>
          <w:p w14:paraId="6B16F0DE" w14:textId="77777777" w:rsidR="0043661C" w:rsidRPr="00CF7ED9" w:rsidRDefault="0043661C" w:rsidP="0043661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A235215" w14:textId="24818908" w:rsidR="0043661C" w:rsidRDefault="0043661C" w:rsidP="0043661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4,255</w:t>
            </w:r>
          </w:p>
        </w:tc>
        <w:tc>
          <w:tcPr>
            <w:tcW w:w="236" w:type="dxa"/>
          </w:tcPr>
          <w:p w14:paraId="6810DCF2" w14:textId="77777777" w:rsidR="0043661C" w:rsidRPr="00CF7ED9" w:rsidRDefault="0043661C" w:rsidP="00436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9F930A3" w14:textId="027BDC66" w:rsidR="0043661C" w:rsidRDefault="0043661C" w:rsidP="0043661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9,521</w:t>
            </w:r>
          </w:p>
        </w:tc>
        <w:tc>
          <w:tcPr>
            <w:tcW w:w="236" w:type="dxa"/>
          </w:tcPr>
          <w:p w14:paraId="17CBDFAB" w14:textId="77777777" w:rsidR="0043661C" w:rsidRPr="00CF7ED9" w:rsidRDefault="0043661C" w:rsidP="00436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505FAB" w14:textId="23068A9A" w:rsidR="0043661C" w:rsidRDefault="0043661C" w:rsidP="0043661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4,255</w:t>
            </w:r>
          </w:p>
        </w:tc>
      </w:tr>
      <w:tr w:rsidR="0043661C" w:rsidRPr="008E4391" w14:paraId="6F8F33A3" w14:textId="77777777" w:rsidTr="00735537">
        <w:tc>
          <w:tcPr>
            <w:tcW w:w="3690" w:type="dxa"/>
          </w:tcPr>
          <w:p w14:paraId="3312409A" w14:textId="09AD4B97" w:rsidR="0043661C" w:rsidRPr="008E4391" w:rsidRDefault="0043661C" w:rsidP="00436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E439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รายได้ดอกเบี้ยจาก</w:t>
            </w:r>
            <w:r w:rsidR="00CD7DEF" w:rsidRPr="008E439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60" w:type="dxa"/>
          </w:tcPr>
          <w:p w14:paraId="5E4523AB" w14:textId="1F8FF489" w:rsidR="0043661C" w:rsidRPr="008E4391" w:rsidRDefault="00CD7DEF" w:rsidP="007355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6,174</w:t>
            </w:r>
          </w:p>
        </w:tc>
        <w:tc>
          <w:tcPr>
            <w:tcW w:w="236" w:type="dxa"/>
          </w:tcPr>
          <w:p w14:paraId="1D763B27" w14:textId="77777777" w:rsidR="0043661C" w:rsidRPr="008E4391" w:rsidRDefault="0043661C" w:rsidP="0043661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4B8DD28" w14:textId="7E9AC3A1" w:rsidR="0043661C" w:rsidRPr="008E4391" w:rsidRDefault="00CD7DEF" w:rsidP="00B250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9,995</w:t>
            </w:r>
          </w:p>
        </w:tc>
        <w:tc>
          <w:tcPr>
            <w:tcW w:w="236" w:type="dxa"/>
          </w:tcPr>
          <w:p w14:paraId="6308FBFB" w14:textId="77777777" w:rsidR="0043661C" w:rsidRPr="008E4391" w:rsidRDefault="0043661C" w:rsidP="00436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AB7ABB7" w14:textId="44909DC0" w:rsidR="0043661C" w:rsidRPr="008E4391" w:rsidRDefault="00CD7DEF" w:rsidP="0043661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6,174</w:t>
            </w:r>
          </w:p>
        </w:tc>
        <w:tc>
          <w:tcPr>
            <w:tcW w:w="236" w:type="dxa"/>
          </w:tcPr>
          <w:p w14:paraId="23437C06" w14:textId="77777777" w:rsidR="0043661C" w:rsidRPr="008E4391" w:rsidRDefault="0043661C" w:rsidP="0043661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11F920" w14:textId="73BFA304" w:rsidR="0043661C" w:rsidRPr="008E4391" w:rsidRDefault="00CD7DEF" w:rsidP="0043661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9,898</w:t>
            </w:r>
          </w:p>
        </w:tc>
      </w:tr>
      <w:tr w:rsidR="00C756E4" w:rsidRPr="008E4391" w14:paraId="7F425910" w14:textId="77777777" w:rsidTr="00735537">
        <w:tc>
          <w:tcPr>
            <w:tcW w:w="3690" w:type="dxa"/>
          </w:tcPr>
          <w:p w14:paraId="68EF4CE5" w14:textId="77777777" w:rsidR="00C756E4" w:rsidRPr="008E4391" w:rsidRDefault="00C756E4" w:rsidP="00C7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E43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อื่น</w:t>
            </w:r>
            <w:r w:rsidRPr="008E4391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8E43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65D2B8" w14:textId="51B39346" w:rsidR="00C756E4" w:rsidRPr="008E4391" w:rsidRDefault="00C756E4" w:rsidP="007355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3,438</w:t>
            </w:r>
          </w:p>
        </w:tc>
        <w:tc>
          <w:tcPr>
            <w:tcW w:w="236" w:type="dxa"/>
            <w:vAlign w:val="bottom"/>
          </w:tcPr>
          <w:p w14:paraId="4051BB67" w14:textId="77777777" w:rsidR="00C756E4" w:rsidRPr="008E4391" w:rsidRDefault="00C756E4" w:rsidP="00C756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A8F411A" w14:textId="4778C614" w:rsidR="00C756E4" w:rsidRPr="008E4391" w:rsidRDefault="00C756E4" w:rsidP="00C756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E4391">
              <w:rPr>
                <w:rFonts w:asciiTheme="majorBidi" w:hAnsiTheme="majorBidi" w:cstheme="majorBidi"/>
                <w:sz w:val="30"/>
                <w:szCs w:val="30"/>
              </w:rPr>
              <w:t>1,575</w:t>
            </w:r>
          </w:p>
        </w:tc>
        <w:tc>
          <w:tcPr>
            <w:tcW w:w="236" w:type="dxa"/>
            <w:vAlign w:val="bottom"/>
          </w:tcPr>
          <w:p w14:paraId="04C13E64" w14:textId="77777777" w:rsidR="00C756E4" w:rsidRPr="008E4391" w:rsidRDefault="00C756E4" w:rsidP="00C7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48341CC" w14:textId="3CF8BED1" w:rsidR="00C756E4" w:rsidRPr="008E4391" w:rsidRDefault="00C756E4" w:rsidP="00C756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3,438</w:t>
            </w:r>
          </w:p>
        </w:tc>
        <w:tc>
          <w:tcPr>
            <w:tcW w:w="236" w:type="dxa"/>
            <w:vAlign w:val="bottom"/>
          </w:tcPr>
          <w:p w14:paraId="3A7FDCD1" w14:textId="77777777" w:rsidR="00C756E4" w:rsidRPr="008E4391" w:rsidRDefault="00C756E4" w:rsidP="00C756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47101F" w14:textId="17C31730" w:rsidR="00C756E4" w:rsidRPr="008E4391" w:rsidRDefault="00C756E4" w:rsidP="00C756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E4391">
              <w:rPr>
                <w:rFonts w:asciiTheme="majorBidi" w:hAnsiTheme="majorBidi" w:cstheme="majorBidi"/>
                <w:sz w:val="30"/>
                <w:szCs w:val="30"/>
              </w:rPr>
              <w:t>1,575</w:t>
            </w:r>
          </w:p>
        </w:tc>
      </w:tr>
      <w:tr w:rsidR="00C756E4" w:rsidRPr="008E4391" w14:paraId="20554C87" w14:textId="77777777" w:rsidTr="00735537">
        <w:tc>
          <w:tcPr>
            <w:tcW w:w="3690" w:type="dxa"/>
          </w:tcPr>
          <w:p w14:paraId="2F5FB8EB" w14:textId="77777777" w:rsidR="00C756E4" w:rsidRPr="008E4391" w:rsidRDefault="00C756E4" w:rsidP="00C7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E43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45DDD3" w14:textId="4E5643E4" w:rsidR="00C756E4" w:rsidRPr="00735537" w:rsidRDefault="00C756E4" w:rsidP="007355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55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56,344</w:t>
            </w:r>
          </w:p>
        </w:tc>
        <w:tc>
          <w:tcPr>
            <w:tcW w:w="236" w:type="dxa"/>
          </w:tcPr>
          <w:p w14:paraId="415BA1F2" w14:textId="77777777" w:rsidR="00C756E4" w:rsidRPr="008E4391" w:rsidRDefault="00C756E4" w:rsidP="00C756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360A6E3" w14:textId="3761689C" w:rsidR="00C756E4" w:rsidRPr="008E4391" w:rsidRDefault="00C756E4" w:rsidP="00C756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4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47,544 </w:t>
            </w:r>
          </w:p>
        </w:tc>
        <w:tc>
          <w:tcPr>
            <w:tcW w:w="236" w:type="dxa"/>
            <w:vAlign w:val="bottom"/>
          </w:tcPr>
          <w:p w14:paraId="5DEF5AD5" w14:textId="77777777" w:rsidR="00C756E4" w:rsidRPr="008E4391" w:rsidRDefault="00C756E4" w:rsidP="00C756E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427C8DB2" w14:textId="4CEBEC3B" w:rsidR="00C756E4" w:rsidRPr="008E4391" w:rsidRDefault="00C756E4" w:rsidP="00C756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56,344</w:t>
            </w:r>
          </w:p>
        </w:tc>
        <w:tc>
          <w:tcPr>
            <w:tcW w:w="236" w:type="dxa"/>
          </w:tcPr>
          <w:p w14:paraId="3F54CA38" w14:textId="77777777" w:rsidR="00C756E4" w:rsidRPr="008E4391" w:rsidRDefault="00C756E4" w:rsidP="00C756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DE970B" w14:textId="66A30D20" w:rsidR="00C756E4" w:rsidRPr="008E4391" w:rsidRDefault="00C756E4" w:rsidP="00C756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4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47,447 </w:t>
            </w:r>
          </w:p>
        </w:tc>
      </w:tr>
    </w:tbl>
    <w:p w14:paraId="7636B943" w14:textId="25E4145B" w:rsidR="002D4841" w:rsidRPr="008E4391" w:rsidRDefault="002D4841" w:rsidP="00126F06">
      <w:pPr>
        <w:pStyle w:val="index"/>
        <w:numPr>
          <w:ilvl w:val="0"/>
          <w:numId w:val="21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E439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กำไรและผลตอบแทนจากเครื่องมือทางการเงิน</w:t>
      </w:r>
    </w:p>
    <w:p w14:paraId="4ED7BBF5" w14:textId="21735520" w:rsidR="004C698D" w:rsidRPr="00A92E3C" w:rsidRDefault="004C698D" w:rsidP="00F94582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36"/>
        <w:gridCol w:w="1204"/>
        <w:gridCol w:w="236"/>
        <w:gridCol w:w="1159"/>
        <w:gridCol w:w="236"/>
        <w:gridCol w:w="1170"/>
      </w:tblGrid>
      <w:tr w:rsidR="00082EA3" w:rsidRPr="008E4391" w14:paraId="322AAF2F" w14:textId="77777777" w:rsidTr="00735537">
        <w:trPr>
          <w:trHeight w:val="70"/>
        </w:trPr>
        <w:tc>
          <w:tcPr>
            <w:tcW w:w="3690" w:type="dxa"/>
            <w:vAlign w:val="bottom"/>
          </w:tcPr>
          <w:p w14:paraId="419B394E" w14:textId="77777777" w:rsidR="00082EA3" w:rsidRPr="008E4391" w:rsidRDefault="00082EA3" w:rsidP="00B95C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AF24AEF" w14:textId="77777777" w:rsidR="00082EA3" w:rsidRPr="008E4391" w:rsidRDefault="00082EA3" w:rsidP="00B95C2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E4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3C31BEB7" w14:textId="77777777" w:rsidR="00082EA3" w:rsidRPr="008E4391" w:rsidRDefault="00082EA3" w:rsidP="00B95C2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65" w:type="dxa"/>
            <w:gridSpan w:val="3"/>
          </w:tcPr>
          <w:p w14:paraId="5B6E511D" w14:textId="77777777" w:rsidR="00082EA3" w:rsidRPr="008E4391" w:rsidRDefault="00082EA3" w:rsidP="00B95C2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4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E4391" w:rsidRPr="008E4391" w14:paraId="4988130E" w14:textId="77777777" w:rsidTr="00735537">
        <w:trPr>
          <w:trHeight w:val="70"/>
        </w:trPr>
        <w:tc>
          <w:tcPr>
            <w:tcW w:w="3690" w:type="dxa"/>
            <w:vAlign w:val="bottom"/>
          </w:tcPr>
          <w:p w14:paraId="2A8F7C43" w14:textId="77777777" w:rsidR="008E4391" w:rsidRPr="008E4391" w:rsidRDefault="008E4391" w:rsidP="008E4391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D9ED62D" w14:textId="781C7065" w:rsidR="008E4391" w:rsidRPr="008E4391" w:rsidRDefault="008E4391" w:rsidP="00735537">
            <w:pPr>
              <w:pStyle w:val="acctfourfigures"/>
              <w:tabs>
                <w:tab w:val="clear" w:pos="765"/>
              </w:tabs>
              <w:spacing w:line="240" w:lineRule="auto"/>
              <w:ind w:left="-110" w:right="-10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สำหรับงวดระยะเวลาตั้งแต่</w:t>
            </w:r>
            <w:r w:rsidRPr="008E4391">
              <w:rPr>
                <w:rFonts w:ascii="Angsana New" w:hAnsi="Angsana New"/>
                <w:b/>
                <w:sz w:val="30"/>
                <w:szCs w:val="30"/>
                <w:lang w:bidi="th-TH"/>
              </w:rPr>
              <w:br/>
            </w: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วันที่ </w:t>
            </w:r>
            <w:r w:rsidRPr="008E4391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</w:t>
            </w:r>
            <w:r w:rsidRPr="008E4391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มกราคม</w:t>
            </w:r>
            <w:r w:rsidRPr="008E4391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8E4391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2563</w:t>
            </w:r>
            <w:r w:rsidRPr="008E4391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ถึงวันที่ </w:t>
            </w:r>
            <w:r w:rsidRPr="008E4391">
              <w:rPr>
                <w:rFonts w:ascii="Angsana New" w:hAnsi="Angsana New"/>
                <w:b/>
                <w:sz w:val="30"/>
                <w:szCs w:val="30"/>
              </w:rPr>
              <w:br/>
            </w:r>
            <w:r w:rsidRPr="008E4391">
              <w:rPr>
                <w:rFonts w:ascii="Angsana New" w:hAnsi="Angsana New"/>
                <w:bCs/>
                <w:sz w:val="30"/>
                <w:szCs w:val="30"/>
                <w:lang w:bidi="th-TH"/>
              </w:rPr>
              <w:t xml:space="preserve">22 </w:t>
            </w: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พฤษภาคม</w:t>
            </w:r>
          </w:p>
        </w:tc>
        <w:tc>
          <w:tcPr>
            <w:tcW w:w="236" w:type="dxa"/>
          </w:tcPr>
          <w:p w14:paraId="318B7343" w14:textId="77777777" w:rsidR="008E4391" w:rsidRPr="008E4391" w:rsidRDefault="008E4391" w:rsidP="008E439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14:paraId="7F7A214C" w14:textId="77777777" w:rsidR="008E4391" w:rsidRPr="008E4391" w:rsidRDefault="008E4391" w:rsidP="008E439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B5C4DC9" w14:textId="77777777" w:rsidR="008E4391" w:rsidRPr="008E4391" w:rsidRDefault="008E4391" w:rsidP="008E439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4391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สำหรับงวดหกเดือน</w:t>
            </w:r>
          </w:p>
          <w:p w14:paraId="6F20BE28" w14:textId="77777777" w:rsidR="008E4391" w:rsidRPr="008E4391" w:rsidRDefault="008E4391" w:rsidP="008E439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4391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สิ้นสุดวันที่</w:t>
            </w:r>
          </w:p>
          <w:p w14:paraId="0C89670F" w14:textId="562BEFD4" w:rsidR="008E4391" w:rsidRPr="008E4391" w:rsidRDefault="008E4391" w:rsidP="008E439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4391">
              <w:rPr>
                <w:rFonts w:asciiTheme="majorBidi" w:hAnsiTheme="majorBidi"/>
                <w:sz w:val="30"/>
                <w:szCs w:val="30"/>
                <w:lang w:val="en-US" w:bidi="th-TH"/>
              </w:rPr>
              <w:t>30</w:t>
            </w:r>
            <w:r w:rsidRPr="008E439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E4391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0E436738" w14:textId="77777777" w:rsidR="008E4391" w:rsidRPr="008E4391" w:rsidRDefault="008E4391" w:rsidP="008E439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65" w:type="dxa"/>
            <w:gridSpan w:val="3"/>
          </w:tcPr>
          <w:p w14:paraId="0369A8FE" w14:textId="77777777" w:rsidR="008E4391" w:rsidRPr="008E4391" w:rsidRDefault="008E4391" w:rsidP="008E439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784CADB" w14:textId="77777777" w:rsidR="008E4391" w:rsidRPr="008E4391" w:rsidRDefault="008E4391" w:rsidP="008E439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C66D7FA" w14:textId="77777777" w:rsidR="008E4391" w:rsidRPr="008E4391" w:rsidRDefault="008E4391" w:rsidP="008E4391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19EF0C9" w14:textId="60784FEF" w:rsidR="008E4391" w:rsidRPr="008E4391" w:rsidRDefault="008E4391" w:rsidP="008E439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4391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สำหรับงวดหกเดือนสิ้นสุดวันที่</w:t>
            </w:r>
            <w:r w:rsidRPr="008E4391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30</w:t>
            </w:r>
            <w:r w:rsidRPr="008E439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E4391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</w:tr>
      <w:tr w:rsidR="00082EA3" w:rsidRPr="008E4391" w14:paraId="69D5D2FD" w14:textId="77777777" w:rsidTr="00735537">
        <w:trPr>
          <w:trHeight w:val="70"/>
        </w:trPr>
        <w:tc>
          <w:tcPr>
            <w:tcW w:w="3690" w:type="dxa"/>
            <w:vAlign w:val="bottom"/>
          </w:tcPr>
          <w:p w14:paraId="044FD73C" w14:textId="77777777" w:rsidR="00082EA3" w:rsidRPr="008E4391" w:rsidRDefault="00082EA3" w:rsidP="00B95C2C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600BAE5" w14:textId="14A15335" w:rsidR="00082EA3" w:rsidRPr="008E4391" w:rsidRDefault="00082EA3" w:rsidP="00B95C2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E43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8B2C09" w:rsidRPr="008E43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650E891A" w14:textId="77777777" w:rsidR="00082EA3" w:rsidRPr="008E4391" w:rsidRDefault="00082EA3" w:rsidP="00B95C2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14:paraId="79AEA733" w14:textId="77777777" w:rsidR="00082EA3" w:rsidRPr="008E4391" w:rsidRDefault="00082EA3" w:rsidP="00B95C2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43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3C5139ED" w14:textId="77777777" w:rsidR="00082EA3" w:rsidRPr="008E4391" w:rsidRDefault="00082EA3" w:rsidP="00B95C2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14:paraId="1328103E" w14:textId="77777777" w:rsidR="00082EA3" w:rsidRPr="008E4391" w:rsidRDefault="00082EA3" w:rsidP="00B95C2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E43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236" w:type="dxa"/>
          </w:tcPr>
          <w:p w14:paraId="0303D785" w14:textId="77777777" w:rsidR="00082EA3" w:rsidRPr="008E4391" w:rsidRDefault="00082EA3" w:rsidP="00B95C2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456FB73F" w14:textId="77777777" w:rsidR="00082EA3" w:rsidRPr="008E4391" w:rsidRDefault="00082EA3" w:rsidP="00B95C2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43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082EA3" w:rsidRPr="008E4391" w14:paraId="2055D88F" w14:textId="77777777" w:rsidTr="00735537">
        <w:tc>
          <w:tcPr>
            <w:tcW w:w="3690" w:type="dxa"/>
          </w:tcPr>
          <w:p w14:paraId="4B0C225B" w14:textId="77777777" w:rsidR="00082EA3" w:rsidRPr="008E4391" w:rsidRDefault="00082EA3" w:rsidP="00B95C2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501" w:type="dxa"/>
            <w:gridSpan w:val="7"/>
          </w:tcPr>
          <w:p w14:paraId="2B8ECCDC" w14:textId="77777777" w:rsidR="00082EA3" w:rsidRPr="008E4391" w:rsidRDefault="00082EA3" w:rsidP="00B9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43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716E" w:rsidRPr="008E4391" w14:paraId="0494B705" w14:textId="77777777" w:rsidTr="00735537">
        <w:tc>
          <w:tcPr>
            <w:tcW w:w="3690" w:type="dxa"/>
          </w:tcPr>
          <w:p w14:paraId="1861A81D" w14:textId="415BAB67" w:rsidR="0041716E" w:rsidRPr="008E4391" w:rsidRDefault="0041716E" w:rsidP="00417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E43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</w:t>
            </w:r>
            <w:r w:rsidRPr="008E4391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8E43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(ขาดทุน)</w:t>
            </w:r>
            <w:r w:rsidRPr="008E4391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8E43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1260" w:type="dxa"/>
          </w:tcPr>
          <w:p w14:paraId="757B22EB" w14:textId="77777777" w:rsidR="0041716E" w:rsidRPr="008E4391" w:rsidRDefault="0041716E" w:rsidP="004171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F78F07" w14:textId="77777777" w:rsidR="0041716E" w:rsidRPr="008E4391" w:rsidRDefault="0041716E" w:rsidP="004171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736CA8C" w14:textId="11F2FA54" w:rsidR="0041716E" w:rsidRPr="008E4391" w:rsidRDefault="0041716E" w:rsidP="003001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C052FE0" w14:textId="77777777" w:rsidR="0041716E" w:rsidRPr="008E4391" w:rsidRDefault="0041716E" w:rsidP="00417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E0AAE77" w14:textId="77777777" w:rsidR="0041716E" w:rsidRPr="008E4391" w:rsidRDefault="0041716E" w:rsidP="0041716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D40271" w14:textId="77777777" w:rsidR="0041716E" w:rsidRPr="008E4391" w:rsidRDefault="0041716E" w:rsidP="00417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6E8298" w14:textId="2B93835D" w:rsidR="0041716E" w:rsidRPr="008E4391" w:rsidRDefault="0041716E" w:rsidP="003001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56E4" w:rsidRPr="008E4391" w14:paraId="78C80253" w14:textId="77777777" w:rsidTr="00735537">
        <w:tc>
          <w:tcPr>
            <w:tcW w:w="3690" w:type="dxa"/>
          </w:tcPr>
          <w:p w14:paraId="583DFE53" w14:textId="387A3406" w:rsidR="00C756E4" w:rsidRPr="008E4391" w:rsidRDefault="00C756E4" w:rsidP="00C7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E439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260" w:type="dxa"/>
          </w:tcPr>
          <w:p w14:paraId="5D52A93E" w14:textId="2B5F09CC" w:rsidR="00C756E4" w:rsidRPr="008E4391" w:rsidRDefault="00C756E4" w:rsidP="007355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(341,003)</w:t>
            </w:r>
          </w:p>
        </w:tc>
        <w:tc>
          <w:tcPr>
            <w:tcW w:w="236" w:type="dxa"/>
          </w:tcPr>
          <w:p w14:paraId="4733895D" w14:textId="77777777" w:rsidR="00C756E4" w:rsidRPr="008E4391" w:rsidRDefault="00C756E4" w:rsidP="00C756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F298676" w14:textId="561FB9DC" w:rsidR="00C756E4" w:rsidRPr="008E4391" w:rsidRDefault="00C756E4" w:rsidP="00C756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07C94">
              <w:rPr>
                <w:rFonts w:asciiTheme="majorBidi" w:hAnsiTheme="majorBidi"/>
                <w:sz w:val="30"/>
                <w:szCs w:val="30"/>
              </w:rPr>
              <w:t>180</w:t>
            </w:r>
            <w:r w:rsidRPr="008E43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7C94">
              <w:rPr>
                <w:rFonts w:asciiTheme="majorBidi" w:hAnsiTheme="majorBidi"/>
                <w:sz w:val="30"/>
                <w:szCs w:val="30"/>
              </w:rPr>
              <w:t>935</w:t>
            </w:r>
          </w:p>
        </w:tc>
        <w:tc>
          <w:tcPr>
            <w:tcW w:w="236" w:type="dxa"/>
          </w:tcPr>
          <w:p w14:paraId="17180FE5" w14:textId="77777777" w:rsidR="00C756E4" w:rsidRPr="008E4391" w:rsidRDefault="00C756E4" w:rsidP="00C7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126926B" w14:textId="77DD1A66" w:rsidR="00C756E4" w:rsidRPr="008E4391" w:rsidRDefault="00C756E4" w:rsidP="00C756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(341,003)</w:t>
            </w:r>
          </w:p>
        </w:tc>
        <w:tc>
          <w:tcPr>
            <w:tcW w:w="236" w:type="dxa"/>
          </w:tcPr>
          <w:p w14:paraId="0FCBDEA0" w14:textId="77777777" w:rsidR="00C756E4" w:rsidRPr="008E4391" w:rsidRDefault="00C756E4" w:rsidP="00C756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286C1B" w14:textId="264FD1CE" w:rsidR="00C756E4" w:rsidRPr="008E4391" w:rsidRDefault="00C756E4" w:rsidP="00C756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07C94">
              <w:rPr>
                <w:rFonts w:asciiTheme="majorBidi" w:hAnsiTheme="majorBidi"/>
                <w:sz w:val="30"/>
                <w:szCs w:val="30"/>
              </w:rPr>
              <w:t>180</w:t>
            </w:r>
            <w:r w:rsidRPr="008E43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7C94">
              <w:rPr>
                <w:rFonts w:asciiTheme="majorBidi" w:hAnsiTheme="majorBidi"/>
                <w:sz w:val="30"/>
                <w:szCs w:val="30"/>
              </w:rPr>
              <w:t>935</w:t>
            </w:r>
          </w:p>
        </w:tc>
      </w:tr>
      <w:tr w:rsidR="00C756E4" w:rsidRPr="00CF7ED9" w14:paraId="17A75422" w14:textId="77777777" w:rsidTr="00735537">
        <w:tc>
          <w:tcPr>
            <w:tcW w:w="3690" w:type="dxa"/>
          </w:tcPr>
          <w:p w14:paraId="04AEA590" w14:textId="48436E97" w:rsidR="00C756E4" w:rsidRPr="00CF7ED9" w:rsidRDefault="00C756E4" w:rsidP="00C7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0" w:hanging="27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26F0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260" w:type="dxa"/>
          </w:tcPr>
          <w:p w14:paraId="3B123319" w14:textId="3814C263" w:rsidR="00C756E4" w:rsidRPr="00CF7ED9" w:rsidRDefault="00C756E4" w:rsidP="007355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1,417</w:t>
            </w:r>
          </w:p>
        </w:tc>
        <w:tc>
          <w:tcPr>
            <w:tcW w:w="236" w:type="dxa"/>
          </w:tcPr>
          <w:p w14:paraId="443F0FE1" w14:textId="77777777" w:rsidR="00C756E4" w:rsidRPr="00CF7ED9" w:rsidRDefault="00C756E4" w:rsidP="00C756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250F212" w14:textId="57E4237B" w:rsidR="00C756E4" w:rsidRPr="00CF7ED9" w:rsidRDefault="00C756E4" w:rsidP="00C756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637362" w14:textId="77777777" w:rsidR="00C756E4" w:rsidRPr="00CF7ED9" w:rsidRDefault="00C756E4" w:rsidP="00C7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04E3E16" w14:textId="6E52661E" w:rsidR="00C756E4" w:rsidRPr="00CF7ED9" w:rsidRDefault="00C756E4" w:rsidP="00C756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1,417</w:t>
            </w:r>
          </w:p>
        </w:tc>
        <w:tc>
          <w:tcPr>
            <w:tcW w:w="236" w:type="dxa"/>
          </w:tcPr>
          <w:p w14:paraId="74B09068" w14:textId="77777777" w:rsidR="00C756E4" w:rsidRPr="00CF7ED9" w:rsidRDefault="00C756E4" w:rsidP="00C756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A0CB63" w14:textId="40F57E23" w:rsidR="00C756E4" w:rsidRPr="00CF7ED9" w:rsidRDefault="00C756E4" w:rsidP="00C756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756E4" w:rsidRPr="00CF7ED9" w14:paraId="6926A47A" w14:textId="77777777" w:rsidTr="00735537">
        <w:tc>
          <w:tcPr>
            <w:tcW w:w="3690" w:type="dxa"/>
          </w:tcPr>
          <w:p w14:paraId="4388408B" w14:textId="744AD356" w:rsidR="00C756E4" w:rsidRPr="00CF7ED9" w:rsidRDefault="00C756E4" w:rsidP="00C7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160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</w:t>
            </w:r>
            <w:r w:rsidRPr="000160D9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0160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(ขาดทุน)</w:t>
            </w:r>
            <w:r w:rsidRPr="000160D9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0160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จาก</w:t>
            </w:r>
            <w:r w:rsidRPr="000160D9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อนุพันธ์เพื่อค้า</w:t>
            </w:r>
          </w:p>
        </w:tc>
        <w:tc>
          <w:tcPr>
            <w:tcW w:w="1260" w:type="dxa"/>
          </w:tcPr>
          <w:p w14:paraId="5D20E019" w14:textId="273B8852" w:rsidR="00C756E4" w:rsidRPr="00CF7ED9" w:rsidRDefault="00C756E4" w:rsidP="007355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426,555</w:t>
            </w:r>
          </w:p>
        </w:tc>
        <w:tc>
          <w:tcPr>
            <w:tcW w:w="236" w:type="dxa"/>
            <w:vAlign w:val="bottom"/>
          </w:tcPr>
          <w:p w14:paraId="5142037C" w14:textId="77777777" w:rsidR="00C756E4" w:rsidRPr="00CF7ED9" w:rsidRDefault="00C756E4" w:rsidP="00C756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C8C952B" w14:textId="0E9A16FC" w:rsidR="00C756E4" w:rsidRDefault="00C756E4" w:rsidP="00C756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(76,52</w:t>
            </w:r>
            <w:r w:rsidR="00DF45AF">
              <w:rPr>
                <w:rFonts w:asciiTheme="majorBidi" w:hAnsiTheme="majorBidi"/>
                <w:sz w:val="30"/>
                <w:szCs w:val="30"/>
              </w:rPr>
              <w:t>6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8438CC1" w14:textId="77777777" w:rsidR="00C756E4" w:rsidRPr="00CF7ED9" w:rsidRDefault="00C756E4" w:rsidP="00C7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27BA4F4" w14:textId="3584F48A" w:rsidR="00C756E4" w:rsidRPr="00CF7ED9" w:rsidRDefault="00C756E4" w:rsidP="00C756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426,555</w:t>
            </w:r>
          </w:p>
        </w:tc>
        <w:tc>
          <w:tcPr>
            <w:tcW w:w="236" w:type="dxa"/>
            <w:vAlign w:val="bottom"/>
          </w:tcPr>
          <w:p w14:paraId="5C73DA23" w14:textId="77777777" w:rsidR="00C756E4" w:rsidRPr="00CF7ED9" w:rsidRDefault="00C756E4" w:rsidP="00C756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846514" w14:textId="1BD089AB" w:rsidR="00C756E4" w:rsidRDefault="00C756E4" w:rsidP="00C756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(76,52</w:t>
            </w:r>
            <w:r w:rsidR="00DF45AF">
              <w:rPr>
                <w:rFonts w:asciiTheme="majorBidi" w:hAnsiTheme="majorBidi"/>
                <w:sz w:val="30"/>
                <w:szCs w:val="30"/>
              </w:rPr>
              <w:t>6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  <w:tr w:rsidR="00C756E4" w:rsidRPr="00CF7ED9" w14:paraId="3C9D7D41" w14:textId="77777777" w:rsidTr="00735537">
        <w:tc>
          <w:tcPr>
            <w:tcW w:w="3690" w:type="dxa"/>
          </w:tcPr>
          <w:p w14:paraId="0953548D" w14:textId="6933EBA7" w:rsidR="00C756E4" w:rsidRPr="00CF7ED9" w:rsidRDefault="00C756E4" w:rsidP="00C7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160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เงินปันผล</w:t>
            </w:r>
            <w:r w:rsidRPr="000160D9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รับ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DF618A" w14:textId="27920350" w:rsidR="00C756E4" w:rsidRPr="00CF7ED9" w:rsidRDefault="00C756E4" w:rsidP="007355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17,377</w:t>
            </w:r>
          </w:p>
        </w:tc>
        <w:tc>
          <w:tcPr>
            <w:tcW w:w="236" w:type="dxa"/>
            <w:vAlign w:val="bottom"/>
          </w:tcPr>
          <w:p w14:paraId="00ADCD71" w14:textId="77777777" w:rsidR="00C756E4" w:rsidRPr="00CF7ED9" w:rsidRDefault="00C756E4" w:rsidP="00C756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6AF2784" w14:textId="0C6FAC90" w:rsidR="00C756E4" w:rsidRPr="00CF7ED9" w:rsidRDefault="00C756E4" w:rsidP="00C756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1716E">
              <w:rPr>
                <w:rFonts w:asciiTheme="majorBidi" w:hAnsiTheme="majorBidi" w:cstheme="majorBidi"/>
                <w:sz w:val="30"/>
                <w:szCs w:val="30"/>
              </w:rPr>
              <w:t>32,64</w:t>
            </w:r>
            <w:r w:rsidR="00645FA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288BC707" w14:textId="77777777" w:rsidR="00C756E4" w:rsidRPr="00CF7ED9" w:rsidRDefault="00C756E4" w:rsidP="00C7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55F0EE1" w14:textId="145ABD7A" w:rsidR="00C756E4" w:rsidRPr="00CF7ED9" w:rsidRDefault="00C756E4" w:rsidP="00C756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17,377</w:t>
            </w:r>
          </w:p>
        </w:tc>
        <w:tc>
          <w:tcPr>
            <w:tcW w:w="236" w:type="dxa"/>
            <w:vAlign w:val="bottom"/>
          </w:tcPr>
          <w:p w14:paraId="7ACA99D3" w14:textId="77777777" w:rsidR="00C756E4" w:rsidRPr="00CF7ED9" w:rsidRDefault="00C756E4" w:rsidP="00C756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7C322B" w14:textId="1786251B" w:rsidR="00C756E4" w:rsidRPr="00CF7ED9" w:rsidRDefault="00C756E4" w:rsidP="00C756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1716E">
              <w:rPr>
                <w:rFonts w:asciiTheme="majorBidi" w:hAnsiTheme="majorBidi" w:cstheme="majorBidi"/>
                <w:sz w:val="30"/>
                <w:szCs w:val="30"/>
              </w:rPr>
              <w:t>32,64</w:t>
            </w:r>
            <w:r w:rsidR="00645FA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756E4" w:rsidRPr="00CF7ED9" w14:paraId="4E25D012" w14:textId="77777777" w:rsidTr="00735537">
        <w:tc>
          <w:tcPr>
            <w:tcW w:w="3690" w:type="dxa"/>
          </w:tcPr>
          <w:p w14:paraId="00DAF418" w14:textId="77777777" w:rsidR="00C756E4" w:rsidRPr="00CF7ED9" w:rsidRDefault="00C756E4" w:rsidP="00C7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D2E926" w14:textId="58600CE8" w:rsidR="00C756E4" w:rsidRPr="00735537" w:rsidRDefault="00C756E4" w:rsidP="007355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55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104,346</w:t>
            </w:r>
          </w:p>
        </w:tc>
        <w:tc>
          <w:tcPr>
            <w:tcW w:w="236" w:type="dxa"/>
          </w:tcPr>
          <w:p w14:paraId="38474BFF" w14:textId="77777777" w:rsidR="00C756E4" w:rsidRPr="00CF7ED9" w:rsidRDefault="00C756E4" w:rsidP="00C756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23B37F3" w14:textId="50CBDE41" w:rsidR="00C756E4" w:rsidRPr="00CF7ED9" w:rsidRDefault="00C756E4" w:rsidP="00C756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137,052</w:t>
            </w:r>
          </w:p>
        </w:tc>
        <w:tc>
          <w:tcPr>
            <w:tcW w:w="236" w:type="dxa"/>
            <w:vAlign w:val="bottom"/>
          </w:tcPr>
          <w:p w14:paraId="54DE3599" w14:textId="77777777" w:rsidR="00C756E4" w:rsidRPr="00CF7ED9" w:rsidRDefault="00C756E4" w:rsidP="00C756E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6BBB23FE" w14:textId="146454D3" w:rsidR="00C756E4" w:rsidRPr="00CF7ED9" w:rsidRDefault="00C756E4" w:rsidP="00C756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104,346</w:t>
            </w:r>
          </w:p>
        </w:tc>
        <w:tc>
          <w:tcPr>
            <w:tcW w:w="236" w:type="dxa"/>
          </w:tcPr>
          <w:p w14:paraId="0560B951" w14:textId="77777777" w:rsidR="00C756E4" w:rsidRPr="00CF7ED9" w:rsidRDefault="00C756E4" w:rsidP="00C756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B21D95" w14:textId="1DD73DBC" w:rsidR="00C756E4" w:rsidRPr="00CF7ED9" w:rsidRDefault="00C756E4" w:rsidP="00C756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137,052</w:t>
            </w:r>
          </w:p>
        </w:tc>
      </w:tr>
    </w:tbl>
    <w:p w14:paraId="4BCD4AF7" w14:textId="77777777" w:rsidR="00B35C8C" w:rsidRPr="00A92E3C" w:rsidRDefault="00B35C8C" w:rsidP="00B35C8C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20"/>
          <w:lang w:bidi="th-TH"/>
        </w:rPr>
      </w:pPr>
    </w:p>
    <w:p w14:paraId="4CEA6ECE" w14:textId="58C2FF69" w:rsidR="00F767BB" w:rsidRPr="00F767BB" w:rsidRDefault="00677C99" w:rsidP="00F767BB">
      <w:pPr>
        <w:pStyle w:val="index"/>
        <w:numPr>
          <w:ilvl w:val="0"/>
          <w:numId w:val="21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0160D9">
        <w:rPr>
          <w:rFonts w:asciiTheme="majorBidi" w:hAnsiTheme="majorBidi" w:cstheme="majorBidi" w:hint="cs"/>
          <w:b/>
          <w:bCs/>
          <w:sz w:val="30"/>
          <w:szCs w:val="30"/>
          <w:cs/>
        </w:rPr>
        <w:t>รายได้อื่น</w:t>
      </w:r>
    </w:p>
    <w:p w14:paraId="5792B945" w14:textId="77777777" w:rsidR="00F979A4" w:rsidRPr="00A92E3C" w:rsidRDefault="00F979A4" w:rsidP="00F97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9"/>
        <w:gridCol w:w="1161"/>
        <w:gridCol w:w="236"/>
        <w:gridCol w:w="1204"/>
        <w:gridCol w:w="270"/>
        <w:gridCol w:w="1170"/>
      </w:tblGrid>
      <w:tr w:rsidR="00F979A4" w:rsidRPr="00CF7ED9" w14:paraId="5C343F5B" w14:textId="77777777" w:rsidTr="00735537">
        <w:trPr>
          <w:trHeight w:val="70"/>
        </w:trPr>
        <w:tc>
          <w:tcPr>
            <w:tcW w:w="3690" w:type="dxa"/>
            <w:vAlign w:val="bottom"/>
          </w:tcPr>
          <w:p w14:paraId="32DA642F" w14:textId="77777777" w:rsidR="00F979A4" w:rsidRPr="00CF7ED9" w:rsidRDefault="00F979A4" w:rsidP="00F979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F4229ED" w14:textId="77777777" w:rsidR="00F979A4" w:rsidRPr="00CF7ED9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284F548C" w14:textId="77777777" w:rsidR="00F979A4" w:rsidRPr="00CF7ED9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44" w:type="dxa"/>
            <w:gridSpan w:val="3"/>
          </w:tcPr>
          <w:p w14:paraId="066B449F" w14:textId="77777777" w:rsidR="00F979A4" w:rsidRPr="00CF7ED9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10246" w:rsidRPr="00CF7ED9" w14:paraId="735B13FD" w14:textId="77777777" w:rsidTr="00735537">
        <w:trPr>
          <w:trHeight w:val="70"/>
        </w:trPr>
        <w:tc>
          <w:tcPr>
            <w:tcW w:w="3690" w:type="dxa"/>
            <w:vAlign w:val="bottom"/>
          </w:tcPr>
          <w:p w14:paraId="1614BC43" w14:textId="77777777" w:rsidR="00A10246" w:rsidRPr="00B5297A" w:rsidRDefault="00A10246" w:rsidP="00A10246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8722EB" w14:textId="009EA587" w:rsidR="00A10246" w:rsidRPr="00CF7ED9" w:rsidRDefault="00A10246" w:rsidP="00735537">
            <w:pPr>
              <w:pStyle w:val="acctfourfigures"/>
              <w:tabs>
                <w:tab w:val="clear" w:pos="765"/>
              </w:tabs>
              <w:spacing w:line="240" w:lineRule="auto"/>
              <w:ind w:left="-110" w:right="-10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สำหรับงวดระยะเวลาตั้งแต่</w:t>
            </w:r>
            <w:r w:rsidRPr="008E4391">
              <w:rPr>
                <w:rFonts w:ascii="Angsana New" w:hAnsi="Angsana New"/>
                <w:b/>
                <w:sz w:val="30"/>
                <w:szCs w:val="30"/>
                <w:lang w:bidi="th-TH"/>
              </w:rPr>
              <w:br/>
            </w: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วันที่ </w:t>
            </w:r>
            <w:r w:rsidRPr="008E4391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</w:t>
            </w:r>
            <w:r w:rsidRPr="008E4391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มกราคม</w:t>
            </w:r>
            <w:r w:rsidRPr="008E4391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8E4391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2563</w:t>
            </w:r>
            <w:r w:rsidRPr="008E4391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ถึงวันที่ </w:t>
            </w:r>
            <w:r w:rsidRPr="008E4391">
              <w:rPr>
                <w:rFonts w:ascii="Angsana New" w:hAnsi="Angsana New"/>
                <w:b/>
                <w:sz w:val="30"/>
                <w:szCs w:val="30"/>
              </w:rPr>
              <w:br/>
            </w:r>
            <w:r w:rsidRPr="008E4391">
              <w:rPr>
                <w:rFonts w:ascii="Angsana New" w:hAnsi="Angsana New"/>
                <w:bCs/>
                <w:sz w:val="30"/>
                <w:szCs w:val="30"/>
                <w:lang w:bidi="th-TH"/>
              </w:rPr>
              <w:t xml:space="preserve">22 </w:t>
            </w: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พฤษภาคม</w:t>
            </w:r>
          </w:p>
        </w:tc>
        <w:tc>
          <w:tcPr>
            <w:tcW w:w="279" w:type="dxa"/>
          </w:tcPr>
          <w:p w14:paraId="3F535D46" w14:textId="77777777" w:rsidR="00A10246" w:rsidRPr="00CF7ED9" w:rsidRDefault="00A10246" w:rsidP="00A1024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1" w:type="dxa"/>
          </w:tcPr>
          <w:p w14:paraId="1050288E" w14:textId="77777777" w:rsidR="00A10246" w:rsidRPr="008E4391" w:rsidRDefault="00A10246" w:rsidP="00A10246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6E307F76" w14:textId="77777777" w:rsidR="00A10246" w:rsidRPr="008E4391" w:rsidRDefault="00A10246" w:rsidP="00A10246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4391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สำหรับงวดหกเดือน</w:t>
            </w:r>
          </w:p>
          <w:p w14:paraId="5596D4B1" w14:textId="77777777" w:rsidR="00A10246" w:rsidRPr="008E4391" w:rsidRDefault="00A10246" w:rsidP="00A10246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4391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สิ้นสุดวันที่</w:t>
            </w:r>
          </w:p>
          <w:p w14:paraId="7C2E2057" w14:textId="166A69D6" w:rsidR="00A10246" w:rsidRPr="00CF7ED9" w:rsidRDefault="00A10246" w:rsidP="00A1024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4391">
              <w:rPr>
                <w:rFonts w:asciiTheme="majorBidi" w:hAnsiTheme="majorBidi"/>
                <w:sz w:val="30"/>
                <w:szCs w:val="30"/>
                <w:lang w:val="en-US" w:bidi="th-TH"/>
              </w:rPr>
              <w:t>30</w:t>
            </w:r>
            <w:r w:rsidRPr="008E439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E4391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109BA89D" w14:textId="77777777" w:rsidR="00A10246" w:rsidRPr="00CF7ED9" w:rsidRDefault="00A10246" w:rsidP="00A1024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44" w:type="dxa"/>
            <w:gridSpan w:val="3"/>
          </w:tcPr>
          <w:p w14:paraId="230F30D5" w14:textId="77777777" w:rsidR="00A10246" w:rsidRPr="008E4391" w:rsidRDefault="00A10246" w:rsidP="00A10246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18D11FB7" w14:textId="77777777" w:rsidR="00A10246" w:rsidRPr="008E4391" w:rsidRDefault="00A10246" w:rsidP="00A10246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29BA7C22" w14:textId="77777777" w:rsidR="00A10246" w:rsidRPr="008E4391" w:rsidRDefault="00A10246" w:rsidP="00A10246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28FFAB4B" w14:textId="7238F738" w:rsidR="00A10246" w:rsidRPr="00CF7ED9" w:rsidRDefault="00A10246" w:rsidP="00A1024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4391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สำหรับงวดหกเดือนสิ้นสุดวันที่</w:t>
            </w:r>
            <w:r w:rsidRPr="008E4391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30</w:t>
            </w:r>
            <w:r w:rsidRPr="008E439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E4391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</w:tr>
      <w:tr w:rsidR="00F979A4" w:rsidRPr="00CF7ED9" w14:paraId="7966477A" w14:textId="77777777" w:rsidTr="00735537">
        <w:trPr>
          <w:trHeight w:val="70"/>
        </w:trPr>
        <w:tc>
          <w:tcPr>
            <w:tcW w:w="3690" w:type="dxa"/>
            <w:vAlign w:val="bottom"/>
          </w:tcPr>
          <w:p w14:paraId="5B6F7DB8" w14:textId="08A40DF9" w:rsidR="00F979A4" w:rsidRPr="00B5297A" w:rsidRDefault="00F979A4" w:rsidP="00F979A4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F36D8C1" w14:textId="31661285" w:rsidR="00F979A4" w:rsidRPr="00CF7ED9" w:rsidRDefault="0041716E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9" w:type="dxa"/>
          </w:tcPr>
          <w:p w14:paraId="562646F1" w14:textId="77777777" w:rsidR="00F979A4" w:rsidRPr="00CF7ED9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1" w:type="dxa"/>
          </w:tcPr>
          <w:p w14:paraId="157C7BCC" w14:textId="2AD10642" w:rsidR="00F979A4" w:rsidRPr="00CF7ED9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63A5F854" w14:textId="77777777" w:rsidR="00F979A4" w:rsidRPr="00CF7ED9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7134A9B2" w14:textId="3A67B55A" w:rsidR="00F979A4" w:rsidRPr="00CF7ED9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0C5F032F" w14:textId="77777777" w:rsidR="00F979A4" w:rsidRPr="00CF7ED9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3409DCBE" w14:textId="5103B148" w:rsidR="00F979A4" w:rsidRPr="00CF7ED9" w:rsidRDefault="00F979A4" w:rsidP="00F979A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F979A4" w:rsidRPr="00CF7ED9" w14:paraId="3DBB051B" w14:textId="77777777" w:rsidTr="00735537">
        <w:tc>
          <w:tcPr>
            <w:tcW w:w="3690" w:type="dxa"/>
          </w:tcPr>
          <w:p w14:paraId="63D10715" w14:textId="77777777" w:rsidR="00F979A4" w:rsidRPr="00CF7ED9" w:rsidRDefault="00F979A4" w:rsidP="00F979A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580" w:type="dxa"/>
            <w:gridSpan w:val="7"/>
          </w:tcPr>
          <w:p w14:paraId="6509A2E5" w14:textId="77777777" w:rsidR="00F979A4" w:rsidRPr="00CF7ED9" w:rsidRDefault="00F979A4" w:rsidP="00F9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7457" w:rsidRPr="00CF7ED9" w14:paraId="46A0560F" w14:textId="77777777" w:rsidTr="00735537">
        <w:tc>
          <w:tcPr>
            <w:tcW w:w="3690" w:type="dxa"/>
          </w:tcPr>
          <w:p w14:paraId="4ABFB573" w14:textId="5F0EA92B" w:rsidR="00257457" w:rsidRPr="00CF7ED9" w:rsidRDefault="00257457" w:rsidP="0025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รายได้ค่าสิทธิในการเข้าถึงแพลตฟอร์ม</w:t>
            </w:r>
          </w:p>
        </w:tc>
        <w:tc>
          <w:tcPr>
            <w:tcW w:w="1260" w:type="dxa"/>
            <w:shd w:val="clear" w:color="auto" w:fill="auto"/>
          </w:tcPr>
          <w:p w14:paraId="37A0D20C" w14:textId="4DBAD15F" w:rsidR="00257457" w:rsidRPr="00CF7ED9" w:rsidRDefault="001C345C" w:rsidP="007355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27,676</w:t>
            </w:r>
          </w:p>
        </w:tc>
        <w:tc>
          <w:tcPr>
            <w:tcW w:w="279" w:type="dxa"/>
          </w:tcPr>
          <w:p w14:paraId="2FA6E4F6" w14:textId="77777777" w:rsidR="00257457" w:rsidRPr="00CF7ED9" w:rsidRDefault="00257457" w:rsidP="002574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0AA7999" w14:textId="507CB2A2" w:rsidR="00257457" w:rsidRPr="00CF7ED9" w:rsidRDefault="00257457" w:rsidP="002574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0"/>
              </w:tabs>
              <w:spacing w:line="240" w:lineRule="auto"/>
              <w:ind w:left="-108" w:right="-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14,300</w:t>
            </w:r>
          </w:p>
        </w:tc>
        <w:tc>
          <w:tcPr>
            <w:tcW w:w="236" w:type="dxa"/>
          </w:tcPr>
          <w:p w14:paraId="1707C052" w14:textId="77777777" w:rsidR="00257457" w:rsidRPr="00CF7ED9" w:rsidRDefault="00257457" w:rsidP="0025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F69C62F" w14:textId="5ADDCCCA" w:rsidR="00257457" w:rsidRPr="00CF7ED9" w:rsidRDefault="00257457" w:rsidP="000D6A6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0"/>
              </w:tabs>
              <w:spacing w:line="240" w:lineRule="auto"/>
              <w:ind w:left="-108" w:right="240" w:firstLine="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E4BBFC" w14:textId="77777777" w:rsidR="00257457" w:rsidRPr="00CF7ED9" w:rsidRDefault="00257457" w:rsidP="002574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0C9440" w14:textId="0A06365B" w:rsidR="00257457" w:rsidRPr="00CF7ED9" w:rsidRDefault="00257457" w:rsidP="001C34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23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7457" w:rsidRPr="00CF7ED9" w14:paraId="67B45AB0" w14:textId="77777777" w:rsidTr="00735537">
        <w:tc>
          <w:tcPr>
            <w:tcW w:w="3690" w:type="dxa"/>
          </w:tcPr>
          <w:p w14:paraId="76102062" w14:textId="3389D27A" w:rsidR="00257457" w:rsidRPr="00CF7ED9" w:rsidRDefault="00257457" w:rsidP="0025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รายได้จากการรับจ้างพัฒนาซอฟต์แวร์</w:t>
            </w:r>
          </w:p>
        </w:tc>
        <w:tc>
          <w:tcPr>
            <w:tcW w:w="1260" w:type="dxa"/>
            <w:shd w:val="clear" w:color="auto" w:fill="auto"/>
          </w:tcPr>
          <w:p w14:paraId="63B74D7B" w14:textId="3E4FCA21" w:rsidR="00257457" w:rsidRPr="00CF7ED9" w:rsidRDefault="00257457" w:rsidP="007355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23,887</w:t>
            </w:r>
          </w:p>
        </w:tc>
        <w:tc>
          <w:tcPr>
            <w:tcW w:w="279" w:type="dxa"/>
          </w:tcPr>
          <w:p w14:paraId="0A244785" w14:textId="77777777" w:rsidR="00257457" w:rsidRPr="00CF7ED9" w:rsidRDefault="00257457" w:rsidP="002574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CD87902" w14:textId="495C4EA3" w:rsidR="00257457" w:rsidRDefault="00257457" w:rsidP="002574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0"/>
              </w:tabs>
              <w:spacing w:line="240" w:lineRule="auto"/>
              <w:ind w:left="-108" w:right="-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56,500</w:t>
            </w:r>
          </w:p>
        </w:tc>
        <w:tc>
          <w:tcPr>
            <w:tcW w:w="236" w:type="dxa"/>
          </w:tcPr>
          <w:p w14:paraId="07A70457" w14:textId="77777777" w:rsidR="00257457" w:rsidRPr="00CF7ED9" w:rsidRDefault="00257457" w:rsidP="0025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D5E4371" w14:textId="7541A585" w:rsidR="00257457" w:rsidRDefault="00257457" w:rsidP="000D6A6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0"/>
              </w:tabs>
              <w:spacing w:line="240" w:lineRule="auto"/>
              <w:ind w:left="-108" w:right="240" w:firstLine="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4E049E" w14:textId="77777777" w:rsidR="00257457" w:rsidRPr="00CF7ED9" w:rsidRDefault="00257457" w:rsidP="002574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13EE94" w14:textId="7277C524" w:rsidR="00257457" w:rsidRDefault="00257457" w:rsidP="000D6A6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23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7457" w:rsidRPr="00CF7ED9" w14:paraId="2A7AFA7E" w14:textId="77777777" w:rsidTr="00735537">
        <w:tc>
          <w:tcPr>
            <w:tcW w:w="3690" w:type="dxa"/>
          </w:tcPr>
          <w:p w14:paraId="10124C21" w14:textId="138C845E" w:rsidR="00257457" w:rsidRPr="00CF7ED9" w:rsidRDefault="00257457" w:rsidP="0025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รายได้ค่าบริการเพื่อสนับสนุนธุรกิจ</w:t>
            </w:r>
          </w:p>
        </w:tc>
        <w:tc>
          <w:tcPr>
            <w:tcW w:w="1260" w:type="dxa"/>
            <w:shd w:val="clear" w:color="auto" w:fill="auto"/>
          </w:tcPr>
          <w:p w14:paraId="28FF36D3" w14:textId="160A279C" w:rsidR="00257457" w:rsidRPr="00CF7ED9" w:rsidRDefault="00257457" w:rsidP="007355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5,821</w:t>
            </w:r>
          </w:p>
        </w:tc>
        <w:tc>
          <w:tcPr>
            <w:tcW w:w="279" w:type="dxa"/>
          </w:tcPr>
          <w:p w14:paraId="61E71644" w14:textId="77777777" w:rsidR="00257457" w:rsidRPr="00CF7ED9" w:rsidRDefault="00257457" w:rsidP="002574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94E11D5" w14:textId="10BED322" w:rsidR="00257457" w:rsidRPr="00CF7ED9" w:rsidRDefault="00257457" w:rsidP="002574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0"/>
              </w:tabs>
              <w:spacing w:line="240" w:lineRule="auto"/>
              <w:ind w:left="-108" w:right="-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14,852</w:t>
            </w:r>
          </w:p>
        </w:tc>
        <w:tc>
          <w:tcPr>
            <w:tcW w:w="236" w:type="dxa"/>
          </w:tcPr>
          <w:p w14:paraId="430EFE22" w14:textId="77777777" w:rsidR="00257457" w:rsidRPr="00CF7ED9" w:rsidRDefault="00257457" w:rsidP="002574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1382B9B" w14:textId="03B66FAF" w:rsidR="00257457" w:rsidRPr="00CF7ED9" w:rsidRDefault="00257457" w:rsidP="002574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0"/>
              </w:tabs>
              <w:spacing w:line="240" w:lineRule="auto"/>
              <w:ind w:left="-108" w:right="70" w:hanging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5,821</w:t>
            </w:r>
          </w:p>
        </w:tc>
        <w:tc>
          <w:tcPr>
            <w:tcW w:w="270" w:type="dxa"/>
          </w:tcPr>
          <w:p w14:paraId="52ED9733" w14:textId="77777777" w:rsidR="00257457" w:rsidRPr="00CF7ED9" w:rsidRDefault="00257457" w:rsidP="002574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CE5AB6" w14:textId="08E7461F" w:rsidR="00257457" w:rsidRPr="00CF7ED9" w:rsidRDefault="00257457" w:rsidP="002574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15,726</w:t>
            </w:r>
          </w:p>
        </w:tc>
      </w:tr>
      <w:tr w:rsidR="00257457" w:rsidRPr="00CF7ED9" w14:paraId="2DD2BEB5" w14:textId="77777777" w:rsidTr="00735537">
        <w:tc>
          <w:tcPr>
            <w:tcW w:w="3690" w:type="dxa"/>
          </w:tcPr>
          <w:p w14:paraId="4AE88FB6" w14:textId="27AC9B2A" w:rsidR="00257457" w:rsidRPr="00CF7ED9" w:rsidRDefault="00257457" w:rsidP="0025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การขายพอร์ตลูกค้า</w:t>
            </w:r>
          </w:p>
        </w:tc>
        <w:tc>
          <w:tcPr>
            <w:tcW w:w="1260" w:type="dxa"/>
            <w:shd w:val="clear" w:color="auto" w:fill="auto"/>
          </w:tcPr>
          <w:p w14:paraId="56DE0E16" w14:textId="407442C6" w:rsidR="00257457" w:rsidRDefault="001C345C" w:rsidP="007355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FCF3B16" w14:textId="77777777" w:rsidR="00257457" w:rsidRPr="00CF7ED9" w:rsidRDefault="00257457" w:rsidP="002574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C1A6D57" w14:textId="23C96783" w:rsidR="00257457" w:rsidRDefault="00257457" w:rsidP="002574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0"/>
              </w:tabs>
              <w:spacing w:line="240" w:lineRule="auto"/>
              <w:ind w:left="-108" w:right="-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111,341</w:t>
            </w:r>
          </w:p>
        </w:tc>
        <w:tc>
          <w:tcPr>
            <w:tcW w:w="236" w:type="dxa"/>
          </w:tcPr>
          <w:p w14:paraId="4CE1A534" w14:textId="77777777" w:rsidR="00257457" w:rsidRPr="00CF7ED9" w:rsidRDefault="00257457" w:rsidP="002574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78BACD0" w14:textId="0094CA7C" w:rsidR="00257457" w:rsidRPr="00CF7ED9" w:rsidRDefault="00257457" w:rsidP="000D6A6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0"/>
              </w:tabs>
              <w:spacing w:line="240" w:lineRule="auto"/>
              <w:ind w:left="-108" w:right="240" w:firstLine="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7150C7" w14:textId="77777777" w:rsidR="00257457" w:rsidRPr="00CF7ED9" w:rsidRDefault="00257457" w:rsidP="002574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349205" w14:textId="6728ABDF" w:rsidR="00257457" w:rsidRPr="00CF7ED9" w:rsidRDefault="00257457" w:rsidP="002574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111,341</w:t>
            </w:r>
          </w:p>
        </w:tc>
      </w:tr>
      <w:tr w:rsidR="00257457" w:rsidRPr="00CF7ED9" w14:paraId="3FCD72D9" w14:textId="77777777" w:rsidTr="00735537">
        <w:tc>
          <w:tcPr>
            <w:tcW w:w="3690" w:type="dxa"/>
          </w:tcPr>
          <w:p w14:paraId="18DE6EA3" w14:textId="77777777" w:rsidR="00257457" w:rsidRPr="00CF7ED9" w:rsidRDefault="00257457" w:rsidP="0025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อื่น</w:t>
            </w:r>
            <w:r w:rsidRPr="00CF7ED9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84714E5" w14:textId="3BFFB767" w:rsidR="00257457" w:rsidRPr="00CF7ED9" w:rsidRDefault="00257457" w:rsidP="007355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7,483</w:t>
            </w:r>
          </w:p>
        </w:tc>
        <w:tc>
          <w:tcPr>
            <w:tcW w:w="279" w:type="dxa"/>
            <w:vAlign w:val="bottom"/>
          </w:tcPr>
          <w:p w14:paraId="49F95913" w14:textId="77777777" w:rsidR="00257457" w:rsidRPr="00CF7ED9" w:rsidRDefault="00257457" w:rsidP="002574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DDB1D78" w14:textId="6B69A764" w:rsidR="00257457" w:rsidRPr="00CF7ED9" w:rsidRDefault="00C5642F" w:rsidP="0025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4,213</w:t>
            </w:r>
          </w:p>
        </w:tc>
        <w:tc>
          <w:tcPr>
            <w:tcW w:w="236" w:type="dxa"/>
            <w:vAlign w:val="bottom"/>
          </w:tcPr>
          <w:p w14:paraId="5A067031" w14:textId="77777777" w:rsidR="00257457" w:rsidRPr="00CF7ED9" w:rsidRDefault="00257457" w:rsidP="0025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40ADB59" w14:textId="322DABBB" w:rsidR="00257457" w:rsidRPr="00CF7ED9" w:rsidRDefault="00257457" w:rsidP="002574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0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7,375</w:t>
            </w:r>
          </w:p>
        </w:tc>
        <w:tc>
          <w:tcPr>
            <w:tcW w:w="270" w:type="dxa"/>
          </w:tcPr>
          <w:p w14:paraId="6F8DAD1C" w14:textId="77777777" w:rsidR="00257457" w:rsidRPr="00CF7ED9" w:rsidRDefault="00257457" w:rsidP="002574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370BD3" w14:textId="664C1370" w:rsidR="00257457" w:rsidRPr="00CF7ED9" w:rsidRDefault="00257457" w:rsidP="0025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4,213</w:t>
            </w:r>
          </w:p>
        </w:tc>
      </w:tr>
      <w:tr w:rsidR="00257457" w:rsidRPr="00CF7ED9" w14:paraId="6259619D" w14:textId="77777777" w:rsidTr="00735537">
        <w:tc>
          <w:tcPr>
            <w:tcW w:w="3690" w:type="dxa"/>
          </w:tcPr>
          <w:p w14:paraId="47BBB677" w14:textId="77777777" w:rsidR="00257457" w:rsidRPr="00CF7ED9" w:rsidRDefault="00257457" w:rsidP="0025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53BF96" w14:textId="5C2BBFE9" w:rsidR="00257457" w:rsidRPr="00735537" w:rsidRDefault="00257457" w:rsidP="007355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55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64,867</w:t>
            </w:r>
          </w:p>
        </w:tc>
        <w:tc>
          <w:tcPr>
            <w:tcW w:w="279" w:type="dxa"/>
          </w:tcPr>
          <w:p w14:paraId="32E9947E" w14:textId="77777777" w:rsidR="00257457" w:rsidRPr="00CF7ED9" w:rsidRDefault="00257457" w:rsidP="002574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45F265B0" w14:textId="6188166D" w:rsidR="00257457" w:rsidRPr="00CF7ED9" w:rsidRDefault="00257457" w:rsidP="0025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C564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1,206</w:t>
            </w:r>
          </w:p>
        </w:tc>
        <w:tc>
          <w:tcPr>
            <w:tcW w:w="236" w:type="dxa"/>
            <w:vAlign w:val="bottom"/>
          </w:tcPr>
          <w:p w14:paraId="7F33E873" w14:textId="77777777" w:rsidR="00257457" w:rsidRPr="00CF7ED9" w:rsidRDefault="00257457" w:rsidP="002574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56989FA" w14:textId="7E80A9CD" w:rsidR="00257457" w:rsidRPr="00D65F57" w:rsidRDefault="00257457" w:rsidP="002574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0"/>
              </w:tabs>
              <w:spacing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13,196</w:t>
            </w:r>
          </w:p>
        </w:tc>
        <w:tc>
          <w:tcPr>
            <w:tcW w:w="270" w:type="dxa"/>
          </w:tcPr>
          <w:p w14:paraId="3CDEFB96" w14:textId="77777777" w:rsidR="00257457" w:rsidRPr="00CF7ED9" w:rsidRDefault="00257457" w:rsidP="002574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667312" w14:textId="1AAF7B6B" w:rsidR="00257457" w:rsidRPr="00CF7ED9" w:rsidRDefault="00257457" w:rsidP="0025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F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1,280</w:t>
            </w:r>
          </w:p>
        </w:tc>
      </w:tr>
    </w:tbl>
    <w:p w14:paraId="32CFF6FA" w14:textId="38983D38" w:rsidR="002D4841" w:rsidRDefault="002D4841" w:rsidP="00C756E4">
      <w:pPr>
        <w:pStyle w:val="index"/>
        <w:numPr>
          <w:ilvl w:val="0"/>
          <w:numId w:val="21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ค่าใช้จ่ายผลประโยชน์พนักงาน</w:t>
      </w:r>
    </w:p>
    <w:p w14:paraId="3F1B3487" w14:textId="77777777" w:rsidR="00F979A4" w:rsidRPr="00F767BB" w:rsidRDefault="00F979A4" w:rsidP="00F97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720"/>
        <w:gridCol w:w="1260"/>
        <w:gridCol w:w="236"/>
        <w:gridCol w:w="1204"/>
        <w:gridCol w:w="236"/>
        <w:gridCol w:w="1204"/>
        <w:gridCol w:w="242"/>
        <w:gridCol w:w="1198"/>
      </w:tblGrid>
      <w:tr w:rsidR="00DF45AF" w:rsidRPr="00CF7ED9" w14:paraId="077D24AA" w14:textId="77777777" w:rsidTr="00B637D7">
        <w:trPr>
          <w:trHeight w:val="70"/>
          <w:tblHeader/>
        </w:trPr>
        <w:tc>
          <w:tcPr>
            <w:tcW w:w="2970" w:type="dxa"/>
            <w:vAlign w:val="bottom"/>
          </w:tcPr>
          <w:p w14:paraId="11BB0459" w14:textId="77777777" w:rsidR="00DF45AF" w:rsidRPr="00CF7ED9" w:rsidRDefault="00DF45AF" w:rsidP="00F979A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3A1A33DA" w14:textId="77777777" w:rsidR="00DF45AF" w:rsidRPr="00CF7ED9" w:rsidRDefault="00DF45AF" w:rsidP="00F979A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</w:tcPr>
          <w:p w14:paraId="4EA293FC" w14:textId="79FED52C" w:rsidR="00DF45AF" w:rsidRPr="00CF7ED9" w:rsidRDefault="00DF45AF" w:rsidP="00F979A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4E141997" w14:textId="77777777" w:rsidR="00DF45AF" w:rsidRPr="00CF7ED9" w:rsidRDefault="00DF45AF" w:rsidP="00F979A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44" w:type="dxa"/>
            <w:gridSpan w:val="3"/>
          </w:tcPr>
          <w:p w14:paraId="74269709" w14:textId="77777777" w:rsidR="00DF45AF" w:rsidRPr="00CF7ED9" w:rsidRDefault="00DF45AF" w:rsidP="00F979A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F45AF" w:rsidRPr="00CF7ED9" w14:paraId="08364293" w14:textId="77777777" w:rsidTr="00B637D7">
        <w:trPr>
          <w:trHeight w:val="70"/>
          <w:tblHeader/>
        </w:trPr>
        <w:tc>
          <w:tcPr>
            <w:tcW w:w="2970" w:type="dxa"/>
            <w:vAlign w:val="bottom"/>
          </w:tcPr>
          <w:p w14:paraId="6AFE5FE8" w14:textId="77777777" w:rsidR="00DF45AF" w:rsidRPr="00B5297A" w:rsidRDefault="00DF45AF" w:rsidP="00A10246">
            <w:pPr>
              <w:tabs>
                <w:tab w:val="left" w:pos="90"/>
              </w:tabs>
              <w:spacing w:line="380" w:lineRule="exact"/>
              <w:ind w:left="-18" w:right="-20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3DB9FC06" w14:textId="77777777" w:rsidR="00DF45AF" w:rsidRPr="00124B3C" w:rsidRDefault="00DF45AF" w:rsidP="00A1024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BB23833" w14:textId="5F928AC4" w:rsidR="00DF45AF" w:rsidRPr="00346604" w:rsidRDefault="00ED5B87" w:rsidP="00346604">
            <w:pPr>
              <w:pStyle w:val="acctfourfigures"/>
              <w:tabs>
                <w:tab w:val="clear" w:pos="765"/>
              </w:tabs>
              <w:spacing w:line="240" w:lineRule="auto"/>
              <w:ind w:left="-110" w:right="-103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สำหรับงวดระยะเวลาตั้งแต่</w:t>
            </w:r>
            <w:r w:rsidRPr="008E4391">
              <w:rPr>
                <w:rFonts w:ascii="Angsana New" w:hAnsi="Angsana New"/>
                <w:b/>
                <w:sz w:val="30"/>
                <w:szCs w:val="30"/>
                <w:lang w:bidi="th-TH"/>
              </w:rPr>
              <w:br/>
            </w: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วันที่ </w:t>
            </w:r>
            <w:r w:rsidRPr="008E4391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</w:t>
            </w:r>
            <w:r w:rsidRPr="008E4391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มกราคม</w:t>
            </w:r>
            <w:r w:rsidRPr="008E4391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8E4391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2563</w:t>
            </w:r>
            <w:r w:rsidRPr="008E4391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ถึงวันที่ </w:t>
            </w:r>
            <w:r w:rsidRPr="008E4391">
              <w:rPr>
                <w:rFonts w:ascii="Angsana New" w:hAnsi="Angsana New"/>
                <w:b/>
                <w:sz w:val="30"/>
                <w:szCs w:val="30"/>
              </w:rPr>
              <w:br/>
            </w:r>
            <w:r w:rsidRPr="008E4391">
              <w:rPr>
                <w:rFonts w:ascii="Angsana New" w:hAnsi="Angsana New"/>
                <w:bCs/>
                <w:sz w:val="30"/>
                <w:szCs w:val="30"/>
                <w:lang w:bidi="th-TH"/>
              </w:rPr>
              <w:t xml:space="preserve">22 </w:t>
            </w: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พฤษภาคม</w:t>
            </w:r>
          </w:p>
        </w:tc>
        <w:tc>
          <w:tcPr>
            <w:tcW w:w="236" w:type="dxa"/>
          </w:tcPr>
          <w:p w14:paraId="3F22CC2D" w14:textId="77777777" w:rsidR="00DF45AF" w:rsidRPr="00CF7ED9" w:rsidRDefault="00DF45AF" w:rsidP="00A1024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14:paraId="01569753" w14:textId="77777777" w:rsidR="00DF45AF" w:rsidRPr="008E4391" w:rsidRDefault="00DF45AF" w:rsidP="00A10246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71F7EA05" w14:textId="77777777" w:rsidR="00DF45AF" w:rsidRPr="00ED5B87" w:rsidRDefault="00DF45AF" w:rsidP="00A10246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8E4391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สำหรับงวดหกเดือน</w:t>
            </w:r>
          </w:p>
          <w:p w14:paraId="4ED9BBBA" w14:textId="77777777" w:rsidR="00DF45AF" w:rsidRPr="00ED5B87" w:rsidRDefault="00DF45AF" w:rsidP="00A10246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8E4391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สิ้นสุดวันที่</w:t>
            </w:r>
          </w:p>
          <w:p w14:paraId="34FFB769" w14:textId="1203A1F8" w:rsidR="00DF45AF" w:rsidRPr="00CF7ED9" w:rsidRDefault="00DF45AF" w:rsidP="00ED5B87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4391">
              <w:rPr>
                <w:rFonts w:asciiTheme="majorBidi" w:hAnsiTheme="majorBidi"/>
                <w:sz w:val="30"/>
                <w:szCs w:val="30"/>
                <w:lang w:val="en-US" w:bidi="th-TH"/>
              </w:rPr>
              <w:t>30</w:t>
            </w:r>
            <w:r w:rsidRPr="008E439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E4391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512C018C" w14:textId="77777777" w:rsidR="00DF45AF" w:rsidRPr="00CF7ED9" w:rsidRDefault="00DF45AF" w:rsidP="00A1024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44" w:type="dxa"/>
            <w:gridSpan w:val="3"/>
          </w:tcPr>
          <w:p w14:paraId="55B8B9B8" w14:textId="77777777" w:rsidR="00DF45AF" w:rsidRPr="008E4391" w:rsidRDefault="00DF45AF" w:rsidP="00A10246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2AB99C37" w14:textId="77777777" w:rsidR="00DF45AF" w:rsidRPr="008E4391" w:rsidRDefault="00DF45AF" w:rsidP="00A10246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2DAAB1B0" w14:textId="77777777" w:rsidR="00DF45AF" w:rsidRPr="008E4391" w:rsidRDefault="00DF45AF" w:rsidP="00A10246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199E6C2" w14:textId="086F8043" w:rsidR="00DF45AF" w:rsidRPr="00ED5B87" w:rsidRDefault="00DF45AF" w:rsidP="00A1024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8E4391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สำหรับงวดหกเดือนสิ้นสุดวันที่</w:t>
            </w:r>
            <w:r w:rsidRPr="008E4391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30</w:t>
            </w:r>
            <w:r w:rsidRPr="008E439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E4391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</w:tr>
      <w:tr w:rsidR="00DF45AF" w:rsidRPr="00CF7ED9" w14:paraId="13149C5D" w14:textId="77777777" w:rsidTr="00B637D7">
        <w:trPr>
          <w:trHeight w:val="70"/>
          <w:tblHeader/>
        </w:trPr>
        <w:tc>
          <w:tcPr>
            <w:tcW w:w="2970" w:type="dxa"/>
            <w:vAlign w:val="bottom"/>
          </w:tcPr>
          <w:p w14:paraId="66F452EA" w14:textId="579EF5AD" w:rsidR="00DF45AF" w:rsidRPr="00B5297A" w:rsidRDefault="00DF45AF" w:rsidP="00F979A4">
            <w:pPr>
              <w:tabs>
                <w:tab w:val="left" w:pos="90"/>
              </w:tabs>
              <w:spacing w:line="380" w:lineRule="exact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40BC6EBA" w14:textId="77777777" w:rsidR="00DF45AF" w:rsidRPr="009B6F6E" w:rsidRDefault="00DF45AF" w:rsidP="00F979A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61DCDF3" w14:textId="11E07960" w:rsidR="00DF45AF" w:rsidRPr="00CF7ED9" w:rsidRDefault="00DF45AF" w:rsidP="00F979A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36" w:type="dxa"/>
          </w:tcPr>
          <w:p w14:paraId="0072AF2F" w14:textId="77777777" w:rsidR="00DF45AF" w:rsidRPr="00CF7ED9" w:rsidRDefault="00DF45AF" w:rsidP="00F979A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14:paraId="4AB751A0" w14:textId="3D5D3D55" w:rsidR="00DF45AF" w:rsidRPr="00CF7ED9" w:rsidRDefault="00DF45AF" w:rsidP="00F979A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75C33FC3" w14:textId="77777777" w:rsidR="00DF45AF" w:rsidRPr="00CF7ED9" w:rsidRDefault="00DF45AF" w:rsidP="00F979A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5E7222EF" w14:textId="4474C45B" w:rsidR="00DF45AF" w:rsidRPr="00CF7ED9" w:rsidRDefault="00DF45AF" w:rsidP="00F979A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42" w:type="dxa"/>
          </w:tcPr>
          <w:p w14:paraId="5BB317D8" w14:textId="77777777" w:rsidR="00DF45AF" w:rsidRPr="00CF7ED9" w:rsidRDefault="00DF45AF" w:rsidP="00F979A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98" w:type="dxa"/>
          </w:tcPr>
          <w:p w14:paraId="00A69E54" w14:textId="1244DCFB" w:rsidR="00DF45AF" w:rsidRPr="00CF7ED9" w:rsidRDefault="00DF45AF" w:rsidP="00F979A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DF45AF" w:rsidRPr="00CF7ED9" w14:paraId="770C4295" w14:textId="77777777" w:rsidTr="00B637D7">
        <w:trPr>
          <w:tblHeader/>
        </w:trPr>
        <w:tc>
          <w:tcPr>
            <w:tcW w:w="2970" w:type="dxa"/>
          </w:tcPr>
          <w:p w14:paraId="18BF56D5" w14:textId="77777777" w:rsidR="00DF45AF" w:rsidRPr="00CF7ED9" w:rsidRDefault="00DF45AF" w:rsidP="00F979A4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20" w:type="dxa"/>
          </w:tcPr>
          <w:p w14:paraId="05331B97" w14:textId="77777777" w:rsidR="00DF45AF" w:rsidRPr="00CF7ED9" w:rsidRDefault="00DF45AF" w:rsidP="00F9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380" w:lineRule="exact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7F72ED73" w14:textId="0195405F" w:rsidR="00DF45AF" w:rsidRPr="00CF7ED9" w:rsidRDefault="00DF45AF" w:rsidP="00F9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380" w:lineRule="exact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45AF" w:rsidRPr="00CF7ED9" w14:paraId="2C63EA3C" w14:textId="77777777" w:rsidTr="00B637D7">
        <w:tc>
          <w:tcPr>
            <w:tcW w:w="2970" w:type="dxa"/>
          </w:tcPr>
          <w:p w14:paraId="2C6342A5" w14:textId="77777777" w:rsidR="00DF45AF" w:rsidRPr="00CF7ED9" w:rsidRDefault="00DF45AF" w:rsidP="00F979A4">
            <w:pPr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เงินเดือนและโบนัส</w:t>
            </w:r>
          </w:p>
        </w:tc>
        <w:tc>
          <w:tcPr>
            <w:tcW w:w="720" w:type="dxa"/>
          </w:tcPr>
          <w:p w14:paraId="2BC0D6AE" w14:textId="77777777" w:rsidR="00DF45AF" w:rsidRPr="00CF7ED9" w:rsidRDefault="00DF45AF" w:rsidP="00F97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0078CC" w14:textId="1FA04E97" w:rsidR="00DF45AF" w:rsidRPr="00CF7ED9" w:rsidRDefault="00DF45AF" w:rsidP="00B637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412,920</w:t>
            </w:r>
          </w:p>
        </w:tc>
        <w:tc>
          <w:tcPr>
            <w:tcW w:w="236" w:type="dxa"/>
          </w:tcPr>
          <w:p w14:paraId="6827278A" w14:textId="77777777" w:rsidR="00DF45AF" w:rsidRPr="00CF7ED9" w:rsidRDefault="00DF45AF" w:rsidP="00F97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124B5AB" w14:textId="619523D7" w:rsidR="00DF45AF" w:rsidRPr="00CF7ED9" w:rsidRDefault="00DF45AF" w:rsidP="00F6603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350,824</w:t>
            </w:r>
          </w:p>
        </w:tc>
        <w:tc>
          <w:tcPr>
            <w:tcW w:w="236" w:type="dxa"/>
          </w:tcPr>
          <w:p w14:paraId="385A4779" w14:textId="77777777" w:rsidR="00DF45AF" w:rsidRPr="00CF7ED9" w:rsidRDefault="00DF45AF" w:rsidP="00F9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A74CB70" w14:textId="6229B94B" w:rsidR="00DF45AF" w:rsidRPr="00CF7ED9" w:rsidRDefault="00DF45AF" w:rsidP="00F97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331,977</w:t>
            </w:r>
          </w:p>
        </w:tc>
        <w:tc>
          <w:tcPr>
            <w:tcW w:w="242" w:type="dxa"/>
          </w:tcPr>
          <w:p w14:paraId="6DAD89C3" w14:textId="77777777" w:rsidR="00DF45AF" w:rsidRPr="00CF7ED9" w:rsidRDefault="00DF45AF" w:rsidP="00F97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358AE445" w14:textId="0B05C65F" w:rsidR="00DF45AF" w:rsidRPr="00CF7ED9" w:rsidRDefault="00DF45AF" w:rsidP="00F6603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296,208</w:t>
            </w:r>
          </w:p>
        </w:tc>
      </w:tr>
      <w:tr w:rsidR="00DF45AF" w:rsidRPr="00CF7ED9" w14:paraId="5A748A9A" w14:textId="77777777" w:rsidTr="00B637D7">
        <w:tc>
          <w:tcPr>
            <w:tcW w:w="2970" w:type="dxa"/>
          </w:tcPr>
          <w:p w14:paraId="101DB7FF" w14:textId="3CD130A9" w:rsidR="00DF45AF" w:rsidRPr="00CF7ED9" w:rsidRDefault="00DF45AF" w:rsidP="002628B9">
            <w:pPr>
              <w:spacing w:line="380" w:lineRule="exact"/>
              <w:ind w:left="207" w:hanging="22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720" w:type="dxa"/>
          </w:tcPr>
          <w:p w14:paraId="1FAD5B95" w14:textId="77777777" w:rsidR="00DF45AF" w:rsidRPr="00CF7ED9" w:rsidRDefault="00DF45AF" w:rsidP="002628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286DF4" w14:textId="480B4CF7" w:rsidR="00DF45AF" w:rsidRPr="00CF7ED9" w:rsidRDefault="00DF45AF" w:rsidP="00B637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13,505</w:t>
            </w:r>
          </w:p>
        </w:tc>
        <w:tc>
          <w:tcPr>
            <w:tcW w:w="236" w:type="dxa"/>
          </w:tcPr>
          <w:p w14:paraId="2D0F0BF3" w14:textId="77777777" w:rsidR="00DF45AF" w:rsidRPr="00CF7ED9" w:rsidRDefault="00DF45AF" w:rsidP="002628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54A28BE" w14:textId="3989793C" w:rsidR="00DF45AF" w:rsidRPr="00CF7ED9" w:rsidRDefault="00DF45AF" w:rsidP="00F6603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11,364</w:t>
            </w:r>
          </w:p>
        </w:tc>
        <w:tc>
          <w:tcPr>
            <w:tcW w:w="236" w:type="dxa"/>
          </w:tcPr>
          <w:p w14:paraId="7909D517" w14:textId="77777777" w:rsidR="00DF45AF" w:rsidRPr="00CF7ED9" w:rsidRDefault="00DF45AF" w:rsidP="00262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940CBEB" w14:textId="178D2F08" w:rsidR="00DF45AF" w:rsidRPr="00CF7ED9" w:rsidRDefault="00DF45AF" w:rsidP="002628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  <w:tc>
          <w:tcPr>
            <w:tcW w:w="242" w:type="dxa"/>
          </w:tcPr>
          <w:p w14:paraId="15DBB3E4" w14:textId="77777777" w:rsidR="00DF45AF" w:rsidRPr="00CF7ED9" w:rsidRDefault="00DF45AF" w:rsidP="002628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2890EA2D" w14:textId="1E63A782" w:rsidR="00DF45AF" w:rsidRPr="00CF7ED9" w:rsidRDefault="00DF45AF" w:rsidP="00F6603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11,364</w:t>
            </w:r>
          </w:p>
        </w:tc>
      </w:tr>
      <w:tr w:rsidR="00DF45AF" w:rsidRPr="00CF7ED9" w14:paraId="6613FB3A" w14:textId="77777777" w:rsidTr="00B637D7">
        <w:tc>
          <w:tcPr>
            <w:tcW w:w="2970" w:type="dxa"/>
          </w:tcPr>
          <w:p w14:paraId="43F61002" w14:textId="0DBFDB10" w:rsidR="00DF45AF" w:rsidRPr="00CF7ED9" w:rsidRDefault="00DF45AF" w:rsidP="002628B9">
            <w:pPr>
              <w:spacing w:line="380" w:lineRule="exact"/>
              <w:ind w:left="207" w:hanging="220"/>
              <w:rPr>
                <w:rFonts w:asciiTheme="majorBidi" w:hAnsiTheme="majorBidi" w:cstheme="majorBidi"/>
                <w:b/>
                <w:spacing w:val="-6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โครงการผลประโยชน์ท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ี่</w:t>
            </w: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กำหนดไว้</w:t>
            </w:r>
          </w:p>
        </w:tc>
        <w:tc>
          <w:tcPr>
            <w:tcW w:w="720" w:type="dxa"/>
          </w:tcPr>
          <w:p w14:paraId="6AA324EF" w14:textId="77777777" w:rsidR="00DF45AF" w:rsidRPr="00C5642F" w:rsidRDefault="00DF45AF" w:rsidP="00C564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80" w:lineRule="exact"/>
              <w:ind w:left="-109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D1034D" w14:textId="4D35AD8F" w:rsidR="00DF45AF" w:rsidRPr="00CF7ED9" w:rsidRDefault="00DF45AF" w:rsidP="00B637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8,906</w:t>
            </w:r>
          </w:p>
        </w:tc>
        <w:tc>
          <w:tcPr>
            <w:tcW w:w="236" w:type="dxa"/>
            <w:vAlign w:val="bottom"/>
          </w:tcPr>
          <w:p w14:paraId="5A78945C" w14:textId="77777777" w:rsidR="00DF45AF" w:rsidRPr="00CF7ED9" w:rsidRDefault="00DF45AF" w:rsidP="002628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EE08322" w14:textId="447D7CD4" w:rsidR="00DF45AF" w:rsidRPr="00CF7ED9" w:rsidRDefault="00DF45AF" w:rsidP="00F6603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25,434</w:t>
            </w:r>
          </w:p>
        </w:tc>
        <w:tc>
          <w:tcPr>
            <w:tcW w:w="236" w:type="dxa"/>
            <w:vAlign w:val="bottom"/>
          </w:tcPr>
          <w:p w14:paraId="661396E7" w14:textId="77777777" w:rsidR="00DF45AF" w:rsidRPr="00CF7ED9" w:rsidRDefault="00DF45AF" w:rsidP="00262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890F6CF" w14:textId="698A7F52" w:rsidR="00DF45AF" w:rsidRPr="00CF7ED9" w:rsidRDefault="00DF45AF" w:rsidP="002628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822</w:t>
            </w:r>
          </w:p>
        </w:tc>
        <w:tc>
          <w:tcPr>
            <w:tcW w:w="242" w:type="dxa"/>
            <w:vAlign w:val="bottom"/>
          </w:tcPr>
          <w:p w14:paraId="0C592357" w14:textId="77777777" w:rsidR="00DF45AF" w:rsidRPr="00CF7ED9" w:rsidRDefault="00DF45AF" w:rsidP="002628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2AD86AA" w14:textId="0AA9D10F" w:rsidR="00DF45AF" w:rsidRPr="00CF7ED9" w:rsidRDefault="00DF45AF" w:rsidP="00F6603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22,297</w:t>
            </w:r>
          </w:p>
        </w:tc>
      </w:tr>
      <w:tr w:rsidR="00DF45AF" w:rsidRPr="00CF7ED9" w14:paraId="542E0FF9" w14:textId="77777777" w:rsidTr="00B637D7">
        <w:tc>
          <w:tcPr>
            <w:tcW w:w="2970" w:type="dxa"/>
          </w:tcPr>
          <w:p w14:paraId="2799C740" w14:textId="77777777" w:rsidR="00DF45AF" w:rsidRPr="00CF7ED9" w:rsidRDefault="00DF45AF" w:rsidP="002628B9">
            <w:pPr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720" w:type="dxa"/>
          </w:tcPr>
          <w:p w14:paraId="4152FC89" w14:textId="77777777" w:rsidR="00DF45AF" w:rsidRPr="00CF7ED9" w:rsidRDefault="00DF45AF" w:rsidP="002628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7D9A4C" w14:textId="756154E1" w:rsidR="00DF45AF" w:rsidRPr="00CF7ED9" w:rsidRDefault="00DF45AF" w:rsidP="00B637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  <w:tc>
          <w:tcPr>
            <w:tcW w:w="236" w:type="dxa"/>
          </w:tcPr>
          <w:p w14:paraId="5A952A5A" w14:textId="77777777" w:rsidR="00DF45AF" w:rsidRPr="00CF7ED9" w:rsidRDefault="00DF45AF" w:rsidP="002628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786A93F" w14:textId="255CCC98" w:rsidR="00DF45AF" w:rsidRPr="00CF7ED9" w:rsidRDefault="00DF45AF" w:rsidP="00F6603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2,783</w:t>
            </w:r>
          </w:p>
        </w:tc>
        <w:tc>
          <w:tcPr>
            <w:tcW w:w="236" w:type="dxa"/>
          </w:tcPr>
          <w:p w14:paraId="74179499" w14:textId="77777777" w:rsidR="00DF45AF" w:rsidRPr="00CF7ED9" w:rsidRDefault="00DF45AF" w:rsidP="00262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7ACB30F" w14:textId="4ABB5CCA" w:rsidR="00DF45AF" w:rsidRPr="00CF7ED9" w:rsidRDefault="00DF45AF" w:rsidP="002628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  <w:tc>
          <w:tcPr>
            <w:tcW w:w="242" w:type="dxa"/>
          </w:tcPr>
          <w:p w14:paraId="475E1B7E" w14:textId="77777777" w:rsidR="00DF45AF" w:rsidRPr="00CF7ED9" w:rsidRDefault="00DF45AF" w:rsidP="002628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005190D6" w14:textId="63B9BB4E" w:rsidR="00DF45AF" w:rsidRPr="00CF7ED9" w:rsidRDefault="00DF45AF" w:rsidP="00F6603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600</w:t>
            </w:r>
          </w:p>
        </w:tc>
      </w:tr>
      <w:tr w:rsidR="00DF45AF" w:rsidRPr="00CF7ED9" w14:paraId="5C8E22DE" w14:textId="77777777" w:rsidTr="00B637D7">
        <w:tc>
          <w:tcPr>
            <w:tcW w:w="2970" w:type="dxa"/>
          </w:tcPr>
          <w:p w14:paraId="0627A013" w14:textId="77777777" w:rsidR="00DF45AF" w:rsidRPr="00CF7ED9" w:rsidRDefault="00DF45AF" w:rsidP="002628B9">
            <w:pPr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อื่น ๆ</w:t>
            </w:r>
          </w:p>
        </w:tc>
        <w:tc>
          <w:tcPr>
            <w:tcW w:w="720" w:type="dxa"/>
          </w:tcPr>
          <w:p w14:paraId="7D2BE7D9" w14:textId="77777777" w:rsidR="00DF45AF" w:rsidRPr="00CF7ED9" w:rsidRDefault="00DF45AF" w:rsidP="002628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34A7E2" w14:textId="197760A6" w:rsidR="00DF45AF" w:rsidRPr="00CF7ED9" w:rsidRDefault="00DF45AF" w:rsidP="00B637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39,348</w:t>
            </w:r>
          </w:p>
        </w:tc>
        <w:tc>
          <w:tcPr>
            <w:tcW w:w="236" w:type="dxa"/>
            <w:vAlign w:val="bottom"/>
          </w:tcPr>
          <w:p w14:paraId="34195EAC" w14:textId="77777777" w:rsidR="00DF45AF" w:rsidRPr="00CF7ED9" w:rsidRDefault="00DF45AF" w:rsidP="002628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C51B098" w14:textId="36A7909B" w:rsidR="00DF45AF" w:rsidRPr="00CF7ED9" w:rsidRDefault="00DF45AF" w:rsidP="00F6603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61,406</w:t>
            </w:r>
          </w:p>
        </w:tc>
        <w:tc>
          <w:tcPr>
            <w:tcW w:w="236" w:type="dxa"/>
            <w:vAlign w:val="bottom"/>
          </w:tcPr>
          <w:p w14:paraId="74F09553" w14:textId="77777777" w:rsidR="00DF45AF" w:rsidRPr="00CF7ED9" w:rsidRDefault="00DF45AF" w:rsidP="00262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C9D96C0" w14:textId="55C65F8D" w:rsidR="00DF45AF" w:rsidRPr="00CF7ED9" w:rsidRDefault="00DF45AF" w:rsidP="002628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32,048</w:t>
            </w:r>
          </w:p>
        </w:tc>
        <w:tc>
          <w:tcPr>
            <w:tcW w:w="242" w:type="dxa"/>
            <w:vAlign w:val="bottom"/>
          </w:tcPr>
          <w:p w14:paraId="54AD187E" w14:textId="77777777" w:rsidR="00DF45AF" w:rsidRPr="00CF7ED9" w:rsidRDefault="00DF45AF" w:rsidP="002628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0F918453" w14:textId="67538AEE" w:rsidR="00DF45AF" w:rsidRPr="00CF7ED9" w:rsidRDefault="00DF45AF" w:rsidP="00F6603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54,375</w:t>
            </w:r>
          </w:p>
        </w:tc>
      </w:tr>
      <w:tr w:rsidR="00DF45AF" w:rsidRPr="00CF7ED9" w14:paraId="55FC459A" w14:textId="77777777" w:rsidTr="00B637D7">
        <w:tc>
          <w:tcPr>
            <w:tcW w:w="2970" w:type="dxa"/>
          </w:tcPr>
          <w:p w14:paraId="53DC79C3" w14:textId="77777777" w:rsidR="00DF45AF" w:rsidRPr="00CF7ED9" w:rsidRDefault="00DF45AF" w:rsidP="002628B9">
            <w:pPr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14:paraId="46DA351F" w14:textId="77777777" w:rsidR="00DF45AF" w:rsidRPr="00CF7ED9" w:rsidRDefault="00DF45AF" w:rsidP="002628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3802E2" w14:textId="424C0C1F" w:rsidR="00DF45AF" w:rsidRPr="00B637D7" w:rsidRDefault="00DF45AF" w:rsidP="00B637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3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476,479</w:t>
            </w:r>
          </w:p>
        </w:tc>
        <w:tc>
          <w:tcPr>
            <w:tcW w:w="236" w:type="dxa"/>
          </w:tcPr>
          <w:p w14:paraId="1BD3782A" w14:textId="77777777" w:rsidR="00DF45AF" w:rsidRPr="00CF7ED9" w:rsidRDefault="00DF45AF" w:rsidP="002628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AB5917E" w14:textId="72C42456" w:rsidR="00DF45AF" w:rsidRPr="00CF7ED9" w:rsidRDefault="00DF45AF" w:rsidP="00F6603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451,811</w:t>
            </w:r>
          </w:p>
        </w:tc>
        <w:tc>
          <w:tcPr>
            <w:tcW w:w="236" w:type="dxa"/>
            <w:vAlign w:val="bottom"/>
          </w:tcPr>
          <w:p w14:paraId="429B4506" w14:textId="77777777" w:rsidR="00DF45AF" w:rsidRPr="00CF7ED9" w:rsidRDefault="00DF45AF" w:rsidP="002628B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9B3BE23" w14:textId="457ED370" w:rsidR="00DF45AF" w:rsidRPr="00CF7ED9" w:rsidRDefault="00DF45AF" w:rsidP="002628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383,395</w:t>
            </w:r>
          </w:p>
        </w:tc>
        <w:tc>
          <w:tcPr>
            <w:tcW w:w="242" w:type="dxa"/>
          </w:tcPr>
          <w:p w14:paraId="5F921F14" w14:textId="77777777" w:rsidR="00DF45AF" w:rsidRPr="00CF7ED9" w:rsidRDefault="00DF45AF" w:rsidP="002628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14:paraId="03BF1E5B" w14:textId="524B9887" w:rsidR="00DF45AF" w:rsidRPr="00CF7ED9" w:rsidRDefault="00DF45AF" w:rsidP="00F6603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384,844</w:t>
            </w:r>
          </w:p>
        </w:tc>
      </w:tr>
    </w:tbl>
    <w:p w14:paraId="5CC949B5" w14:textId="77777777" w:rsidR="00F767BB" w:rsidRPr="003840EA" w:rsidRDefault="00F767BB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1B5A21CA" w14:textId="4E242C6E" w:rsidR="002D4841" w:rsidRPr="00CF7ED9" w:rsidRDefault="002D4841" w:rsidP="00F76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CF7ED9">
        <w:rPr>
          <w:rFonts w:asciiTheme="majorBidi" w:hAnsiTheme="majorBidi" w:cstheme="majorBidi"/>
          <w:b/>
          <w:i/>
          <w:iCs/>
          <w:sz w:val="30"/>
          <w:szCs w:val="30"/>
          <w:cs/>
        </w:rPr>
        <w:t>โครงการสมทบเงินที่กำหนดไว้</w:t>
      </w:r>
    </w:p>
    <w:p w14:paraId="6BCF00DF" w14:textId="77777777" w:rsidR="002D4841" w:rsidRPr="00F979A4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C350D0" w14:textId="3F02CDE2" w:rsidR="00884EED" w:rsidRDefault="00C5642F" w:rsidP="00685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2D4841" w:rsidRPr="00CF7ED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D1EEC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2D4841" w:rsidRPr="00CF7ED9">
        <w:rPr>
          <w:rFonts w:asciiTheme="majorBidi" w:hAnsiTheme="majorBidi" w:cstheme="majorBidi"/>
          <w:sz w:val="30"/>
          <w:szCs w:val="30"/>
          <w:cs/>
        </w:rPr>
        <w:t>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</w:t>
      </w:r>
      <w:r w:rsidR="00DF45AF">
        <w:rPr>
          <w:rFonts w:asciiTheme="majorBidi" w:hAnsiTheme="majorBidi" w:cstheme="majorBidi" w:hint="cs"/>
          <w:sz w:val="30"/>
          <w:szCs w:val="30"/>
          <w:cs/>
        </w:rPr>
        <w:t xml:space="preserve">อัตราร้อยละ </w:t>
      </w:r>
      <w:r w:rsidR="00DF45AF">
        <w:rPr>
          <w:rFonts w:asciiTheme="majorBidi" w:hAnsiTheme="majorBidi" w:cstheme="majorBidi"/>
          <w:sz w:val="30"/>
          <w:szCs w:val="30"/>
        </w:rPr>
        <w:t xml:space="preserve">3 </w:t>
      </w:r>
      <w:r w:rsidR="00DF45AF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2D4841" w:rsidRPr="00CF7ED9">
        <w:rPr>
          <w:rFonts w:asciiTheme="majorBidi" w:hAnsiTheme="majorBidi" w:cstheme="majorBidi"/>
          <w:sz w:val="30"/>
          <w:szCs w:val="30"/>
          <w:cs/>
        </w:rPr>
        <w:t xml:space="preserve">อัตราร้อยละ </w:t>
      </w:r>
      <w:r w:rsidR="001F0E13" w:rsidRPr="001F0E13">
        <w:rPr>
          <w:rFonts w:asciiTheme="majorBidi" w:hAnsiTheme="majorBidi" w:cstheme="majorBidi"/>
          <w:sz w:val="30"/>
          <w:szCs w:val="30"/>
        </w:rPr>
        <w:t>15</w:t>
      </w:r>
      <w:r w:rsidR="002D4841" w:rsidRPr="00CF7ED9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</w:t>
      </w:r>
      <w:r w:rsidR="001D1EEC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="002D4841" w:rsidRPr="00CF7ED9">
        <w:rPr>
          <w:rFonts w:asciiTheme="majorBidi" w:hAnsiTheme="majorBidi" w:cstheme="majorBidi"/>
          <w:sz w:val="30"/>
          <w:szCs w:val="30"/>
          <w:cs/>
        </w:rPr>
        <w:t xml:space="preserve">บริษัทจ่ายสมทบในอัตราร้อยละ </w:t>
      </w:r>
      <w:r w:rsidR="001F0E13" w:rsidRPr="001F0E13">
        <w:rPr>
          <w:rFonts w:asciiTheme="majorBidi" w:hAnsiTheme="majorBidi" w:cstheme="majorBidi"/>
          <w:sz w:val="30"/>
          <w:szCs w:val="30"/>
        </w:rPr>
        <w:t>3</w:t>
      </w:r>
      <w:r w:rsidR="001D1EE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F45AF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2D4841" w:rsidRPr="00CF7ED9">
        <w:rPr>
          <w:rFonts w:asciiTheme="majorBidi" w:hAnsiTheme="majorBidi" w:cstheme="majorBidi"/>
          <w:sz w:val="30"/>
          <w:szCs w:val="30"/>
          <w:cs/>
        </w:rPr>
        <w:t xml:space="preserve">อัตราร้อยละ </w:t>
      </w:r>
      <w:r w:rsidR="001F0E13" w:rsidRPr="001F0E13">
        <w:rPr>
          <w:rFonts w:asciiTheme="majorBidi" w:hAnsiTheme="majorBidi" w:cstheme="majorBidi"/>
          <w:sz w:val="30"/>
          <w:szCs w:val="30"/>
        </w:rPr>
        <w:t>10</w:t>
      </w:r>
      <w:r w:rsidR="002D4841" w:rsidRPr="00CF7ED9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44D5BEA" w14:textId="311D851D" w:rsidR="008B2C09" w:rsidRDefault="008B2C09" w:rsidP="00685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8873A3" w14:textId="11C926B5" w:rsidR="00F767BB" w:rsidRDefault="00F767BB" w:rsidP="00685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DEB635" w14:textId="370101E5" w:rsidR="00F767BB" w:rsidRDefault="00F767BB" w:rsidP="00685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B284BC" w14:textId="279AF245" w:rsidR="00F767BB" w:rsidRDefault="00F767BB" w:rsidP="00685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4D0FF6" w14:textId="6D6A5AD5" w:rsidR="00F767BB" w:rsidRDefault="00F767BB" w:rsidP="00685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2B90FF" w14:textId="35D9E06C" w:rsidR="00A10246" w:rsidRDefault="00A10246" w:rsidP="00685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73CCFCA" w14:textId="77777777" w:rsidR="00F767BB" w:rsidRPr="00CF7ED9" w:rsidRDefault="00F767BB" w:rsidP="00D16FB7">
      <w:pPr>
        <w:pStyle w:val="index"/>
        <w:numPr>
          <w:ilvl w:val="0"/>
          <w:numId w:val="21"/>
        </w:numPr>
        <w:tabs>
          <w:tab w:val="clear" w:pos="970"/>
          <w:tab w:val="num" w:pos="11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ค่าใช้จ่ายอื่น</w:t>
      </w:r>
    </w:p>
    <w:p w14:paraId="52FC4CAD" w14:textId="77777777" w:rsidR="00F767BB" w:rsidRPr="00680C78" w:rsidRDefault="00F767BB" w:rsidP="00F76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58"/>
        <w:gridCol w:w="243"/>
        <w:gridCol w:w="1197"/>
        <w:gridCol w:w="243"/>
        <w:gridCol w:w="1196"/>
        <w:gridCol w:w="236"/>
        <w:gridCol w:w="1207"/>
      </w:tblGrid>
      <w:tr w:rsidR="00F767BB" w:rsidRPr="00CF7ED9" w14:paraId="6B8498B2" w14:textId="77777777" w:rsidTr="00B637D7">
        <w:trPr>
          <w:trHeight w:val="70"/>
        </w:trPr>
        <w:tc>
          <w:tcPr>
            <w:tcW w:w="3690" w:type="dxa"/>
            <w:vAlign w:val="bottom"/>
          </w:tcPr>
          <w:p w14:paraId="34166FF3" w14:textId="77777777" w:rsidR="00F767BB" w:rsidRPr="00CF7ED9" w:rsidRDefault="00F767BB" w:rsidP="007D16B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8" w:type="dxa"/>
            <w:gridSpan w:val="3"/>
          </w:tcPr>
          <w:p w14:paraId="5BD194B8" w14:textId="77777777" w:rsidR="00F767BB" w:rsidRPr="00CF7ED9" w:rsidRDefault="00F767BB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43" w:type="dxa"/>
          </w:tcPr>
          <w:p w14:paraId="12432FB6" w14:textId="77777777" w:rsidR="00F767BB" w:rsidRPr="00CF7ED9" w:rsidRDefault="00F767BB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9" w:type="dxa"/>
            <w:gridSpan w:val="3"/>
          </w:tcPr>
          <w:p w14:paraId="368A1CEE" w14:textId="77777777" w:rsidR="00F767BB" w:rsidRPr="00CF7ED9" w:rsidRDefault="00F767BB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10246" w:rsidRPr="00CF7ED9" w14:paraId="06726782" w14:textId="77777777" w:rsidTr="00FF434F">
        <w:trPr>
          <w:trHeight w:val="70"/>
        </w:trPr>
        <w:tc>
          <w:tcPr>
            <w:tcW w:w="3690" w:type="dxa"/>
            <w:vAlign w:val="bottom"/>
          </w:tcPr>
          <w:p w14:paraId="58E2D462" w14:textId="77777777" w:rsidR="00A10246" w:rsidRPr="00B5297A" w:rsidRDefault="00A10246" w:rsidP="00A10246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258" w:type="dxa"/>
            <w:vAlign w:val="bottom"/>
          </w:tcPr>
          <w:p w14:paraId="10FA86DA" w14:textId="346C3795" w:rsidR="00A10246" w:rsidRPr="00CF7ED9" w:rsidRDefault="00A10246" w:rsidP="00FF434F">
            <w:pPr>
              <w:pStyle w:val="acctfourfigures"/>
              <w:tabs>
                <w:tab w:val="clear" w:pos="765"/>
              </w:tabs>
              <w:spacing w:line="380" w:lineRule="exact"/>
              <w:ind w:left="-110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สำหรับงวดระยะเวลาตั้งแต่</w:t>
            </w:r>
            <w:r w:rsidRPr="008E4391">
              <w:rPr>
                <w:rFonts w:ascii="Angsana New" w:hAnsi="Angsana New"/>
                <w:b/>
                <w:sz w:val="30"/>
                <w:szCs w:val="30"/>
                <w:lang w:bidi="th-TH"/>
              </w:rPr>
              <w:br/>
            </w: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วันที่ </w:t>
            </w:r>
            <w:r w:rsidRPr="008E4391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</w:t>
            </w:r>
            <w:r w:rsidRPr="008E4391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มกราคม</w:t>
            </w:r>
            <w:r w:rsidRPr="008E4391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8E4391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2563</w:t>
            </w:r>
            <w:r w:rsidRPr="008E4391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ถึงวันที่ </w:t>
            </w:r>
            <w:r w:rsidRPr="008E4391">
              <w:rPr>
                <w:rFonts w:ascii="Angsana New" w:hAnsi="Angsana New"/>
                <w:b/>
                <w:sz w:val="30"/>
                <w:szCs w:val="30"/>
              </w:rPr>
              <w:br/>
            </w:r>
            <w:r w:rsidRPr="008E4391">
              <w:rPr>
                <w:rFonts w:ascii="Angsana New" w:hAnsi="Angsana New"/>
                <w:bCs/>
                <w:sz w:val="30"/>
                <w:szCs w:val="30"/>
                <w:lang w:bidi="th-TH"/>
              </w:rPr>
              <w:t xml:space="preserve">22 </w:t>
            </w: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พฤษภาคม</w:t>
            </w:r>
          </w:p>
        </w:tc>
        <w:tc>
          <w:tcPr>
            <w:tcW w:w="243" w:type="dxa"/>
          </w:tcPr>
          <w:p w14:paraId="7614051A" w14:textId="77777777" w:rsidR="00A10246" w:rsidRPr="00CF7ED9" w:rsidRDefault="00A10246" w:rsidP="00A1024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786610C6" w14:textId="77777777" w:rsidR="00A10246" w:rsidRPr="008E4391" w:rsidRDefault="00A10246" w:rsidP="00FF434F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4391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สำหรับงวดหกเดือน</w:t>
            </w:r>
          </w:p>
          <w:p w14:paraId="7E9E7768" w14:textId="77777777" w:rsidR="00A10246" w:rsidRPr="008E4391" w:rsidRDefault="00A10246" w:rsidP="00FF434F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4391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สิ้นสุดวันที่</w:t>
            </w:r>
          </w:p>
          <w:p w14:paraId="0323166E" w14:textId="2057DE2C" w:rsidR="00A10246" w:rsidRPr="00CF7ED9" w:rsidRDefault="00A10246" w:rsidP="00FF434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4391">
              <w:rPr>
                <w:rFonts w:asciiTheme="majorBidi" w:hAnsiTheme="majorBidi"/>
                <w:sz w:val="30"/>
                <w:szCs w:val="30"/>
                <w:lang w:val="en-US" w:bidi="th-TH"/>
              </w:rPr>
              <w:t>30</w:t>
            </w:r>
            <w:r w:rsidRPr="008E439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E4391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43" w:type="dxa"/>
          </w:tcPr>
          <w:p w14:paraId="74202C9C" w14:textId="77777777" w:rsidR="00A10246" w:rsidRPr="00CF7ED9" w:rsidRDefault="00A10246" w:rsidP="00A1024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9" w:type="dxa"/>
            <w:gridSpan w:val="3"/>
          </w:tcPr>
          <w:p w14:paraId="38815B5D" w14:textId="77777777" w:rsidR="00A10246" w:rsidRPr="005B266F" w:rsidRDefault="00A10246" w:rsidP="00A10246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559ABE19" w14:textId="77777777" w:rsidR="00A10246" w:rsidRPr="005B266F" w:rsidRDefault="00A10246" w:rsidP="00A10246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2C7BB194" w14:textId="77777777" w:rsidR="00A10246" w:rsidRPr="005B266F" w:rsidRDefault="00A10246" w:rsidP="00A10246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0F8F45B8" w14:textId="20585535" w:rsidR="00A10246" w:rsidRPr="00CF7ED9" w:rsidRDefault="00A10246" w:rsidP="00A1024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4391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สำหรับงวดหกเดือนสิ้นสุดวันที่</w:t>
            </w:r>
            <w:r w:rsidRPr="008E4391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30</w:t>
            </w:r>
            <w:r w:rsidRPr="008E439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E4391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</w:tr>
      <w:tr w:rsidR="00F767BB" w:rsidRPr="00CF7ED9" w14:paraId="50E7C257" w14:textId="77777777" w:rsidTr="00B637D7">
        <w:trPr>
          <w:trHeight w:val="70"/>
        </w:trPr>
        <w:tc>
          <w:tcPr>
            <w:tcW w:w="3690" w:type="dxa"/>
            <w:vAlign w:val="bottom"/>
          </w:tcPr>
          <w:p w14:paraId="6DF99A86" w14:textId="77777777" w:rsidR="00F767BB" w:rsidRPr="00B5297A" w:rsidRDefault="00F767BB" w:rsidP="007D16B6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1BA9FEA4" w14:textId="77777777" w:rsidR="00F767BB" w:rsidRPr="00CF7ED9" w:rsidRDefault="00F767BB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43" w:type="dxa"/>
          </w:tcPr>
          <w:p w14:paraId="639AAC13" w14:textId="77777777" w:rsidR="00F767BB" w:rsidRPr="00CF7ED9" w:rsidRDefault="00F767BB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97" w:type="dxa"/>
          </w:tcPr>
          <w:p w14:paraId="3FC82E38" w14:textId="77777777" w:rsidR="00F767BB" w:rsidRPr="00CF7ED9" w:rsidRDefault="00F767BB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3" w:type="dxa"/>
          </w:tcPr>
          <w:p w14:paraId="7DA1E199" w14:textId="77777777" w:rsidR="00F767BB" w:rsidRPr="00CF7ED9" w:rsidRDefault="00F767BB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6" w:type="dxa"/>
          </w:tcPr>
          <w:p w14:paraId="4658A0D2" w14:textId="77777777" w:rsidR="00F767BB" w:rsidRPr="00CF7ED9" w:rsidRDefault="00F767BB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36" w:type="dxa"/>
          </w:tcPr>
          <w:p w14:paraId="511E640A" w14:textId="77777777" w:rsidR="00F767BB" w:rsidRPr="00CF7ED9" w:rsidRDefault="00F767BB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7" w:type="dxa"/>
          </w:tcPr>
          <w:p w14:paraId="15F0C5FA" w14:textId="77777777" w:rsidR="00F767BB" w:rsidRPr="00CF7ED9" w:rsidRDefault="00F767BB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F767BB" w:rsidRPr="00CF7ED9" w14:paraId="1AB0B726" w14:textId="77777777" w:rsidTr="00B637D7">
        <w:tc>
          <w:tcPr>
            <w:tcW w:w="3690" w:type="dxa"/>
          </w:tcPr>
          <w:p w14:paraId="6617581F" w14:textId="77777777" w:rsidR="00F767BB" w:rsidRPr="00CF7ED9" w:rsidRDefault="00F767BB" w:rsidP="007D16B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580" w:type="dxa"/>
            <w:gridSpan w:val="7"/>
          </w:tcPr>
          <w:p w14:paraId="289C9945" w14:textId="77777777" w:rsidR="00F767BB" w:rsidRPr="00CF7ED9" w:rsidRDefault="00F767BB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380" w:lineRule="exact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6A19" w:rsidRPr="00CF7ED9" w14:paraId="2AC45D74" w14:textId="77777777" w:rsidTr="00B637D7">
        <w:tc>
          <w:tcPr>
            <w:tcW w:w="3690" w:type="dxa"/>
          </w:tcPr>
          <w:p w14:paraId="086EE06F" w14:textId="5E67A6E8" w:rsidR="00CA6A19" w:rsidRPr="00CF7ED9" w:rsidRDefault="00CA6A19" w:rsidP="00CA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58" w:type="dxa"/>
          </w:tcPr>
          <w:p w14:paraId="20A4BB92" w14:textId="7A7290A6" w:rsidR="00CA6A19" w:rsidRPr="00CF7ED9" w:rsidRDefault="00CA6A19" w:rsidP="00B637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</w:t>
            </w:r>
            <w:r w:rsidR="00DF46AD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43" w:type="dxa"/>
          </w:tcPr>
          <w:p w14:paraId="6ABCA12F" w14:textId="7777777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1807D69" w14:textId="497AFD4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32,021</w:t>
            </w:r>
          </w:p>
        </w:tc>
        <w:tc>
          <w:tcPr>
            <w:tcW w:w="243" w:type="dxa"/>
          </w:tcPr>
          <w:p w14:paraId="19581038" w14:textId="7777777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6272FD79" w14:textId="0202DD7B" w:rsidR="00CA6A19" w:rsidRPr="00CF7ED9" w:rsidRDefault="00CA6A19" w:rsidP="002F47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27,31</w:t>
            </w:r>
            <w:r w:rsidR="00721FE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7072EF95" w14:textId="7777777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045E252A" w14:textId="0E537552" w:rsidR="00CA6A19" w:rsidRDefault="00CA6A19" w:rsidP="002F47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38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13,750</w:t>
            </w:r>
          </w:p>
        </w:tc>
      </w:tr>
      <w:tr w:rsidR="00CA6A19" w:rsidRPr="00CF7ED9" w14:paraId="6131C7FB" w14:textId="77777777" w:rsidTr="00B637D7">
        <w:tc>
          <w:tcPr>
            <w:tcW w:w="3690" w:type="dxa"/>
          </w:tcPr>
          <w:p w14:paraId="585AD3B1" w14:textId="46BD12A6" w:rsidR="00CA6A19" w:rsidRDefault="00CA6A19" w:rsidP="00CA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ค่าธรรมเนียมการบริการและจัดเก็บข้อมูล</w:t>
            </w:r>
          </w:p>
        </w:tc>
        <w:tc>
          <w:tcPr>
            <w:tcW w:w="1258" w:type="dxa"/>
          </w:tcPr>
          <w:p w14:paraId="2F781FDE" w14:textId="5FECDB30" w:rsidR="00CA6A19" w:rsidRPr="00CF7ED9" w:rsidRDefault="00CA6A19" w:rsidP="00B637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40,606</w:t>
            </w:r>
          </w:p>
        </w:tc>
        <w:tc>
          <w:tcPr>
            <w:tcW w:w="243" w:type="dxa"/>
          </w:tcPr>
          <w:p w14:paraId="2E6B5713" w14:textId="7777777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6F83C0E" w14:textId="5E813A1A" w:rsidR="00CA6A1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56,697</w:t>
            </w:r>
          </w:p>
        </w:tc>
        <w:tc>
          <w:tcPr>
            <w:tcW w:w="243" w:type="dxa"/>
          </w:tcPr>
          <w:p w14:paraId="5C24E237" w14:textId="7777777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0E073EDC" w14:textId="1DA0748C" w:rsidR="00CA6A19" w:rsidRPr="00CF7ED9" w:rsidRDefault="00CA6A19" w:rsidP="002F47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32,518</w:t>
            </w:r>
          </w:p>
        </w:tc>
        <w:tc>
          <w:tcPr>
            <w:tcW w:w="236" w:type="dxa"/>
          </w:tcPr>
          <w:p w14:paraId="47034075" w14:textId="7777777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62CCADBB" w14:textId="1E9EE272" w:rsidR="00CA6A19" w:rsidRDefault="00CA6A19" w:rsidP="002F47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38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46,900</w:t>
            </w:r>
          </w:p>
        </w:tc>
      </w:tr>
      <w:tr w:rsidR="00CA6A19" w:rsidRPr="00CF7ED9" w14:paraId="06EA67C8" w14:textId="77777777" w:rsidTr="00B637D7">
        <w:tc>
          <w:tcPr>
            <w:tcW w:w="3690" w:type="dxa"/>
          </w:tcPr>
          <w:p w14:paraId="3DAB89BC" w14:textId="7572EDD0" w:rsidR="00CA6A19" w:rsidRPr="00CF7ED9" w:rsidRDefault="00CA6A19" w:rsidP="00CA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b/>
                <w:sz w:val="30"/>
                <w:szCs w:val="30"/>
                <w:cs/>
              </w:rPr>
              <w:t>ค่า</w:t>
            </w:r>
            <w:r w:rsidRPr="003368DE">
              <w:rPr>
                <w:rFonts w:ascii="Angsana New" w:hAnsi="Angsana New"/>
                <w:b/>
                <w:sz w:val="30"/>
                <w:szCs w:val="30"/>
                <w:cs/>
              </w:rPr>
              <w:t>บริการเพื่อสนับสนุนธุรกิจ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ตามปกติ</w:t>
            </w:r>
          </w:p>
        </w:tc>
        <w:tc>
          <w:tcPr>
            <w:tcW w:w="1258" w:type="dxa"/>
          </w:tcPr>
          <w:p w14:paraId="78CFD553" w14:textId="1CA19D47" w:rsidR="00CA6A19" w:rsidRPr="00CF7ED9" w:rsidRDefault="00CA6A19" w:rsidP="00B637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31,763</w:t>
            </w:r>
          </w:p>
        </w:tc>
        <w:tc>
          <w:tcPr>
            <w:tcW w:w="243" w:type="dxa"/>
          </w:tcPr>
          <w:p w14:paraId="5837BDCC" w14:textId="7777777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D7923A2" w14:textId="551A3BB3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25,932</w:t>
            </w:r>
          </w:p>
        </w:tc>
        <w:tc>
          <w:tcPr>
            <w:tcW w:w="243" w:type="dxa"/>
          </w:tcPr>
          <w:p w14:paraId="5B58E69A" w14:textId="7777777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7C937962" w14:textId="2FA3DEB3" w:rsidR="00CA6A19" w:rsidRPr="00CF7ED9" w:rsidRDefault="00CA6A19" w:rsidP="002F47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29,703</w:t>
            </w:r>
          </w:p>
        </w:tc>
        <w:tc>
          <w:tcPr>
            <w:tcW w:w="236" w:type="dxa"/>
          </w:tcPr>
          <w:p w14:paraId="40A4A3D5" w14:textId="7777777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072DE658" w14:textId="6A7114AC" w:rsidR="00CA6A19" w:rsidRDefault="00CA6A19" w:rsidP="002F47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38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24,743</w:t>
            </w:r>
          </w:p>
        </w:tc>
      </w:tr>
      <w:tr w:rsidR="00CA6A19" w:rsidRPr="00CF7ED9" w14:paraId="0B09D863" w14:textId="77777777" w:rsidTr="00B637D7">
        <w:tc>
          <w:tcPr>
            <w:tcW w:w="3690" w:type="dxa"/>
          </w:tcPr>
          <w:p w14:paraId="278133E5" w14:textId="77777777" w:rsidR="00CA6A19" w:rsidRPr="00C756E4" w:rsidRDefault="00CA6A19" w:rsidP="00CA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="Angsana New" w:hAnsi="Angsana New"/>
                <w:sz w:val="30"/>
                <w:szCs w:val="30"/>
              </w:rPr>
            </w:pPr>
            <w:r w:rsidRPr="00C756E4">
              <w:rPr>
                <w:rFonts w:ascii="Angsana New" w:hAnsi="Angsana New" w:hint="cs"/>
                <w:sz w:val="30"/>
                <w:szCs w:val="30"/>
                <w:cs/>
              </w:rPr>
              <w:t xml:space="preserve">ค่าบริการและค่าบำรุงรักษา </w:t>
            </w:r>
          </w:p>
          <w:p w14:paraId="699C24C4" w14:textId="0157FE7A" w:rsidR="00CA6A19" w:rsidRPr="00CF7ED9" w:rsidRDefault="00CA6A19" w:rsidP="005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4" w:right="-274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756E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756E4">
              <w:rPr>
                <w:rFonts w:ascii="Angsana New" w:hAnsi="Angsana New"/>
                <w:sz w:val="30"/>
                <w:szCs w:val="30"/>
              </w:rPr>
              <w:t>2562:</w:t>
            </w:r>
            <w:r w:rsidR="001D1E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756E4"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ค่าเช่าและค่าบำรุงรักษา</w:t>
            </w:r>
            <w:r w:rsidR="00A4226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58" w:type="dxa"/>
            <w:vAlign w:val="bottom"/>
          </w:tcPr>
          <w:p w14:paraId="263B6D7D" w14:textId="7F1B624A" w:rsidR="00CA6A19" w:rsidRPr="00CF7ED9" w:rsidRDefault="00CA6A19" w:rsidP="00B637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26,990</w:t>
            </w:r>
          </w:p>
        </w:tc>
        <w:tc>
          <w:tcPr>
            <w:tcW w:w="243" w:type="dxa"/>
            <w:vAlign w:val="bottom"/>
          </w:tcPr>
          <w:p w14:paraId="50E418AB" w14:textId="7777777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5993442B" w14:textId="6E0141B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39,838</w:t>
            </w:r>
          </w:p>
        </w:tc>
        <w:tc>
          <w:tcPr>
            <w:tcW w:w="243" w:type="dxa"/>
            <w:vAlign w:val="bottom"/>
          </w:tcPr>
          <w:p w14:paraId="01AAFC9E" w14:textId="7777777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17A9E875" w14:textId="59C0F79E" w:rsidR="00CA6A19" w:rsidRPr="00CF7ED9" w:rsidRDefault="00CA6A19" w:rsidP="002F47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26,135</w:t>
            </w:r>
          </w:p>
        </w:tc>
        <w:tc>
          <w:tcPr>
            <w:tcW w:w="236" w:type="dxa"/>
            <w:vAlign w:val="bottom"/>
          </w:tcPr>
          <w:p w14:paraId="6C4786AD" w14:textId="7777777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0F069835" w14:textId="41430556" w:rsidR="00CA6A19" w:rsidRDefault="00CA6A19" w:rsidP="002F47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38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35,873</w:t>
            </w:r>
          </w:p>
        </w:tc>
      </w:tr>
      <w:tr w:rsidR="00CA6A19" w:rsidRPr="00CF7ED9" w14:paraId="65462118" w14:textId="77777777" w:rsidTr="00B637D7">
        <w:tc>
          <w:tcPr>
            <w:tcW w:w="3690" w:type="dxa"/>
          </w:tcPr>
          <w:p w14:paraId="76EF8959" w14:textId="26EF0A4B" w:rsidR="00CA6A19" w:rsidRDefault="00CA6A19" w:rsidP="00CA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3368DE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258" w:type="dxa"/>
          </w:tcPr>
          <w:p w14:paraId="5E7502BB" w14:textId="4E1A6A26" w:rsidR="00CA6A19" w:rsidRPr="00CF7ED9" w:rsidRDefault="00CA6A19" w:rsidP="00B637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21F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  <w:tc>
          <w:tcPr>
            <w:tcW w:w="243" w:type="dxa"/>
          </w:tcPr>
          <w:p w14:paraId="49F6B33F" w14:textId="7777777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84766A2" w14:textId="3B6A9DD0" w:rsidR="00CA6A1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4,425</w:t>
            </w:r>
          </w:p>
        </w:tc>
        <w:tc>
          <w:tcPr>
            <w:tcW w:w="243" w:type="dxa"/>
          </w:tcPr>
          <w:p w14:paraId="06391A2A" w14:textId="7777777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57AD7168" w14:textId="2569752D" w:rsidR="00CA6A19" w:rsidRPr="00CF7ED9" w:rsidRDefault="00CA6A19" w:rsidP="002F47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7,215</w:t>
            </w:r>
          </w:p>
        </w:tc>
        <w:tc>
          <w:tcPr>
            <w:tcW w:w="236" w:type="dxa"/>
          </w:tcPr>
          <w:p w14:paraId="33E48CCE" w14:textId="7777777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61FA957F" w14:textId="043501BE" w:rsidR="00CA6A19" w:rsidRDefault="00CA6A19" w:rsidP="002F47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38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50BA">
              <w:rPr>
                <w:rFonts w:asciiTheme="majorBidi" w:hAnsiTheme="majorBidi" w:cstheme="majorBidi"/>
                <w:sz w:val="30"/>
                <w:szCs w:val="30"/>
              </w:rPr>
              <w:t>4,008</w:t>
            </w:r>
          </w:p>
        </w:tc>
      </w:tr>
      <w:tr w:rsidR="00CA6A19" w:rsidRPr="00CF7ED9" w14:paraId="111E67AB" w14:textId="77777777" w:rsidTr="00B637D7">
        <w:tc>
          <w:tcPr>
            <w:tcW w:w="3690" w:type="dxa"/>
          </w:tcPr>
          <w:p w14:paraId="1DE67A62" w14:textId="5D510D84" w:rsidR="00CA6A19" w:rsidRPr="00CF7ED9" w:rsidRDefault="00CA6A19" w:rsidP="00CA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1258" w:type="dxa"/>
          </w:tcPr>
          <w:p w14:paraId="2DF1D659" w14:textId="098058EC" w:rsidR="00CA6A19" w:rsidRPr="00CF7ED9" w:rsidRDefault="00CA6A19" w:rsidP="00B637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6,123</w:t>
            </w:r>
          </w:p>
        </w:tc>
        <w:tc>
          <w:tcPr>
            <w:tcW w:w="243" w:type="dxa"/>
          </w:tcPr>
          <w:p w14:paraId="31B8D885" w14:textId="7777777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B572509" w14:textId="1BE012A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11,227</w:t>
            </w:r>
          </w:p>
        </w:tc>
        <w:tc>
          <w:tcPr>
            <w:tcW w:w="243" w:type="dxa"/>
          </w:tcPr>
          <w:p w14:paraId="79347F04" w14:textId="7777777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6DF9B7DC" w14:textId="7E385DFE" w:rsidR="00CA6A19" w:rsidRPr="00CF7ED9" w:rsidRDefault="00CA6A19" w:rsidP="002F47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5,979</w:t>
            </w:r>
          </w:p>
        </w:tc>
        <w:tc>
          <w:tcPr>
            <w:tcW w:w="236" w:type="dxa"/>
          </w:tcPr>
          <w:p w14:paraId="200F530F" w14:textId="7777777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</w:tcPr>
          <w:p w14:paraId="06F21BBA" w14:textId="537AC47F" w:rsidR="00CA6A19" w:rsidRPr="002850BA" w:rsidRDefault="00CA6A19" w:rsidP="002F47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0"/>
              </w:tabs>
              <w:spacing w:line="38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50BA">
              <w:rPr>
                <w:rFonts w:asciiTheme="majorBidi" w:hAnsiTheme="majorBidi" w:cstheme="majorBidi"/>
                <w:sz w:val="30"/>
                <w:szCs w:val="30"/>
              </w:rPr>
              <w:t>11,035</w:t>
            </w:r>
          </w:p>
        </w:tc>
      </w:tr>
      <w:tr w:rsidR="00CA6A19" w:rsidRPr="00CF7ED9" w14:paraId="01143C32" w14:textId="77777777" w:rsidTr="00B637D7">
        <w:tc>
          <w:tcPr>
            <w:tcW w:w="3690" w:type="dxa"/>
          </w:tcPr>
          <w:p w14:paraId="567BCE55" w14:textId="27D11348" w:rsidR="00CA6A19" w:rsidRPr="00CF7ED9" w:rsidRDefault="00CA6A19" w:rsidP="00CA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ค่าใช้จ่ายการวิจัย</w:t>
            </w:r>
          </w:p>
        </w:tc>
        <w:tc>
          <w:tcPr>
            <w:tcW w:w="1258" w:type="dxa"/>
          </w:tcPr>
          <w:p w14:paraId="66A76A18" w14:textId="1ADD6E27" w:rsidR="00CA6A19" w:rsidRPr="00CF7ED9" w:rsidRDefault="00CA6A19" w:rsidP="00B637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4,689</w:t>
            </w:r>
          </w:p>
        </w:tc>
        <w:tc>
          <w:tcPr>
            <w:tcW w:w="243" w:type="dxa"/>
          </w:tcPr>
          <w:p w14:paraId="3F9E050B" w14:textId="7777777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C34472C" w14:textId="3BD77C19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16,749</w:t>
            </w:r>
          </w:p>
        </w:tc>
        <w:tc>
          <w:tcPr>
            <w:tcW w:w="243" w:type="dxa"/>
          </w:tcPr>
          <w:p w14:paraId="6C9B2418" w14:textId="7777777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16C4A701" w14:textId="54C0B22F" w:rsidR="00CA6A19" w:rsidRPr="00CF7ED9" w:rsidRDefault="00CA6A19" w:rsidP="002F47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0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4795A0" w14:textId="7777777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</w:tcPr>
          <w:p w14:paraId="0243E0D0" w14:textId="7F808C83" w:rsidR="00CA6A19" w:rsidRPr="002850BA" w:rsidRDefault="00CA6A19" w:rsidP="002F47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850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A6A19" w:rsidRPr="00CF7ED9" w14:paraId="1A45ED76" w14:textId="77777777" w:rsidTr="00B637D7">
        <w:tc>
          <w:tcPr>
            <w:tcW w:w="3690" w:type="dxa"/>
          </w:tcPr>
          <w:p w14:paraId="0055F93A" w14:textId="28F0FD07" w:rsidR="00CA6A19" w:rsidRPr="00CF7ED9" w:rsidRDefault="00CA6A19" w:rsidP="00CA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1258" w:type="dxa"/>
          </w:tcPr>
          <w:p w14:paraId="7D46CCE0" w14:textId="4027B289" w:rsidR="00CA6A19" w:rsidRPr="00CF7ED9" w:rsidRDefault="00CA6A19" w:rsidP="00B637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4,450</w:t>
            </w:r>
          </w:p>
        </w:tc>
        <w:tc>
          <w:tcPr>
            <w:tcW w:w="243" w:type="dxa"/>
          </w:tcPr>
          <w:p w14:paraId="202E9DE7" w14:textId="7777777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76C5E71" w14:textId="4DF90610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3,573</w:t>
            </w:r>
          </w:p>
        </w:tc>
        <w:tc>
          <w:tcPr>
            <w:tcW w:w="243" w:type="dxa"/>
          </w:tcPr>
          <w:p w14:paraId="536FDF61" w14:textId="7777777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05D96D46" w14:textId="656A7AE9" w:rsidR="00CA6A19" w:rsidRPr="00CF7ED9" w:rsidRDefault="00CA6A19" w:rsidP="002F47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4,422</w:t>
            </w:r>
          </w:p>
        </w:tc>
        <w:tc>
          <w:tcPr>
            <w:tcW w:w="236" w:type="dxa"/>
          </w:tcPr>
          <w:p w14:paraId="0141D287" w14:textId="7777777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</w:tcPr>
          <w:p w14:paraId="55362C14" w14:textId="40FA3A73" w:rsidR="00CA6A19" w:rsidRPr="002850BA" w:rsidRDefault="00CA6A19" w:rsidP="002F47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3,518</w:t>
            </w:r>
          </w:p>
        </w:tc>
      </w:tr>
      <w:tr w:rsidR="00CA6A19" w:rsidRPr="00CF7ED9" w14:paraId="0DB85870" w14:textId="77777777" w:rsidTr="00B637D7">
        <w:tc>
          <w:tcPr>
            <w:tcW w:w="3690" w:type="dxa"/>
          </w:tcPr>
          <w:p w14:paraId="07B37FEB" w14:textId="0E4C7D16" w:rsidR="00CA6A19" w:rsidRPr="00CF7ED9" w:rsidRDefault="00CA6A19" w:rsidP="00CA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ค่าใช้จ่ายโฆษณาและส่งเสริมการขาย</w:t>
            </w:r>
          </w:p>
        </w:tc>
        <w:tc>
          <w:tcPr>
            <w:tcW w:w="1258" w:type="dxa"/>
          </w:tcPr>
          <w:p w14:paraId="0C3F08C1" w14:textId="0A72FA6C" w:rsidR="00CA6A19" w:rsidRPr="00CF7ED9" w:rsidRDefault="00CA6A19" w:rsidP="00B637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</w:t>
            </w:r>
            <w:r w:rsidR="00DF46AD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43" w:type="dxa"/>
          </w:tcPr>
          <w:p w14:paraId="693F984C" w14:textId="7777777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7C280B0" w14:textId="468CA4D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9,370</w:t>
            </w:r>
          </w:p>
        </w:tc>
        <w:tc>
          <w:tcPr>
            <w:tcW w:w="243" w:type="dxa"/>
          </w:tcPr>
          <w:p w14:paraId="0BCFBB0E" w14:textId="7777777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3B47B6C4" w14:textId="759EFA6B" w:rsidR="00CA6A19" w:rsidRPr="00CF7ED9" w:rsidRDefault="00CA6A19" w:rsidP="002F47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2,46</w:t>
            </w:r>
            <w:r w:rsidR="00721FE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493B5D43" w14:textId="7777777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0575A7F0" w14:textId="4293CFB2" w:rsidR="00CA6A19" w:rsidRDefault="00CA6A19" w:rsidP="002F47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850BA">
              <w:rPr>
                <w:rFonts w:asciiTheme="majorBidi" w:hAnsiTheme="majorBidi" w:cstheme="majorBidi"/>
                <w:sz w:val="30"/>
                <w:szCs w:val="30"/>
              </w:rPr>
              <w:t>3,4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CA6A19" w:rsidRPr="00CF7ED9" w14:paraId="253903E4" w14:textId="77777777" w:rsidTr="00B637D7">
        <w:tc>
          <w:tcPr>
            <w:tcW w:w="3690" w:type="dxa"/>
          </w:tcPr>
          <w:p w14:paraId="20AADA28" w14:textId="77777777" w:rsidR="00CA6A19" w:rsidRPr="00CF7ED9" w:rsidRDefault="00CA6A19" w:rsidP="00CA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b/>
                <w:sz w:val="30"/>
                <w:szCs w:val="30"/>
                <w:cs/>
              </w:rPr>
              <w:t>อื่น</w:t>
            </w:r>
            <w:r w:rsidRPr="003368DE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3368DE">
              <w:rPr>
                <w:rFonts w:ascii="Angsana New" w:hAnsi="Angsana New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58001E7" w14:textId="61F7F351" w:rsidR="00CA6A19" w:rsidRPr="00CF7ED9" w:rsidRDefault="001D1EEC" w:rsidP="00B637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8,353</w:t>
            </w:r>
          </w:p>
        </w:tc>
        <w:tc>
          <w:tcPr>
            <w:tcW w:w="243" w:type="dxa"/>
          </w:tcPr>
          <w:p w14:paraId="2AD5DECD" w14:textId="7777777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9D116D1" w14:textId="6FD1FDE1" w:rsidR="00CA6A19" w:rsidRPr="00CF7ED9" w:rsidRDefault="001D1EEC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13,230</w:t>
            </w:r>
          </w:p>
        </w:tc>
        <w:tc>
          <w:tcPr>
            <w:tcW w:w="243" w:type="dxa"/>
          </w:tcPr>
          <w:p w14:paraId="1565408C" w14:textId="7777777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6869EE8F" w14:textId="5DEB304E" w:rsidR="00CA6A19" w:rsidRPr="00CF7ED9" w:rsidRDefault="001D1EEC" w:rsidP="002F47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6,143</w:t>
            </w:r>
          </w:p>
        </w:tc>
        <w:tc>
          <w:tcPr>
            <w:tcW w:w="236" w:type="dxa"/>
          </w:tcPr>
          <w:p w14:paraId="42F1CA87" w14:textId="77777777" w:rsidR="00CA6A19" w:rsidRPr="00CF7ED9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50F36A12" w14:textId="60995083" w:rsidR="00CA6A19" w:rsidRDefault="001D1EEC" w:rsidP="002F47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8,215</w:t>
            </w:r>
          </w:p>
        </w:tc>
      </w:tr>
      <w:tr w:rsidR="00CA6A19" w:rsidRPr="00CF7ED9" w14:paraId="1E7546BD" w14:textId="77777777" w:rsidTr="00B637D7">
        <w:tc>
          <w:tcPr>
            <w:tcW w:w="3690" w:type="dxa"/>
          </w:tcPr>
          <w:p w14:paraId="17570305" w14:textId="4359862B" w:rsidR="00CA6A19" w:rsidRPr="00B01C23" w:rsidRDefault="00CA6A19" w:rsidP="00CA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01C23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001B8B58" w14:textId="31FE8F1A" w:rsidR="00CA6A19" w:rsidRPr="00B637D7" w:rsidRDefault="00CA6A19" w:rsidP="00B637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3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188,233</w:t>
            </w:r>
          </w:p>
        </w:tc>
        <w:tc>
          <w:tcPr>
            <w:tcW w:w="243" w:type="dxa"/>
          </w:tcPr>
          <w:p w14:paraId="3BBD6F1C" w14:textId="77777777" w:rsidR="00CA6A19" w:rsidRPr="00EA520E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D5C4B3B" w14:textId="29E1D7D3" w:rsidR="00CA6A19" w:rsidRPr="00EA520E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52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213,062</w:t>
            </w:r>
          </w:p>
        </w:tc>
        <w:tc>
          <w:tcPr>
            <w:tcW w:w="243" w:type="dxa"/>
            <w:vAlign w:val="bottom"/>
          </w:tcPr>
          <w:p w14:paraId="08BEF84B" w14:textId="77777777" w:rsidR="00CA6A19" w:rsidRPr="00EA520E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2148116A" w14:textId="0DC4AC5E" w:rsidR="00CA6A19" w:rsidRPr="00EA520E" w:rsidRDefault="00CA6A19" w:rsidP="002F47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52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141,891</w:t>
            </w:r>
          </w:p>
        </w:tc>
        <w:tc>
          <w:tcPr>
            <w:tcW w:w="236" w:type="dxa"/>
          </w:tcPr>
          <w:p w14:paraId="64D0E3E0" w14:textId="77777777" w:rsidR="00CA6A19" w:rsidRPr="00EA520E" w:rsidRDefault="00CA6A19" w:rsidP="00CA6A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3CC2F672" w14:textId="74B2A49B" w:rsidR="00CA6A19" w:rsidRPr="00EA520E" w:rsidRDefault="00CA6A19" w:rsidP="002F476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52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151,452</w:t>
            </w:r>
          </w:p>
        </w:tc>
      </w:tr>
    </w:tbl>
    <w:p w14:paraId="6D8FCB09" w14:textId="30CD0B30" w:rsidR="00A10246" w:rsidRDefault="00A10246" w:rsidP="00A10246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6F2575E6" w14:textId="02F0DE60" w:rsidR="0023246C" w:rsidRPr="00CF7ED9" w:rsidRDefault="0023246C" w:rsidP="00D16FB7">
      <w:pPr>
        <w:pStyle w:val="index"/>
        <w:numPr>
          <w:ilvl w:val="0"/>
          <w:numId w:val="21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ภาษีเงินได้</w:t>
      </w:r>
    </w:p>
    <w:p w14:paraId="0B28EC06" w14:textId="77777777" w:rsidR="0023246C" w:rsidRPr="001D1EEC" w:rsidRDefault="0023246C" w:rsidP="0023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3BF35236" w14:textId="77777777" w:rsidR="0023246C" w:rsidRPr="00CF7ED9" w:rsidRDefault="0023246C" w:rsidP="0023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CF7ED9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00A5A5A8" w14:textId="77777777" w:rsidR="0023246C" w:rsidRPr="0023246C" w:rsidRDefault="0023246C" w:rsidP="0023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16"/>
          <w:szCs w:val="16"/>
        </w:rPr>
      </w:pPr>
    </w:p>
    <w:tbl>
      <w:tblPr>
        <w:tblW w:w="930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735"/>
        <w:gridCol w:w="1260"/>
        <w:gridCol w:w="270"/>
        <w:gridCol w:w="1170"/>
        <w:gridCol w:w="270"/>
        <w:gridCol w:w="1152"/>
        <w:gridCol w:w="236"/>
        <w:gridCol w:w="1203"/>
        <w:gridCol w:w="8"/>
      </w:tblGrid>
      <w:tr w:rsidR="0023246C" w:rsidRPr="00CF7ED9" w14:paraId="551AF194" w14:textId="77777777" w:rsidTr="00B637D7">
        <w:trPr>
          <w:trHeight w:val="70"/>
          <w:tblHeader/>
        </w:trPr>
        <w:tc>
          <w:tcPr>
            <w:tcW w:w="3735" w:type="dxa"/>
            <w:vAlign w:val="bottom"/>
          </w:tcPr>
          <w:p w14:paraId="6DD0CECF" w14:textId="77777777" w:rsidR="0023246C" w:rsidRPr="00CF7ED9" w:rsidRDefault="0023246C" w:rsidP="007D16B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E9ABE8D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18D2D6C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99" w:type="dxa"/>
            <w:gridSpan w:val="4"/>
          </w:tcPr>
          <w:p w14:paraId="701447FF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10246" w:rsidRPr="00CF7ED9" w14:paraId="4852431B" w14:textId="77777777" w:rsidTr="00B637D7">
        <w:trPr>
          <w:trHeight w:val="70"/>
          <w:tblHeader/>
        </w:trPr>
        <w:tc>
          <w:tcPr>
            <w:tcW w:w="3735" w:type="dxa"/>
            <w:vAlign w:val="bottom"/>
          </w:tcPr>
          <w:p w14:paraId="05B2A2FF" w14:textId="77777777" w:rsidR="00A10246" w:rsidRPr="00B5297A" w:rsidRDefault="00A10246" w:rsidP="00A10246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123B727" w14:textId="6DAA8CD1" w:rsidR="00A10246" w:rsidRPr="00CF7ED9" w:rsidRDefault="00A10246" w:rsidP="00B637D7">
            <w:pPr>
              <w:pStyle w:val="acctfourfigures"/>
              <w:tabs>
                <w:tab w:val="clear" w:pos="765"/>
              </w:tabs>
              <w:spacing w:line="380" w:lineRule="exact"/>
              <w:ind w:left="-110" w:right="-10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สำหรับงวดระยะเวลาตั้งแต่</w:t>
            </w:r>
            <w:r w:rsidRPr="008E4391">
              <w:rPr>
                <w:rFonts w:ascii="Angsana New" w:hAnsi="Angsana New"/>
                <w:b/>
                <w:sz w:val="30"/>
                <w:szCs w:val="30"/>
                <w:lang w:bidi="th-TH"/>
              </w:rPr>
              <w:br/>
            </w: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วันที่ </w:t>
            </w:r>
            <w:r w:rsidRPr="008E4391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</w:t>
            </w:r>
            <w:r w:rsidRPr="008E4391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มกราคม</w:t>
            </w:r>
            <w:r w:rsidRPr="008E4391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8E4391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2563</w:t>
            </w:r>
            <w:r w:rsidRPr="008E4391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ถึงวันที่ </w:t>
            </w:r>
            <w:r w:rsidRPr="008E4391">
              <w:rPr>
                <w:rFonts w:ascii="Angsana New" w:hAnsi="Angsana New"/>
                <w:b/>
                <w:sz w:val="30"/>
                <w:szCs w:val="30"/>
              </w:rPr>
              <w:br/>
            </w:r>
            <w:r w:rsidRPr="008E4391">
              <w:rPr>
                <w:rFonts w:ascii="Angsana New" w:hAnsi="Angsana New"/>
                <w:bCs/>
                <w:sz w:val="30"/>
                <w:szCs w:val="30"/>
                <w:lang w:bidi="th-TH"/>
              </w:rPr>
              <w:t xml:space="preserve">22 </w:t>
            </w:r>
            <w:r w:rsidRPr="008E4391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พฤษภาคม</w:t>
            </w:r>
          </w:p>
        </w:tc>
        <w:tc>
          <w:tcPr>
            <w:tcW w:w="270" w:type="dxa"/>
          </w:tcPr>
          <w:p w14:paraId="42361495" w14:textId="77777777" w:rsidR="00A10246" w:rsidRPr="00CF7ED9" w:rsidRDefault="00A10246" w:rsidP="00A1024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72B3346" w14:textId="77777777" w:rsidR="00A10246" w:rsidRPr="004470BC" w:rsidRDefault="00A10246" w:rsidP="00A10246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Cs w:val="22"/>
                <w:lang w:val="en-US" w:bidi="th-TH"/>
              </w:rPr>
            </w:pPr>
          </w:p>
          <w:p w14:paraId="1F5AB031" w14:textId="77777777" w:rsidR="00A10246" w:rsidRPr="008E4391" w:rsidRDefault="00A10246" w:rsidP="00A10246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4391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สำหรับงวดหกเดือน</w:t>
            </w:r>
          </w:p>
          <w:p w14:paraId="7525FE45" w14:textId="77777777" w:rsidR="00A10246" w:rsidRPr="008E4391" w:rsidRDefault="00A10246" w:rsidP="00A10246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4391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สิ้นสุดวันที่</w:t>
            </w:r>
          </w:p>
          <w:p w14:paraId="71DD8A89" w14:textId="4D989F4B" w:rsidR="00A10246" w:rsidRPr="00CF7ED9" w:rsidRDefault="00A10246" w:rsidP="00A1024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4391">
              <w:rPr>
                <w:rFonts w:asciiTheme="majorBidi" w:hAnsiTheme="majorBidi"/>
                <w:sz w:val="30"/>
                <w:szCs w:val="30"/>
                <w:lang w:val="en-US" w:bidi="th-TH"/>
              </w:rPr>
              <w:t>30</w:t>
            </w:r>
            <w:r w:rsidRPr="008E439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E4391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5B18990A" w14:textId="77777777" w:rsidR="00A10246" w:rsidRPr="00CF7ED9" w:rsidRDefault="00A10246" w:rsidP="00A1024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99" w:type="dxa"/>
            <w:gridSpan w:val="4"/>
          </w:tcPr>
          <w:p w14:paraId="3FB1E3D7" w14:textId="77777777" w:rsidR="00A10246" w:rsidRPr="004470BC" w:rsidRDefault="00A10246" w:rsidP="00A10246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267E7F5B" w14:textId="77777777" w:rsidR="00A10246" w:rsidRPr="004470BC" w:rsidRDefault="00A10246" w:rsidP="00A10246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5DE88E23" w14:textId="77777777" w:rsidR="00A10246" w:rsidRPr="004470BC" w:rsidRDefault="00A10246" w:rsidP="00A10246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22F5BCA1" w14:textId="3DA1CAE1" w:rsidR="00A10246" w:rsidRPr="00CF7ED9" w:rsidRDefault="00A10246" w:rsidP="00A1024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4391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สำหรับงวดหกเดือนสิ้นสุดวันที่</w:t>
            </w:r>
            <w:r w:rsidRPr="008E4391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30</w:t>
            </w:r>
            <w:r w:rsidRPr="008E439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E4391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</w:tr>
      <w:tr w:rsidR="0023246C" w:rsidRPr="00CF7ED9" w14:paraId="3C8F3D65" w14:textId="77777777" w:rsidTr="00B637D7">
        <w:trPr>
          <w:trHeight w:val="70"/>
          <w:tblHeader/>
        </w:trPr>
        <w:tc>
          <w:tcPr>
            <w:tcW w:w="3735" w:type="dxa"/>
            <w:vAlign w:val="bottom"/>
          </w:tcPr>
          <w:p w14:paraId="16E54993" w14:textId="77777777" w:rsidR="0023246C" w:rsidRPr="00B5297A" w:rsidRDefault="0023246C" w:rsidP="007D16B6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54457A1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59E2A36A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66A3F0F2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A5F7325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7AD11640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36" w:type="dxa"/>
          </w:tcPr>
          <w:p w14:paraId="424F7DDA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11" w:type="dxa"/>
            <w:gridSpan w:val="2"/>
          </w:tcPr>
          <w:p w14:paraId="7E9BDD8C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23246C" w:rsidRPr="00CF7ED9" w14:paraId="025B01A7" w14:textId="77777777" w:rsidTr="00B637D7">
        <w:trPr>
          <w:gridAfter w:val="1"/>
          <w:wAfter w:w="8" w:type="dxa"/>
        </w:trPr>
        <w:tc>
          <w:tcPr>
            <w:tcW w:w="3735" w:type="dxa"/>
          </w:tcPr>
          <w:p w14:paraId="5E331725" w14:textId="77777777" w:rsidR="0023246C" w:rsidRPr="00CF7ED9" w:rsidRDefault="0023246C" w:rsidP="007D16B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561" w:type="dxa"/>
            <w:gridSpan w:val="7"/>
          </w:tcPr>
          <w:p w14:paraId="690BBCE8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380" w:lineRule="exact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246C" w:rsidRPr="00CF7ED9" w14:paraId="5AAA93C8" w14:textId="77777777" w:rsidTr="00B637D7">
        <w:tc>
          <w:tcPr>
            <w:tcW w:w="3735" w:type="dxa"/>
          </w:tcPr>
          <w:p w14:paraId="785B1052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CF7ED9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88E23E2" w14:textId="77777777" w:rsidR="0023246C" w:rsidRPr="00CF7ED9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037CE0" w14:textId="77777777" w:rsidR="0023246C" w:rsidRPr="00CF7ED9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DA8D2C" w14:textId="77777777" w:rsidR="0023246C" w:rsidRPr="00CF7ED9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5B6684C2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6FFF407" w14:textId="77777777" w:rsidR="0023246C" w:rsidRPr="00CF7ED9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4415E8D" w14:textId="77777777" w:rsidR="0023246C" w:rsidRPr="00CF7ED9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gridSpan w:val="2"/>
          </w:tcPr>
          <w:p w14:paraId="7AD50EED" w14:textId="77777777" w:rsidR="0023246C" w:rsidRPr="00CF7ED9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9"/>
              </w:tabs>
              <w:spacing w:line="380" w:lineRule="exact"/>
              <w:ind w:left="-45" w:right="-19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23246C" w:rsidRPr="00CF7ED9" w14:paraId="0F65E6EB" w14:textId="77777777" w:rsidTr="00B637D7">
        <w:tc>
          <w:tcPr>
            <w:tcW w:w="3735" w:type="dxa"/>
            <w:shd w:val="clear" w:color="auto" w:fill="auto"/>
          </w:tcPr>
          <w:p w14:paraId="5CF438E5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378FD8" w14:textId="0659DF8C" w:rsidR="0023246C" w:rsidRPr="00CF7ED9" w:rsidRDefault="000051AA" w:rsidP="00B637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120,872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962577" w14:textId="77777777" w:rsidR="0023246C" w:rsidRPr="00CF7ED9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281176" w14:textId="77777777" w:rsidR="0023246C" w:rsidRPr="00CF7ED9" w:rsidRDefault="0023246C" w:rsidP="001D1EE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1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6695E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B6695E">
              <w:rPr>
                <w:rFonts w:asciiTheme="majorBidi" w:hAnsiTheme="majorBidi" w:cstheme="majorBidi"/>
                <w:sz w:val="30"/>
                <w:szCs w:val="30"/>
              </w:rPr>
              <w:t>865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329D6D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CE5C54" w14:textId="5DAAFFD8" w:rsidR="0023246C" w:rsidRPr="00CF7ED9" w:rsidRDefault="000051AA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1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120,87</w:t>
            </w:r>
            <w:r w:rsidR="00AB093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B8D469" w14:textId="77777777" w:rsidR="0023246C" w:rsidRPr="00CF7ED9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gridSpan w:val="2"/>
            <w:vAlign w:val="bottom"/>
          </w:tcPr>
          <w:p w14:paraId="15B9AE71" w14:textId="77777777" w:rsidR="0023246C" w:rsidRPr="00CF7ED9" w:rsidRDefault="0023246C" w:rsidP="00B0446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6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6695E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B6695E">
              <w:rPr>
                <w:rFonts w:asciiTheme="majorBidi" w:hAnsiTheme="majorBidi" w:cstheme="majorBidi"/>
                <w:sz w:val="30"/>
                <w:szCs w:val="30"/>
              </w:rPr>
              <w:t>865</w:t>
            </w:r>
          </w:p>
        </w:tc>
      </w:tr>
      <w:tr w:rsidR="0023246C" w:rsidRPr="00CF7ED9" w14:paraId="4531D84E" w14:textId="77777777" w:rsidTr="00B637D7">
        <w:tc>
          <w:tcPr>
            <w:tcW w:w="3735" w:type="dxa"/>
            <w:shd w:val="clear" w:color="auto" w:fill="auto"/>
          </w:tcPr>
          <w:p w14:paraId="53586BE2" w14:textId="0461B830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</w:t>
            </w:r>
            <w:r w:rsidR="000051A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ต่ำ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ไป</w:t>
            </w:r>
            <w:r w:rsidR="001D1E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56F2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6F2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สูงไป</w:t>
            </w:r>
            <w:r w:rsidR="00D56F2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FA4E2" w14:textId="7304F68D" w:rsidR="0023246C" w:rsidRPr="00CF7ED9" w:rsidRDefault="000051AA" w:rsidP="00B637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D5152A" w14:textId="77777777" w:rsidR="0023246C" w:rsidRPr="00CF7ED9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9ECC4" w14:textId="77777777" w:rsidR="0023246C" w:rsidRPr="00CF7ED9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1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6695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B6695E">
              <w:rPr>
                <w:rFonts w:asciiTheme="majorBidi" w:hAnsiTheme="majorBidi" w:cstheme="majorBidi"/>
                <w:sz w:val="30"/>
                <w:szCs w:val="30"/>
              </w:rPr>
              <w:t>030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1CD307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87362" w14:textId="7095686F" w:rsidR="0023246C" w:rsidRPr="00CF7ED9" w:rsidRDefault="000051AA" w:rsidP="000051A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CF4725" w14:textId="77777777" w:rsidR="0023246C" w:rsidRPr="00CF7ED9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gridSpan w:val="2"/>
            <w:tcBorders>
              <w:bottom w:val="single" w:sz="4" w:space="0" w:color="auto"/>
            </w:tcBorders>
            <w:vAlign w:val="bottom"/>
          </w:tcPr>
          <w:p w14:paraId="65E960C2" w14:textId="77777777" w:rsidR="0023246C" w:rsidRPr="00CF7ED9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6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6695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B6695E">
              <w:rPr>
                <w:rFonts w:asciiTheme="majorBidi" w:hAnsiTheme="majorBidi" w:cstheme="majorBidi"/>
                <w:sz w:val="30"/>
                <w:szCs w:val="30"/>
              </w:rPr>
              <w:t>030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23246C" w:rsidRPr="00CF7ED9" w14:paraId="7F5A134B" w14:textId="77777777" w:rsidTr="00B637D7">
        <w:tc>
          <w:tcPr>
            <w:tcW w:w="3735" w:type="dxa"/>
            <w:shd w:val="clear" w:color="auto" w:fill="auto"/>
          </w:tcPr>
          <w:p w14:paraId="2443FC68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6F3FA" w14:textId="694251BD" w:rsidR="0023246C" w:rsidRPr="00B637D7" w:rsidRDefault="000051AA" w:rsidP="00B637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3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121,203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3AA1A0" w14:textId="77777777" w:rsidR="0023246C" w:rsidRPr="00CF7ED9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74EDE" w14:textId="77777777" w:rsidR="0023246C" w:rsidRPr="00CF7ED9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1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6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B66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796906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BEE4DF" w14:textId="3F0FCCB2" w:rsidR="0023246C" w:rsidRPr="00CF7ED9" w:rsidRDefault="000051AA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1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120,87</w:t>
            </w:r>
            <w:r w:rsidR="00AB09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5F02BF" w14:textId="77777777" w:rsidR="0023246C" w:rsidRPr="00CF7ED9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93B06" w14:textId="77777777" w:rsidR="0023246C" w:rsidRPr="00CF7ED9" w:rsidRDefault="0023246C" w:rsidP="00A92E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6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6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B66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835</w:t>
            </w:r>
          </w:p>
        </w:tc>
      </w:tr>
      <w:tr w:rsidR="0023246C" w:rsidRPr="00CF7ED9" w14:paraId="3156B6F0" w14:textId="77777777" w:rsidTr="00B637D7">
        <w:tc>
          <w:tcPr>
            <w:tcW w:w="3735" w:type="dxa"/>
            <w:shd w:val="clear" w:color="auto" w:fill="auto"/>
          </w:tcPr>
          <w:p w14:paraId="14FA7541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710216" w14:textId="77777777" w:rsidR="0023246C" w:rsidRPr="00CF7ED9" w:rsidRDefault="0023246C" w:rsidP="00B637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69E26A" w14:textId="77777777" w:rsidR="0023246C" w:rsidRPr="00CF7ED9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1FEB8C" w14:textId="77777777" w:rsidR="0023246C" w:rsidRPr="00CF7ED9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1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9C618E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575CA0" w14:textId="77777777" w:rsidR="0023246C" w:rsidRPr="00CF7ED9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1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89505F" w14:textId="77777777" w:rsidR="0023246C" w:rsidRPr="00CF7ED9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gridSpan w:val="2"/>
            <w:vAlign w:val="bottom"/>
          </w:tcPr>
          <w:p w14:paraId="3BDD3C15" w14:textId="77777777" w:rsidR="0023246C" w:rsidRPr="00CF7ED9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6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246C" w:rsidRPr="00CF7ED9" w14:paraId="7D361401" w14:textId="77777777" w:rsidTr="00B637D7">
        <w:tc>
          <w:tcPr>
            <w:tcW w:w="3735" w:type="dxa"/>
            <w:shd w:val="clear" w:color="auto" w:fill="auto"/>
          </w:tcPr>
          <w:p w14:paraId="66B4EFB3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C900D" w14:textId="12145059" w:rsidR="0023246C" w:rsidRPr="00CF7ED9" w:rsidRDefault="000051AA" w:rsidP="00B637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(35,613)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0F1D62" w14:textId="77777777" w:rsidR="0023246C" w:rsidRPr="00CF7ED9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73090" w14:textId="77777777" w:rsidR="0023246C" w:rsidRPr="00CF7ED9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1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6695E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B6695E">
              <w:rPr>
                <w:rFonts w:asciiTheme="majorBidi" w:hAnsiTheme="majorBidi" w:cstheme="majorBidi"/>
                <w:sz w:val="30"/>
                <w:szCs w:val="30"/>
              </w:rPr>
              <w:t>774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3ED6BD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0BCA5" w14:textId="34BC9F0F" w:rsidR="0023246C" w:rsidRPr="004825CC" w:rsidRDefault="000051AA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1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825CC">
              <w:rPr>
                <w:rFonts w:asciiTheme="majorBidi" w:hAnsiTheme="majorBidi" w:cstheme="majorBidi"/>
                <w:sz w:val="30"/>
                <w:szCs w:val="30"/>
              </w:rPr>
              <w:t>(41,58</w:t>
            </w:r>
            <w:r w:rsidR="00AB093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825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11D152" w14:textId="77777777" w:rsidR="0023246C" w:rsidRPr="00CF7ED9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gridSpan w:val="2"/>
            <w:tcBorders>
              <w:bottom w:val="single" w:sz="4" w:space="0" w:color="auto"/>
            </w:tcBorders>
            <w:vAlign w:val="bottom"/>
          </w:tcPr>
          <w:p w14:paraId="62980649" w14:textId="77777777" w:rsidR="0023246C" w:rsidRPr="00CF7ED9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6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6695E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B6695E">
              <w:rPr>
                <w:rFonts w:asciiTheme="majorBidi" w:hAnsiTheme="majorBidi" w:cstheme="majorBidi"/>
                <w:sz w:val="30"/>
                <w:szCs w:val="30"/>
              </w:rPr>
              <w:t>322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23246C" w:rsidRPr="00CF7ED9" w14:paraId="330B0BD7" w14:textId="77777777" w:rsidTr="00B637D7">
        <w:tc>
          <w:tcPr>
            <w:tcW w:w="3735" w:type="dxa"/>
            <w:shd w:val="clear" w:color="auto" w:fill="auto"/>
          </w:tcPr>
          <w:p w14:paraId="1EAA6360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B31AD7" w14:textId="280FD0AE" w:rsidR="0023246C" w:rsidRPr="00B637D7" w:rsidRDefault="000051AA" w:rsidP="00B637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3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(35,613)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197017" w14:textId="77777777" w:rsidR="0023246C" w:rsidRPr="00CF7ED9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DEEDB" w14:textId="77777777" w:rsidR="0023246C" w:rsidRPr="00CF7ED9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1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B66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2,774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F132DA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38D999" w14:textId="73FA4044" w:rsidR="0023246C" w:rsidRPr="004825CC" w:rsidRDefault="000051AA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1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25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(41,58</w:t>
            </w:r>
            <w:r w:rsidR="00AB09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4825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007490" w14:textId="77777777" w:rsidR="0023246C" w:rsidRPr="00CF7ED9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471B5" w14:textId="77777777" w:rsidR="0023246C" w:rsidRPr="00CF7ED9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6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B66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66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D56F2F" w:rsidRPr="00CF7ED9" w14:paraId="1C6210D2" w14:textId="77777777" w:rsidTr="00B637D7">
        <w:tc>
          <w:tcPr>
            <w:tcW w:w="3735" w:type="dxa"/>
            <w:shd w:val="clear" w:color="auto" w:fill="auto"/>
          </w:tcPr>
          <w:p w14:paraId="54F4E478" w14:textId="2AD5030D" w:rsidR="00D56F2F" w:rsidRPr="00CF7ED9" w:rsidRDefault="00D56F2F" w:rsidP="00D5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CF7E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DA72F" w14:textId="48E2C84A" w:rsidR="00D56F2F" w:rsidRPr="00B637D7" w:rsidRDefault="00D56F2F" w:rsidP="00B637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3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85,590</w:t>
            </w:r>
          </w:p>
        </w:tc>
        <w:tc>
          <w:tcPr>
            <w:tcW w:w="270" w:type="dxa"/>
            <w:shd w:val="clear" w:color="auto" w:fill="auto"/>
          </w:tcPr>
          <w:p w14:paraId="25339CE1" w14:textId="77777777" w:rsidR="00D56F2F" w:rsidRPr="00CF7ED9" w:rsidRDefault="00D56F2F" w:rsidP="00D56F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161F4E" w14:textId="3F2A8C0F" w:rsidR="00D56F2F" w:rsidRPr="00CF7ED9" w:rsidRDefault="00D56F2F" w:rsidP="00D56F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1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6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B66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BBDCB0" w14:textId="77777777" w:rsidR="00D56F2F" w:rsidRPr="00CF7ED9" w:rsidRDefault="00D56F2F" w:rsidP="00D5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0E0E40" w14:textId="5E4BF8BC" w:rsidR="00D56F2F" w:rsidRDefault="00D56F2F" w:rsidP="00D56F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1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79,289</w:t>
            </w:r>
          </w:p>
        </w:tc>
        <w:tc>
          <w:tcPr>
            <w:tcW w:w="236" w:type="dxa"/>
            <w:shd w:val="clear" w:color="auto" w:fill="auto"/>
          </w:tcPr>
          <w:p w14:paraId="1B457D93" w14:textId="77777777" w:rsidR="00D56F2F" w:rsidRPr="00CF7ED9" w:rsidRDefault="00D56F2F" w:rsidP="00D56F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EF3F73" w14:textId="2392239C" w:rsidR="00D56F2F" w:rsidRPr="00CF7ED9" w:rsidRDefault="00D56F2F" w:rsidP="00D56F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6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6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B66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513</w:t>
            </w:r>
          </w:p>
        </w:tc>
      </w:tr>
    </w:tbl>
    <w:p w14:paraId="0DB59D9D" w14:textId="77777777" w:rsidR="0023246C" w:rsidRPr="00A92E3C" w:rsidRDefault="0023246C" w:rsidP="0023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</w:p>
    <w:p w14:paraId="0B6C4B88" w14:textId="77777777" w:rsidR="0023246C" w:rsidRPr="00CF7ED9" w:rsidRDefault="0023246C" w:rsidP="0023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CF7ED9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14:paraId="549A5C6C" w14:textId="77777777" w:rsidR="0023246C" w:rsidRPr="001D1EEC" w:rsidRDefault="0023246C" w:rsidP="0023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ind w:left="-63" w:firstLine="603"/>
        <w:jc w:val="thaiDistribute"/>
        <w:rPr>
          <w:rFonts w:asciiTheme="majorBidi" w:hAnsiTheme="majorBidi" w:cstheme="majorBidi"/>
          <w:bCs/>
          <w:sz w:val="16"/>
          <w:szCs w:val="16"/>
        </w:rPr>
      </w:pPr>
    </w:p>
    <w:tbl>
      <w:tblPr>
        <w:tblW w:w="9319" w:type="dxa"/>
        <w:tblInd w:w="401" w:type="dxa"/>
        <w:tblLayout w:type="fixed"/>
        <w:tblLook w:val="04A0" w:firstRow="1" w:lastRow="0" w:firstColumn="1" w:lastColumn="0" w:noHBand="0" w:noVBand="1"/>
      </w:tblPr>
      <w:tblGrid>
        <w:gridCol w:w="2569"/>
        <w:gridCol w:w="900"/>
        <w:gridCol w:w="236"/>
        <w:gridCol w:w="934"/>
        <w:gridCol w:w="360"/>
        <w:gridCol w:w="900"/>
        <w:gridCol w:w="236"/>
        <w:gridCol w:w="844"/>
        <w:gridCol w:w="270"/>
        <w:gridCol w:w="900"/>
        <w:gridCol w:w="270"/>
        <w:gridCol w:w="900"/>
      </w:tblGrid>
      <w:tr w:rsidR="0023246C" w:rsidRPr="001D1EEC" w14:paraId="41FB2621" w14:textId="77777777" w:rsidTr="00B637D7">
        <w:tc>
          <w:tcPr>
            <w:tcW w:w="2569" w:type="dxa"/>
            <w:shd w:val="clear" w:color="auto" w:fill="auto"/>
          </w:tcPr>
          <w:p w14:paraId="40D88808" w14:textId="77777777" w:rsidR="0023246C" w:rsidRPr="00A92E3C" w:rsidRDefault="0023246C" w:rsidP="007D16B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  <w:r w:rsidRPr="00A92E3C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6750" w:type="dxa"/>
            <w:gridSpan w:val="11"/>
            <w:shd w:val="clear" w:color="auto" w:fill="auto"/>
          </w:tcPr>
          <w:p w14:paraId="4DE76ADB" w14:textId="77777777" w:rsidR="0023246C" w:rsidRPr="00A92E3C" w:rsidRDefault="0023246C" w:rsidP="007D16B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3246C" w:rsidRPr="001D1EEC" w14:paraId="5E9FBB1A" w14:textId="77777777" w:rsidTr="00B637D7">
        <w:tc>
          <w:tcPr>
            <w:tcW w:w="2569" w:type="dxa"/>
            <w:shd w:val="clear" w:color="auto" w:fill="auto"/>
          </w:tcPr>
          <w:p w14:paraId="5AF2A045" w14:textId="77777777" w:rsidR="0023246C" w:rsidRPr="00A92E3C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7"/>
              </w:tabs>
              <w:spacing w:line="240" w:lineRule="auto"/>
              <w:ind w:left="30" w:right="-8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5"/>
            <w:shd w:val="clear" w:color="auto" w:fill="auto"/>
          </w:tcPr>
          <w:p w14:paraId="28FB6091" w14:textId="56EA7AEB" w:rsidR="0023246C" w:rsidRPr="00A92E3C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b/>
                <w:sz w:val="30"/>
                <w:szCs w:val="30"/>
                <w:cs/>
              </w:rPr>
              <w:t>สำหรับงวดระยะเวลาตั้งแต่</w:t>
            </w:r>
            <w:r w:rsidRPr="00A92E3C">
              <w:rPr>
                <w:rFonts w:ascii="Angsana New" w:hAnsi="Angsana New" w:hint="cs"/>
                <w:b/>
                <w:sz w:val="30"/>
                <w:szCs w:val="30"/>
                <w:cs/>
              </w:rPr>
              <w:br/>
              <w:t xml:space="preserve">วันที่ </w:t>
            </w:r>
            <w:r w:rsidRPr="00A92E3C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A92E3C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A92E3C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  <w:r w:rsidRPr="00A92E3C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A92E3C">
              <w:rPr>
                <w:rFonts w:ascii="Angsana New" w:hAnsi="Angsana New" w:hint="cs"/>
                <w:bCs/>
                <w:sz w:val="30"/>
                <w:szCs w:val="30"/>
              </w:rPr>
              <w:t xml:space="preserve">2563 </w:t>
            </w:r>
            <w:r w:rsidRPr="00A92E3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ถึงวันที่ </w:t>
            </w:r>
            <w:r w:rsidRPr="00A92E3C">
              <w:rPr>
                <w:rFonts w:ascii="Angsana New" w:hAnsi="Angsana New" w:hint="cs"/>
                <w:b/>
                <w:sz w:val="30"/>
                <w:szCs w:val="30"/>
                <w:cs/>
              </w:rPr>
              <w:br/>
            </w:r>
            <w:r w:rsidRPr="00A92E3C">
              <w:rPr>
                <w:rFonts w:ascii="Angsana New" w:hAnsi="Angsana New" w:hint="cs"/>
                <w:bCs/>
                <w:sz w:val="30"/>
                <w:szCs w:val="30"/>
              </w:rPr>
              <w:t xml:space="preserve">22 </w:t>
            </w:r>
            <w:r w:rsidRPr="00A92E3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พฤษภาคม </w:t>
            </w:r>
            <w:r w:rsidRPr="00A92E3C">
              <w:rPr>
                <w:rFonts w:ascii="Angsana New" w:hAnsi="Angsana New" w:hint="cs"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4EB46AEC" w14:textId="77777777" w:rsidR="0023246C" w:rsidRPr="00A92E3C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4" w:type="dxa"/>
            <w:gridSpan w:val="5"/>
            <w:shd w:val="clear" w:color="auto" w:fill="auto"/>
          </w:tcPr>
          <w:p w14:paraId="7A76CE2D" w14:textId="77777777" w:rsidR="0023246C" w:rsidRPr="00A92E3C" w:rsidRDefault="0023246C" w:rsidP="007D16B6">
            <w:pPr>
              <w:pStyle w:val="acctfourfigures"/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สำหรับงวดหกเดือน</w:t>
            </w:r>
          </w:p>
          <w:p w14:paraId="3AD08A83" w14:textId="77777777" w:rsidR="0023246C" w:rsidRPr="00A92E3C" w:rsidRDefault="0023246C" w:rsidP="007D16B6">
            <w:pPr>
              <w:pStyle w:val="acctfourfigures"/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สิ้นสุดวันที่</w:t>
            </w:r>
          </w:p>
          <w:p w14:paraId="6D5E884C" w14:textId="77777777" w:rsidR="0023246C" w:rsidRPr="00A92E3C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A92E3C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A92E3C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B637D7" w:rsidRPr="001D1EEC" w14:paraId="0A5CB84D" w14:textId="77777777" w:rsidTr="00B637D7">
        <w:tc>
          <w:tcPr>
            <w:tcW w:w="2569" w:type="dxa"/>
            <w:shd w:val="clear" w:color="auto" w:fill="auto"/>
          </w:tcPr>
          <w:p w14:paraId="30D9B913" w14:textId="77777777" w:rsidR="0023246C" w:rsidRPr="00A92E3C" w:rsidRDefault="0023246C" w:rsidP="007D16B6">
            <w:pPr>
              <w:spacing w:line="240" w:lineRule="auto"/>
              <w:ind w:right="-79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B9DE592" w14:textId="77777777" w:rsidR="0023246C" w:rsidRPr="00A92E3C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ก่อนภาษี</w:t>
            </w:r>
          </w:p>
          <w:p w14:paraId="637CD972" w14:textId="77777777" w:rsidR="0023246C" w:rsidRPr="00A92E3C" w:rsidRDefault="0023246C" w:rsidP="00B637D7">
            <w:pPr>
              <w:pStyle w:val="acctfourfigures"/>
              <w:tabs>
                <w:tab w:val="clear" w:pos="765"/>
              </w:tabs>
              <w:spacing w:line="240" w:lineRule="auto"/>
              <w:ind w:left="-111" w:right="-198" w:hanging="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7AEC839" w14:textId="77777777" w:rsidR="0023246C" w:rsidRPr="00A92E3C" w:rsidRDefault="0023246C" w:rsidP="007D16B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17441C6F" w14:textId="77777777" w:rsidR="0023246C" w:rsidRPr="00A92E3C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ค่าใช้จ่าย </w:t>
            </w: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B038D1E" w14:textId="77777777" w:rsidR="0023246C" w:rsidRPr="00A92E3C" w:rsidRDefault="0023246C" w:rsidP="007D16B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249739E" w14:textId="77777777" w:rsidR="0023246C" w:rsidRPr="00A92E3C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2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6E54553" w14:textId="77777777" w:rsidR="0023246C" w:rsidRPr="00A92E3C" w:rsidRDefault="0023246C" w:rsidP="007D16B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74A13B38" w14:textId="77777777" w:rsidR="0023246C" w:rsidRPr="00A92E3C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ก่อนภาษี</w:t>
            </w:r>
          </w:p>
          <w:p w14:paraId="6869CAC7" w14:textId="77777777" w:rsidR="0023246C" w:rsidRPr="00A92E3C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9522D0" w14:textId="77777777" w:rsidR="0023246C" w:rsidRPr="00A92E3C" w:rsidRDefault="0023246C" w:rsidP="007D16B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D655C55" w14:textId="77777777" w:rsidR="0023246C" w:rsidRPr="00A92E3C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ค่าใช้จ่าย </w:t>
            </w: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93E964" w14:textId="77777777" w:rsidR="0023246C" w:rsidRPr="00A92E3C" w:rsidRDefault="0023246C" w:rsidP="007D16B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96D8A3A" w14:textId="77777777" w:rsidR="0023246C" w:rsidRPr="00A92E3C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2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ภาษีเงินได้</w:t>
            </w:r>
          </w:p>
        </w:tc>
      </w:tr>
      <w:tr w:rsidR="0023246C" w:rsidRPr="001D1EEC" w14:paraId="566D42F8" w14:textId="77777777" w:rsidTr="00B637D7">
        <w:tc>
          <w:tcPr>
            <w:tcW w:w="2569" w:type="dxa"/>
            <w:shd w:val="clear" w:color="auto" w:fill="auto"/>
          </w:tcPr>
          <w:p w14:paraId="221724A9" w14:textId="77777777" w:rsidR="0023246C" w:rsidRPr="00A92E3C" w:rsidRDefault="0023246C" w:rsidP="007D16B6">
            <w:pPr>
              <w:spacing w:line="240" w:lineRule="auto"/>
              <w:ind w:right="-79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1"/>
            <w:shd w:val="clear" w:color="auto" w:fill="auto"/>
          </w:tcPr>
          <w:p w14:paraId="6CE63432" w14:textId="77777777" w:rsidR="0023246C" w:rsidRPr="00A92E3C" w:rsidRDefault="0023246C" w:rsidP="007D16B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A92E3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637D7" w:rsidRPr="001D1EEC" w14:paraId="193C446E" w14:textId="77777777" w:rsidTr="00B637D7">
        <w:tc>
          <w:tcPr>
            <w:tcW w:w="2569" w:type="dxa"/>
            <w:shd w:val="clear" w:color="auto" w:fill="auto"/>
          </w:tcPr>
          <w:p w14:paraId="5C4E75CC" w14:textId="77777777" w:rsidR="0023246C" w:rsidRPr="00A92E3C" w:rsidRDefault="0023246C" w:rsidP="007D16B6">
            <w:pPr>
              <w:spacing w:line="240" w:lineRule="auto"/>
              <w:ind w:left="33" w:hanging="9"/>
              <w:rPr>
                <w:rFonts w:ascii="Angsana New" w:hAnsi="Angsana New"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90A0C6B" w14:textId="449B7639" w:rsidR="0023246C" w:rsidRPr="00A92E3C" w:rsidRDefault="00494C7F" w:rsidP="00AB0939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8B41A2" w14:textId="77777777" w:rsidR="0023246C" w:rsidRPr="00A92E3C" w:rsidRDefault="0023246C" w:rsidP="007D16B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661B8BE" w14:textId="54551DE7" w:rsidR="0023246C" w:rsidRPr="00A92E3C" w:rsidRDefault="00494C7F" w:rsidP="00AB093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DF94983" w14:textId="77777777" w:rsidR="0023246C" w:rsidRPr="00A92E3C" w:rsidRDefault="0023246C" w:rsidP="007D16B6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85DD0F" w14:textId="7413816E" w:rsidR="0023246C" w:rsidRPr="00A92E3C" w:rsidRDefault="00494C7F" w:rsidP="00AB093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7E8AAD" w14:textId="77777777" w:rsidR="0023246C" w:rsidRPr="00A92E3C" w:rsidRDefault="0023246C" w:rsidP="007D16B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A9ADD00" w14:textId="77777777" w:rsidR="0023246C" w:rsidRPr="00A92E3C" w:rsidRDefault="0023246C" w:rsidP="007D16B6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1D0DC8" w14:textId="77777777" w:rsidR="0023246C" w:rsidRPr="00A92E3C" w:rsidRDefault="0023246C" w:rsidP="007D16B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A6A81E" w14:textId="77777777" w:rsidR="0023246C" w:rsidRPr="00A92E3C" w:rsidRDefault="0023246C" w:rsidP="007D16B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lang w:val="en-US" w:bidi="th-TH"/>
              </w:rPr>
              <w:t>(22)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8C677C" w14:textId="77777777" w:rsidR="0023246C" w:rsidRPr="00A92E3C" w:rsidRDefault="0023246C" w:rsidP="007D16B6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6AB8B2" w14:textId="77777777" w:rsidR="0023246C" w:rsidRPr="00A92E3C" w:rsidRDefault="0023246C" w:rsidP="00B637D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lang w:val="en-US" w:bidi="th-TH"/>
              </w:rPr>
              <w:t>88</w:t>
            </w:r>
          </w:p>
        </w:tc>
      </w:tr>
      <w:tr w:rsidR="00B637D7" w:rsidRPr="001D1EEC" w14:paraId="25BFA008" w14:textId="77777777" w:rsidTr="00B637D7">
        <w:tc>
          <w:tcPr>
            <w:tcW w:w="2569" w:type="dxa"/>
            <w:shd w:val="clear" w:color="auto" w:fill="auto"/>
          </w:tcPr>
          <w:p w14:paraId="3819F98B" w14:textId="77777777" w:rsidR="00AB0939" w:rsidRPr="00A92E3C" w:rsidRDefault="00AB0939" w:rsidP="00AB0939">
            <w:pPr>
              <w:spacing w:line="240" w:lineRule="auto"/>
              <w:ind w:left="33" w:hanging="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2E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8716B5" w14:textId="6DC5D057" w:rsidR="00AB0939" w:rsidRPr="00A92E3C" w:rsidRDefault="00AB0939" w:rsidP="00AB0939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92E3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7F11BD" w14:textId="77777777" w:rsidR="00AB0939" w:rsidRPr="00A92E3C" w:rsidRDefault="00AB0939" w:rsidP="00AB0939">
            <w:pPr>
              <w:pStyle w:val="acctfourfigures"/>
              <w:tabs>
                <w:tab w:val="clear" w:pos="765"/>
                <w:tab w:val="decimal" w:pos="610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D886C1" w14:textId="3B58F1A3" w:rsidR="00AB0939" w:rsidRPr="00A92E3C" w:rsidRDefault="00AB0939" w:rsidP="00AB093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92E3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2B68723" w14:textId="77777777" w:rsidR="00AB0939" w:rsidRPr="00A92E3C" w:rsidRDefault="00AB0939" w:rsidP="00AB0939">
            <w:pPr>
              <w:pStyle w:val="acctfourfigures"/>
              <w:tabs>
                <w:tab w:val="decimal" w:pos="610"/>
                <w:tab w:val="decimal" w:pos="821"/>
              </w:tabs>
              <w:spacing w:line="240" w:lineRule="auto"/>
              <w:ind w:right="9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6B0834" w14:textId="114D959D" w:rsidR="00AB0939" w:rsidRPr="00A92E3C" w:rsidRDefault="00AB0939" w:rsidP="00AB093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92E3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269F76" w14:textId="77777777" w:rsidR="00AB0939" w:rsidRPr="00A92E3C" w:rsidRDefault="00AB0939" w:rsidP="00AB0939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C0535A" w14:textId="77777777" w:rsidR="00AB0939" w:rsidRPr="00A92E3C" w:rsidRDefault="00AB0939" w:rsidP="00AB0939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92E3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4A633C" w14:textId="77777777" w:rsidR="00AB0939" w:rsidRPr="00A92E3C" w:rsidRDefault="00AB0939" w:rsidP="00AB093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CDCFD6" w14:textId="77777777" w:rsidR="00AB0939" w:rsidRPr="00A92E3C" w:rsidRDefault="00AB0939" w:rsidP="00AB093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92E3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(22)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AB12D2" w14:textId="77777777" w:rsidR="00AB0939" w:rsidRPr="00A92E3C" w:rsidRDefault="00AB0939" w:rsidP="00AB0939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FDC01B" w14:textId="77777777" w:rsidR="00AB0939" w:rsidRPr="00A92E3C" w:rsidRDefault="00AB0939" w:rsidP="00A92E3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92E3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88</w:t>
            </w:r>
          </w:p>
        </w:tc>
      </w:tr>
    </w:tbl>
    <w:p w14:paraId="47CA43EA" w14:textId="3BE8CB70" w:rsidR="0023246C" w:rsidRDefault="0023246C" w:rsidP="0023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19" w:type="dxa"/>
        <w:tblInd w:w="401" w:type="dxa"/>
        <w:tblLayout w:type="fixed"/>
        <w:tblLook w:val="04A0" w:firstRow="1" w:lastRow="0" w:firstColumn="1" w:lastColumn="0" w:noHBand="0" w:noVBand="1"/>
      </w:tblPr>
      <w:tblGrid>
        <w:gridCol w:w="2569"/>
        <w:gridCol w:w="900"/>
        <w:gridCol w:w="236"/>
        <w:gridCol w:w="934"/>
        <w:gridCol w:w="270"/>
        <w:gridCol w:w="990"/>
        <w:gridCol w:w="236"/>
        <w:gridCol w:w="844"/>
        <w:gridCol w:w="236"/>
        <w:gridCol w:w="934"/>
        <w:gridCol w:w="236"/>
        <w:gridCol w:w="934"/>
      </w:tblGrid>
      <w:tr w:rsidR="00A10246" w:rsidRPr="001D1EEC" w14:paraId="53C33B1D" w14:textId="77777777" w:rsidTr="00B637D7">
        <w:tc>
          <w:tcPr>
            <w:tcW w:w="2569" w:type="dxa"/>
            <w:shd w:val="clear" w:color="auto" w:fill="auto"/>
          </w:tcPr>
          <w:p w14:paraId="2BF7CC3B" w14:textId="77777777" w:rsidR="00A10246" w:rsidRPr="00A92E3C" w:rsidRDefault="00A10246" w:rsidP="00A1024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br w:type="page"/>
            </w:r>
            <w:r w:rsidRPr="00A92E3C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6750" w:type="dxa"/>
            <w:gridSpan w:val="11"/>
            <w:shd w:val="clear" w:color="auto" w:fill="auto"/>
          </w:tcPr>
          <w:p w14:paraId="5C62C242" w14:textId="77777777" w:rsidR="00A10246" w:rsidRPr="00A92E3C" w:rsidRDefault="00A10246" w:rsidP="00A1024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0246" w:rsidRPr="001D1EEC" w14:paraId="38B59D61" w14:textId="77777777" w:rsidTr="00B637D7">
        <w:trPr>
          <w:trHeight w:val="137"/>
        </w:trPr>
        <w:tc>
          <w:tcPr>
            <w:tcW w:w="2569" w:type="dxa"/>
            <w:shd w:val="clear" w:color="auto" w:fill="auto"/>
          </w:tcPr>
          <w:p w14:paraId="03BF98E9" w14:textId="426A4478" w:rsidR="00A10246" w:rsidRPr="00A92E3C" w:rsidRDefault="00A10246" w:rsidP="00DF45AF">
            <w:pPr>
              <w:pStyle w:val="acctfourfigures"/>
              <w:spacing w:line="240" w:lineRule="auto"/>
              <w:ind w:left="21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92E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สำหรับงวดหกเดือน</w:t>
            </w:r>
            <w:r w:rsidR="001D1EEC" w:rsidRPr="00A92E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br/>
            </w:r>
            <w:r w:rsidRPr="00A92E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สิ้นสุดวันที่ </w:t>
            </w:r>
            <w:r w:rsidRPr="00A92E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A92E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3330" w:type="dxa"/>
            <w:gridSpan w:val="5"/>
            <w:shd w:val="clear" w:color="auto" w:fill="auto"/>
            <w:vAlign w:val="bottom"/>
          </w:tcPr>
          <w:p w14:paraId="6859E029" w14:textId="77777777" w:rsidR="00A10246" w:rsidRPr="00A92E3C" w:rsidRDefault="00A10246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F9639A" w14:textId="77777777" w:rsidR="00A10246" w:rsidRPr="00A92E3C" w:rsidRDefault="00A10246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4" w:type="dxa"/>
            <w:gridSpan w:val="5"/>
            <w:shd w:val="clear" w:color="auto" w:fill="auto"/>
            <w:vAlign w:val="bottom"/>
          </w:tcPr>
          <w:p w14:paraId="2C6EFB90" w14:textId="77777777" w:rsidR="00A10246" w:rsidRPr="00A92E3C" w:rsidRDefault="00A10246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A10246" w:rsidRPr="001D1EEC" w14:paraId="1CD96804" w14:textId="77777777" w:rsidTr="00B637D7">
        <w:tc>
          <w:tcPr>
            <w:tcW w:w="2569" w:type="dxa"/>
            <w:shd w:val="clear" w:color="auto" w:fill="auto"/>
          </w:tcPr>
          <w:p w14:paraId="2A635274" w14:textId="77777777" w:rsidR="00A10246" w:rsidRPr="00A92E3C" w:rsidRDefault="00A10246" w:rsidP="00A10246">
            <w:pPr>
              <w:spacing w:line="240" w:lineRule="auto"/>
              <w:ind w:right="-79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F5EF92B" w14:textId="77777777" w:rsidR="00A10246" w:rsidRPr="00A92E3C" w:rsidRDefault="00A10246" w:rsidP="00A10246">
            <w:pPr>
              <w:pStyle w:val="acctfourfigures"/>
              <w:tabs>
                <w:tab w:val="clear" w:pos="765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ก่อนภาษี</w:t>
            </w:r>
          </w:p>
          <w:p w14:paraId="3989B5F9" w14:textId="77777777" w:rsidR="00A10246" w:rsidRPr="00A92E3C" w:rsidRDefault="00A10246" w:rsidP="00B637D7">
            <w:pPr>
              <w:pStyle w:val="acctfourfigures"/>
              <w:tabs>
                <w:tab w:val="clear" w:pos="765"/>
              </w:tabs>
              <w:spacing w:line="240" w:lineRule="auto"/>
              <w:ind w:left="-11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16D2A4" w14:textId="77777777" w:rsidR="00A10246" w:rsidRPr="00A92E3C" w:rsidRDefault="00A10246" w:rsidP="00A1024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4D9BDED4" w14:textId="77777777" w:rsidR="00A10246" w:rsidRPr="00A92E3C" w:rsidRDefault="00A10246" w:rsidP="00A1024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ค่าใช้จ่าย </w:t>
            </w: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C05197" w14:textId="77777777" w:rsidR="00A10246" w:rsidRPr="00A92E3C" w:rsidRDefault="00A10246" w:rsidP="00A1024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007013F" w14:textId="77777777" w:rsidR="00A10246" w:rsidRPr="00A92E3C" w:rsidRDefault="00A10246" w:rsidP="00A10246">
            <w:pPr>
              <w:pStyle w:val="acctfourfigures"/>
              <w:tabs>
                <w:tab w:val="clear" w:pos="765"/>
              </w:tabs>
              <w:spacing w:line="240" w:lineRule="auto"/>
              <w:ind w:left="-12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C79D3C" w14:textId="77777777" w:rsidR="00A10246" w:rsidRPr="00A92E3C" w:rsidRDefault="00A10246" w:rsidP="00A1024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6FE7EE58" w14:textId="77777777" w:rsidR="00A10246" w:rsidRPr="00A92E3C" w:rsidRDefault="00A10246" w:rsidP="00A10246">
            <w:pPr>
              <w:pStyle w:val="acctfourfigures"/>
              <w:tabs>
                <w:tab w:val="clear" w:pos="765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ก่อนภาษี</w:t>
            </w:r>
          </w:p>
          <w:p w14:paraId="2FAFA739" w14:textId="77777777" w:rsidR="00A10246" w:rsidRPr="00A92E3C" w:rsidRDefault="00A10246" w:rsidP="00A10246">
            <w:pPr>
              <w:pStyle w:val="acctfourfigures"/>
              <w:tabs>
                <w:tab w:val="clear" w:pos="765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AEF5ED" w14:textId="77777777" w:rsidR="00A10246" w:rsidRPr="00A92E3C" w:rsidRDefault="00A10246" w:rsidP="00A1024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531D2BC3" w14:textId="77777777" w:rsidR="00A10246" w:rsidRPr="00A92E3C" w:rsidRDefault="00A10246" w:rsidP="00A1024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ค่าใช้จ่าย </w:t>
            </w: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24A731" w14:textId="77777777" w:rsidR="00A10246" w:rsidRPr="00A92E3C" w:rsidRDefault="00A10246" w:rsidP="00A1024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162ECF75" w14:textId="77777777" w:rsidR="00A10246" w:rsidRPr="00A92E3C" w:rsidRDefault="00A10246" w:rsidP="00A10246">
            <w:pPr>
              <w:pStyle w:val="acctfourfigures"/>
              <w:tabs>
                <w:tab w:val="clear" w:pos="765"/>
              </w:tabs>
              <w:spacing w:line="240" w:lineRule="auto"/>
              <w:ind w:left="-12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ภาษีเงินได้</w:t>
            </w:r>
          </w:p>
        </w:tc>
      </w:tr>
      <w:tr w:rsidR="00A10246" w:rsidRPr="001D1EEC" w14:paraId="4F485BA5" w14:textId="77777777" w:rsidTr="00B637D7">
        <w:tc>
          <w:tcPr>
            <w:tcW w:w="2569" w:type="dxa"/>
            <w:shd w:val="clear" w:color="auto" w:fill="auto"/>
          </w:tcPr>
          <w:p w14:paraId="5B7810E2" w14:textId="77777777" w:rsidR="00A10246" w:rsidRPr="00A92E3C" w:rsidRDefault="00A10246" w:rsidP="00A10246">
            <w:pPr>
              <w:spacing w:line="240" w:lineRule="auto"/>
              <w:ind w:right="-79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1"/>
            <w:shd w:val="clear" w:color="auto" w:fill="auto"/>
          </w:tcPr>
          <w:p w14:paraId="282C871E" w14:textId="77777777" w:rsidR="00A10246" w:rsidRPr="00A92E3C" w:rsidRDefault="00A10246" w:rsidP="00A1024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A92E3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B0939" w:rsidRPr="001D1EEC" w14:paraId="2EB2C77D" w14:textId="77777777" w:rsidTr="00B637D7">
        <w:tc>
          <w:tcPr>
            <w:tcW w:w="2569" w:type="dxa"/>
            <w:shd w:val="clear" w:color="auto" w:fill="auto"/>
          </w:tcPr>
          <w:p w14:paraId="2DCE9D66" w14:textId="77777777" w:rsidR="00AB0939" w:rsidRPr="00A92E3C" w:rsidRDefault="00AB0939" w:rsidP="00AB0939">
            <w:pPr>
              <w:spacing w:line="240" w:lineRule="auto"/>
              <w:ind w:left="33" w:hanging="9"/>
              <w:rPr>
                <w:rFonts w:ascii="Angsana New" w:hAnsi="Angsana New"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A7910C4" w14:textId="695AA5B5" w:rsidR="00AB0939" w:rsidRPr="00A92E3C" w:rsidRDefault="00AB0939" w:rsidP="00B637D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8530AE" w14:textId="77777777" w:rsidR="00AB0939" w:rsidRPr="00A92E3C" w:rsidRDefault="00AB0939" w:rsidP="00AB093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DA95842" w14:textId="2781908C" w:rsidR="00AB0939" w:rsidRPr="00A92E3C" w:rsidRDefault="00AB0939" w:rsidP="00B637D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AB95AC" w14:textId="77777777" w:rsidR="00AB0939" w:rsidRPr="00A92E3C" w:rsidRDefault="00AB0939" w:rsidP="00AB0939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99BC14" w14:textId="1478A0CB" w:rsidR="00AB0939" w:rsidRPr="00A92E3C" w:rsidRDefault="00AB0939" w:rsidP="00B637D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D127E2" w14:textId="77777777" w:rsidR="00AB0939" w:rsidRPr="00A92E3C" w:rsidRDefault="00AB0939" w:rsidP="00AB093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3F3A9B2" w14:textId="77777777" w:rsidR="00AB0939" w:rsidRPr="00A92E3C" w:rsidRDefault="00AB0939" w:rsidP="00B637D7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C1EC06" w14:textId="77777777" w:rsidR="00AB0939" w:rsidRPr="00A92E3C" w:rsidRDefault="00AB0939" w:rsidP="00AB093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B88A4A2" w14:textId="77777777" w:rsidR="00AB0939" w:rsidRPr="00A92E3C" w:rsidRDefault="00AB0939" w:rsidP="00B637D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lang w:val="en-US" w:bidi="th-TH"/>
              </w:rPr>
              <w:t>(22)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209778" w14:textId="77777777" w:rsidR="00AB0939" w:rsidRPr="00A92E3C" w:rsidRDefault="00AB0939" w:rsidP="00AB0939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15FAE68" w14:textId="77777777" w:rsidR="00AB0939" w:rsidRPr="00A92E3C" w:rsidRDefault="00AB0939" w:rsidP="00B637D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lang w:val="en-US" w:bidi="th-TH"/>
              </w:rPr>
              <w:t>88</w:t>
            </w:r>
          </w:p>
        </w:tc>
      </w:tr>
      <w:tr w:rsidR="00AB0939" w:rsidRPr="001D1EEC" w14:paraId="5EBA2635" w14:textId="77777777" w:rsidTr="00B637D7">
        <w:tc>
          <w:tcPr>
            <w:tcW w:w="2569" w:type="dxa"/>
            <w:shd w:val="clear" w:color="auto" w:fill="auto"/>
          </w:tcPr>
          <w:p w14:paraId="1B9BDBFB" w14:textId="77777777" w:rsidR="00AB0939" w:rsidRPr="00A92E3C" w:rsidRDefault="00AB0939" w:rsidP="00AB0939">
            <w:pPr>
              <w:spacing w:line="240" w:lineRule="auto"/>
              <w:ind w:left="33" w:hanging="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2E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52F04B" w14:textId="62D8AC3D" w:rsidR="00AB0939" w:rsidRPr="00A92E3C" w:rsidRDefault="00AB0939" w:rsidP="00AB0939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92E3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D94B5C" w14:textId="77777777" w:rsidR="00AB0939" w:rsidRPr="00A92E3C" w:rsidRDefault="00AB0939" w:rsidP="00AB093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2CC14B" w14:textId="1D631D77" w:rsidR="00AB0939" w:rsidRPr="00A92E3C" w:rsidRDefault="00AB0939" w:rsidP="00AB093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92E3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002EEB" w14:textId="77777777" w:rsidR="00AB0939" w:rsidRPr="00A92E3C" w:rsidRDefault="00AB0939" w:rsidP="00AB0939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14AA96" w14:textId="6472A755" w:rsidR="00AB0939" w:rsidRPr="00A92E3C" w:rsidRDefault="00AB0939" w:rsidP="00B637D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92E3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E125B2" w14:textId="77777777" w:rsidR="00AB0939" w:rsidRPr="00A92E3C" w:rsidRDefault="00AB0939" w:rsidP="00AB0939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6FD20A" w14:textId="77777777" w:rsidR="00AB0939" w:rsidRPr="00A92E3C" w:rsidRDefault="00AB0939" w:rsidP="00AB0939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92E3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D9A233" w14:textId="77777777" w:rsidR="00AB0939" w:rsidRPr="00A92E3C" w:rsidRDefault="00AB0939" w:rsidP="00AB093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304CD4" w14:textId="77777777" w:rsidR="00AB0939" w:rsidRPr="00A92E3C" w:rsidRDefault="00AB0939" w:rsidP="00AB093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92E3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(22)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0033BC" w14:textId="77777777" w:rsidR="00AB0939" w:rsidRPr="00A92E3C" w:rsidRDefault="00AB0939" w:rsidP="00AB0939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CDA185" w14:textId="77777777" w:rsidR="00AB0939" w:rsidRPr="00A92E3C" w:rsidRDefault="00AB0939" w:rsidP="00A92E3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92E3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88</w:t>
            </w:r>
          </w:p>
        </w:tc>
      </w:tr>
    </w:tbl>
    <w:p w14:paraId="41C48A3B" w14:textId="77777777" w:rsidR="00A10246" w:rsidRPr="007D1AF7" w:rsidRDefault="00A10246" w:rsidP="0023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5511578" w14:textId="56BDBB60" w:rsidR="0023246C" w:rsidRPr="00CF7ED9" w:rsidRDefault="0023246C" w:rsidP="0023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CF7ED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72B186C4" w14:textId="77777777" w:rsidR="0023246C" w:rsidRPr="007D1AF7" w:rsidRDefault="0023246C" w:rsidP="0023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261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744"/>
        <w:gridCol w:w="1179"/>
        <w:gridCol w:w="243"/>
        <w:gridCol w:w="1188"/>
        <w:gridCol w:w="243"/>
        <w:gridCol w:w="18"/>
        <w:gridCol w:w="1179"/>
        <w:gridCol w:w="243"/>
        <w:gridCol w:w="1211"/>
        <w:gridCol w:w="7"/>
        <w:gridCol w:w="6"/>
      </w:tblGrid>
      <w:tr w:rsidR="0023246C" w:rsidRPr="00CF7ED9" w14:paraId="40BCB91D" w14:textId="77777777" w:rsidTr="0023246C">
        <w:trPr>
          <w:gridAfter w:val="2"/>
          <w:wAfter w:w="13" w:type="dxa"/>
          <w:cantSplit/>
        </w:trPr>
        <w:tc>
          <w:tcPr>
            <w:tcW w:w="3744" w:type="dxa"/>
          </w:tcPr>
          <w:p w14:paraId="1F8C0145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4" w:type="dxa"/>
            <w:gridSpan w:val="8"/>
          </w:tcPr>
          <w:p w14:paraId="5919757A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3246C" w:rsidRPr="00CF7ED9" w14:paraId="6E342163" w14:textId="77777777" w:rsidTr="0023246C">
        <w:trPr>
          <w:gridAfter w:val="1"/>
          <w:wAfter w:w="6" w:type="dxa"/>
          <w:cantSplit/>
          <w:trHeight w:val="297"/>
        </w:trPr>
        <w:tc>
          <w:tcPr>
            <w:tcW w:w="3744" w:type="dxa"/>
          </w:tcPr>
          <w:p w14:paraId="231667AD" w14:textId="77777777" w:rsidR="0023246C" w:rsidRPr="00CF7ED9" w:rsidRDefault="0023246C" w:rsidP="007D16B6">
            <w:pPr>
              <w:tabs>
                <w:tab w:val="clear" w:pos="227"/>
                <w:tab w:val="left" w:pos="90"/>
                <w:tab w:val="left" w:pos="324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10" w:type="dxa"/>
            <w:gridSpan w:val="3"/>
          </w:tcPr>
          <w:p w14:paraId="2D941F08" w14:textId="6E0998BD" w:rsidR="0023246C" w:rsidRPr="00912535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2535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สำหรับงวดระยะเวลาตั้งแต่</w:t>
            </w:r>
            <w:r w:rsidRPr="00912535">
              <w:rPr>
                <w:rFonts w:ascii="Angsana New" w:hAnsi="Angsana New"/>
                <w:b/>
                <w:sz w:val="30"/>
                <w:szCs w:val="30"/>
                <w:cs/>
              </w:rPr>
              <w:br/>
            </w:r>
            <w:r w:rsidRPr="00912535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วันที่ </w:t>
            </w:r>
            <w:r w:rsidRPr="00912535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</w:t>
            </w:r>
            <w:r w:rsidRPr="00912535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912535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มกราคม</w:t>
            </w:r>
            <w:r w:rsidRPr="00912535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23246C">
              <w:rPr>
                <w:rFonts w:ascii="Angsana New" w:hAnsi="Angsana New"/>
                <w:bCs/>
                <w:sz w:val="30"/>
                <w:szCs w:val="30"/>
              </w:rPr>
              <w:t>2563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91253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ถึงวันที่ </w:t>
            </w:r>
            <w:r w:rsidRPr="00912535">
              <w:rPr>
                <w:rFonts w:ascii="Angsana New" w:hAnsi="Angsana New"/>
                <w:b/>
                <w:sz w:val="30"/>
                <w:szCs w:val="30"/>
                <w:cs/>
              </w:rPr>
              <w:br/>
            </w:r>
            <w:r w:rsidRPr="00912535">
              <w:rPr>
                <w:rFonts w:ascii="Angsana New" w:hAnsi="Angsana New"/>
                <w:bCs/>
                <w:sz w:val="30"/>
                <w:szCs w:val="30"/>
                <w:lang w:bidi="th-TH"/>
              </w:rPr>
              <w:t xml:space="preserve">22 </w:t>
            </w:r>
            <w:r w:rsidRPr="00912535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พฤษภาคม</w:t>
            </w:r>
            <w:r w:rsidRPr="0091253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912535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43" w:type="dxa"/>
          </w:tcPr>
          <w:p w14:paraId="26773ED0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58" w:type="dxa"/>
            <w:gridSpan w:val="5"/>
          </w:tcPr>
          <w:p w14:paraId="47B18149" w14:textId="77777777" w:rsidR="0023246C" w:rsidRPr="00912535" w:rsidRDefault="0023246C" w:rsidP="007D16B6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2535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สำหรับงวดหกเดือน</w:t>
            </w:r>
          </w:p>
          <w:p w14:paraId="7FB9B18C" w14:textId="77777777" w:rsidR="0023246C" w:rsidRPr="00912535" w:rsidRDefault="0023246C" w:rsidP="007D16B6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2535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สิ้นสุดวันที่</w:t>
            </w:r>
          </w:p>
          <w:p w14:paraId="11DD3482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125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30 </w:t>
            </w:r>
            <w:r w:rsidRPr="00912535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มิถุนายน</w:t>
            </w:r>
            <w:r w:rsidRPr="0091253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</w:t>
            </w:r>
            <w:r w:rsidRPr="009125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2562</w:t>
            </w:r>
          </w:p>
        </w:tc>
      </w:tr>
      <w:tr w:rsidR="0023246C" w:rsidRPr="00CF7ED9" w14:paraId="13EFA723" w14:textId="77777777" w:rsidTr="0023246C">
        <w:trPr>
          <w:cantSplit/>
        </w:trPr>
        <w:tc>
          <w:tcPr>
            <w:tcW w:w="3744" w:type="dxa"/>
          </w:tcPr>
          <w:p w14:paraId="60F1BBB7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34BB32EC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C9D609A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</w:tcPr>
          <w:p w14:paraId="0C8FB7C2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00894FB8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  <w:p w14:paraId="2EC3E8D6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43" w:type="dxa"/>
          </w:tcPr>
          <w:p w14:paraId="2CC82CEA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166FE3D1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D8379BD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3" w:type="dxa"/>
          </w:tcPr>
          <w:p w14:paraId="17E241AF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3"/>
          </w:tcPr>
          <w:p w14:paraId="5DFE95AA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  <w:p w14:paraId="0AC0725A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246C" w:rsidRPr="00CF7ED9" w14:paraId="6C3D6AB6" w14:textId="77777777" w:rsidTr="0023246C">
        <w:trPr>
          <w:cantSplit/>
        </w:trPr>
        <w:tc>
          <w:tcPr>
            <w:tcW w:w="3744" w:type="dxa"/>
          </w:tcPr>
          <w:p w14:paraId="6BEBA548" w14:textId="77777777" w:rsidR="0023246C" w:rsidRPr="00CF7ED9" w:rsidRDefault="0023246C" w:rsidP="005B2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179" w:type="dxa"/>
          </w:tcPr>
          <w:p w14:paraId="4A30A481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723D1B0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44302B33" w14:textId="3BC9810E" w:rsidR="0023246C" w:rsidRPr="00CF7ED9" w:rsidRDefault="00C71135" w:rsidP="007D16B6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324,769</w:t>
            </w:r>
          </w:p>
        </w:tc>
        <w:tc>
          <w:tcPr>
            <w:tcW w:w="261" w:type="dxa"/>
            <w:gridSpan w:val="2"/>
          </w:tcPr>
          <w:p w14:paraId="06F60A57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7F751AC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5604F173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3"/>
            <w:tcBorders>
              <w:bottom w:val="double" w:sz="4" w:space="0" w:color="auto"/>
            </w:tcBorders>
          </w:tcPr>
          <w:p w14:paraId="16AFAAF0" w14:textId="77777777" w:rsidR="0023246C" w:rsidRPr="00CF7ED9" w:rsidRDefault="0023246C" w:rsidP="00B637D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133,941</w:t>
            </w:r>
          </w:p>
        </w:tc>
      </w:tr>
      <w:tr w:rsidR="0023246C" w:rsidRPr="00CF7ED9" w14:paraId="611C8F52" w14:textId="77777777" w:rsidTr="0023246C">
        <w:trPr>
          <w:cantSplit/>
        </w:trPr>
        <w:tc>
          <w:tcPr>
            <w:tcW w:w="3744" w:type="dxa"/>
          </w:tcPr>
          <w:p w14:paraId="0B33CACC" w14:textId="77777777" w:rsidR="0023246C" w:rsidRPr="00CF7ED9" w:rsidRDefault="0023246C" w:rsidP="005B2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9" w:type="dxa"/>
          </w:tcPr>
          <w:p w14:paraId="5CF79F31" w14:textId="188980C5" w:rsidR="0023246C" w:rsidRPr="00CF7ED9" w:rsidRDefault="00C71135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C756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43" w:type="dxa"/>
          </w:tcPr>
          <w:p w14:paraId="22A305A7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631C8BE4" w14:textId="62EBA8E7" w:rsidR="0023246C" w:rsidRPr="00CF7ED9" w:rsidRDefault="00AB0939" w:rsidP="007D16B6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64,954</w:t>
            </w:r>
          </w:p>
        </w:tc>
        <w:tc>
          <w:tcPr>
            <w:tcW w:w="261" w:type="dxa"/>
            <w:gridSpan w:val="2"/>
          </w:tcPr>
          <w:p w14:paraId="592F9AD2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125340D6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20.0</w:t>
            </w:r>
          </w:p>
        </w:tc>
        <w:tc>
          <w:tcPr>
            <w:tcW w:w="243" w:type="dxa"/>
          </w:tcPr>
          <w:p w14:paraId="1EEAFD5A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3"/>
            <w:tcBorders>
              <w:top w:val="double" w:sz="4" w:space="0" w:color="auto"/>
            </w:tcBorders>
          </w:tcPr>
          <w:p w14:paraId="38063498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26,788</w:t>
            </w:r>
          </w:p>
        </w:tc>
      </w:tr>
      <w:tr w:rsidR="0023246C" w:rsidRPr="00CF7ED9" w14:paraId="15DDF256" w14:textId="77777777" w:rsidTr="0023246C">
        <w:trPr>
          <w:cantSplit/>
        </w:trPr>
        <w:tc>
          <w:tcPr>
            <w:tcW w:w="3744" w:type="dxa"/>
          </w:tcPr>
          <w:p w14:paraId="1FB33068" w14:textId="77777777" w:rsidR="0023246C" w:rsidRPr="00C756E4" w:rsidRDefault="0023246C" w:rsidP="005B2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6E4">
              <w:rPr>
                <w:rFonts w:ascii="Angsana New" w:hAnsi="Angsana New"/>
                <w:sz w:val="30"/>
                <w:szCs w:val="30"/>
                <w:cs/>
              </w:rPr>
              <w:t>รายได้ที่</w:t>
            </w:r>
            <w:r w:rsidRPr="00C756E4">
              <w:rPr>
                <w:rFonts w:ascii="Angsana New" w:hAnsi="Angsana New" w:hint="cs"/>
                <w:sz w:val="30"/>
                <w:szCs w:val="30"/>
                <w:cs/>
              </w:rPr>
              <w:t>ไม่ต้อง</w:t>
            </w:r>
            <w:r w:rsidRPr="00C756E4">
              <w:rPr>
                <w:rFonts w:ascii="Angsana New" w:hAnsi="Angsana New"/>
                <w:sz w:val="30"/>
                <w:szCs w:val="30"/>
                <w:cs/>
              </w:rPr>
              <w:t>เสียภาษี</w:t>
            </w:r>
          </w:p>
        </w:tc>
        <w:tc>
          <w:tcPr>
            <w:tcW w:w="1179" w:type="dxa"/>
          </w:tcPr>
          <w:p w14:paraId="3854C3AC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26E378AD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7F993A7E" w14:textId="18D94B7D" w:rsidR="0023246C" w:rsidRPr="00CF7ED9" w:rsidRDefault="00C756E4" w:rsidP="00C756E4">
            <w:pPr>
              <w:pStyle w:val="30"/>
              <w:tabs>
                <w:tab w:val="clear" w:pos="360"/>
                <w:tab w:val="decimal" w:pos="720"/>
              </w:tabs>
              <w:ind w:left="-108" w:right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  <w:gridSpan w:val="2"/>
          </w:tcPr>
          <w:p w14:paraId="3465F613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72"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469E0BF2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383D22F9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3"/>
          </w:tcPr>
          <w:p w14:paraId="1C737F0E" w14:textId="7BD2BC2D" w:rsidR="0023246C" w:rsidRPr="00CF7ED9" w:rsidRDefault="00C756E4" w:rsidP="007D16B6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08" w:right="-6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(337)</w:t>
            </w:r>
          </w:p>
        </w:tc>
      </w:tr>
      <w:tr w:rsidR="0023246C" w:rsidRPr="00CF7ED9" w14:paraId="51242C17" w14:textId="77777777" w:rsidTr="0023246C">
        <w:trPr>
          <w:cantSplit/>
        </w:trPr>
        <w:tc>
          <w:tcPr>
            <w:tcW w:w="3744" w:type="dxa"/>
          </w:tcPr>
          <w:p w14:paraId="7EA69432" w14:textId="77777777" w:rsidR="0023246C" w:rsidRPr="00C756E4" w:rsidRDefault="0023246C" w:rsidP="005B2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6E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9" w:type="dxa"/>
          </w:tcPr>
          <w:p w14:paraId="579042E4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54630110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752CB3A7" w14:textId="447AA508" w:rsidR="0023246C" w:rsidRPr="00CF7ED9" w:rsidRDefault="00C71135" w:rsidP="007D16B6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6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</w:p>
        </w:tc>
        <w:tc>
          <w:tcPr>
            <w:tcW w:w="261" w:type="dxa"/>
            <w:gridSpan w:val="2"/>
          </w:tcPr>
          <w:p w14:paraId="4EF4FCA3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72"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78CD381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609AD0FB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3"/>
          </w:tcPr>
          <w:p w14:paraId="2E501436" w14:textId="3AEB32D8" w:rsidR="0023246C" w:rsidRPr="00CF7ED9" w:rsidRDefault="00C71135" w:rsidP="007D16B6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08" w:right="-6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</w:tr>
      <w:tr w:rsidR="0023246C" w:rsidRPr="00CF7ED9" w14:paraId="3B00EF53" w14:textId="77777777" w:rsidTr="00C756E4">
        <w:trPr>
          <w:cantSplit/>
        </w:trPr>
        <w:tc>
          <w:tcPr>
            <w:tcW w:w="3744" w:type="dxa"/>
          </w:tcPr>
          <w:p w14:paraId="73BC4B57" w14:textId="77777777" w:rsidR="0023246C" w:rsidRPr="00C756E4" w:rsidRDefault="0023246C" w:rsidP="005B2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6E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ค่าใช้จ่ายที่มีสิทธิหักทางภาษีได้เพิ่มขึ้น</w:t>
            </w:r>
          </w:p>
        </w:tc>
        <w:tc>
          <w:tcPr>
            <w:tcW w:w="1179" w:type="dxa"/>
          </w:tcPr>
          <w:p w14:paraId="19A33268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24D1858B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14FCDD19" w14:textId="78BF9DD2" w:rsidR="0023246C" w:rsidRPr="00CF7ED9" w:rsidRDefault="00C71135" w:rsidP="007D16B6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6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(78)</w:t>
            </w:r>
          </w:p>
        </w:tc>
        <w:tc>
          <w:tcPr>
            <w:tcW w:w="261" w:type="dxa"/>
            <w:gridSpan w:val="2"/>
          </w:tcPr>
          <w:p w14:paraId="43BAB304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72"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6C727D5D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F403B9D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3"/>
          </w:tcPr>
          <w:p w14:paraId="5E3BE65A" w14:textId="084905C4" w:rsidR="0023246C" w:rsidRPr="00CF7ED9" w:rsidRDefault="00C71135" w:rsidP="007D16B6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08" w:right="-6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(1,510)</w:t>
            </w:r>
          </w:p>
        </w:tc>
      </w:tr>
      <w:tr w:rsidR="00C756E4" w:rsidRPr="00CF7ED9" w14:paraId="0A79FBEC" w14:textId="77777777" w:rsidTr="0046185E">
        <w:trPr>
          <w:cantSplit/>
        </w:trPr>
        <w:tc>
          <w:tcPr>
            <w:tcW w:w="3744" w:type="dxa"/>
          </w:tcPr>
          <w:p w14:paraId="03279311" w14:textId="0D22CBB5" w:rsidR="00C756E4" w:rsidRPr="00CF7ED9" w:rsidRDefault="00C756E4" w:rsidP="005B2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การลดภาษีเงินได้รอการตัดบัญชี</w:t>
            </w:r>
          </w:p>
        </w:tc>
        <w:tc>
          <w:tcPr>
            <w:tcW w:w="1179" w:type="dxa"/>
          </w:tcPr>
          <w:p w14:paraId="2041A142" w14:textId="77777777" w:rsidR="00C756E4" w:rsidRPr="00CF7ED9" w:rsidRDefault="00C756E4" w:rsidP="007D16B6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10D42FA8" w14:textId="77777777" w:rsidR="00C756E4" w:rsidRPr="00CF7ED9" w:rsidRDefault="00C756E4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3734FFDF" w14:textId="6E4E2F9D" w:rsidR="00C756E4" w:rsidRDefault="00C756E4" w:rsidP="007D16B6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6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6,708</w:t>
            </w:r>
          </w:p>
        </w:tc>
        <w:tc>
          <w:tcPr>
            <w:tcW w:w="261" w:type="dxa"/>
            <w:gridSpan w:val="2"/>
          </w:tcPr>
          <w:p w14:paraId="0748DE90" w14:textId="77777777" w:rsidR="00C756E4" w:rsidRPr="00CF7ED9" w:rsidRDefault="00C756E4" w:rsidP="007D16B6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118EF7E8" w14:textId="77777777" w:rsidR="00C756E4" w:rsidRPr="00CF7ED9" w:rsidRDefault="00C756E4" w:rsidP="007D16B6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34C93E99" w14:textId="77777777" w:rsidR="00C756E4" w:rsidRPr="00CF7ED9" w:rsidRDefault="00C756E4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3"/>
          </w:tcPr>
          <w:p w14:paraId="277339B7" w14:textId="34162FE9" w:rsidR="00C756E4" w:rsidRPr="00CF7ED9" w:rsidRDefault="00C756E4" w:rsidP="007D16B6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08" w:right="-6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1,118</w:t>
            </w:r>
          </w:p>
        </w:tc>
      </w:tr>
      <w:tr w:rsidR="00AB0939" w:rsidRPr="00CF7ED9" w14:paraId="02555066" w14:textId="77777777" w:rsidTr="0046185E">
        <w:trPr>
          <w:cantSplit/>
        </w:trPr>
        <w:tc>
          <w:tcPr>
            <w:tcW w:w="3744" w:type="dxa"/>
          </w:tcPr>
          <w:p w14:paraId="05942001" w14:textId="1A0EE4B2" w:rsidR="00AB0939" w:rsidRPr="00CF7ED9" w:rsidRDefault="00AB0939" w:rsidP="00461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</w:t>
            </w:r>
            <w:r w:rsidR="00665420">
              <w:rPr>
                <w:rFonts w:asciiTheme="majorBidi" w:hAnsiTheme="majorBidi" w:cstheme="majorBidi" w:hint="cs"/>
                <w:sz w:val="30"/>
                <w:szCs w:val="30"/>
                <w:cs/>
              </w:rPr>
              <w:t>ใ</w:t>
            </w:r>
            <w:r w:rsidR="001D1EEC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ปัจจุบันที่ไม่รับรู้เป็น</w:t>
            </w:r>
            <w:r w:rsidR="0046185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1D1EE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</w:t>
            </w:r>
            <w:r w:rsidR="0046185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เงินได้รอการตัดบัญชี</w:t>
            </w:r>
          </w:p>
        </w:tc>
        <w:tc>
          <w:tcPr>
            <w:tcW w:w="1179" w:type="dxa"/>
          </w:tcPr>
          <w:p w14:paraId="1E9C7186" w14:textId="77777777" w:rsidR="00AB0939" w:rsidRPr="00CF7ED9" w:rsidRDefault="00AB0939" w:rsidP="007D16B6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72BBED21" w14:textId="77777777" w:rsidR="00AB0939" w:rsidRPr="00CF7ED9" w:rsidRDefault="00AB0939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77D18264" w14:textId="77777777" w:rsidR="00AB0939" w:rsidRDefault="00AB0939" w:rsidP="007D16B6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6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E8507D2" w14:textId="2489C1F6" w:rsidR="0046185E" w:rsidRDefault="0046185E" w:rsidP="007D16B6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6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13,628</w:t>
            </w:r>
          </w:p>
        </w:tc>
        <w:tc>
          <w:tcPr>
            <w:tcW w:w="261" w:type="dxa"/>
            <w:gridSpan w:val="2"/>
          </w:tcPr>
          <w:p w14:paraId="4089CE71" w14:textId="77777777" w:rsidR="00AB0939" w:rsidRPr="00CF7ED9" w:rsidRDefault="00AB0939" w:rsidP="007D16B6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01C1A603" w14:textId="77777777" w:rsidR="00AB0939" w:rsidRPr="00CF7ED9" w:rsidRDefault="00AB0939" w:rsidP="007D16B6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7D0A7636" w14:textId="77777777" w:rsidR="00AB0939" w:rsidRPr="00CF7ED9" w:rsidRDefault="00AB0939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3"/>
          </w:tcPr>
          <w:p w14:paraId="3DA68170" w14:textId="77777777" w:rsidR="00AB0939" w:rsidRDefault="00AB0939" w:rsidP="007D16B6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08" w:right="-6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565ED82" w14:textId="37C07FE7" w:rsidR="0046185E" w:rsidRPr="00CF7ED9" w:rsidRDefault="0046185E" w:rsidP="0046185E">
            <w:pPr>
              <w:pStyle w:val="30"/>
              <w:tabs>
                <w:tab w:val="clear" w:pos="360"/>
                <w:tab w:val="clear" w:pos="720"/>
                <w:tab w:val="decimal" w:pos="730"/>
              </w:tabs>
              <w:ind w:left="-108" w:right="-6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3246C" w:rsidRPr="00CF7ED9" w14:paraId="48F8F501" w14:textId="77777777" w:rsidTr="0046185E">
        <w:trPr>
          <w:cantSplit/>
        </w:trPr>
        <w:tc>
          <w:tcPr>
            <w:tcW w:w="3744" w:type="dxa"/>
          </w:tcPr>
          <w:p w14:paraId="1975731E" w14:textId="3A2488B1" w:rsidR="0023246C" w:rsidRPr="00CF7ED9" w:rsidRDefault="0023246C" w:rsidP="005B2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ที่บันทึก</w:t>
            </w:r>
            <w:r w:rsidR="00C7113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ต่ำ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ไป</w:t>
            </w:r>
            <w:r w:rsidR="001D1E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35E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35EA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สูงไป)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9CE0B35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0090CAC5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DBFAB3A" w14:textId="110F6F69" w:rsidR="0023246C" w:rsidRPr="00CF7ED9" w:rsidRDefault="00C71135" w:rsidP="007D16B6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6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331</w:t>
            </w:r>
          </w:p>
        </w:tc>
        <w:tc>
          <w:tcPr>
            <w:tcW w:w="261" w:type="dxa"/>
            <w:gridSpan w:val="2"/>
          </w:tcPr>
          <w:p w14:paraId="4D18AABC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65ACB5C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243852D4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3"/>
            <w:tcBorders>
              <w:bottom w:val="single" w:sz="4" w:space="0" w:color="auto"/>
            </w:tcBorders>
          </w:tcPr>
          <w:p w14:paraId="1FCE50A8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08" w:right="-6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(1,030)</w:t>
            </w:r>
          </w:p>
        </w:tc>
      </w:tr>
      <w:tr w:rsidR="0023246C" w:rsidRPr="00CF7ED9" w14:paraId="35B140D3" w14:textId="77777777" w:rsidTr="0023246C">
        <w:trPr>
          <w:cantSplit/>
        </w:trPr>
        <w:tc>
          <w:tcPr>
            <w:tcW w:w="3744" w:type="dxa"/>
          </w:tcPr>
          <w:p w14:paraId="11DBF524" w14:textId="77777777" w:rsidR="0023246C" w:rsidRPr="00CF7ED9" w:rsidRDefault="0023246C" w:rsidP="005B2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E582E62" w14:textId="393ED2AA" w:rsidR="0023246C" w:rsidRPr="00CF7ED9" w:rsidRDefault="001D1EE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26.4</w:t>
            </w:r>
          </w:p>
        </w:tc>
        <w:tc>
          <w:tcPr>
            <w:tcW w:w="243" w:type="dxa"/>
          </w:tcPr>
          <w:p w14:paraId="57F84A4E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6B4770F8" w14:textId="59036700" w:rsidR="0023246C" w:rsidRPr="00CF7ED9" w:rsidRDefault="00C71135" w:rsidP="007D16B6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85,590</w:t>
            </w:r>
          </w:p>
        </w:tc>
        <w:tc>
          <w:tcPr>
            <w:tcW w:w="261" w:type="dxa"/>
            <w:gridSpan w:val="2"/>
          </w:tcPr>
          <w:p w14:paraId="2EC5C3BE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73F32E5B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18.7</w:t>
            </w:r>
          </w:p>
        </w:tc>
        <w:tc>
          <w:tcPr>
            <w:tcW w:w="243" w:type="dxa"/>
          </w:tcPr>
          <w:p w14:paraId="53464D32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B0C65FC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</w:t>
            </w:r>
            <w:r w:rsidRPr="00B6695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061</w:t>
            </w:r>
          </w:p>
        </w:tc>
      </w:tr>
    </w:tbl>
    <w:p w14:paraId="68667924" w14:textId="260023CA" w:rsidR="00224BAF" w:rsidRPr="007D1AF7" w:rsidRDefault="00224BAF" w:rsidP="00224BAF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6C10B50B" w14:textId="27046921" w:rsidR="0023246C" w:rsidRPr="007D1AF7" w:rsidRDefault="007D1AF7" w:rsidP="007D1A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1AF7">
        <w:rPr>
          <w:rFonts w:asciiTheme="majorBidi" w:hAnsiTheme="majorBidi" w:cstheme="majorBidi" w:hint="cs"/>
          <w:sz w:val="30"/>
          <w:szCs w:val="30"/>
          <w:cs/>
        </w:rPr>
        <w:t>อัตราภาษีเงินได้ที่แท้จริงสำหรับงบการเงินรวมสำหรับงวดหกเดือนสิ้นสุดวันที่</w:t>
      </w:r>
      <w:r w:rsidRPr="007D1A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D1AF7">
        <w:rPr>
          <w:rFonts w:asciiTheme="majorBidi" w:hAnsiTheme="majorBidi" w:cstheme="majorBidi"/>
          <w:sz w:val="30"/>
          <w:szCs w:val="30"/>
        </w:rPr>
        <w:t xml:space="preserve">30 </w:t>
      </w:r>
      <w:r w:rsidRPr="007D1AF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7D1A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D1AF7">
        <w:rPr>
          <w:rFonts w:asciiTheme="majorBidi" w:hAnsiTheme="majorBidi" w:cstheme="majorBidi"/>
          <w:sz w:val="30"/>
          <w:szCs w:val="30"/>
        </w:rPr>
        <w:t xml:space="preserve">2563 </w:t>
      </w:r>
      <w:r w:rsidRPr="007D1AF7">
        <w:rPr>
          <w:rFonts w:asciiTheme="majorBidi" w:hAnsiTheme="majorBidi" w:cstheme="majorBidi" w:hint="cs"/>
          <w:sz w:val="30"/>
          <w:szCs w:val="30"/>
          <w:cs/>
        </w:rPr>
        <w:t>มี</w:t>
      </w:r>
      <w:r>
        <w:rPr>
          <w:rFonts w:asciiTheme="majorBidi" w:hAnsiTheme="majorBidi" w:cstheme="majorBidi" w:hint="cs"/>
          <w:sz w:val="30"/>
          <w:szCs w:val="30"/>
          <w:cs/>
        </w:rPr>
        <w:t>มาก</w:t>
      </w:r>
      <w:r w:rsidRPr="007D1AF7">
        <w:rPr>
          <w:rFonts w:asciiTheme="majorBidi" w:hAnsiTheme="majorBidi" w:cstheme="majorBidi" w:hint="cs"/>
          <w:sz w:val="30"/>
          <w:szCs w:val="30"/>
          <w:cs/>
        </w:rPr>
        <w:t>กว่าจำนวนภาษีตามอัตราภาษีเงินได้</w:t>
      </w:r>
      <w:r w:rsidRPr="007D1A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D1AF7">
        <w:rPr>
          <w:rFonts w:asciiTheme="majorBidi" w:hAnsiTheme="majorBidi" w:cstheme="majorBidi" w:hint="cs"/>
          <w:sz w:val="30"/>
          <w:szCs w:val="30"/>
          <w:cs/>
        </w:rPr>
        <w:t>เนื่องจาก</w:t>
      </w:r>
      <w:r>
        <w:rPr>
          <w:rFonts w:asciiTheme="majorBidi" w:hAnsiTheme="majorBidi" w:cstheme="majorBidi" w:hint="cs"/>
          <w:sz w:val="30"/>
          <w:szCs w:val="30"/>
          <w:cs/>
        </w:rPr>
        <w:t>ผลขาดทุนในงวดปัจจุบันที่ไม่รับรู้เป็นสินทรัพย์ภาษีเงินได้รอการตัดบัญชีของบริษัทย่อย</w:t>
      </w:r>
      <w:r w:rsidR="0023246C">
        <w:br w:type="page"/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170"/>
        <w:gridCol w:w="236"/>
        <w:gridCol w:w="1204"/>
        <w:gridCol w:w="243"/>
        <w:gridCol w:w="1197"/>
        <w:gridCol w:w="243"/>
        <w:gridCol w:w="1107"/>
      </w:tblGrid>
      <w:tr w:rsidR="0023246C" w:rsidRPr="00CF7ED9" w14:paraId="62C6DCBB" w14:textId="77777777" w:rsidTr="0023246C">
        <w:trPr>
          <w:cantSplit/>
        </w:trPr>
        <w:tc>
          <w:tcPr>
            <w:tcW w:w="3852" w:type="dxa"/>
          </w:tcPr>
          <w:p w14:paraId="57FE5165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400" w:type="dxa"/>
            <w:gridSpan w:val="7"/>
          </w:tcPr>
          <w:p w14:paraId="528566D5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3246C" w:rsidRPr="00CF7ED9" w14:paraId="02FF2A61" w14:textId="77777777" w:rsidTr="0023246C">
        <w:trPr>
          <w:cantSplit/>
        </w:trPr>
        <w:tc>
          <w:tcPr>
            <w:tcW w:w="3852" w:type="dxa"/>
          </w:tcPr>
          <w:p w14:paraId="119743F6" w14:textId="3C51414A" w:rsidR="0023246C" w:rsidRPr="00CF7ED9" w:rsidRDefault="0023246C" w:rsidP="00405D52">
            <w:pPr>
              <w:tabs>
                <w:tab w:val="left" w:pos="90"/>
              </w:tabs>
              <w:spacing w:line="240" w:lineRule="auto"/>
              <w:ind w:right="65" w:firstLine="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3"/>
          </w:tcPr>
          <w:p w14:paraId="506D3648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90" w:type="dxa"/>
            <w:gridSpan w:val="4"/>
          </w:tcPr>
          <w:p w14:paraId="06B258A3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23246C" w:rsidRPr="00CF7ED9" w14:paraId="775878A6" w14:textId="77777777" w:rsidTr="0023246C">
        <w:trPr>
          <w:cantSplit/>
        </w:trPr>
        <w:tc>
          <w:tcPr>
            <w:tcW w:w="3852" w:type="dxa"/>
          </w:tcPr>
          <w:p w14:paraId="12097174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F523B0C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0B005E9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5BDFB195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2FAC7739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  <w:p w14:paraId="0666943C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43" w:type="dxa"/>
          </w:tcPr>
          <w:p w14:paraId="28518310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5A1DB84E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1346AB8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3" w:type="dxa"/>
          </w:tcPr>
          <w:p w14:paraId="12EEDB48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705F02BD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  <w:p w14:paraId="07F90599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246C" w:rsidRPr="00CF7ED9" w14:paraId="2A9991AF" w14:textId="77777777" w:rsidTr="0023246C">
        <w:trPr>
          <w:cantSplit/>
        </w:trPr>
        <w:tc>
          <w:tcPr>
            <w:tcW w:w="3852" w:type="dxa"/>
          </w:tcPr>
          <w:p w14:paraId="18196FBE" w14:textId="77777777" w:rsidR="0023246C" w:rsidRPr="00CF7ED9" w:rsidRDefault="0023246C" w:rsidP="00405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170" w:type="dxa"/>
          </w:tcPr>
          <w:p w14:paraId="22E0942E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CA17F7B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AA45232" w14:textId="502A84E3" w:rsidR="0023246C" w:rsidRPr="00CF7ED9" w:rsidRDefault="00841FC3" w:rsidP="007D16B6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115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392,911</w:t>
            </w:r>
          </w:p>
        </w:tc>
        <w:tc>
          <w:tcPr>
            <w:tcW w:w="243" w:type="dxa"/>
          </w:tcPr>
          <w:p w14:paraId="0CF23111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4251180A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3C1420AF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6B36A660" w14:textId="77777777" w:rsidR="0023246C" w:rsidRPr="00CF7ED9" w:rsidRDefault="0023246C" w:rsidP="00B04465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left="-115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133,120</w:t>
            </w:r>
          </w:p>
        </w:tc>
      </w:tr>
      <w:tr w:rsidR="0023246C" w:rsidRPr="00CF7ED9" w14:paraId="6DB65072" w14:textId="77777777" w:rsidTr="0023246C">
        <w:trPr>
          <w:cantSplit/>
        </w:trPr>
        <w:tc>
          <w:tcPr>
            <w:tcW w:w="3852" w:type="dxa"/>
          </w:tcPr>
          <w:p w14:paraId="6076B420" w14:textId="77777777" w:rsidR="0023246C" w:rsidRPr="00CF7ED9" w:rsidRDefault="0023246C" w:rsidP="00405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</w:tcPr>
          <w:p w14:paraId="44E90964" w14:textId="3D59F5AE" w:rsidR="0023246C" w:rsidRPr="00CF7ED9" w:rsidRDefault="003F4F13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20.0</w:t>
            </w:r>
          </w:p>
        </w:tc>
        <w:tc>
          <w:tcPr>
            <w:tcW w:w="236" w:type="dxa"/>
          </w:tcPr>
          <w:p w14:paraId="3B1A0C08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714C6C6A" w14:textId="1B7A950B" w:rsidR="0023246C" w:rsidRPr="00CF7ED9" w:rsidRDefault="00841FC3" w:rsidP="007D16B6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115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78,582</w:t>
            </w:r>
          </w:p>
        </w:tc>
        <w:tc>
          <w:tcPr>
            <w:tcW w:w="243" w:type="dxa"/>
          </w:tcPr>
          <w:p w14:paraId="1BE812B9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3123128F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20.0</w:t>
            </w:r>
          </w:p>
        </w:tc>
        <w:tc>
          <w:tcPr>
            <w:tcW w:w="243" w:type="dxa"/>
          </w:tcPr>
          <w:p w14:paraId="298BB923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704A4E9A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left="-115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26,624</w:t>
            </w:r>
          </w:p>
        </w:tc>
      </w:tr>
      <w:tr w:rsidR="0023246C" w:rsidRPr="00CF7ED9" w14:paraId="70E96F16" w14:textId="77777777" w:rsidTr="0023246C">
        <w:trPr>
          <w:cantSplit/>
        </w:trPr>
        <w:tc>
          <w:tcPr>
            <w:tcW w:w="3852" w:type="dxa"/>
          </w:tcPr>
          <w:p w14:paraId="063911D7" w14:textId="77777777" w:rsidR="0023246C" w:rsidRPr="001B2E24" w:rsidRDefault="0023246C" w:rsidP="00405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2E24">
              <w:rPr>
                <w:rFonts w:ascii="Angsana New" w:hAnsi="Angsana New"/>
                <w:sz w:val="30"/>
                <w:szCs w:val="30"/>
                <w:cs/>
              </w:rPr>
              <w:t>รายได้ที่</w:t>
            </w:r>
            <w:r w:rsidRPr="001B2E24">
              <w:rPr>
                <w:rFonts w:ascii="Angsana New" w:hAnsi="Angsana New" w:hint="cs"/>
                <w:sz w:val="30"/>
                <w:szCs w:val="30"/>
                <w:cs/>
              </w:rPr>
              <w:t>ไม่ต้อง</w:t>
            </w:r>
            <w:r w:rsidRPr="001B2E24">
              <w:rPr>
                <w:rFonts w:ascii="Angsana New" w:hAnsi="Angsana New"/>
                <w:sz w:val="30"/>
                <w:szCs w:val="30"/>
                <w:cs/>
              </w:rPr>
              <w:t>เสียภาษี</w:t>
            </w:r>
          </w:p>
        </w:tc>
        <w:tc>
          <w:tcPr>
            <w:tcW w:w="1170" w:type="dxa"/>
          </w:tcPr>
          <w:p w14:paraId="566E1249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7C068AA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0B7C1C0D" w14:textId="2CEE49B3" w:rsidR="0023246C" w:rsidRPr="00CF7ED9" w:rsidRDefault="0046185E" w:rsidP="0046185E">
            <w:pPr>
              <w:pStyle w:val="30"/>
              <w:tabs>
                <w:tab w:val="clear" w:pos="360"/>
                <w:tab w:val="clear" w:pos="720"/>
                <w:tab w:val="decimal" w:pos="650"/>
              </w:tabs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334CCD7B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2473A859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040E2ECF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2F2671D3" w14:textId="4D7215A0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left="-115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F4F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23246C" w:rsidRPr="00CF7ED9" w14:paraId="49AEEDB7" w14:textId="77777777" w:rsidTr="0023246C">
        <w:trPr>
          <w:cantSplit/>
        </w:trPr>
        <w:tc>
          <w:tcPr>
            <w:tcW w:w="3852" w:type="dxa"/>
          </w:tcPr>
          <w:p w14:paraId="46578B1D" w14:textId="77777777" w:rsidR="0023246C" w:rsidRPr="001B2E24" w:rsidRDefault="0023246C" w:rsidP="00405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2E2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</w:tcPr>
          <w:p w14:paraId="2780B592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FC27A4F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32DADB21" w14:textId="5C745176" w:rsidR="0023246C" w:rsidRPr="00CF7ED9" w:rsidRDefault="00841FC3" w:rsidP="007D16B6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</w:p>
        </w:tc>
        <w:tc>
          <w:tcPr>
            <w:tcW w:w="243" w:type="dxa"/>
          </w:tcPr>
          <w:p w14:paraId="11153DD5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76F1DABC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37614DA4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2AEC636C" w14:textId="7C72FF71" w:rsidR="0023246C" w:rsidRPr="00CF7ED9" w:rsidRDefault="00841FC3" w:rsidP="007D16B6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left="-115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</w:tr>
      <w:tr w:rsidR="0023246C" w:rsidRPr="00CF7ED9" w14:paraId="0955D55A" w14:textId="77777777" w:rsidTr="0023246C">
        <w:trPr>
          <w:cantSplit/>
        </w:trPr>
        <w:tc>
          <w:tcPr>
            <w:tcW w:w="3852" w:type="dxa"/>
          </w:tcPr>
          <w:p w14:paraId="56E26A42" w14:textId="77777777" w:rsidR="0023246C" w:rsidRPr="001B2E24" w:rsidRDefault="0023246C" w:rsidP="00405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2E2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ค่าใช้จ่ายที่มีสิทธิหักทางภาษีได้เพิ่มขึ้น</w:t>
            </w:r>
          </w:p>
        </w:tc>
        <w:tc>
          <w:tcPr>
            <w:tcW w:w="1170" w:type="dxa"/>
          </w:tcPr>
          <w:p w14:paraId="47134B94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A47524B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2D2CE5CF" w14:textId="225EC57C" w:rsidR="0023246C" w:rsidRPr="00CF7ED9" w:rsidRDefault="00841FC3" w:rsidP="007D16B6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(78)</w:t>
            </w:r>
          </w:p>
        </w:tc>
        <w:tc>
          <w:tcPr>
            <w:tcW w:w="243" w:type="dxa"/>
          </w:tcPr>
          <w:p w14:paraId="2E78F285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70FC9442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24D08DCE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6FDCEBFA" w14:textId="2E48FFF4" w:rsidR="0023246C" w:rsidRPr="00CF7ED9" w:rsidRDefault="00841FC3" w:rsidP="007D16B6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left="-115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(1,510)</w:t>
            </w:r>
          </w:p>
        </w:tc>
      </w:tr>
      <w:tr w:rsidR="00C756E4" w:rsidRPr="00CF7ED9" w14:paraId="1C7F1B66" w14:textId="77777777" w:rsidTr="0023246C">
        <w:trPr>
          <w:cantSplit/>
        </w:trPr>
        <w:tc>
          <w:tcPr>
            <w:tcW w:w="3852" w:type="dxa"/>
          </w:tcPr>
          <w:p w14:paraId="12D55DC4" w14:textId="35244BC8" w:rsidR="00C756E4" w:rsidRPr="001B2E24" w:rsidRDefault="00C756E4" w:rsidP="00405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การลด</w:t>
            </w:r>
            <w:r w:rsidR="003F4F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4F1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(เพิ่ม)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1E7ADFCD" w14:textId="77777777" w:rsidR="00C756E4" w:rsidRPr="00CF7ED9" w:rsidRDefault="00C756E4" w:rsidP="007D16B6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AE88CC4" w14:textId="77777777" w:rsidR="00C756E4" w:rsidRPr="00CF7ED9" w:rsidRDefault="00C756E4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766D3E79" w14:textId="656D2F27" w:rsidR="00C756E4" w:rsidRDefault="00C756E4" w:rsidP="007D16B6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115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738</w:t>
            </w:r>
          </w:p>
        </w:tc>
        <w:tc>
          <w:tcPr>
            <w:tcW w:w="243" w:type="dxa"/>
          </w:tcPr>
          <w:p w14:paraId="5802B126" w14:textId="77777777" w:rsidR="00C756E4" w:rsidRPr="00CF7ED9" w:rsidRDefault="00C756E4" w:rsidP="007D16B6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7A52EF1E" w14:textId="77777777" w:rsidR="00C756E4" w:rsidRPr="00CF7ED9" w:rsidRDefault="00C756E4" w:rsidP="007D16B6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5AAC5CD0" w14:textId="77777777" w:rsidR="00C756E4" w:rsidRPr="00CF7ED9" w:rsidRDefault="00C756E4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21718EC7" w14:textId="3AA98999" w:rsidR="00C756E4" w:rsidRDefault="003F4F13" w:rsidP="007D16B6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left="-115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(266)</w:t>
            </w:r>
          </w:p>
        </w:tc>
      </w:tr>
      <w:tr w:rsidR="0023246C" w:rsidRPr="00CF7ED9" w14:paraId="6BCA5205" w14:textId="77777777" w:rsidTr="0023246C">
        <w:trPr>
          <w:cantSplit/>
        </w:trPr>
        <w:tc>
          <w:tcPr>
            <w:tcW w:w="3852" w:type="dxa"/>
          </w:tcPr>
          <w:p w14:paraId="3CE6972A" w14:textId="77777777" w:rsidR="0023246C" w:rsidRPr="00CF7ED9" w:rsidRDefault="0023246C" w:rsidP="00405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 ๆ ที่บันทึกสูงไป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420C4F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01DF1BAE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73581C1" w14:textId="28CADB53" w:rsidR="0023246C" w:rsidRPr="00CF7ED9" w:rsidRDefault="00841FC3" w:rsidP="007B462A">
            <w:pPr>
              <w:pStyle w:val="30"/>
              <w:tabs>
                <w:tab w:val="clear" w:pos="360"/>
                <w:tab w:val="clear" w:pos="720"/>
                <w:tab w:val="decimal" w:pos="740"/>
              </w:tabs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0ABFB504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7901425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6D61CA65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B9E87BD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left="-115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(1,030)</w:t>
            </w:r>
          </w:p>
        </w:tc>
      </w:tr>
      <w:tr w:rsidR="0023246C" w:rsidRPr="00CF7ED9" w14:paraId="6786985C" w14:textId="77777777" w:rsidTr="0023246C">
        <w:trPr>
          <w:cantSplit/>
        </w:trPr>
        <w:tc>
          <w:tcPr>
            <w:tcW w:w="3852" w:type="dxa"/>
          </w:tcPr>
          <w:p w14:paraId="4BB98D64" w14:textId="77777777" w:rsidR="0023246C" w:rsidRPr="00CF7ED9" w:rsidRDefault="0023246C" w:rsidP="00405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720DAC" w14:textId="185F357D" w:rsidR="0023246C" w:rsidRPr="00CF7ED9" w:rsidRDefault="00841FC3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20.2</w:t>
            </w:r>
          </w:p>
        </w:tc>
        <w:tc>
          <w:tcPr>
            <w:tcW w:w="236" w:type="dxa"/>
          </w:tcPr>
          <w:p w14:paraId="3A8338E1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729EED2" w14:textId="6EFF14F5" w:rsidR="0023246C" w:rsidRPr="00CF7ED9" w:rsidRDefault="00841FC3" w:rsidP="007D16B6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115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79,289</w:t>
            </w:r>
          </w:p>
        </w:tc>
        <w:tc>
          <w:tcPr>
            <w:tcW w:w="243" w:type="dxa"/>
          </w:tcPr>
          <w:p w14:paraId="7EBBDB62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07DC2A6D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69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B669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43" w:type="dxa"/>
          </w:tcPr>
          <w:p w14:paraId="245459C3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304503A" w14:textId="77777777" w:rsidR="0023246C" w:rsidRPr="00CF7ED9" w:rsidRDefault="0023246C" w:rsidP="007D16B6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left="-115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23,513</w:t>
            </w:r>
          </w:p>
        </w:tc>
      </w:tr>
    </w:tbl>
    <w:p w14:paraId="318FF2B7" w14:textId="77777777" w:rsidR="0023246C" w:rsidRPr="00F32E8E" w:rsidRDefault="0023246C" w:rsidP="0023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70"/>
      </w:tblGrid>
      <w:tr w:rsidR="0023246C" w:rsidRPr="00CF7ED9" w14:paraId="25D8554A" w14:textId="77777777" w:rsidTr="007D16B6">
        <w:tc>
          <w:tcPr>
            <w:tcW w:w="6570" w:type="dxa"/>
            <w:vAlign w:val="bottom"/>
          </w:tcPr>
          <w:p w14:paraId="77C36AC4" w14:textId="77777777" w:rsidR="0023246C" w:rsidRPr="001571D1" w:rsidRDefault="0023246C" w:rsidP="007D16B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EE3D7BE" w14:textId="77777777" w:rsidR="0023246C" w:rsidRPr="0003397D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23246C" w:rsidRPr="00CF7ED9" w14:paraId="4BDEA72E" w14:textId="77777777" w:rsidTr="007D16B6">
        <w:tc>
          <w:tcPr>
            <w:tcW w:w="6570" w:type="dxa"/>
            <w:vAlign w:val="bottom"/>
          </w:tcPr>
          <w:p w14:paraId="774CB35F" w14:textId="77777777" w:rsidR="0023246C" w:rsidRPr="001571D1" w:rsidRDefault="0023246C" w:rsidP="007D16B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71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548A4C41" w14:textId="77777777" w:rsidR="0023246C" w:rsidRPr="0023246C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24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  <w:tc>
          <w:tcPr>
            <w:tcW w:w="270" w:type="dxa"/>
          </w:tcPr>
          <w:p w14:paraId="589C467C" w14:textId="77777777" w:rsidR="0023246C" w:rsidRPr="0023246C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E48D9F6" w14:textId="77777777" w:rsidR="0023246C" w:rsidRPr="0023246C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24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หนี้สิน</w:t>
            </w:r>
          </w:p>
        </w:tc>
      </w:tr>
      <w:tr w:rsidR="001B0DE6" w:rsidRPr="00CF7ED9" w14:paraId="20D27BA2" w14:textId="77777777" w:rsidTr="00FB3B5B">
        <w:tc>
          <w:tcPr>
            <w:tcW w:w="6570" w:type="dxa"/>
            <w:vAlign w:val="bottom"/>
          </w:tcPr>
          <w:p w14:paraId="37C07072" w14:textId="77777777" w:rsidR="001B0DE6" w:rsidRPr="001571D1" w:rsidRDefault="001B0DE6" w:rsidP="007D16B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A094616" w14:textId="74BC845D" w:rsidR="001B0DE6" w:rsidRPr="001F0E13" w:rsidRDefault="001B0DE6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23246C" w:rsidRPr="00CF7ED9" w14:paraId="320C84AF" w14:textId="77777777" w:rsidTr="007D16B6">
        <w:tc>
          <w:tcPr>
            <w:tcW w:w="6570" w:type="dxa"/>
          </w:tcPr>
          <w:p w14:paraId="36FB1628" w14:textId="77777777" w:rsidR="0023246C" w:rsidRPr="00263BE3" w:rsidRDefault="0023246C" w:rsidP="007D16B6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598DDAB7" w14:textId="77777777" w:rsidR="0023246C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246C" w:rsidRPr="00CF7ED9" w14:paraId="1EE8B07C" w14:textId="77777777" w:rsidTr="007D16B6">
        <w:tc>
          <w:tcPr>
            <w:tcW w:w="6570" w:type="dxa"/>
          </w:tcPr>
          <w:p w14:paraId="254AFE20" w14:textId="77777777" w:rsidR="0023246C" w:rsidRPr="00263BE3" w:rsidRDefault="0023246C" w:rsidP="007D16B6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263BE3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03CF37" w14:textId="77777777" w:rsidR="0023246C" w:rsidRPr="00370C00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370C00">
              <w:rPr>
                <w:rFonts w:asciiTheme="majorBidi" w:hAnsiTheme="majorBidi" w:cstheme="majorBidi"/>
                <w:sz w:val="30"/>
                <w:szCs w:val="30"/>
              </w:rPr>
              <w:t>60,082</w:t>
            </w:r>
          </w:p>
        </w:tc>
        <w:tc>
          <w:tcPr>
            <w:tcW w:w="270" w:type="dxa"/>
            <w:vAlign w:val="bottom"/>
          </w:tcPr>
          <w:p w14:paraId="323156A9" w14:textId="77777777" w:rsidR="0023246C" w:rsidRPr="00370C00" w:rsidRDefault="0023246C" w:rsidP="007D16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9D65787" w14:textId="77777777" w:rsidR="0023246C" w:rsidRPr="00370C00" w:rsidRDefault="0023246C" w:rsidP="009007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(7,342)</w:t>
            </w:r>
          </w:p>
        </w:tc>
      </w:tr>
      <w:tr w:rsidR="0023246C" w:rsidRPr="00CF7ED9" w14:paraId="0CBED87C" w14:textId="77777777" w:rsidTr="007D16B6">
        <w:tc>
          <w:tcPr>
            <w:tcW w:w="6570" w:type="dxa"/>
          </w:tcPr>
          <w:p w14:paraId="5FC741BD" w14:textId="77777777" w:rsidR="0023246C" w:rsidRPr="00263BE3" w:rsidRDefault="0023246C" w:rsidP="007D16B6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sz w:val="30"/>
                <w:szCs w:val="30"/>
                <w:cs/>
                <w:lang w:bidi="th-TH"/>
              </w:rPr>
            </w:pPr>
            <w:r w:rsidRPr="00263BE3">
              <w:rPr>
                <w:rFonts w:hint="cs"/>
                <w:sz w:val="30"/>
                <w:szCs w:val="30"/>
                <w:cs/>
                <w:lang w:bidi="th-TH"/>
              </w:rPr>
              <w:t>การหักกลบรายการบัญชี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1CE71" w14:textId="77777777" w:rsidR="0023246C" w:rsidRPr="00370C00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9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(7,342)</w:t>
            </w:r>
          </w:p>
        </w:tc>
        <w:tc>
          <w:tcPr>
            <w:tcW w:w="270" w:type="dxa"/>
            <w:vAlign w:val="bottom"/>
          </w:tcPr>
          <w:p w14:paraId="63C9BCA2" w14:textId="77777777" w:rsidR="0023246C" w:rsidRPr="00370C00" w:rsidRDefault="0023246C" w:rsidP="007D16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568F28" w14:textId="77777777" w:rsidR="0023246C" w:rsidRPr="00370C00" w:rsidRDefault="0023246C" w:rsidP="009007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7,342</w:t>
            </w:r>
          </w:p>
        </w:tc>
      </w:tr>
      <w:tr w:rsidR="0023246C" w:rsidRPr="00CF7ED9" w14:paraId="1ED1BCBC" w14:textId="77777777" w:rsidTr="007D16B6">
        <w:tc>
          <w:tcPr>
            <w:tcW w:w="6570" w:type="dxa"/>
          </w:tcPr>
          <w:p w14:paraId="1083D68E" w14:textId="5921DC86" w:rsidR="0023246C" w:rsidRPr="00366F9B" w:rsidRDefault="0023246C" w:rsidP="007D16B6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366F9B">
              <w:rPr>
                <w:rFonts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CAC055" w14:textId="77777777" w:rsidR="0023246C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9"/>
              </w:tabs>
              <w:spacing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52,740</w:t>
            </w:r>
          </w:p>
        </w:tc>
        <w:tc>
          <w:tcPr>
            <w:tcW w:w="270" w:type="dxa"/>
            <w:vAlign w:val="bottom"/>
          </w:tcPr>
          <w:p w14:paraId="79413FF0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3EC9D4" w14:textId="77777777" w:rsidR="0023246C" w:rsidRDefault="0023246C" w:rsidP="009007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5CFEB87" w14:textId="77777777" w:rsidR="0023246C" w:rsidRPr="00F32E8E" w:rsidRDefault="0023246C" w:rsidP="0023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rPr>
          <w:rFonts w:asciiTheme="majorBidi" w:hAnsiTheme="majorBidi" w:cstheme="majorBidi"/>
          <w:sz w:val="30"/>
          <w:szCs w:val="30"/>
        </w:rPr>
      </w:pP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36"/>
        <w:gridCol w:w="1297"/>
        <w:gridCol w:w="236"/>
        <w:gridCol w:w="1152"/>
        <w:gridCol w:w="236"/>
        <w:gridCol w:w="1155"/>
      </w:tblGrid>
      <w:tr w:rsidR="0023246C" w:rsidRPr="00CF7ED9" w14:paraId="35CC728A" w14:textId="77777777" w:rsidTr="007D16B6">
        <w:tc>
          <w:tcPr>
            <w:tcW w:w="3600" w:type="dxa"/>
            <w:vAlign w:val="bottom"/>
          </w:tcPr>
          <w:p w14:paraId="648B57A2" w14:textId="77777777" w:rsidR="0023246C" w:rsidRPr="001571D1" w:rsidRDefault="0023246C" w:rsidP="007D16B6">
            <w:pPr>
              <w:pStyle w:val="BodyText2"/>
              <w:ind w:left="0" w:right="-27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72" w:type="dxa"/>
            <w:gridSpan w:val="7"/>
          </w:tcPr>
          <w:p w14:paraId="50ADC787" w14:textId="77777777" w:rsidR="0023246C" w:rsidRPr="001571D1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23246C" w:rsidRPr="00CF7ED9" w14:paraId="179A98B8" w14:textId="77777777" w:rsidTr="007D16B6">
        <w:tc>
          <w:tcPr>
            <w:tcW w:w="3600" w:type="dxa"/>
            <w:vAlign w:val="bottom"/>
          </w:tcPr>
          <w:p w14:paraId="7F52F291" w14:textId="77777777" w:rsidR="0023246C" w:rsidRPr="001571D1" w:rsidRDefault="0023246C" w:rsidP="007D16B6">
            <w:pPr>
              <w:pStyle w:val="BodyText2"/>
              <w:ind w:left="0" w:right="-27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71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93" w:type="dxa"/>
            <w:gridSpan w:val="3"/>
          </w:tcPr>
          <w:p w14:paraId="2C30AE19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  <w:tc>
          <w:tcPr>
            <w:tcW w:w="236" w:type="dxa"/>
          </w:tcPr>
          <w:p w14:paraId="6293ADA7" w14:textId="77777777" w:rsidR="0023246C" w:rsidRPr="001571D1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43" w:type="dxa"/>
            <w:gridSpan w:val="3"/>
          </w:tcPr>
          <w:p w14:paraId="5679BED3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หนี้สิน</w:t>
            </w:r>
          </w:p>
        </w:tc>
      </w:tr>
      <w:tr w:rsidR="0023246C" w:rsidRPr="00CF7ED9" w14:paraId="52147698" w14:textId="77777777" w:rsidTr="007D16B6">
        <w:tc>
          <w:tcPr>
            <w:tcW w:w="3600" w:type="dxa"/>
            <w:vAlign w:val="bottom"/>
          </w:tcPr>
          <w:p w14:paraId="20E18C2F" w14:textId="77777777" w:rsidR="0023246C" w:rsidRPr="001571D1" w:rsidRDefault="0023246C" w:rsidP="007D16B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7CBA98A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2B33CB08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7" w:type="dxa"/>
          </w:tcPr>
          <w:p w14:paraId="7D00B8B6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6" w:type="dxa"/>
          </w:tcPr>
          <w:p w14:paraId="1FBB10E9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6684789C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0313DAD5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5" w:type="dxa"/>
          </w:tcPr>
          <w:p w14:paraId="2BBECEE8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23246C" w:rsidRPr="00CF7ED9" w14:paraId="34741F97" w14:textId="77777777" w:rsidTr="007D16B6">
        <w:tc>
          <w:tcPr>
            <w:tcW w:w="3600" w:type="dxa"/>
            <w:vAlign w:val="bottom"/>
          </w:tcPr>
          <w:p w14:paraId="76168DAA" w14:textId="77777777" w:rsidR="0023246C" w:rsidRPr="001571D1" w:rsidRDefault="0023246C" w:rsidP="007D16B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A45BAE7" w14:textId="77777777" w:rsidR="0023246C" w:rsidRPr="001F0E13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40200B68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7" w:type="dxa"/>
          </w:tcPr>
          <w:p w14:paraId="2862664E" w14:textId="77777777" w:rsidR="0023246C" w:rsidRPr="001F0E13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61FB89C9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09E1E0DB" w14:textId="77777777" w:rsidR="0023246C" w:rsidRPr="001F0E13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397BD633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5" w:type="dxa"/>
          </w:tcPr>
          <w:p w14:paraId="5ED5358C" w14:textId="77777777" w:rsidR="0023246C" w:rsidRPr="001F0E13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23246C" w:rsidRPr="00CF7ED9" w14:paraId="0747DADD" w14:textId="77777777" w:rsidTr="007D16B6">
        <w:tc>
          <w:tcPr>
            <w:tcW w:w="3600" w:type="dxa"/>
          </w:tcPr>
          <w:p w14:paraId="65ECB4A0" w14:textId="77777777" w:rsidR="0023246C" w:rsidRPr="00CF7ED9" w:rsidRDefault="0023246C" w:rsidP="007D16B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572" w:type="dxa"/>
            <w:gridSpan w:val="7"/>
          </w:tcPr>
          <w:p w14:paraId="44DA56FC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246C" w:rsidRPr="00CF7ED9" w14:paraId="6DF5A4AF" w14:textId="77777777" w:rsidTr="007D16B6">
        <w:tc>
          <w:tcPr>
            <w:tcW w:w="3600" w:type="dxa"/>
          </w:tcPr>
          <w:p w14:paraId="6AA4178A" w14:textId="77777777" w:rsidR="0023246C" w:rsidRPr="00263BE3" w:rsidRDefault="0023246C" w:rsidP="007D16B6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263BE3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27FF5F" w14:textId="23DA4CCF" w:rsidR="0023246C" w:rsidRPr="007027E2" w:rsidRDefault="001E4153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84,307</w:t>
            </w:r>
          </w:p>
        </w:tc>
        <w:tc>
          <w:tcPr>
            <w:tcW w:w="236" w:type="dxa"/>
          </w:tcPr>
          <w:p w14:paraId="7D7CAB1C" w14:textId="77777777" w:rsidR="0023246C" w:rsidRPr="007027E2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32BD5BF1" w14:textId="77777777" w:rsidR="0023246C" w:rsidRPr="007027E2" w:rsidRDefault="0023246C" w:rsidP="00BB1F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027E2">
              <w:rPr>
                <w:rFonts w:asciiTheme="majorBidi" w:hAnsiTheme="majorBidi" w:cstheme="majorBidi"/>
                <w:sz w:val="30"/>
                <w:szCs w:val="30"/>
              </w:rPr>
              <w:t>45,089</w:t>
            </w:r>
          </w:p>
        </w:tc>
        <w:tc>
          <w:tcPr>
            <w:tcW w:w="236" w:type="dxa"/>
            <w:vAlign w:val="bottom"/>
          </w:tcPr>
          <w:p w14:paraId="257CEF50" w14:textId="77777777" w:rsidR="0023246C" w:rsidRPr="007027E2" w:rsidRDefault="0023246C" w:rsidP="007D16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44F5A3D5" w14:textId="2F8E8EB2" w:rsidR="0023246C" w:rsidRPr="007027E2" w:rsidRDefault="001E4153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(4,340)</w:t>
            </w:r>
          </w:p>
        </w:tc>
        <w:tc>
          <w:tcPr>
            <w:tcW w:w="236" w:type="dxa"/>
          </w:tcPr>
          <w:p w14:paraId="1E9AFF11" w14:textId="77777777" w:rsidR="0023246C" w:rsidRPr="007027E2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B37FD1A" w14:textId="77777777" w:rsidR="0023246C" w:rsidRPr="007027E2" w:rsidRDefault="0023246C" w:rsidP="009007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027E2">
              <w:rPr>
                <w:rFonts w:asciiTheme="majorBidi" w:hAnsiTheme="majorBidi" w:cstheme="majorBidi"/>
                <w:sz w:val="30"/>
                <w:szCs w:val="30"/>
              </w:rPr>
              <w:t>(7,342)</w:t>
            </w:r>
          </w:p>
        </w:tc>
      </w:tr>
      <w:tr w:rsidR="0023246C" w:rsidRPr="00CF7ED9" w14:paraId="390F453D" w14:textId="77777777" w:rsidTr="007D16B6">
        <w:tc>
          <w:tcPr>
            <w:tcW w:w="3600" w:type="dxa"/>
          </w:tcPr>
          <w:p w14:paraId="03BBD067" w14:textId="77777777" w:rsidR="0023246C" w:rsidRPr="00263BE3" w:rsidRDefault="0023246C" w:rsidP="007D16B6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sz w:val="30"/>
                <w:szCs w:val="30"/>
                <w:cs/>
                <w:lang w:bidi="th-TH"/>
              </w:rPr>
            </w:pPr>
            <w:r w:rsidRPr="00263BE3">
              <w:rPr>
                <w:rFonts w:hint="cs"/>
                <w:sz w:val="30"/>
                <w:szCs w:val="30"/>
                <w:cs/>
                <w:lang w:bidi="th-TH"/>
              </w:rPr>
              <w:t>การหักกลบรายการบัญชี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6B896" w14:textId="2CE53D3B" w:rsidR="0023246C" w:rsidRPr="007027E2" w:rsidRDefault="001E4153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(4,340)</w:t>
            </w:r>
          </w:p>
        </w:tc>
        <w:tc>
          <w:tcPr>
            <w:tcW w:w="236" w:type="dxa"/>
          </w:tcPr>
          <w:p w14:paraId="69544308" w14:textId="77777777" w:rsidR="0023246C" w:rsidRPr="007027E2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609C835D" w14:textId="77777777" w:rsidR="0023246C" w:rsidRPr="007027E2" w:rsidRDefault="0023246C" w:rsidP="0023246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027E2">
              <w:rPr>
                <w:rFonts w:asciiTheme="majorBidi" w:hAnsiTheme="majorBidi" w:cstheme="majorBidi"/>
                <w:sz w:val="30"/>
                <w:szCs w:val="30"/>
              </w:rPr>
              <w:t>(7,342)</w:t>
            </w:r>
          </w:p>
        </w:tc>
        <w:tc>
          <w:tcPr>
            <w:tcW w:w="236" w:type="dxa"/>
            <w:vAlign w:val="bottom"/>
          </w:tcPr>
          <w:p w14:paraId="6F68717B" w14:textId="77777777" w:rsidR="0023246C" w:rsidRPr="007027E2" w:rsidRDefault="0023246C" w:rsidP="007D16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D66EB4" w14:textId="28BF1B98" w:rsidR="0023246C" w:rsidRPr="007027E2" w:rsidRDefault="001E4153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4,340</w:t>
            </w:r>
          </w:p>
        </w:tc>
        <w:tc>
          <w:tcPr>
            <w:tcW w:w="236" w:type="dxa"/>
          </w:tcPr>
          <w:p w14:paraId="01619BFA" w14:textId="77777777" w:rsidR="0023246C" w:rsidRPr="007027E2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18A97C39" w14:textId="77777777" w:rsidR="0023246C" w:rsidRPr="007027E2" w:rsidRDefault="0023246C" w:rsidP="009007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027E2">
              <w:rPr>
                <w:rFonts w:asciiTheme="majorBidi" w:hAnsiTheme="majorBidi" w:cstheme="majorBidi"/>
                <w:sz w:val="30"/>
                <w:szCs w:val="30"/>
              </w:rPr>
              <w:t>7,342</w:t>
            </w:r>
          </w:p>
        </w:tc>
      </w:tr>
      <w:tr w:rsidR="0023246C" w:rsidRPr="00CF7ED9" w14:paraId="0BBBE228" w14:textId="77777777" w:rsidTr="007D16B6">
        <w:tc>
          <w:tcPr>
            <w:tcW w:w="3600" w:type="dxa"/>
          </w:tcPr>
          <w:p w14:paraId="19E012C9" w14:textId="3A5D06AE" w:rsidR="0023246C" w:rsidRPr="00366F9B" w:rsidRDefault="0023246C" w:rsidP="007D16B6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366F9B">
              <w:rPr>
                <w:rFonts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3D6E1A" w14:textId="4CCA2FFC" w:rsidR="0023246C" w:rsidRDefault="001E4153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79,967</w:t>
            </w:r>
          </w:p>
        </w:tc>
        <w:tc>
          <w:tcPr>
            <w:tcW w:w="236" w:type="dxa"/>
          </w:tcPr>
          <w:p w14:paraId="03B5C76C" w14:textId="77777777" w:rsidR="0023246C" w:rsidRPr="00CF7ED9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023E4" w14:textId="77777777" w:rsidR="0023246C" w:rsidRDefault="0023246C" w:rsidP="0023246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37,747</w:t>
            </w:r>
          </w:p>
        </w:tc>
        <w:tc>
          <w:tcPr>
            <w:tcW w:w="236" w:type="dxa"/>
            <w:vAlign w:val="bottom"/>
          </w:tcPr>
          <w:p w14:paraId="535DE1BB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3A99F2B" w14:textId="1DD60B05" w:rsidR="0023246C" w:rsidRDefault="001E4153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4C2577" w14:textId="77777777" w:rsidR="0023246C" w:rsidRPr="00CF7ED9" w:rsidRDefault="0023246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63B401F4" w14:textId="77777777" w:rsidR="0023246C" w:rsidRDefault="0023246C" w:rsidP="009007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E79924C" w14:textId="77777777" w:rsidR="0023246C" w:rsidRPr="00AD1CF2" w:rsidRDefault="0023246C" w:rsidP="0023246C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tbl>
      <w:tblPr>
        <w:tblW w:w="4815" w:type="pct"/>
        <w:tblInd w:w="360" w:type="dxa"/>
        <w:tblLook w:val="01E0" w:firstRow="1" w:lastRow="1" w:firstColumn="1" w:lastColumn="1" w:noHBand="0" w:noVBand="0"/>
      </w:tblPr>
      <w:tblGrid>
        <w:gridCol w:w="3948"/>
        <w:gridCol w:w="1105"/>
        <w:gridCol w:w="222"/>
        <w:gridCol w:w="1172"/>
        <w:gridCol w:w="236"/>
        <w:gridCol w:w="1172"/>
        <w:gridCol w:w="268"/>
        <w:gridCol w:w="15"/>
        <w:gridCol w:w="1092"/>
      </w:tblGrid>
      <w:tr w:rsidR="0023246C" w:rsidRPr="00AD1CF2" w14:paraId="485D31AF" w14:textId="77777777" w:rsidTr="007D16B6">
        <w:trPr>
          <w:tblHeader/>
        </w:trPr>
        <w:tc>
          <w:tcPr>
            <w:tcW w:w="2139" w:type="pct"/>
            <w:shd w:val="clear" w:color="auto" w:fill="auto"/>
          </w:tcPr>
          <w:p w14:paraId="58EE474D" w14:textId="77777777" w:rsidR="0023246C" w:rsidRPr="00AD1CF2" w:rsidRDefault="0023246C" w:rsidP="007D16B6">
            <w:pPr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861" w:type="pct"/>
            <w:gridSpan w:val="8"/>
          </w:tcPr>
          <w:p w14:paraId="48322FB6" w14:textId="77777777" w:rsidR="0023246C" w:rsidRPr="00AD1CF2" w:rsidRDefault="0023246C" w:rsidP="007D16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  <w:r w:rsidRPr="00AD1CF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3246C" w:rsidRPr="003368DE" w14:paraId="4B10CB03" w14:textId="77777777" w:rsidTr="007D16B6">
        <w:trPr>
          <w:tblHeader/>
        </w:trPr>
        <w:tc>
          <w:tcPr>
            <w:tcW w:w="2139" w:type="pct"/>
            <w:shd w:val="clear" w:color="auto" w:fill="auto"/>
          </w:tcPr>
          <w:p w14:paraId="3A47D4E0" w14:textId="77777777" w:rsidR="0023246C" w:rsidRPr="003368DE" w:rsidRDefault="0023246C" w:rsidP="007D1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9" w:type="pct"/>
          </w:tcPr>
          <w:p w14:paraId="70BE6818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" w:type="pct"/>
          </w:tcPr>
          <w:p w14:paraId="53AC4EF0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pct"/>
            <w:gridSpan w:val="3"/>
            <w:tcBorders>
              <w:bottom w:val="single" w:sz="4" w:space="0" w:color="auto"/>
            </w:tcBorders>
          </w:tcPr>
          <w:p w14:paraId="145D2E86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1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บันทึกเป็น (รายจ่าย)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68DE"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68DE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53" w:type="pct"/>
            <w:gridSpan w:val="2"/>
          </w:tcPr>
          <w:p w14:paraId="55CE7C48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14:paraId="6D82B96F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3246C" w:rsidRPr="003368DE" w14:paraId="5754EA19" w14:textId="77777777" w:rsidTr="00975AF5">
        <w:trPr>
          <w:trHeight w:val="1243"/>
          <w:tblHeader/>
        </w:trPr>
        <w:tc>
          <w:tcPr>
            <w:tcW w:w="2139" w:type="pct"/>
            <w:shd w:val="clear" w:color="auto" w:fill="auto"/>
            <w:vAlign w:val="bottom"/>
          </w:tcPr>
          <w:p w14:paraId="5E491D50" w14:textId="77777777" w:rsidR="0023246C" w:rsidRPr="00D35A49" w:rsidRDefault="0023246C" w:rsidP="007D1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40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9" w:type="pct"/>
          </w:tcPr>
          <w:p w14:paraId="35F65D21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475F9760" w14:textId="77777777" w:rsidR="0023246C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1</w:t>
            </w:r>
            <w:r w:rsidRPr="003368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68D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  <w:p w14:paraId="393F164B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0" w:type="pct"/>
          </w:tcPr>
          <w:p w14:paraId="4446FB9C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22F6AA2" w14:textId="77777777" w:rsidR="0023246C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01AB653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28" w:type="pct"/>
          </w:tcPr>
          <w:p w14:paraId="3BD1502A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7FD3612" w14:textId="77777777" w:rsidR="0023246C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8103012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53" w:type="pct"/>
            <w:gridSpan w:val="2"/>
          </w:tcPr>
          <w:p w14:paraId="20111315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14:paraId="4A15DFE0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0F80B2B8" w14:textId="0E5B3905" w:rsidR="0023246C" w:rsidRPr="003368DE" w:rsidRDefault="0023246C" w:rsidP="009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3</w:t>
            </w:r>
            <w:r w:rsidR="00B04465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B04465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B0446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3246C" w:rsidRPr="003368DE" w14:paraId="406DFC86" w14:textId="77777777" w:rsidTr="007D16B6">
        <w:trPr>
          <w:tblHeader/>
        </w:trPr>
        <w:tc>
          <w:tcPr>
            <w:tcW w:w="2139" w:type="pct"/>
            <w:vAlign w:val="bottom"/>
          </w:tcPr>
          <w:p w14:paraId="6FA5B631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14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1" w:type="pct"/>
            <w:gridSpan w:val="8"/>
            <w:vAlign w:val="bottom"/>
          </w:tcPr>
          <w:p w14:paraId="434B7255" w14:textId="77777777" w:rsidR="0023246C" w:rsidRPr="003368DE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368D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3246C" w:rsidRPr="003368DE" w14:paraId="261533F9" w14:textId="77777777" w:rsidTr="007D16B6">
        <w:tc>
          <w:tcPr>
            <w:tcW w:w="2139" w:type="pct"/>
          </w:tcPr>
          <w:p w14:paraId="567D6BC2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68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99" w:type="pct"/>
          </w:tcPr>
          <w:p w14:paraId="249BCB78" w14:textId="77777777" w:rsidR="0023246C" w:rsidRPr="003368DE" w:rsidRDefault="0023246C" w:rsidP="007D16B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" w:type="pct"/>
          </w:tcPr>
          <w:p w14:paraId="07D973D8" w14:textId="77777777" w:rsidR="0023246C" w:rsidRPr="003368DE" w:rsidRDefault="0023246C" w:rsidP="007D16B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5" w:type="pct"/>
          </w:tcPr>
          <w:p w14:paraId="3C3DD041" w14:textId="77777777" w:rsidR="0023246C" w:rsidRPr="003368DE" w:rsidRDefault="0023246C" w:rsidP="007D16B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" w:type="pct"/>
          </w:tcPr>
          <w:p w14:paraId="2A6B1C97" w14:textId="77777777" w:rsidR="0023246C" w:rsidRPr="003368DE" w:rsidRDefault="0023246C" w:rsidP="007D16B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5" w:type="pct"/>
          </w:tcPr>
          <w:p w14:paraId="6A349190" w14:textId="77777777" w:rsidR="0023246C" w:rsidRPr="003368DE" w:rsidRDefault="0023246C" w:rsidP="007D16B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7DC130CD" w14:textId="77777777" w:rsidR="0023246C" w:rsidRPr="003368DE" w:rsidRDefault="0023246C" w:rsidP="007D16B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0" w:type="pct"/>
            <w:gridSpan w:val="2"/>
          </w:tcPr>
          <w:p w14:paraId="777A3376" w14:textId="77777777" w:rsidR="0023246C" w:rsidRPr="003368DE" w:rsidRDefault="0023246C" w:rsidP="007D16B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75AF5" w:rsidRPr="003368DE" w14:paraId="6D2CF3F3" w14:textId="77777777" w:rsidTr="007D16B6">
        <w:tc>
          <w:tcPr>
            <w:tcW w:w="2139" w:type="pct"/>
          </w:tcPr>
          <w:p w14:paraId="1677A5E9" w14:textId="77777777" w:rsidR="00975AF5" w:rsidRPr="003368DE" w:rsidRDefault="00975AF5" w:rsidP="009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599" w:type="pct"/>
          </w:tcPr>
          <w:p w14:paraId="072495F1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031</w:t>
            </w:r>
          </w:p>
        </w:tc>
        <w:tc>
          <w:tcPr>
            <w:tcW w:w="120" w:type="pct"/>
          </w:tcPr>
          <w:p w14:paraId="2198FE2B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5" w:type="pct"/>
            <w:shd w:val="clear" w:color="auto" w:fill="auto"/>
          </w:tcPr>
          <w:p w14:paraId="055B7345" w14:textId="2F795FE6" w:rsidR="00975AF5" w:rsidRPr="003368DE" w:rsidRDefault="00975AF5" w:rsidP="00A92E3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(6,117)</w:t>
            </w:r>
          </w:p>
        </w:tc>
        <w:tc>
          <w:tcPr>
            <w:tcW w:w="128" w:type="pct"/>
            <w:shd w:val="clear" w:color="auto" w:fill="auto"/>
          </w:tcPr>
          <w:p w14:paraId="2061C1A9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5" w:type="pct"/>
            <w:shd w:val="clear" w:color="auto" w:fill="auto"/>
          </w:tcPr>
          <w:p w14:paraId="614F2E95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5BB0131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62298054" w14:textId="302C98CC" w:rsidR="00975AF5" w:rsidRPr="003368DE" w:rsidRDefault="00975AF5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914</w:t>
            </w:r>
          </w:p>
        </w:tc>
      </w:tr>
      <w:tr w:rsidR="00975AF5" w:rsidRPr="003368DE" w14:paraId="515929EE" w14:textId="77777777" w:rsidTr="007D16B6">
        <w:tc>
          <w:tcPr>
            <w:tcW w:w="2139" w:type="pct"/>
          </w:tcPr>
          <w:p w14:paraId="70979E85" w14:textId="77777777" w:rsidR="00975AF5" w:rsidRPr="003368DE" w:rsidRDefault="00975AF5" w:rsidP="009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</w:t>
            </w:r>
            <w:r w:rsidRPr="003368DE"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การด้อยค่าของสินทรัพย์ไม่มีตัวตน</w:t>
            </w:r>
          </w:p>
        </w:tc>
        <w:tc>
          <w:tcPr>
            <w:tcW w:w="599" w:type="pct"/>
          </w:tcPr>
          <w:p w14:paraId="03A94E3B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816</w:t>
            </w:r>
          </w:p>
        </w:tc>
        <w:tc>
          <w:tcPr>
            <w:tcW w:w="120" w:type="pct"/>
          </w:tcPr>
          <w:p w14:paraId="112ACEEE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32513B5B" w14:textId="3F7F8961" w:rsidR="00975AF5" w:rsidRPr="003368DE" w:rsidRDefault="00975AF5" w:rsidP="00BB1F08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15EE30E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6039777C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26E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7A9C35D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66B88F2A" w14:textId="1182050F" w:rsidR="00975AF5" w:rsidRPr="003368DE" w:rsidRDefault="00975AF5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1,816</w:t>
            </w:r>
          </w:p>
        </w:tc>
      </w:tr>
      <w:tr w:rsidR="00975AF5" w:rsidRPr="003368DE" w14:paraId="677E303F" w14:textId="77777777" w:rsidTr="007D16B6">
        <w:tc>
          <w:tcPr>
            <w:tcW w:w="2139" w:type="pct"/>
          </w:tcPr>
          <w:p w14:paraId="64AA69F9" w14:textId="77777777" w:rsidR="00975AF5" w:rsidRPr="003368DE" w:rsidRDefault="00975AF5" w:rsidP="009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599" w:type="pct"/>
          </w:tcPr>
          <w:p w14:paraId="78B05F7A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120" w:type="pct"/>
          </w:tcPr>
          <w:p w14:paraId="214BCC59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73EB4413" w14:textId="3D448CBA" w:rsidR="00975AF5" w:rsidRPr="003368DE" w:rsidRDefault="00975AF5" w:rsidP="00BB1F0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239F93A0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3BEF2B61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160024D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3B452A8D" w14:textId="1F796AF6" w:rsidR="00975AF5" w:rsidRPr="003368DE" w:rsidRDefault="00975AF5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668</w:t>
            </w:r>
          </w:p>
        </w:tc>
      </w:tr>
      <w:tr w:rsidR="00975AF5" w:rsidRPr="003368DE" w14:paraId="0D72B1DA" w14:textId="77777777" w:rsidTr="007D16B6">
        <w:tc>
          <w:tcPr>
            <w:tcW w:w="2139" w:type="pct"/>
          </w:tcPr>
          <w:p w14:paraId="6F0DD699" w14:textId="77777777" w:rsidR="00975AF5" w:rsidRPr="003368DE" w:rsidRDefault="00975AF5" w:rsidP="009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Pr="003368DE">
              <w:rPr>
                <w:rFonts w:ascii="Angsana New" w:hAnsi="Angsana New"/>
                <w:sz w:val="30"/>
                <w:szCs w:val="30"/>
                <w:cs/>
              </w:rPr>
              <w:t>ธุรกิจหลักทรัพย์</w:t>
            </w:r>
          </w:p>
        </w:tc>
        <w:tc>
          <w:tcPr>
            <w:tcW w:w="599" w:type="pct"/>
          </w:tcPr>
          <w:p w14:paraId="00EE9323" w14:textId="77777777" w:rsidR="00975AF5" w:rsidRPr="003368DE" w:rsidRDefault="00975AF5" w:rsidP="00BB1F08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0" w:type="pct"/>
          </w:tcPr>
          <w:p w14:paraId="5B8F5A63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258B7C68" w14:textId="2B3BB4F8" w:rsidR="00975AF5" w:rsidRPr="003368DE" w:rsidRDefault="00975AF5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253</w:t>
            </w:r>
          </w:p>
        </w:tc>
        <w:tc>
          <w:tcPr>
            <w:tcW w:w="128" w:type="pct"/>
            <w:shd w:val="clear" w:color="auto" w:fill="auto"/>
          </w:tcPr>
          <w:p w14:paraId="73306B0F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23881104" w14:textId="77777777" w:rsidR="00975AF5" w:rsidRPr="003368DE" w:rsidRDefault="00975AF5" w:rsidP="0076458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60195F4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75E280C3" w14:textId="49ED9A11" w:rsidR="00975AF5" w:rsidRPr="003368DE" w:rsidRDefault="00975AF5" w:rsidP="00975AF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253</w:t>
            </w:r>
          </w:p>
        </w:tc>
      </w:tr>
      <w:tr w:rsidR="00975AF5" w:rsidRPr="003368DE" w14:paraId="3031A946" w14:textId="77777777" w:rsidTr="007D16B6">
        <w:tc>
          <w:tcPr>
            <w:tcW w:w="2139" w:type="pct"/>
          </w:tcPr>
          <w:p w14:paraId="041DB92A" w14:textId="77777777" w:rsidR="00975AF5" w:rsidRPr="003368DE" w:rsidRDefault="00975AF5" w:rsidP="009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599" w:type="pct"/>
          </w:tcPr>
          <w:p w14:paraId="03551FE2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120" w:type="pct"/>
          </w:tcPr>
          <w:p w14:paraId="73B4C73D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794C5A75" w14:textId="38B7C2D6" w:rsidR="00975AF5" w:rsidRPr="00CB3739" w:rsidRDefault="00975AF5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4,771</w:t>
            </w:r>
          </w:p>
        </w:tc>
        <w:tc>
          <w:tcPr>
            <w:tcW w:w="128" w:type="pct"/>
            <w:shd w:val="clear" w:color="auto" w:fill="auto"/>
          </w:tcPr>
          <w:p w14:paraId="01372F9F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3D2A96A4" w14:textId="6C6F37DC" w:rsidR="00975AF5" w:rsidRPr="003368DE" w:rsidRDefault="0076458A" w:rsidP="0076458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5E1EE0B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6775E07A" w14:textId="17090C1C" w:rsidR="00975AF5" w:rsidRPr="003368DE" w:rsidRDefault="00975AF5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26,950</w:t>
            </w:r>
          </w:p>
        </w:tc>
      </w:tr>
      <w:tr w:rsidR="00975AF5" w:rsidRPr="003368DE" w14:paraId="54C02DEB" w14:textId="77777777" w:rsidTr="007D16B6">
        <w:tc>
          <w:tcPr>
            <w:tcW w:w="2139" w:type="pct"/>
          </w:tcPr>
          <w:p w14:paraId="7C37AD0E" w14:textId="77777777" w:rsidR="00975AF5" w:rsidRPr="003368DE" w:rsidRDefault="00975AF5" w:rsidP="009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599" w:type="pct"/>
          </w:tcPr>
          <w:p w14:paraId="7EF6EEFD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575</w:t>
            </w:r>
          </w:p>
        </w:tc>
        <w:tc>
          <w:tcPr>
            <w:tcW w:w="120" w:type="pct"/>
          </w:tcPr>
          <w:p w14:paraId="623B5851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19B817BC" w14:textId="143149D1" w:rsidR="00975AF5" w:rsidRPr="003368DE" w:rsidRDefault="00975AF5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(2,17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467347E3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4F9998F8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28E4333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36B4E4F4" w14:textId="2979D7C6" w:rsidR="00975AF5" w:rsidRPr="003368DE" w:rsidRDefault="00975AF5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</w:tr>
      <w:tr w:rsidR="00975AF5" w:rsidRPr="003368DE" w14:paraId="2EDF59AC" w14:textId="77777777" w:rsidTr="007D16B6">
        <w:tc>
          <w:tcPr>
            <w:tcW w:w="2139" w:type="pct"/>
          </w:tcPr>
          <w:p w14:paraId="6BAE82EF" w14:textId="77777777" w:rsidR="00975AF5" w:rsidRPr="003368DE" w:rsidRDefault="00975AF5" w:rsidP="009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14:paraId="20E2009D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44"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269</w:t>
            </w:r>
          </w:p>
        </w:tc>
        <w:tc>
          <w:tcPr>
            <w:tcW w:w="120" w:type="pct"/>
          </w:tcPr>
          <w:p w14:paraId="193E4F32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0E192" w14:textId="362D7193" w:rsidR="00975AF5" w:rsidRPr="003368DE" w:rsidRDefault="00975AF5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(3,26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338A5E8E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A301F" w14:textId="572DEBDA" w:rsidR="00975AF5" w:rsidRPr="0023583F" w:rsidRDefault="0076458A" w:rsidP="0076458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4F4FA7D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A7677" w14:textId="32AEE60E" w:rsidR="00975AF5" w:rsidRPr="003368DE" w:rsidRDefault="00975AF5" w:rsidP="00975A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44"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35,00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</w:p>
        </w:tc>
      </w:tr>
      <w:tr w:rsidR="00A10246" w:rsidRPr="003368DE" w14:paraId="6EF0C6B0" w14:textId="77777777" w:rsidTr="007D16B6">
        <w:tc>
          <w:tcPr>
            <w:tcW w:w="2139" w:type="pct"/>
            <w:vAlign w:val="bottom"/>
          </w:tcPr>
          <w:p w14:paraId="4B2CB463" w14:textId="77777777" w:rsidR="00A10246" w:rsidRPr="003368DE" w:rsidRDefault="00A1024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0D111468" w14:textId="77777777" w:rsidR="00A10246" w:rsidRPr="003368DE" w:rsidRDefault="00A1024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" w:type="pct"/>
          </w:tcPr>
          <w:p w14:paraId="63489679" w14:textId="77777777" w:rsidR="00A10246" w:rsidRPr="003368DE" w:rsidRDefault="00A1024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72C17EBD" w14:textId="77777777" w:rsidR="00A10246" w:rsidRPr="003368DE" w:rsidRDefault="00A1024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04281040" w14:textId="77777777" w:rsidR="00A10246" w:rsidRPr="003368DE" w:rsidRDefault="00A1024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100416D5" w14:textId="77777777" w:rsidR="00A10246" w:rsidRPr="003368DE" w:rsidRDefault="00A1024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7ECA9F9" w14:textId="77777777" w:rsidR="00A10246" w:rsidRPr="003368DE" w:rsidRDefault="00A1024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1D41589A" w14:textId="77777777" w:rsidR="00A10246" w:rsidRPr="003368DE" w:rsidRDefault="00A1024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246C" w:rsidRPr="003368DE" w14:paraId="1550F869" w14:textId="77777777" w:rsidTr="007D16B6">
        <w:tc>
          <w:tcPr>
            <w:tcW w:w="2139" w:type="pct"/>
            <w:vAlign w:val="bottom"/>
          </w:tcPr>
          <w:p w14:paraId="497FD5EE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99" w:type="pct"/>
          </w:tcPr>
          <w:p w14:paraId="483ED903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" w:type="pct"/>
          </w:tcPr>
          <w:p w14:paraId="2E1821DB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6ED79942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01F7CD9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3305850C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5CDECA1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77FBE36E" w14:textId="77777777" w:rsidR="0023246C" w:rsidRPr="003368DE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5AF5" w:rsidRPr="003368DE" w14:paraId="39CACF43" w14:textId="77777777" w:rsidTr="007D16B6">
        <w:tc>
          <w:tcPr>
            <w:tcW w:w="2139" w:type="pct"/>
          </w:tcPr>
          <w:p w14:paraId="5E569AF3" w14:textId="77777777" w:rsidR="00975AF5" w:rsidRPr="003368DE" w:rsidRDefault="00975AF5" w:rsidP="009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599" w:type="pct"/>
          </w:tcPr>
          <w:p w14:paraId="3B834F11" w14:textId="77777777" w:rsidR="00975AF5" w:rsidRPr="003368DE" w:rsidRDefault="00975AF5" w:rsidP="009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6477">
              <w:rPr>
                <w:rFonts w:ascii="Angsana New" w:hAnsi="Angsana New"/>
                <w:sz w:val="30"/>
                <w:szCs w:val="30"/>
              </w:rPr>
              <w:t>(</w:t>
            </w:r>
            <w:r w:rsidRPr="001F0E13">
              <w:rPr>
                <w:rFonts w:ascii="Angsana New" w:hAnsi="Angsana New"/>
                <w:sz w:val="30"/>
                <w:szCs w:val="30"/>
              </w:rPr>
              <w:t>49</w:t>
            </w:r>
            <w:r w:rsidRPr="00EF6477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618</w:t>
            </w:r>
            <w:r w:rsidRPr="00EF647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377D2381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5" w:type="pct"/>
            <w:shd w:val="clear" w:color="auto" w:fill="auto"/>
          </w:tcPr>
          <w:p w14:paraId="56C7EE05" w14:textId="2A7A294F" w:rsidR="00975AF5" w:rsidRPr="003368DE" w:rsidRDefault="00975AF5" w:rsidP="009D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25,638</w:t>
            </w:r>
          </w:p>
        </w:tc>
        <w:tc>
          <w:tcPr>
            <w:tcW w:w="128" w:type="pct"/>
            <w:shd w:val="clear" w:color="auto" w:fill="auto"/>
          </w:tcPr>
          <w:p w14:paraId="4F030DB5" w14:textId="77777777" w:rsidR="00975AF5" w:rsidRPr="003368DE" w:rsidRDefault="00975AF5" w:rsidP="00975AF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4331B511" w14:textId="52F62DF0" w:rsidR="00975AF5" w:rsidRPr="003368DE" w:rsidRDefault="00975AF5" w:rsidP="00975AF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  <w:tc>
          <w:tcPr>
            <w:tcW w:w="145" w:type="pct"/>
            <w:shd w:val="clear" w:color="auto" w:fill="auto"/>
          </w:tcPr>
          <w:p w14:paraId="64FC1E9F" w14:textId="77777777" w:rsidR="00975AF5" w:rsidRPr="003368DE" w:rsidRDefault="00975AF5" w:rsidP="00975AF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372FA49C" w14:textId="44E1568A" w:rsidR="00975AF5" w:rsidRPr="003368DE" w:rsidRDefault="00975AF5" w:rsidP="00975AF5">
            <w:pPr>
              <w:tabs>
                <w:tab w:val="clear" w:pos="454"/>
                <w:tab w:val="clear" w:pos="680"/>
                <w:tab w:val="clear" w:pos="907"/>
                <w:tab w:val="left" w:pos="410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(24,002)</w:t>
            </w:r>
          </w:p>
        </w:tc>
      </w:tr>
      <w:tr w:rsidR="00975AF5" w:rsidRPr="003368DE" w14:paraId="2439EF66" w14:textId="77777777" w:rsidTr="007D16B6">
        <w:tc>
          <w:tcPr>
            <w:tcW w:w="2139" w:type="pct"/>
          </w:tcPr>
          <w:p w14:paraId="347E07F8" w14:textId="77777777" w:rsidR="00975AF5" w:rsidRPr="003368DE" w:rsidRDefault="00975AF5" w:rsidP="009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62048BA2" w14:textId="77777777" w:rsidR="00975AF5" w:rsidRPr="003368DE" w:rsidRDefault="00975AF5" w:rsidP="009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6477">
              <w:rPr>
                <w:rFonts w:ascii="Angsana New" w:hAnsi="Angsana New"/>
                <w:sz w:val="30"/>
                <w:szCs w:val="30"/>
              </w:rPr>
              <w:t>(</w:t>
            </w:r>
            <w:r w:rsidRPr="001F0E13">
              <w:rPr>
                <w:rFonts w:ascii="Angsana New" w:hAnsi="Angsana New"/>
                <w:sz w:val="30"/>
                <w:szCs w:val="30"/>
              </w:rPr>
              <w:t>407</w:t>
            </w:r>
            <w:r w:rsidRPr="00EF647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636DBE2F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04260657" w14:textId="3A2FD16F" w:rsidR="00975AF5" w:rsidRPr="003368DE" w:rsidRDefault="00975AF5" w:rsidP="009D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  <w:tc>
          <w:tcPr>
            <w:tcW w:w="128" w:type="pct"/>
            <w:shd w:val="clear" w:color="auto" w:fill="auto"/>
          </w:tcPr>
          <w:p w14:paraId="41CDF559" w14:textId="77777777" w:rsidR="00975AF5" w:rsidRPr="003368DE" w:rsidRDefault="00975AF5" w:rsidP="00975AF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154A2496" w14:textId="30242249" w:rsidR="00975AF5" w:rsidRPr="003368DE" w:rsidRDefault="00975AF5" w:rsidP="00975AF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86A4C62" w14:textId="77777777" w:rsidR="00975AF5" w:rsidRPr="003368DE" w:rsidRDefault="00975AF5" w:rsidP="00975AF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0126CB" w14:textId="0B9575FA" w:rsidR="00975AF5" w:rsidRPr="00975AF5" w:rsidRDefault="00975AF5" w:rsidP="00975AF5">
            <w:pPr>
              <w:tabs>
                <w:tab w:val="clear" w:pos="454"/>
                <w:tab w:val="clear" w:pos="680"/>
                <w:tab w:val="clear" w:pos="907"/>
                <w:tab w:val="left" w:pos="410"/>
              </w:tabs>
              <w:spacing w:line="240" w:lineRule="auto"/>
              <w:ind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</w:tr>
      <w:tr w:rsidR="00975AF5" w:rsidRPr="003368DE" w14:paraId="2B4E9B52" w14:textId="77777777" w:rsidTr="007D16B6">
        <w:trPr>
          <w:trHeight w:val="357"/>
        </w:trPr>
        <w:tc>
          <w:tcPr>
            <w:tcW w:w="2139" w:type="pct"/>
          </w:tcPr>
          <w:p w14:paraId="5DA1D1A1" w14:textId="77777777" w:rsidR="00975AF5" w:rsidRPr="003368DE" w:rsidRDefault="00975AF5" w:rsidP="009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14:paraId="23F3EDF6" w14:textId="77777777" w:rsidR="00975AF5" w:rsidRPr="003368DE" w:rsidRDefault="00975AF5" w:rsidP="009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7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Pr="00EF647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025</w:t>
            </w:r>
            <w:r w:rsidRPr="00EF647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5FFCB7B4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05D36" w14:textId="3D772B0E" w:rsidR="00975AF5" w:rsidRPr="003368DE" w:rsidRDefault="00975AF5" w:rsidP="009D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26,043</w:t>
            </w:r>
          </w:p>
        </w:tc>
        <w:tc>
          <w:tcPr>
            <w:tcW w:w="128" w:type="pct"/>
            <w:shd w:val="clear" w:color="auto" w:fill="auto"/>
          </w:tcPr>
          <w:p w14:paraId="5DA4E53D" w14:textId="77777777" w:rsidR="00975AF5" w:rsidRPr="003368DE" w:rsidRDefault="00975AF5" w:rsidP="00975AF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B427C" w14:textId="5084827E" w:rsidR="00975AF5" w:rsidRPr="003368DE" w:rsidRDefault="00975AF5" w:rsidP="00975AF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(22)</w:t>
            </w:r>
          </w:p>
        </w:tc>
        <w:tc>
          <w:tcPr>
            <w:tcW w:w="145" w:type="pct"/>
            <w:shd w:val="clear" w:color="auto" w:fill="auto"/>
          </w:tcPr>
          <w:p w14:paraId="5732430C" w14:textId="77777777" w:rsidR="00975AF5" w:rsidRPr="003368DE" w:rsidRDefault="00975AF5" w:rsidP="00975AF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2FF72" w14:textId="2B4CBD01" w:rsidR="00975AF5" w:rsidRPr="00975AF5" w:rsidRDefault="00975AF5" w:rsidP="00975AF5">
            <w:pPr>
              <w:tabs>
                <w:tab w:val="clear" w:pos="454"/>
                <w:tab w:val="clear" w:pos="680"/>
                <w:tab w:val="clear" w:pos="907"/>
                <w:tab w:val="left" w:pos="410"/>
              </w:tabs>
              <w:spacing w:line="240" w:lineRule="auto"/>
              <w:ind w:righ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5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(24,004)</w:t>
            </w:r>
          </w:p>
        </w:tc>
      </w:tr>
      <w:tr w:rsidR="00975AF5" w:rsidRPr="003368DE" w14:paraId="24DEF8A0" w14:textId="77777777" w:rsidTr="007D16B6">
        <w:tc>
          <w:tcPr>
            <w:tcW w:w="2139" w:type="pct"/>
          </w:tcPr>
          <w:p w14:paraId="01A969A4" w14:textId="77777777" w:rsidR="00975AF5" w:rsidRPr="001A2962" w:rsidRDefault="00975AF5" w:rsidP="009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5B466BAE" w14:textId="77777777" w:rsidR="00975AF5" w:rsidRPr="001A2962" w:rsidRDefault="00975AF5" w:rsidP="00975AF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" w:type="pct"/>
          </w:tcPr>
          <w:p w14:paraId="379DC768" w14:textId="77777777" w:rsidR="00975AF5" w:rsidRPr="001A2962" w:rsidRDefault="00975AF5" w:rsidP="00975AF5">
            <w:pPr>
              <w:pStyle w:val="acctfourfigures"/>
              <w:tabs>
                <w:tab w:val="clear" w:pos="765"/>
                <w:tab w:val="decimal" w:pos="951"/>
                <w:tab w:val="decimal" w:pos="106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</w:tcPr>
          <w:p w14:paraId="3AF7B3E1" w14:textId="77777777" w:rsidR="00975AF5" w:rsidRPr="001A2962" w:rsidRDefault="00975AF5" w:rsidP="00975AF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4BBC8313" w14:textId="77777777" w:rsidR="00975AF5" w:rsidRPr="001A2962" w:rsidRDefault="00975AF5" w:rsidP="00975A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</w:tcPr>
          <w:p w14:paraId="19FD3C8E" w14:textId="77777777" w:rsidR="00975AF5" w:rsidRPr="001A2962" w:rsidRDefault="00975AF5" w:rsidP="00975AF5">
            <w:pPr>
              <w:pStyle w:val="acctfourfigures"/>
              <w:tabs>
                <w:tab w:val="clear" w:pos="765"/>
                <w:tab w:val="decimal" w:pos="684"/>
                <w:tab w:val="decimal" w:pos="888"/>
              </w:tabs>
              <w:spacing w:line="240" w:lineRule="auto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2308E675" w14:textId="77777777" w:rsidR="00975AF5" w:rsidRPr="001A2962" w:rsidRDefault="00975AF5" w:rsidP="00975AF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77DEC4C" w14:textId="77777777" w:rsidR="00975AF5" w:rsidRPr="001A2962" w:rsidRDefault="00975AF5" w:rsidP="00975AF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75AF5" w:rsidRPr="003368DE" w14:paraId="71D9A099" w14:textId="77777777" w:rsidTr="007D16B6">
        <w:tc>
          <w:tcPr>
            <w:tcW w:w="2139" w:type="pct"/>
          </w:tcPr>
          <w:p w14:paraId="18F4E3E0" w14:textId="77777777" w:rsidR="00975AF5" w:rsidRPr="003368DE" w:rsidRDefault="00975AF5" w:rsidP="009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tcBorders>
              <w:bottom w:val="double" w:sz="4" w:space="0" w:color="auto"/>
            </w:tcBorders>
          </w:tcPr>
          <w:p w14:paraId="05D6C260" w14:textId="77777777" w:rsidR="00975AF5" w:rsidRPr="003368DE" w:rsidRDefault="00975AF5" w:rsidP="009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756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1AEB809E" w14:textId="77777777" w:rsidR="00975AF5" w:rsidRPr="003368DE" w:rsidRDefault="00975AF5" w:rsidP="00975AF5">
            <w:pPr>
              <w:pStyle w:val="acctfourfigures"/>
              <w:tabs>
                <w:tab w:val="clear" w:pos="765"/>
                <w:tab w:val="decimal" w:pos="951"/>
                <w:tab w:val="decimal" w:pos="106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  <w:shd w:val="clear" w:color="auto" w:fill="auto"/>
          </w:tcPr>
          <w:p w14:paraId="57B1F986" w14:textId="0D3D3F25" w:rsidR="00975AF5" w:rsidRPr="003368DE" w:rsidRDefault="00975AF5" w:rsidP="009D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8" w:type="pct"/>
            <w:shd w:val="clear" w:color="auto" w:fill="auto"/>
          </w:tcPr>
          <w:p w14:paraId="61BE787F" w14:textId="77777777" w:rsidR="00975AF5" w:rsidRPr="003368DE" w:rsidRDefault="00975AF5" w:rsidP="00975AF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  <w:shd w:val="clear" w:color="auto" w:fill="auto"/>
          </w:tcPr>
          <w:p w14:paraId="632192C6" w14:textId="2C29D099" w:rsidR="00975AF5" w:rsidRPr="003368DE" w:rsidRDefault="00975AF5" w:rsidP="00975AF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3C26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2)</w:t>
            </w:r>
          </w:p>
        </w:tc>
        <w:tc>
          <w:tcPr>
            <w:tcW w:w="145" w:type="pct"/>
            <w:shd w:val="clear" w:color="auto" w:fill="auto"/>
          </w:tcPr>
          <w:p w14:paraId="1A08B2B0" w14:textId="77777777" w:rsidR="00975AF5" w:rsidRPr="003368DE" w:rsidRDefault="00975AF5" w:rsidP="00975AF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ABBCDF9" w14:textId="049D1854" w:rsidR="00975AF5" w:rsidRPr="003368DE" w:rsidRDefault="00975AF5" w:rsidP="00975AF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44F2F0F0" w14:textId="7E2FC99F" w:rsidR="00975AF5" w:rsidRDefault="00975AF5" w:rsidP="0023246C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4787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4231"/>
        <w:gridCol w:w="1527"/>
        <w:gridCol w:w="240"/>
        <w:gridCol w:w="1472"/>
        <w:gridCol w:w="250"/>
        <w:gridCol w:w="1457"/>
      </w:tblGrid>
      <w:tr w:rsidR="00774480" w:rsidRPr="00CF7ED9" w14:paraId="2599E2C0" w14:textId="77777777" w:rsidTr="00774480">
        <w:tc>
          <w:tcPr>
            <w:tcW w:w="2305" w:type="pct"/>
          </w:tcPr>
          <w:p w14:paraId="3AA58DA4" w14:textId="77777777" w:rsidR="00293B8F" w:rsidRPr="00D35A49" w:rsidRDefault="00293B8F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5" w:type="pct"/>
            <w:gridSpan w:val="5"/>
            <w:vAlign w:val="bottom"/>
          </w:tcPr>
          <w:p w14:paraId="7633358A" w14:textId="44BBC7A6" w:rsidR="00293B8F" w:rsidRPr="00CF7ED9" w:rsidRDefault="00293B8F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A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4480" w:rsidRPr="00CF7ED9" w14:paraId="34C75FAD" w14:textId="77777777" w:rsidTr="00774480">
        <w:tc>
          <w:tcPr>
            <w:tcW w:w="2305" w:type="pct"/>
          </w:tcPr>
          <w:p w14:paraId="435C2502" w14:textId="77777777" w:rsidR="00293B8F" w:rsidRPr="00D35A49" w:rsidRDefault="00293B8F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2" w:type="pct"/>
            <w:vAlign w:val="bottom"/>
          </w:tcPr>
          <w:p w14:paraId="41048A4E" w14:textId="77777777" w:rsidR="00293B8F" w:rsidRPr="00CF7ED9" w:rsidRDefault="00293B8F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  <w:vAlign w:val="bottom"/>
          </w:tcPr>
          <w:p w14:paraId="663A9E3C" w14:textId="77777777" w:rsidR="00293B8F" w:rsidRPr="00CF7ED9" w:rsidRDefault="00293B8F" w:rsidP="00D35A4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02" w:type="pct"/>
            <w:tcBorders>
              <w:bottom w:val="single" w:sz="4" w:space="0" w:color="auto"/>
            </w:tcBorders>
            <w:vAlign w:val="bottom"/>
          </w:tcPr>
          <w:p w14:paraId="633260E7" w14:textId="77777777" w:rsidR="00774480" w:rsidRDefault="00293B8F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</w:p>
          <w:p w14:paraId="71D56412" w14:textId="60D20009" w:rsidR="00293B8F" w:rsidRPr="00CF7ED9" w:rsidRDefault="00293B8F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7448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36" w:type="pct"/>
            <w:vAlign w:val="bottom"/>
          </w:tcPr>
          <w:p w14:paraId="226D058B" w14:textId="77777777" w:rsidR="00293B8F" w:rsidRPr="00CF7ED9" w:rsidRDefault="00293B8F" w:rsidP="00D35A4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94" w:type="pct"/>
            <w:vAlign w:val="bottom"/>
          </w:tcPr>
          <w:p w14:paraId="4B7A7AD7" w14:textId="77777777" w:rsidR="00293B8F" w:rsidRPr="00CF7ED9" w:rsidRDefault="00293B8F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74480" w:rsidRPr="00CF7ED9" w14:paraId="13188A9E" w14:textId="77777777" w:rsidTr="00774480">
        <w:tc>
          <w:tcPr>
            <w:tcW w:w="2305" w:type="pct"/>
          </w:tcPr>
          <w:p w14:paraId="5C63FCF6" w14:textId="77777777" w:rsidR="00293B8F" w:rsidRPr="00D35A49" w:rsidRDefault="00293B8F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2" w:type="pct"/>
            <w:vAlign w:val="bottom"/>
          </w:tcPr>
          <w:p w14:paraId="3B94357F" w14:textId="23CC1036" w:rsidR="00293B8F" w:rsidRPr="00CF7ED9" w:rsidRDefault="00293B8F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2EC4EF9" w14:textId="22475DC7" w:rsidR="00293B8F" w:rsidRPr="00D35A49" w:rsidRDefault="00293B8F" w:rsidP="00D35A49">
            <w:pPr>
              <w:pStyle w:val="acctfourfigures"/>
              <w:tabs>
                <w:tab w:val="clear" w:pos="765"/>
              </w:tabs>
              <w:spacing w:line="240" w:lineRule="auto"/>
              <w:ind w:left="-36" w:right="4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FF4CC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293B8F">
              <w:rPr>
                <w:rFonts w:asciiTheme="majorBidi" w:hAnsiTheme="majorBidi" w:cstheme="majorBidi"/>
                <w:sz w:val="30"/>
                <w:szCs w:val="30"/>
                <w:vertAlign w:val="superscript"/>
                <w:lang w:val="en-US"/>
              </w:rPr>
              <w:t>*</w:t>
            </w:r>
          </w:p>
        </w:tc>
        <w:tc>
          <w:tcPr>
            <w:tcW w:w="131" w:type="pct"/>
            <w:vAlign w:val="bottom"/>
          </w:tcPr>
          <w:p w14:paraId="3E9E659F" w14:textId="77777777" w:rsidR="00293B8F" w:rsidRPr="00CF7ED9" w:rsidRDefault="00293B8F" w:rsidP="00D35A4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02" w:type="pct"/>
            <w:vAlign w:val="bottom"/>
          </w:tcPr>
          <w:p w14:paraId="5DAD6352" w14:textId="77AC3CC6" w:rsidR="00293B8F" w:rsidRPr="00CF7ED9" w:rsidRDefault="00293B8F" w:rsidP="00D35A49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36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36" w:type="pct"/>
            <w:vAlign w:val="bottom"/>
          </w:tcPr>
          <w:p w14:paraId="5FC83A79" w14:textId="77777777" w:rsidR="00293B8F" w:rsidRPr="00CF7ED9" w:rsidRDefault="00293B8F" w:rsidP="00D35A4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94" w:type="pct"/>
            <w:vAlign w:val="bottom"/>
          </w:tcPr>
          <w:p w14:paraId="1F68CE30" w14:textId="77777777" w:rsidR="00293B8F" w:rsidRPr="00CF7ED9" w:rsidRDefault="00293B8F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95DEB4C" w14:textId="35EB8022" w:rsidR="00293B8F" w:rsidRPr="00CF7ED9" w:rsidRDefault="00293B8F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DF0C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F4CC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74480" w:rsidRPr="00CF7ED9" w14:paraId="4293F752" w14:textId="77777777" w:rsidTr="00774480">
        <w:tc>
          <w:tcPr>
            <w:tcW w:w="2305" w:type="pct"/>
          </w:tcPr>
          <w:p w14:paraId="0480025B" w14:textId="77777777" w:rsidR="00293B8F" w:rsidRPr="00CF7ED9" w:rsidRDefault="00293B8F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5" w:type="pct"/>
            <w:gridSpan w:val="5"/>
          </w:tcPr>
          <w:p w14:paraId="3CFCA007" w14:textId="0C2B468A" w:rsidR="00293B8F" w:rsidRPr="00293B8F" w:rsidRDefault="00293B8F" w:rsidP="00293B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93B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74480" w:rsidRPr="00CF7ED9" w14:paraId="753302EE" w14:textId="77777777" w:rsidTr="00774480">
        <w:tc>
          <w:tcPr>
            <w:tcW w:w="2305" w:type="pct"/>
          </w:tcPr>
          <w:p w14:paraId="37B0DFBC" w14:textId="32BD3CCC" w:rsidR="00293B8F" w:rsidRPr="00CF7ED9" w:rsidRDefault="00293B8F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32" w:type="pct"/>
          </w:tcPr>
          <w:p w14:paraId="1783FCB3" w14:textId="77777777" w:rsidR="00293B8F" w:rsidRPr="00CF7ED9" w:rsidRDefault="00293B8F" w:rsidP="0066542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1" w:type="pct"/>
          </w:tcPr>
          <w:p w14:paraId="3D822ADB" w14:textId="77777777" w:rsidR="00293B8F" w:rsidRPr="00CF7ED9" w:rsidRDefault="00293B8F" w:rsidP="0066542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02" w:type="pct"/>
          </w:tcPr>
          <w:p w14:paraId="45B2E681" w14:textId="77777777" w:rsidR="00293B8F" w:rsidRPr="00CF7ED9" w:rsidRDefault="00293B8F" w:rsidP="0066542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" w:type="pct"/>
          </w:tcPr>
          <w:p w14:paraId="7B41BF9F" w14:textId="77777777" w:rsidR="00293B8F" w:rsidRPr="00CF7ED9" w:rsidRDefault="00293B8F" w:rsidP="0066542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94" w:type="pct"/>
          </w:tcPr>
          <w:p w14:paraId="12E1A2E6" w14:textId="77777777" w:rsidR="00293B8F" w:rsidRPr="00CF7ED9" w:rsidRDefault="00293B8F" w:rsidP="0066542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74480" w:rsidRPr="00CF7ED9" w14:paraId="2271861E" w14:textId="77777777" w:rsidTr="00774480">
        <w:tc>
          <w:tcPr>
            <w:tcW w:w="2305" w:type="pct"/>
          </w:tcPr>
          <w:p w14:paraId="41045933" w14:textId="20D23447" w:rsidR="00293B8F" w:rsidRPr="00CF7ED9" w:rsidRDefault="00293B8F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779B1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832" w:type="pct"/>
          </w:tcPr>
          <w:p w14:paraId="5EDED35D" w14:textId="6C0B84B8" w:rsidR="00293B8F" w:rsidRPr="00CF7ED9" w:rsidRDefault="00293B8F" w:rsidP="00DF0C1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28,932</w:t>
            </w:r>
          </w:p>
        </w:tc>
        <w:tc>
          <w:tcPr>
            <w:tcW w:w="131" w:type="pct"/>
          </w:tcPr>
          <w:p w14:paraId="255F8ED2" w14:textId="77777777" w:rsidR="00293B8F" w:rsidRPr="00CF7ED9" w:rsidRDefault="00293B8F" w:rsidP="0066542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02" w:type="pct"/>
          </w:tcPr>
          <w:p w14:paraId="5DF6E7AD" w14:textId="5B156A60" w:rsidR="00293B8F" w:rsidRPr="00CF7ED9" w:rsidRDefault="00293B8F" w:rsidP="00DF0C1D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38,344</w:t>
            </w:r>
          </w:p>
        </w:tc>
        <w:tc>
          <w:tcPr>
            <w:tcW w:w="136" w:type="pct"/>
          </w:tcPr>
          <w:p w14:paraId="6422CC6F" w14:textId="77777777" w:rsidR="00293B8F" w:rsidRPr="00CF7ED9" w:rsidRDefault="00293B8F" w:rsidP="0066542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94" w:type="pct"/>
          </w:tcPr>
          <w:p w14:paraId="33280C6D" w14:textId="352DDB49" w:rsidR="00293B8F" w:rsidRPr="00CF7ED9" w:rsidRDefault="00293B8F" w:rsidP="00DF0C1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67,276</w:t>
            </w:r>
          </w:p>
        </w:tc>
      </w:tr>
      <w:tr w:rsidR="00774480" w:rsidRPr="00CF7ED9" w14:paraId="7D9F63A7" w14:textId="77777777" w:rsidTr="00774480">
        <w:tc>
          <w:tcPr>
            <w:tcW w:w="2305" w:type="pct"/>
          </w:tcPr>
          <w:p w14:paraId="7833028A" w14:textId="77777777" w:rsidR="00293B8F" w:rsidRPr="00CF7ED9" w:rsidRDefault="00293B8F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832" w:type="pct"/>
          </w:tcPr>
          <w:p w14:paraId="57F55993" w14:textId="77777777" w:rsidR="00293B8F" w:rsidRPr="00CF7ED9" w:rsidRDefault="00293B8F" w:rsidP="00DF0C1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131" w:type="pct"/>
          </w:tcPr>
          <w:p w14:paraId="7A7A368A" w14:textId="77777777" w:rsidR="00293B8F" w:rsidRPr="00CF7ED9" w:rsidRDefault="00293B8F" w:rsidP="00D35A4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pct"/>
          </w:tcPr>
          <w:p w14:paraId="3D8B39AE" w14:textId="77777777" w:rsidR="00293B8F" w:rsidRPr="00CF7ED9" w:rsidRDefault="00293B8F" w:rsidP="00DF0C1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6" w:right="-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21309145" w14:textId="77777777" w:rsidR="00293B8F" w:rsidRPr="00CF7ED9" w:rsidRDefault="00293B8F" w:rsidP="00D35A4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94" w:type="pct"/>
          </w:tcPr>
          <w:p w14:paraId="44AB606F" w14:textId="77777777" w:rsidR="00293B8F" w:rsidRPr="00CF7ED9" w:rsidRDefault="00293B8F" w:rsidP="00DF0C1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</w:tr>
      <w:tr w:rsidR="00774480" w:rsidRPr="00CF7ED9" w14:paraId="1F74ACD3" w14:textId="77777777" w:rsidTr="00774480">
        <w:tc>
          <w:tcPr>
            <w:tcW w:w="2305" w:type="pct"/>
          </w:tcPr>
          <w:p w14:paraId="66BEFBFF" w14:textId="77777777" w:rsidR="00293B8F" w:rsidRPr="00CF7ED9" w:rsidRDefault="00293B8F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832" w:type="pct"/>
          </w:tcPr>
          <w:p w14:paraId="47D64911" w14:textId="77777777" w:rsidR="00293B8F" w:rsidRPr="00CF7ED9" w:rsidRDefault="00293B8F" w:rsidP="00DF0C1D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36" w:right="-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02BDEC71" w14:textId="77777777" w:rsidR="00293B8F" w:rsidRPr="00CF7ED9" w:rsidRDefault="00293B8F" w:rsidP="00D35A4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pct"/>
          </w:tcPr>
          <w:p w14:paraId="4B2467AB" w14:textId="77777777" w:rsidR="00293B8F" w:rsidRPr="00CF7ED9" w:rsidRDefault="00293B8F" w:rsidP="00DF0C1D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36" w:type="pct"/>
          </w:tcPr>
          <w:p w14:paraId="4EA9E2F0" w14:textId="77777777" w:rsidR="00293B8F" w:rsidRPr="00CF7ED9" w:rsidRDefault="00293B8F" w:rsidP="00D35A4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94" w:type="pct"/>
          </w:tcPr>
          <w:p w14:paraId="3E856B5D" w14:textId="77777777" w:rsidR="00293B8F" w:rsidRPr="00CF7ED9" w:rsidRDefault="00293B8F" w:rsidP="00DF0C1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</w:tr>
      <w:tr w:rsidR="00774480" w:rsidRPr="00CF7ED9" w14:paraId="7D28656C" w14:textId="77777777" w:rsidTr="00774480">
        <w:tc>
          <w:tcPr>
            <w:tcW w:w="2305" w:type="pct"/>
          </w:tcPr>
          <w:p w14:paraId="5A16CC8E" w14:textId="77777777" w:rsidR="00293B8F" w:rsidRPr="00CF7ED9" w:rsidRDefault="00293B8F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832" w:type="pct"/>
          </w:tcPr>
          <w:p w14:paraId="37B23C60" w14:textId="77777777" w:rsidR="00293B8F" w:rsidRPr="00CF7ED9" w:rsidRDefault="00293B8F" w:rsidP="00DF0C1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131" w:type="pct"/>
          </w:tcPr>
          <w:p w14:paraId="4BC31214" w14:textId="77777777" w:rsidR="00293B8F" w:rsidRPr="00CF7ED9" w:rsidRDefault="00293B8F" w:rsidP="00D35A4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pct"/>
          </w:tcPr>
          <w:p w14:paraId="159975FD" w14:textId="77777777" w:rsidR="00293B8F" w:rsidRPr="00CF7ED9" w:rsidRDefault="00293B8F" w:rsidP="00DF0C1D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(140)</w:t>
            </w:r>
          </w:p>
        </w:tc>
        <w:tc>
          <w:tcPr>
            <w:tcW w:w="136" w:type="pct"/>
          </w:tcPr>
          <w:p w14:paraId="3B5033E4" w14:textId="77777777" w:rsidR="00293B8F" w:rsidRPr="00CF7ED9" w:rsidRDefault="00293B8F" w:rsidP="00D35A4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94" w:type="pct"/>
          </w:tcPr>
          <w:p w14:paraId="78A215B9" w14:textId="77777777" w:rsidR="00293B8F" w:rsidRPr="00CF7ED9" w:rsidRDefault="00293B8F" w:rsidP="00DF0C1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36" w:right="-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74480" w:rsidRPr="00CF7ED9" w14:paraId="2005CB97" w14:textId="77777777" w:rsidTr="00774480">
        <w:tc>
          <w:tcPr>
            <w:tcW w:w="2305" w:type="pct"/>
          </w:tcPr>
          <w:p w14:paraId="11C7CCF5" w14:textId="77777777" w:rsidR="00293B8F" w:rsidRPr="00CF7ED9" w:rsidRDefault="00293B8F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32" w:type="pct"/>
          </w:tcPr>
          <w:p w14:paraId="390E9C0F" w14:textId="77777777" w:rsidR="00293B8F" w:rsidRPr="00CF7ED9" w:rsidRDefault="00293B8F" w:rsidP="00DF0C1D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36" w:right="-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0085C91D" w14:textId="77777777" w:rsidR="00293B8F" w:rsidRPr="00CF7ED9" w:rsidRDefault="00293B8F" w:rsidP="00D35A4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pct"/>
          </w:tcPr>
          <w:p w14:paraId="278112F6" w14:textId="77777777" w:rsidR="00293B8F" w:rsidRPr="00CF7ED9" w:rsidRDefault="00293B8F" w:rsidP="00DF0C1D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36" w:type="pct"/>
          </w:tcPr>
          <w:p w14:paraId="1DC12E67" w14:textId="77777777" w:rsidR="00293B8F" w:rsidRPr="00CF7ED9" w:rsidRDefault="00293B8F" w:rsidP="00D35A4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94" w:type="pct"/>
          </w:tcPr>
          <w:p w14:paraId="03F9C4F6" w14:textId="77777777" w:rsidR="00293B8F" w:rsidRPr="00CF7ED9" w:rsidRDefault="00293B8F" w:rsidP="00DF0C1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</w:p>
        </w:tc>
      </w:tr>
      <w:tr w:rsidR="00774480" w:rsidRPr="00CF7ED9" w14:paraId="0EFE6C4E" w14:textId="77777777" w:rsidTr="00774480">
        <w:tc>
          <w:tcPr>
            <w:tcW w:w="2305" w:type="pct"/>
          </w:tcPr>
          <w:p w14:paraId="19601881" w14:textId="77777777" w:rsidR="00293B8F" w:rsidRPr="00CF7ED9" w:rsidRDefault="00293B8F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832" w:type="pct"/>
            <w:tcBorders>
              <w:bottom w:val="single" w:sz="4" w:space="0" w:color="auto"/>
            </w:tcBorders>
          </w:tcPr>
          <w:p w14:paraId="1698CCA1" w14:textId="77777777" w:rsidR="00293B8F" w:rsidRPr="00CF7ED9" w:rsidRDefault="00293B8F" w:rsidP="00DF0C1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15,985</w:t>
            </w:r>
          </w:p>
        </w:tc>
        <w:tc>
          <w:tcPr>
            <w:tcW w:w="131" w:type="pct"/>
          </w:tcPr>
          <w:p w14:paraId="7EEF0610" w14:textId="77777777" w:rsidR="00293B8F" w:rsidRPr="00CF7ED9" w:rsidRDefault="00293B8F" w:rsidP="00D35A4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pct"/>
            <w:tcBorders>
              <w:bottom w:val="single" w:sz="4" w:space="0" w:color="auto"/>
            </w:tcBorders>
          </w:tcPr>
          <w:p w14:paraId="32C8A241" w14:textId="65B0D2D5" w:rsidR="00293B8F" w:rsidRPr="00CF7ED9" w:rsidRDefault="00293B8F" w:rsidP="00DF0C1D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311</w:t>
            </w:r>
          </w:p>
        </w:tc>
        <w:tc>
          <w:tcPr>
            <w:tcW w:w="136" w:type="pct"/>
          </w:tcPr>
          <w:p w14:paraId="560556A1" w14:textId="77777777" w:rsidR="00293B8F" w:rsidRPr="00CF7ED9" w:rsidRDefault="00293B8F" w:rsidP="00D35A4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</w:tcPr>
          <w:p w14:paraId="1ACEEA47" w14:textId="77777777" w:rsidR="00293B8F" w:rsidRPr="00CF7ED9" w:rsidRDefault="00293B8F" w:rsidP="00DF0C1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16,296</w:t>
            </w:r>
          </w:p>
        </w:tc>
      </w:tr>
      <w:tr w:rsidR="00774480" w:rsidRPr="00CF7ED9" w14:paraId="46BD9B7E" w14:textId="77777777" w:rsidTr="00774480">
        <w:tc>
          <w:tcPr>
            <w:tcW w:w="2305" w:type="pct"/>
          </w:tcPr>
          <w:p w14:paraId="518D9CE4" w14:textId="77777777" w:rsidR="00293B8F" w:rsidRPr="00CF7ED9" w:rsidRDefault="00293B8F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</w:tcPr>
          <w:p w14:paraId="40C8A547" w14:textId="30CC3D4D" w:rsidR="00293B8F" w:rsidRPr="00DF0C1D" w:rsidRDefault="00293B8F" w:rsidP="00DF0C1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C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45,725</w:t>
            </w:r>
          </w:p>
        </w:tc>
        <w:tc>
          <w:tcPr>
            <w:tcW w:w="131" w:type="pct"/>
          </w:tcPr>
          <w:p w14:paraId="6C797573" w14:textId="77777777" w:rsidR="00293B8F" w:rsidRPr="00CF7ED9" w:rsidRDefault="00293B8F" w:rsidP="00D35A4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02" w:type="pct"/>
            <w:tcBorders>
              <w:top w:val="single" w:sz="4" w:space="0" w:color="auto"/>
              <w:bottom w:val="single" w:sz="4" w:space="0" w:color="auto"/>
            </w:tcBorders>
          </w:tcPr>
          <w:p w14:paraId="0A9BA2C2" w14:textId="683335F6" w:rsidR="00293B8F" w:rsidRPr="00CF7ED9" w:rsidRDefault="00293B8F" w:rsidP="00DF0C1D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38,582</w:t>
            </w:r>
          </w:p>
        </w:tc>
        <w:tc>
          <w:tcPr>
            <w:tcW w:w="136" w:type="pct"/>
          </w:tcPr>
          <w:p w14:paraId="0FBFA833" w14:textId="77777777" w:rsidR="00293B8F" w:rsidRPr="00CF7ED9" w:rsidRDefault="00293B8F" w:rsidP="00D35A4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</w:tcPr>
          <w:p w14:paraId="0AC871AC" w14:textId="77777777" w:rsidR="00293B8F" w:rsidRPr="00CF7ED9" w:rsidRDefault="00293B8F" w:rsidP="00DF0C1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84,307</w:t>
            </w:r>
          </w:p>
        </w:tc>
      </w:tr>
      <w:tr w:rsidR="00774480" w:rsidRPr="00CF7ED9" w14:paraId="6835C514" w14:textId="77777777" w:rsidTr="00774480">
        <w:trPr>
          <w:trHeight w:val="397"/>
        </w:trPr>
        <w:tc>
          <w:tcPr>
            <w:tcW w:w="2305" w:type="pct"/>
          </w:tcPr>
          <w:p w14:paraId="7302F99A" w14:textId="77777777" w:rsidR="00293B8F" w:rsidRPr="00EC48FF" w:rsidRDefault="00293B8F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832" w:type="pct"/>
          </w:tcPr>
          <w:p w14:paraId="542E7810" w14:textId="77777777" w:rsidR="00293B8F" w:rsidRPr="00EC48FF" w:rsidRDefault="00293B8F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pct"/>
          </w:tcPr>
          <w:p w14:paraId="15C0E60A" w14:textId="77777777" w:rsidR="00293B8F" w:rsidRPr="00EC48FF" w:rsidRDefault="00293B8F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2" w:type="pct"/>
          </w:tcPr>
          <w:p w14:paraId="2445DA83" w14:textId="77777777" w:rsidR="00293B8F" w:rsidRPr="00EC48FF" w:rsidRDefault="00293B8F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  <w:tab w:val="decimal" w:pos="842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pct"/>
          </w:tcPr>
          <w:p w14:paraId="26DC9501" w14:textId="77777777" w:rsidR="00293B8F" w:rsidRPr="00EC48FF" w:rsidRDefault="00293B8F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4" w:type="pct"/>
          </w:tcPr>
          <w:p w14:paraId="66766CB8" w14:textId="77777777" w:rsidR="00293B8F" w:rsidRPr="00EC48FF" w:rsidRDefault="00293B8F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74480" w:rsidRPr="00CF7ED9" w14:paraId="3FF2A295" w14:textId="77777777" w:rsidTr="00774480">
        <w:tc>
          <w:tcPr>
            <w:tcW w:w="2305" w:type="pct"/>
          </w:tcPr>
          <w:p w14:paraId="71D6823B" w14:textId="3B2C5D49" w:rsidR="00293B8F" w:rsidRPr="00CF7ED9" w:rsidRDefault="00293B8F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32" w:type="pct"/>
          </w:tcPr>
          <w:p w14:paraId="4D4EF5D6" w14:textId="77777777" w:rsidR="00293B8F" w:rsidRPr="00CF7ED9" w:rsidRDefault="00293B8F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6939FBDD" w14:textId="77777777" w:rsidR="00293B8F" w:rsidRPr="00CF7ED9" w:rsidRDefault="00293B8F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pct"/>
          </w:tcPr>
          <w:p w14:paraId="7080476A" w14:textId="77777777" w:rsidR="00293B8F" w:rsidRPr="00CF7ED9" w:rsidRDefault="00293B8F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  <w:tab w:val="decimal" w:pos="842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0440B090" w14:textId="77777777" w:rsidR="00293B8F" w:rsidRPr="00CF7ED9" w:rsidRDefault="00293B8F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13C321C1" w14:textId="77777777" w:rsidR="00293B8F" w:rsidRPr="00CF7ED9" w:rsidRDefault="00293B8F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4480" w:rsidRPr="00CF7ED9" w14:paraId="73FB5870" w14:textId="77777777" w:rsidTr="00774480">
        <w:tc>
          <w:tcPr>
            <w:tcW w:w="2305" w:type="pct"/>
          </w:tcPr>
          <w:p w14:paraId="5A54142E" w14:textId="30039D07" w:rsidR="00293B8F" w:rsidRPr="00CF7ED9" w:rsidRDefault="00293B8F" w:rsidP="00DF0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" w:right="-79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3779B1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832" w:type="pct"/>
          </w:tcPr>
          <w:p w14:paraId="669711AF" w14:textId="15ABD16A" w:rsidR="00293B8F" w:rsidRPr="00CF7ED9" w:rsidRDefault="00293B8F" w:rsidP="00DF0C1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C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(7,342)</w:t>
            </w:r>
          </w:p>
        </w:tc>
        <w:tc>
          <w:tcPr>
            <w:tcW w:w="131" w:type="pct"/>
          </w:tcPr>
          <w:p w14:paraId="4C8E52C5" w14:textId="77777777" w:rsidR="00293B8F" w:rsidRPr="00CF7ED9" w:rsidRDefault="00293B8F" w:rsidP="00D35A4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02" w:type="pct"/>
          </w:tcPr>
          <w:p w14:paraId="0B0A3480" w14:textId="463F8932" w:rsidR="00293B8F" w:rsidRPr="00CF7ED9" w:rsidRDefault="00293B8F" w:rsidP="00DF0C1D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3,028</w:t>
            </w:r>
          </w:p>
        </w:tc>
        <w:tc>
          <w:tcPr>
            <w:tcW w:w="136" w:type="pct"/>
          </w:tcPr>
          <w:p w14:paraId="218CB951" w14:textId="77777777" w:rsidR="00293B8F" w:rsidRPr="00CF7ED9" w:rsidRDefault="00293B8F" w:rsidP="00D35A4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94" w:type="pct"/>
          </w:tcPr>
          <w:p w14:paraId="30457737" w14:textId="7B8D8800" w:rsidR="00293B8F" w:rsidRPr="00CF7ED9" w:rsidRDefault="00293B8F" w:rsidP="00DF0C1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(4,314)</w:t>
            </w:r>
          </w:p>
        </w:tc>
      </w:tr>
      <w:tr w:rsidR="00774480" w:rsidRPr="00CF7ED9" w14:paraId="43FD09CB" w14:textId="77777777" w:rsidTr="00774480">
        <w:tc>
          <w:tcPr>
            <w:tcW w:w="2305" w:type="pct"/>
          </w:tcPr>
          <w:p w14:paraId="0C7CAA44" w14:textId="77777777" w:rsidR="00293B8F" w:rsidRPr="00CF7ED9" w:rsidRDefault="00293B8F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832" w:type="pct"/>
          </w:tcPr>
          <w:p w14:paraId="259CA3A2" w14:textId="77777777" w:rsidR="00293B8F" w:rsidRPr="00CF7ED9" w:rsidRDefault="00293B8F" w:rsidP="00DF0C1D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36" w:right="-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053E48C9" w14:textId="77777777" w:rsidR="00293B8F" w:rsidRPr="00CF7ED9" w:rsidRDefault="00293B8F" w:rsidP="00D35A4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02" w:type="pct"/>
            <w:tcBorders>
              <w:bottom w:val="single" w:sz="4" w:space="0" w:color="auto"/>
            </w:tcBorders>
          </w:tcPr>
          <w:p w14:paraId="417AECB5" w14:textId="77777777" w:rsidR="00293B8F" w:rsidRPr="00CF7ED9" w:rsidRDefault="00293B8F" w:rsidP="00DF0C1D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(26)</w:t>
            </w:r>
          </w:p>
        </w:tc>
        <w:tc>
          <w:tcPr>
            <w:tcW w:w="136" w:type="pct"/>
          </w:tcPr>
          <w:p w14:paraId="23D7C39B" w14:textId="77777777" w:rsidR="00293B8F" w:rsidRPr="00CF7ED9" w:rsidRDefault="00293B8F" w:rsidP="00D35A4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</w:tcPr>
          <w:p w14:paraId="44491D7C" w14:textId="77777777" w:rsidR="00293B8F" w:rsidRPr="00CF7ED9" w:rsidRDefault="00293B8F" w:rsidP="00DF0C1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(26)</w:t>
            </w:r>
          </w:p>
        </w:tc>
      </w:tr>
      <w:tr w:rsidR="00774480" w:rsidRPr="00CF7ED9" w14:paraId="2A09EC03" w14:textId="77777777" w:rsidTr="00774480">
        <w:tc>
          <w:tcPr>
            <w:tcW w:w="2305" w:type="pct"/>
          </w:tcPr>
          <w:p w14:paraId="5D6D923A" w14:textId="77777777" w:rsidR="00293B8F" w:rsidRPr="00CF7ED9" w:rsidRDefault="00293B8F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</w:tcPr>
          <w:p w14:paraId="4F8FA0F9" w14:textId="77777777" w:rsidR="00293B8F" w:rsidRPr="00DF0C1D" w:rsidRDefault="00293B8F" w:rsidP="00DF0C1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C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(7,342)</w:t>
            </w:r>
          </w:p>
        </w:tc>
        <w:tc>
          <w:tcPr>
            <w:tcW w:w="131" w:type="pct"/>
          </w:tcPr>
          <w:p w14:paraId="541F4B7E" w14:textId="77777777" w:rsidR="00293B8F" w:rsidRPr="00CF7ED9" w:rsidRDefault="00293B8F" w:rsidP="00D35A4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02" w:type="pct"/>
            <w:tcBorders>
              <w:top w:val="single" w:sz="4" w:space="0" w:color="auto"/>
              <w:bottom w:val="single" w:sz="4" w:space="0" w:color="auto"/>
            </w:tcBorders>
          </w:tcPr>
          <w:p w14:paraId="4FA01536" w14:textId="77777777" w:rsidR="00293B8F" w:rsidRPr="00CF7ED9" w:rsidRDefault="00293B8F" w:rsidP="00DF0C1D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3,002</w:t>
            </w:r>
          </w:p>
        </w:tc>
        <w:tc>
          <w:tcPr>
            <w:tcW w:w="136" w:type="pct"/>
          </w:tcPr>
          <w:p w14:paraId="4B5A9CCC" w14:textId="77777777" w:rsidR="00293B8F" w:rsidRPr="00CF7ED9" w:rsidRDefault="00293B8F" w:rsidP="00D35A4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</w:tcPr>
          <w:p w14:paraId="0AEFBBF2" w14:textId="77777777" w:rsidR="00293B8F" w:rsidRPr="00CF7ED9" w:rsidRDefault="00293B8F" w:rsidP="00DF0C1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(4,340)</w:t>
            </w:r>
          </w:p>
        </w:tc>
      </w:tr>
      <w:tr w:rsidR="00774480" w:rsidRPr="00CF7ED9" w14:paraId="19B1C9E6" w14:textId="77777777" w:rsidTr="00774480">
        <w:tc>
          <w:tcPr>
            <w:tcW w:w="2305" w:type="pct"/>
          </w:tcPr>
          <w:p w14:paraId="59AFF24D" w14:textId="77777777" w:rsidR="00293B8F" w:rsidRPr="00812FDD" w:rsidRDefault="00293B8F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single" w:sz="4" w:space="0" w:color="auto"/>
            </w:tcBorders>
          </w:tcPr>
          <w:p w14:paraId="4DEF4B30" w14:textId="77777777" w:rsidR="00293B8F" w:rsidRPr="00DF0C1D" w:rsidRDefault="00293B8F" w:rsidP="00DF0C1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70245AC2" w14:textId="77777777" w:rsidR="00293B8F" w:rsidRPr="00812FDD" w:rsidRDefault="00293B8F" w:rsidP="00D35A4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2" w:type="pct"/>
            <w:tcBorders>
              <w:top w:val="single" w:sz="4" w:space="0" w:color="auto"/>
            </w:tcBorders>
          </w:tcPr>
          <w:p w14:paraId="3DBABB03" w14:textId="77777777" w:rsidR="00293B8F" w:rsidRPr="00812FDD" w:rsidRDefault="00293B8F" w:rsidP="00DF0C1D">
            <w:pPr>
              <w:pStyle w:val="acctfourfigures"/>
              <w:tabs>
                <w:tab w:val="clear" w:pos="765"/>
                <w:tab w:val="decimal" w:pos="842"/>
                <w:tab w:val="decimal" w:pos="1098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6" w:type="pct"/>
          </w:tcPr>
          <w:p w14:paraId="3FA549B7" w14:textId="77777777" w:rsidR="00293B8F" w:rsidRPr="00812FDD" w:rsidRDefault="00293B8F" w:rsidP="00D35A4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4" w:type="pct"/>
            <w:tcBorders>
              <w:top w:val="single" w:sz="4" w:space="0" w:color="auto"/>
            </w:tcBorders>
          </w:tcPr>
          <w:p w14:paraId="173CFC8F" w14:textId="77777777" w:rsidR="00293B8F" w:rsidRPr="00812FDD" w:rsidRDefault="00293B8F" w:rsidP="00DF0C1D">
            <w:pPr>
              <w:pStyle w:val="acctfourfigures"/>
              <w:tabs>
                <w:tab w:val="clear" w:pos="765"/>
                <w:tab w:val="decimal" w:pos="823"/>
                <w:tab w:val="decimal" w:pos="855"/>
                <w:tab w:val="decimal" w:pos="117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74480" w:rsidRPr="00CF7ED9" w14:paraId="3D8B3F8E" w14:textId="77777777" w:rsidTr="00774480">
        <w:tc>
          <w:tcPr>
            <w:tcW w:w="2305" w:type="pct"/>
          </w:tcPr>
          <w:p w14:paraId="549B4F20" w14:textId="77777777" w:rsidR="00293B8F" w:rsidRPr="00CF7ED9" w:rsidRDefault="00293B8F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32" w:type="pct"/>
            <w:tcBorders>
              <w:bottom w:val="double" w:sz="4" w:space="0" w:color="auto"/>
            </w:tcBorders>
          </w:tcPr>
          <w:p w14:paraId="65375EE8" w14:textId="6FE00DD1" w:rsidR="00293B8F" w:rsidRPr="00DF0C1D" w:rsidRDefault="00293B8F" w:rsidP="00DF0C1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C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38,383</w:t>
            </w:r>
          </w:p>
        </w:tc>
        <w:tc>
          <w:tcPr>
            <w:tcW w:w="131" w:type="pct"/>
          </w:tcPr>
          <w:p w14:paraId="1840D3C8" w14:textId="77777777" w:rsidR="00293B8F" w:rsidRPr="00CF7ED9" w:rsidRDefault="00293B8F" w:rsidP="00D35A4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02" w:type="pct"/>
            <w:tcBorders>
              <w:bottom w:val="double" w:sz="4" w:space="0" w:color="auto"/>
            </w:tcBorders>
          </w:tcPr>
          <w:p w14:paraId="0A096FE8" w14:textId="07CECD7B" w:rsidR="00293B8F" w:rsidRPr="00CF7ED9" w:rsidRDefault="00293B8F" w:rsidP="00DF0C1D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41,584</w:t>
            </w:r>
          </w:p>
        </w:tc>
        <w:tc>
          <w:tcPr>
            <w:tcW w:w="136" w:type="pct"/>
          </w:tcPr>
          <w:p w14:paraId="2716DF5D" w14:textId="77777777" w:rsidR="00293B8F" w:rsidRPr="00CF7ED9" w:rsidRDefault="00293B8F" w:rsidP="00D35A4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94" w:type="pct"/>
            <w:tcBorders>
              <w:bottom w:val="double" w:sz="4" w:space="0" w:color="auto"/>
            </w:tcBorders>
          </w:tcPr>
          <w:p w14:paraId="28E6E927" w14:textId="77777777" w:rsidR="00293B8F" w:rsidRPr="00CF7ED9" w:rsidRDefault="00293B8F" w:rsidP="00DF0C1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79,967</w:t>
            </w:r>
          </w:p>
        </w:tc>
      </w:tr>
    </w:tbl>
    <w:p w14:paraId="05415CF1" w14:textId="7FDA9567" w:rsidR="00A92E3C" w:rsidRPr="00DF0C1D" w:rsidRDefault="00A92E3C" w:rsidP="0023246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A29988" w14:textId="3C23CF56" w:rsidR="00DF0C1D" w:rsidRPr="00DF0C1D" w:rsidRDefault="00DF0C1D" w:rsidP="00DF0C1D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DF0C1D">
        <w:rPr>
          <w:rFonts w:asciiTheme="majorBidi" w:hAnsiTheme="majorBidi" w:cstheme="majorBidi"/>
          <w:sz w:val="30"/>
          <w:szCs w:val="30"/>
          <w:vertAlign w:val="superscript"/>
        </w:rPr>
        <w:t>*</w:t>
      </w:r>
      <w:r>
        <w:rPr>
          <w:rFonts w:asciiTheme="majorBidi" w:hAnsiTheme="majorBidi" w:cstheme="majorBidi"/>
          <w:sz w:val="30"/>
          <w:szCs w:val="30"/>
          <w:vertAlign w:val="superscript"/>
        </w:rPr>
        <w:tab/>
      </w:r>
      <w:r w:rsidRPr="00DF0C1D">
        <w:rPr>
          <w:rFonts w:asciiTheme="majorBidi" w:hAnsiTheme="majorBidi" w:cstheme="majorBidi" w:hint="cs"/>
          <w:sz w:val="30"/>
          <w:szCs w:val="30"/>
          <w:cs/>
        </w:rPr>
        <w:t>รวมผลกระทบจากการเปลี่ยนแปลงนโยบายการบัญชีตามหมายเหตุข้อ</w:t>
      </w:r>
      <w:r>
        <w:rPr>
          <w:rFonts w:asciiTheme="majorBidi" w:hAnsiTheme="majorBidi" w:cstheme="majorBidi"/>
          <w:sz w:val="30"/>
          <w:szCs w:val="30"/>
        </w:rPr>
        <w:t xml:space="preserve"> 3</w:t>
      </w:r>
    </w:p>
    <w:p w14:paraId="3EB9D67A" w14:textId="77777777" w:rsidR="00A92E3C" w:rsidRDefault="00A92E3C" w:rsidP="0023246C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2F66ECD0" w14:textId="77777777" w:rsidR="00A92E3C" w:rsidRDefault="00A92E3C" w:rsidP="0023246C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7D58144" w14:textId="77777777" w:rsidR="00A92E3C" w:rsidRDefault="00A92E3C" w:rsidP="0023246C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250C4376" w14:textId="77777777" w:rsidR="00A92E3C" w:rsidRDefault="00A92E3C" w:rsidP="0023246C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252D22B9" w14:textId="64CCEF7C" w:rsidR="00975AF5" w:rsidRDefault="00975AF5" w:rsidP="0023246C">
      <w:pPr>
        <w:spacing w:line="24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br w:type="page"/>
      </w:r>
    </w:p>
    <w:tbl>
      <w:tblPr>
        <w:tblW w:w="4782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591"/>
        <w:gridCol w:w="1208"/>
        <w:gridCol w:w="237"/>
        <w:gridCol w:w="1208"/>
        <w:gridCol w:w="242"/>
        <w:gridCol w:w="1168"/>
        <w:gridCol w:w="237"/>
        <w:gridCol w:w="18"/>
        <w:gridCol w:w="1258"/>
      </w:tblGrid>
      <w:tr w:rsidR="0023246C" w:rsidRPr="008C6A19" w14:paraId="57408D34" w14:textId="77777777" w:rsidTr="007D16B6">
        <w:trPr>
          <w:tblHeader/>
        </w:trPr>
        <w:tc>
          <w:tcPr>
            <w:tcW w:w="1959" w:type="pct"/>
            <w:shd w:val="clear" w:color="auto" w:fill="auto"/>
          </w:tcPr>
          <w:p w14:paraId="4F99D1B2" w14:textId="77777777" w:rsidR="0023246C" w:rsidRPr="008C6A19" w:rsidRDefault="0023246C" w:rsidP="007D1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041" w:type="pct"/>
            <w:gridSpan w:val="8"/>
          </w:tcPr>
          <w:p w14:paraId="5B0E863C" w14:textId="77777777" w:rsidR="0023246C" w:rsidRPr="008C6A1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6A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246C" w:rsidRPr="00CF7ED9" w14:paraId="7527AA02" w14:textId="77777777" w:rsidTr="007D16B6">
        <w:trPr>
          <w:tblHeader/>
        </w:trPr>
        <w:tc>
          <w:tcPr>
            <w:tcW w:w="1959" w:type="pct"/>
            <w:shd w:val="clear" w:color="auto" w:fill="auto"/>
          </w:tcPr>
          <w:p w14:paraId="6275E2D3" w14:textId="77777777" w:rsidR="0023246C" w:rsidRPr="00CF7ED9" w:rsidRDefault="0023246C" w:rsidP="007D1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59" w:type="pct"/>
          </w:tcPr>
          <w:p w14:paraId="5F8B97CF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94BD444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pct"/>
            <w:gridSpan w:val="3"/>
            <w:tcBorders>
              <w:bottom w:val="single" w:sz="4" w:space="0" w:color="auto"/>
            </w:tcBorders>
          </w:tcPr>
          <w:p w14:paraId="3D1AF60B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9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39" w:type="pct"/>
            <w:gridSpan w:val="2"/>
          </w:tcPr>
          <w:p w14:paraId="4E5DC675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7E9354C3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246C" w:rsidRPr="00CF7ED9" w14:paraId="09FB6C6F" w14:textId="77777777" w:rsidTr="007D16B6">
        <w:trPr>
          <w:tblHeader/>
        </w:trPr>
        <w:tc>
          <w:tcPr>
            <w:tcW w:w="1959" w:type="pct"/>
            <w:shd w:val="clear" w:color="auto" w:fill="auto"/>
          </w:tcPr>
          <w:p w14:paraId="0DB20198" w14:textId="77777777" w:rsidR="0023246C" w:rsidRPr="00CF7ED9" w:rsidRDefault="0023246C" w:rsidP="007D1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59" w:type="pct"/>
          </w:tcPr>
          <w:p w14:paraId="00F3E93B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8473B13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6695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14:paraId="4FB21C0C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EEADD06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2E1D7A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2" w:type="pct"/>
          </w:tcPr>
          <w:p w14:paraId="6B2D932E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E743EF3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9FD834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9" w:type="pct"/>
          </w:tcPr>
          <w:p w14:paraId="7B361A41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6" w:type="pct"/>
            <w:gridSpan w:val="2"/>
          </w:tcPr>
          <w:p w14:paraId="659A27DF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5F88461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6695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3246C" w:rsidRPr="00CF7ED9" w14:paraId="458ED8C7" w14:textId="77777777" w:rsidTr="007D16B6">
        <w:trPr>
          <w:tblHeader/>
        </w:trPr>
        <w:tc>
          <w:tcPr>
            <w:tcW w:w="1959" w:type="pct"/>
            <w:vAlign w:val="bottom"/>
          </w:tcPr>
          <w:p w14:paraId="0D7BA715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1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41" w:type="pct"/>
            <w:gridSpan w:val="8"/>
            <w:vAlign w:val="bottom"/>
          </w:tcPr>
          <w:p w14:paraId="5BC5926A" w14:textId="77777777" w:rsidR="0023246C" w:rsidRPr="00CF7ED9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3246C" w:rsidRPr="00CF7ED9" w14:paraId="79638315" w14:textId="77777777" w:rsidTr="007D16B6">
        <w:tc>
          <w:tcPr>
            <w:tcW w:w="1959" w:type="pct"/>
          </w:tcPr>
          <w:p w14:paraId="141F3631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59" w:type="pct"/>
          </w:tcPr>
          <w:p w14:paraId="0C6EBEDC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0F9CB539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9" w:type="pct"/>
          </w:tcPr>
          <w:p w14:paraId="09E10122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</w:tcPr>
          <w:p w14:paraId="17F53C63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</w:tcPr>
          <w:p w14:paraId="361A5CEF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2C6C14CB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96" w:type="pct"/>
            <w:gridSpan w:val="2"/>
          </w:tcPr>
          <w:p w14:paraId="49666CAA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3246C" w:rsidRPr="00CF7ED9" w14:paraId="655FA445" w14:textId="77777777" w:rsidTr="007D16B6">
        <w:tc>
          <w:tcPr>
            <w:tcW w:w="1959" w:type="pct"/>
          </w:tcPr>
          <w:p w14:paraId="79A8A7D9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659" w:type="pct"/>
          </w:tcPr>
          <w:p w14:paraId="563C2D56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7,031</w:t>
            </w:r>
          </w:p>
        </w:tc>
        <w:tc>
          <w:tcPr>
            <w:tcW w:w="129" w:type="pct"/>
          </w:tcPr>
          <w:p w14:paraId="5DA41FAC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9" w:type="pct"/>
          </w:tcPr>
          <w:p w14:paraId="7C5FE4BE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(6,117)</w:t>
            </w:r>
          </w:p>
        </w:tc>
        <w:tc>
          <w:tcPr>
            <w:tcW w:w="132" w:type="pct"/>
          </w:tcPr>
          <w:p w14:paraId="05D7565F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</w:tcPr>
          <w:p w14:paraId="31192C0A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2DBB57F2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96" w:type="pct"/>
            <w:gridSpan w:val="2"/>
          </w:tcPr>
          <w:p w14:paraId="0729B05D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914</w:t>
            </w:r>
          </w:p>
        </w:tc>
      </w:tr>
      <w:tr w:rsidR="0023246C" w:rsidRPr="00CF7ED9" w14:paraId="39476E96" w14:textId="77777777" w:rsidTr="007D16B6">
        <w:tc>
          <w:tcPr>
            <w:tcW w:w="1959" w:type="pct"/>
          </w:tcPr>
          <w:p w14:paraId="212DC5A8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659" w:type="pct"/>
          </w:tcPr>
          <w:p w14:paraId="740488A8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129" w:type="pct"/>
          </w:tcPr>
          <w:p w14:paraId="6CFB91EF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0A1A763D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2" w:type="pct"/>
          </w:tcPr>
          <w:p w14:paraId="3436B1BE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</w:tcPr>
          <w:p w14:paraId="314D869D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0631FE8B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96" w:type="pct"/>
            <w:gridSpan w:val="2"/>
          </w:tcPr>
          <w:p w14:paraId="46FED53D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</w:tr>
      <w:tr w:rsidR="0023246C" w:rsidRPr="00CF7ED9" w14:paraId="7DF5DA8F" w14:textId="77777777" w:rsidTr="007D16B6">
        <w:tc>
          <w:tcPr>
            <w:tcW w:w="1959" w:type="pct"/>
          </w:tcPr>
          <w:p w14:paraId="046A39C7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659" w:type="pct"/>
          </w:tcPr>
          <w:p w14:paraId="7A372D21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31CB40C7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5D80DA73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253</w:t>
            </w:r>
          </w:p>
        </w:tc>
        <w:tc>
          <w:tcPr>
            <w:tcW w:w="132" w:type="pct"/>
          </w:tcPr>
          <w:p w14:paraId="3349448C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</w:tcPr>
          <w:p w14:paraId="1CD76F60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0FD8786A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96" w:type="pct"/>
            <w:gridSpan w:val="2"/>
          </w:tcPr>
          <w:p w14:paraId="7E90395F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253</w:t>
            </w:r>
          </w:p>
        </w:tc>
      </w:tr>
      <w:tr w:rsidR="0023246C" w:rsidRPr="00CF7ED9" w14:paraId="5552ACA6" w14:textId="77777777" w:rsidTr="007D16B6">
        <w:tc>
          <w:tcPr>
            <w:tcW w:w="1959" w:type="pct"/>
          </w:tcPr>
          <w:p w14:paraId="5BCE9343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1EF46029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20,712</w:t>
            </w:r>
          </w:p>
        </w:tc>
        <w:tc>
          <w:tcPr>
            <w:tcW w:w="129" w:type="pct"/>
          </w:tcPr>
          <w:p w14:paraId="2019D12C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197A5B61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4,143</w:t>
            </w:r>
          </w:p>
        </w:tc>
        <w:tc>
          <w:tcPr>
            <w:tcW w:w="132" w:type="pct"/>
          </w:tcPr>
          <w:p w14:paraId="06105C47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CB0C092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63D88464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96" w:type="pct"/>
            <w:gridSpan w:val="2"/>
            <w:tcBorders>
              <w:bottom w:val="single" w:sz="4" w:space="0" w:color="auto"/>
            </w:tcBorders>
          </w:tcPr>
          <w:p w14:paraId="045BEAFD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24,855</w:t>
            </w:r>
          </w:p>
        </w:tc>
      </w:tr>
      <w:tr w:rsidR="0023246C" w:rsidRPr="00CF7ED9" w14:paraId="26698F81" w14:textId="77777777" w:rsidTr="007D16B6">
        <w:tc>
          <w:tcPr>
            <w:tcW w:w="1959" w:type="pct"/>
          </w:tcPr>
          <w:p w14:paraId="5FB633BF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</w:tcPr>
          <w:p w14:paraId="6BEBFF40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28,411</w:t>
            </w:r>
          </w:p>
        </w:tc>
        <w:tc>
          <w:tcPr>
            <w:tcW w:w="129" w:type="pct"/>
          </w:tcPr>
          <w:p w14:paraId="57AC246C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</w:tcPr>
          <w:p w14:paraId="01FE2BEA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(1,721)</w:t>
            </w:r>
          </w:p>
        </w:tc>
        <w:tc>
          <w:tcPr>
            <w:tcW w:w="132" w:type="pct"/>
          </w:tcPr>
          <w:p w14:paraId="0EE759F9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5C734E25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4E89C41F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9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35BB92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26,690</w:t>
            </w:r>
          </w:p>
        </w:tc>
      </w:tr>
      <w:tr w:rsidR="00975AF5" w:rsidRPr="00CF7ED9" w14:paraId="23617216" w14:textId="77777777" w:rsidTr="007D16B6">
        <w:tc>
          <w:tcPr>
            <w:tcW w:w="1959" w:type="pct"/>
          </w:tcPr>
          <w:p w14:paraId="7191146E" w14:textId="77777777" w:rsidR="00975AF5" w:rsidRPr="00CF7ED9" w:rsidRDefault="00975AF5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9" w:type="pct"/>
          </w:tcPr>
          <w:p w14:paraId="65C9C6E8" w14:textId="77777777" w:rsidR="00975AF5" w:rsidRPr="00CF7ED9" w:rsidRDefault="00975AF5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8E0915E" w14:textId="77777777" w:rsidR="00975AF5" w:rsidRPr="00CF7ED9" w:rsidRDefault="00975AF5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2A3589E2" w14:textId="77777777" w:rsidR="00975AF5" w:rsidRPr="00CF7ED9" w:rsidRDefault="00975AF5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62F7688F" w14:textId="77777777" w:rsidR="00975AF5" w:rsidRPr="00CF7ED9" w:rsidRDefault="00975AF5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8731E66" w14:textId="77777777" w:rsidR="00975AF5" w:rsidRPr="00CF7ED9" w:rsidRDefault="00975AF5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36210D7" w14:textId="77777777" w:rsidR="00975AF5" w:rsidRPr="00CF7ED9" w:rsidRDefault="00975AF5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" w:type="pct"/>
            <w:gridSpan w:val="2"/>
          </w:tcPr>
          <w:p w14:paraId="642CBD27" w14:textId="77777777" w:rsidR="00975AF5" w:rsidRPr="00CF7ED9" w:rsidRDefault="00975AF5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246C" w:rsidRPr="00CF7ED9" w14:paraId="2CC5B832" w14:textId="77777777" w:rsidTr="007D16B6">
        <w:tc>
          <w:tcPr>
            <w:tcW w:w="1959" w:type="pct"/>
          </w:tcPr>
          <w:p w14:paraId="3AB31BEF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59" w:type="pct"/>
          </w:tcPr>
          <w:p w14:paraId="04437206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A7A0D9F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27696481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1141773E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78838DA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FF9C6EE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" w:type="pct"/>
            <w:gridSpan w:val="2"/>
          </w:tcPr>
          <w:p w14:paraId="0C517A19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246C" w:rsidRPr="00CF7ED9" w14:paraId="0F214BEE" w14:textId="77777777" w:rsidTr="007D16B6">
        <w:tc>
          <w:tcPr>
            <w:tcW w:w="1959" w:type="pct"/>
          </w:tcPr>
          <w:p w14:paraId="383828F6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659" w:type="pct"/>
          </w:tcPr>
          <w:p w14:paraId="5D883431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(49,618)</w:t>
            </w:r>
          </w:p>
        </w:tc>
        <w:tc>
          <w:tcPr>
            <w:tcW w:w="129" w:type="pct"/>
          </w:tcPr>
          <w:p w14:paraId="4D4718F0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9" w:type="pct"/>
          </w:tcPr>
          <w:p w14:paraId="3B94808F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25,638</w:t>
            </w:r>
          </w:p>
        </w:tc>
        <w:tc>
          <w:tcPr>
            <w:tcW w:w="132" w:type="pct"/>
          </w:tcPr>
          <w:p w14:paraId="4B14D1D4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</w:tcPr>
          <w:p w14:paraId="78C290B9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(22)</w:t>
            </w:r>
          </w:p>
        </w:tc>
        <w:tc>
          <w:tcPr>
            <w:tcW w:w="129" w:type="pct"/>
          </w:tcPr>
          <w:p w14:paraId="5B36F9D3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96" w:type="pct"/>
            <w:gridSpan w:val="2"/>
          </w:tcPr>
          <w:p w14:paraId="671AEDCA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(24,002)</w:t>
            </w:r>
          </w:p>
        </w:tc>
      </w:tr>
      <w:tr w:rsidR="0023246C" w:rsidRPr="00CF7ED9" w14:paraId="74FC6047" w14:textId="77777777" w:rsidTr="007D16B6">
        <w:tc>
          <w:tcPr>
            <w:tcW w:w="1959" w:type="pct"/>
          </w:tcPr>
          <w:p w14:paraId="0B6AB25F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659" w:type="pct"/>
          </w:tcPr>
          <w:p w14:paraId="17498FE0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(407)</w:t>
            </w:r>
          </w:p>
        </w:tc>
        <w:tc>
          <w:tcPr>
            <w:tcW w:w="129" w:type="pct"/>
          </w:tcPr>
          <w:p w14:paraId="7C21420A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22EF6648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405</w:t>
            </w:r>
          </w:p>
        </w:tc>
        <w:tc>
          <w:tcPr>
            <w:tcW w:w="132" w:type="pct"/>
          </w:tcPr>
          <w:p w14:paraId="55339A51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7B3FE2D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0F2ADBA4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96" w:type="pct"/>
            <w:gridSpan w:val="2"/>
            <w:tcBorders>
              <w:bottom w:val="single" w:sz="4" w:space="0" w:color="auto"/>
            </w:tcBorders>
          </w:tcPr>
          <w:p w14:paraId="7A38ED81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(2)</w:t>
            </w:r>
          </w:p>
        </w:tc>
      </w:tr>
      <w:tr w:rsidR="0023246C" w:rsidRPr="00CF7ED9" w14:paraId="5CA6C638" w14:textId="77777777" w:rsidTr="007D16B6">
        <w:tc>
          <w:tcPr>
            <w:tcW w:w="1959" w:type="pct"/>
          </w:tcPr>
          <w:p w14:paraId="11066BB9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</w:tcPr>
          <w:p w14:paraId="3E5F4949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(50,025)</w:t>
            </w:r>
          </w:p>
        </w:tc>
        <w:tc>
          <w:tcPr>
            <w:tcW w:w="129" w:type="pct"/>
          </w:tcPr>
          <w:p w14:paraId="688B4E62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</w:tcPr>
          <w:p w14:paraId="434AEFC6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26,043</w:t>
            </w:r>
          </w:p>
        </w:tc>
        <w:tc>
          <w:tcPr>
            <w:tcW w:w="132" w:type="pct"/>
          </w:tcPr>
          <w:p w14:paraId="2CDD6788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44D995C3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(22)</w:t>
            </w:r>
          </w:p>
        </w:tc>
        <w:tc>
          <w:tcPr>
            <w:tcW w:w="129" w:type="pct"/>
          </w:tcPr>
          <w:p w14:paraId="6A532D02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9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F29765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(24,004)</w:t>
            </w:r>
          </w:p>
        </w:tc>
      </w:tr>
      <w:tr w:rsidR="0023246C" w:rsidRPr="00CF7ED9" w14:paraId="5110D043" w14:textId="77777777" w:rsidTr="007D16B6">
        <w:tc>
          <w:tcPr>
            <w:tcW w:w="1959" w:type="pct"/>
          </w:tcPr>
          <w:p w14:paraId="050F4BF5" w14:textId="77777777" w:rsidR="0023246C" w:rsidRPr="00812FDD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</w:tcPr>
          <w:p w14:paraId="36E1A1EA" w14:textId="77777777" w:rsidR="0023246C" w:rsidRPr="00812FDD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" w:type="pct"/>
          </w:tcPr>
          <w:p w14:paraId="090D526C" w14:textId="77777777" w:rsidR="0023246C" w:rsidRPr="00812FDD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</w:tcPr>
          <w:p w14:paraId="5F1FA67D" w14:textId="77777777" w:rsidR="0023246C" w:rsidRPr="00812FDD" w:rsidRDefault="0023246C" w:rsidP="007D16B6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2" w:type="pct"/>
          </w:tcPr>
          <w:p w14:paraId="5C42FE86" w14:textId="77777777" w:rsidR="0023246C" w:rsidRPr="00812FDD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112B30DA" w14:textId="77777777" w:rsidR="0023246C" w:rsidRPr="00812FDD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" w:type="pct"/>
          </w:tcPr>
          <w:p w14:paraId="40FDCA53" w14:textId="77777777" w:rsidR="0023246C" w:rsidRPr="00812FDD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96" w:type="pct"/>
            <w:gridSpan w:val="2"/>
            <w:tcBorders>
              <w:top w:val="single" w:sz="4" w:space="0" w:color="auto"/>
            </w:tcBorders>
          </w:tcPr>
          <w:p w14:paraId="6347B5A8" w14:textId="77777777" w:rsidR="0023246C" w:rsidRPr="00812FDD" w:rsidRDefault="0023246C" w:rsidP="007D16B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23246C" w:rsidRPr="00CF7ED9" w14:paraId="0EFAC9D0" w14:textId="77777777" w:rsidTr="007D16B6">
        <w:tc>
          <w:tcPr>
            <w:tcW w:w="1959" w:type="pct"/>
          </w:tcPr>
          <w:p w14:paraId="0D127934" w14:textId="77777777" w:rsidR="0023246C" w:rsidRPr="00CF7ED9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59" w:type="pct"/>
            <w:tcBorders>
              <w:bottom w:val="double" w:sz="4" w:space="0" w:color="auto"/>
            </w:tcBorders>
          </w:tcPr>
          <w:p w14:paraId="18C071B8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(21,614)</w:t>
            </w:r>
          </w:p>
        </w:tc>
        <w:tc>
          <w:tcPr>
            <w:tcW w:w="129" w:type="pct"/>
          </w:tcPr>
          <w:p w14:paraId="29D771AB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9" w:type="pct"/>
            <w:tcBorders>
              <w:bottom w:val="double" w:sz="4" w:space="0" w:color="auto"/>
            </w:tcBorders>
          </w:tcPr>
          <w:p w14:paraId="49306E15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24,322</w:t>
            </w:r>
          </w:p>
        </w:tc>
        <w:tc>
          <w:tcPr>
            <w:tcW w:w="132" w:type="pct"/>
          </w:tcPr>
          <w:p w14:paraId="61FC07F9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1CCACE53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(22)</w:t>
            </w:r>
          </w:p>
        </w:tc>
        <w:tc>
          <w:tcPr>
            <w:tcW w:w="129" w:type="pct"/>
          </w:tcPr>
          <w:p w14:paraId="2B5A0B17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96" w:type="pct"/>
            <w:gridSpan w:val="2"/>
            <w:tcBorders>
              <w:bottom w:val="double" w:sz="4" w:space="0" w:color="auto"/>
            </w:tcBorders>
          </w:tcPr>
          <w:p w14:paraId="38682907" w14:textId="77777777" w:rsidR="0023246C" w:rsidRPr="00CF7ED9" w:rsidRDefault="0023246C" w:rsidP="007D16B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2,686</w:t>
            </w:r>
          </w:p>
        </w:tc>
      </w:tr>
    </w:tbl>
    <w:p w14:paraId="74D52D63" w14:textId="449D0E8E" w:rsidR="00A10246" w:rsidRDefault="00A10246" w:rsidP="00685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B10B044" w14:textId="77777777" w:rsidR="00975AF5" w:rsidRPr="00CF7ED9" w:rsidRDefault="00975AF5" w:rsidP="00D16FB7">
      <w:pPr>
        <w:pStyle w:val="index"/>
        <w:numPr>
          <w:ilvl w:val="0"/>
          <w:numId w:val="21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กำไรต่อหุ้นขั้นพื้นฐาน</w:t>
      </w:r>
    </w:p>
    <w:p w14:paraId="2A47137F" w14:textId="77777777" w:rsidR="00975AF5" w:rsidRPr="00F32E8E" w:rsidRDefault="00975AF5" w:rsidP="00975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270"/>
        <w:gridCol w:w="1260"/>
        <w:gridCol w:w="243"/>
        <w:gridCol w:w="1287"/>
        <w:gridCol w:w="270"/>
        <w:gridCol w:w="1172"/>
      </w:tblGrid>
      <w:tr w:rsidR="007D16B6" w:rsidRPr="00CF7ED9" w14:paraId="1A900457" w14:textId="77777777" w:rsidTr="00DD0BE8">
        <w:trPr>
          <w:trHeight w:val="70"/>
          <w:tblHeader/>
        </w:trPr>
        <w:tc>
          <w:tcPr>
            <w:tcW w:w="3420" w:type="dxa"/>
            <w:vAlign w:val="bottom"/>
          </w:tcPr>
          <w:p w14:paraId="35838208" w14:textId="77777777" w:rsidR="007D16B6" w:rsidRPr="00CF7ED9" w:rsidRDefault="007D16B6" w:rsidP="007D16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790" w:type="dxa"/>
            <w:gridSpan w:val="3"/>
          </w:tcPr>
          <w:p w14:paraId="11204C4B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43" w:type="dxa"/>
          </w:tcPr>
          <w:p w14:paraId="1F1B957E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29" w:type="dxa"/>
            <w:gridSpan w:val="3"/>
          </w:tcPr>
          <w:p w14:paraId="0042B7C1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D16B6" w:rsidRPr="00CF7ED9" w14:paraId="6ECAD602" w14:textId="77777777" w:rsidTr="00DD0BE8">
        <w:trPr>
          <w:trHeight w:val="70"/>
          <w:tblHeader/>
        </w:trPr>
        <w:tc>
          <w:tcPr>
            <w:tcW w:w="3420" w:type="dxa"/>
            <w:vAlign w:val="bottom"/>
          </w:tcPr>
          <w:p w14:paraId="22032AF1" w14:textId="77777777" w:rsidR="007D16B6" w:rsidRPr="00B5297A" w:rsidRDefault="007D16B6" w:rsidP="007D16B6">
            <w:pPr>
              <w:tabs>
                <w:tab w:val="left" w:pos="90"/>
              </w:tabs>
              <w:spacing w:line="240" w:lineRule="auto"/>
              <w:ind w:left="-18" w:right="-105" w:firstLine="3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E931D45" w14:textId="646FB423" w:rsidR="007D16B6" w:rsidRPr="00CF7ED9" w:rsidRDefault="007D16B6" w:rsidP="00DD0BE8">
            <w:pPr>
              <w:pStyle w:val="acctfourfigures"/>
              <w:tabs>
                <w:tab w:val="clear" w:pos="765"/>
              </w:tabs>
              <w:spacing w:line="240" w:lineRule="auto"/>
              <w:ind w:left="-110" w:right="-11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สำหรับงวดระยะเวลาตั้งแต่</w:t>
            </w:r>
            <w:r w:rsidRPr="00124B3C">
              <w:rPr>
                <w:rFonts w:ascii="Angsana New" w:hAnsi="Angsana New"/>
                <w:b/>
                <w:sz w:val="30"/>
                <w:szCs w:val="30"/>
                <w:lang w:bidi="th-TH"/>
              </w:rPr>
              <w:br/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วันที่ </w:t>
            </w:r>
            <w:r w:rsidRPr="00124B3C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</w:t>
            </w:r>
            <w:r w:rsidRPr="00124B3C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มกราคม</w:t>
            </w: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F17B0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2563</w:t>
            </w:r>
            <w:r w:rsidRPr="00124B3C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ถึงวันที่ </w:t>
            </w:r>
            <w:r>
              <w:rPr>
                <w:rFonts w:ascii="Angsana New" w:hAnsi="Angsana New"/>
                <w:b/>
                <w:sz w:val="30"/>
                <w:szCs w:val="30"/>
              </w:rPr>
              <w:br/>
            </w:r>
            <w:r w:rsidRPr="00124B3C">
              <w:rPr>
                <w:rFonts w:ascii="Angsana New" w:hAnsi="Angsana New"/>
                <w:bCs/>
                <w:sz w:val="30"/>
                <w:szCs w:val="30"/>
                <w:lang w:bidi="th-TH"/>
              </w:rPr>
              <w:t xml:space="preserve">22 </w:t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พฤษภาคม</w:t>
            </w:r>
          </w:p>
        </w:tc>
        <w:tc>
          <w:tcPr>
            <w:tcW w:w="270" w:type="dxa"/>
            <w:vAlign w:val="bottom"/>
          </w:tcPr>
          <w:p w14:paraId="1CD6DB8D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BEC8895" w14:textId="77777777" w:rsidR="007D16B6" w:rsidRDefault="007D16B6" w:rsidP="007D16B6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28CF65F" w14:textId="77777777" w:rsidR="007D16B6" w:rsidRPr="00EE0462" w:rsidRDefault="007D16B6" w:rsidP="007D16B6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สำหรับงวดหกเดือน</w:t>
            </w:r>
          </w:p>
          <w:p w14:paraId="04D47E3F" w14:textId="77777777" w:rsidR="007D16B6" w:rsidRPr="00EE0462" w:rsidRDefault="007D16B6" w:rsidP="007D16B6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สิ้นสุดวันที่</w:t>
            </w:r>
          </w:p>
          <w:p w14:paraId="0AACC854" w14:textId="66FBE14B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772">
              <w:rPr>
                <w:rFonts w:asciiTheme="majorBidi" w:hAnsiTheme="majorBidi"/>
                <w:sz w:val="30"/>
                <w:szCs w:val="30"/>
                <w:lang w:val="en-US" w:bidi="th-TH"/>
              </w:rPr>
              <w:t>30</w:t>
            </w:r>
            <w:r w:rsidRPr="00EE046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43" w:type="dxa"/>
            <w:vAlign w:val="bottom"/>
          </w:tcPr>
          <w:p w14:paraId="218DE987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29" w:type="dxa"/>
            <w:gridSpan w:val="3"/>
            <w:vAlign w:val="bottom"/>
          </w:tcPr>
          <w:p w14:paraId="3AC12C20" w14:textId="77777777" w:rsidR="007D16B6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1FC68EE2" w14:textId="77777777" w:rsidR="007D16B6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6490996C" w14:textId="77777777" w:rsidR="007D16B6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735714EE" w14:textId="202710E5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สำหรับงวดหกเดือนสิ้นสุด</w:t>
            </w:r>
            <w:r w:rsidR="009D6DBB">
              <w:rPr>
                <w:rFonts w:asciiTheme="majorBidi" w:hAnsiTheme="majorBidi"/>
                <w:sz w:val="30"/>
                <w:szCs w:val="30"/>
                <w:lang w:val="en-US" w:bidi="th-TH"/>
              </w:rPr>
              <w:br/>
            </w: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วันที่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  <w:r w:rsidRPr="00001772">
              <w:rPr>
                <w:rFonts w:asciiTheme="majorBidi" w:hAnsiTheme="majorBidi"/>
                <w:sz w:val="30"/>
                <w:szCs w:val="30"/>
                <w:lang w:val="en-US" w:bidi="th-TH"/>
              </w:rPr>
              <w:t>30</w:t>
            </w:r>
            <w:r w:rsidRPr="00EE046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</w:tr>
      <w:tr w:rsidR="007D16B6" w:rsidRPr="00CF7ED9" w14:paraId="411C3E19" w14:textId="77777777" w:rsidTr="00DD0BE8">
        <w:trPr>
          <w:trHeight w:val="70"/>
          <w:tblHeader/>
        </w:trPr>
        <w:tc>
          <w:tcPr>
            <w:tcW w:w="3420" w:type="dxa"/>
            <w:vAlign w:val="bottom"/>
          </w:tcPr>
          <w:p w14:paraId="76810C20" w14:textId="77777777" w:rsidR="007D16B6" w:rsidRPr="00B5297A" w:rsidRDefault="007D16B6" w:rsidP="007D16B6">
            <w:pPr>
              <w:tabs>
                <w:tab w:val="left" w:pos="90"/>
              </w:tabs>
              <w:spacing w:line="240" w:lineRule="auto"/>
              <w:ind w:left="-18" w:right="-105" w:firstLine="3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FBB1C23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583355F0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474AF41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3" w:type="dxa"/>
          </w:tcPr>
          <w:p w14:paraId="4B742D00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42EF316A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6D47963B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2" w:type="dxa"/>
          </w:tcPr>
          <w:p w14:paraId="6E5B56C2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7D16B6" w:rsidRPr="00CF7ED9" w14:paraId="1E8576C1" w14:textId="77777777" w:rsidTr="00DD0BE8">
        <w:trPr>
          <w:tblHeader/>
        </w:trPr>
        <w:tc>
          <w:tcPr>
            <w:tcW w:w="3420" w:type="dxa"/>
          </w:tcPr>
          <w:p w14:paraId="73871507" w14:textId="77777777" w:rsidR="007D16B6" w:rsidRPr="00CF7ED9" w:rsidRDefault="007D16B6" w:rsidP="007D16B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762" w:type="dxa"/>
            <w:gridSpan w:val="7"/>
          </w:tcPr>
          <w:p w14:paraId="203EA67B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CF7ED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CF7ED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7D16B6" w:rsidRPr="00CF7ED9" w14:paraId="5FECC083" w14:textId="77777777" w:rsidTr="00DD0BE8">
        <w:tc>
          <w:tcPr>
            <w:tcW w:w="3420" w:type="dxa"/>
          </w:tcPr>
          <w:p w14:paraId="01299B31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4334872" w14:textId="0323D7C0" w:rsidR="007D16B6" w:rsidRPr="00CF7ED9" w:rsidRDefault="00CD2ADE" w:rsidP="00DD0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239,179</w:t>
            </w:r>
          </w:p>
        </w:tc>
        <w:tc>
          <w:tcPr>
            <w:tcW w:w="270" w:type="dxa"/>
            <w:vAlign w:val="bottom"/>
          </w:tcPr>
          <w:p w14:paraId="2E6F063F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44F7324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108,880</w:t>
            </w:r>
          </w:p>
        </w:tc>
        <w:tc>
          <w:tcPr>
            <w:tcW w:w="243" w:type="dxa"/>
            <w:vAlign w:val="bottom"/>
          </w:tcPr>
          <w:p w14:paraId="270122E1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14:paraId="71A3D818" w14:textId="28A2AF2D" w:rsidR="007D16B6" w:rsidRPr="00CF7ED9" w:rsidRDefault="00F268F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313,622</w:t>
            </w:r>
          </w:p>
        </w:tc>
        <w:tc>
          <w:tcPr>
            <w:tcW w:w="270" w:type="dxa"/>
            <w:vAlign w:val="bottom"/>
          </w:tcPr>
          <w:p w14:paraId="35A60010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3C5D3CA8" w14:textId="77777777" w:rsidR="007D16B6" w:rsidRPr="00CF7ED9" w:rsidRDefault="007D16B6" w:rsidP="004C00C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-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109,607</w:t>
            </w:r>
          </w:p>
        </w:tc>
      </w:tr>
      <w:tr w:rsidR="007D16B6" w:rsidRPr="00CF7ED9" w14:paraId="2E72E2F6" w14:textId="77777777" w:rsidTr="00DD0BE8">
        <w:tc>
          <w:tcPr>
            <w:tcW w:w="3420" w:type="dxa"/>
          </w:tcPr>
          <w:p w14:paraId="18A2465F" w14:textId="77777777" w:rsidR="007D16B6" w:rsidRPr="00CF7ED9" w:rsidRDefault="007D16B6" w:rsidP="007D16B6">
            <w:pPr>
              <w:tabs>
                <w:tab w:val="clear" w:pos="227"/>
                <w:tab w:val="left" w:pos="342"/>
              </w:tabs>
              <w:autoSpaceDE w:val="0"/>
              <w:autoSpaceDN w:val="0"/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47269C1" w14:textId="3D4E740E" w:rsidR="007D16B6" w:rsidRPr="00CF7ED9" w:rsidRDefault="00CD2ADE" w:rsidP="00CD2A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9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240,000</w:t>
            </w:r>
          </w:p>
        </w:tc>
        <w:tc>
          <w:tcPr>
            <w:tcW w:w="270" w:type="dxa"/>
            <w:vAlign w:val="bottom"/>
          </w:tcPr>
          <w:p w14:paraId="544FD047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4F6125B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240,000</w:t>
            </w:r>
          </w:p>
        </w:tc>
        <w:tc>
          <w:tcPr>
            <w:tcW w:w="243" w:type="dxa"/>
            <w:vAlign w:val="bottom"/>
          </w:tcPr>
          <w:p w14:paraId="3F2AE960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14:paraId="6C47EA2E" w14:textId="1C2914B8" w:rsidR="007D16B6" w:rsidRPr="00CF7ED9" w:rsidRDefault="00F268F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240,000</w:t>
            </w:r>
          </w:p>
        </w:tc>
        <w:tc>
          <w:tcPr>
            <w:tcW w:w="270" w:type="dxa"/>
            <w:vAlign w:val="bottom"/>
          </w:tcPr>
          <w:p w14:paraId="1DEFCC8A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13869E48" w14:textId="77777777" w:rsidR="007D16B6" w:rsidRPr="00CF7ED9" w:rsidRDefault="007D16B6" w:rsidP="004C00C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-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240,000</w:t>
            </w:r>
          </w:p>
        </w:tc>
      </w:tr>
      <w:tr w:rsidR="007D16B6" w:rsidRPr="00CF7ED9" w14:paraId="6767CAB3" w14:textId="77777777" w:rsidTr="00DD0BE8">
        <w:tc>
          <w:tcPr>
            <w:tcW w:w="3420" w:type="dxa"/>
          </w:tcPr>
          <w:p w14:paraId="0879B0B1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CF7ED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7C280E" w14:textId="10103E24" w:rsidR="007D16B6" w:rsidRPr="00CF7ED9" w:rsidRDefault="00CD2ADE" w:rsidP="00CD2A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-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1.00</w:t>
            </w:r>
          </w:p>
        </w:tc>
        <w:tc>
          <w:tcPr>
            <w:tcW w:w="270" w:type="dxa"/>
            <w:vAlign w:val="bottom"/>
          </w:tcPr>
          <w:p w14:paraId="19196BF1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4EC1A2" w14:textId="77777777" w:rsidR="007D16B6" w:rsidRPr="00CF7ED9" w:rsidRDefault="007D16B6" w:rsidP="004C00C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0.45</w:t>
            </w:r>
          </w:p>
        </w:tc>
        <w:tc>
          <w:tcPr>
            <w:tcW w:w="243" w:type="dxa"/>
            <w:vAlign w:val="bottom"/>
          </w:tcPr>
          <w:p w14:paraId="0B674FD4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6E21C1" w14:textId="2F552FC9" w:rsidR="007D16B6" w:rsidRPr="00CF7ED9" w:rsidRDefault="00F268F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7"/>
              </w:tabs>
              <w:spacing w:line="240" w:lineRule="auto"/>
              <w:ind w:left="-108" w:right="-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1.31</w:t>
            </w:r>
          </w:p>
        </w:tc>
        <w:tc>
          <w:tcPr>
            <w:tcW w:w="270" w:type="dxa"/>
            <w:vAlign w:val="bottom"/>
          </w:tcPr>
          <w:p w14:paraId="3D11A342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B0F304" w14:textId="77777777" w:rsidR="007D16B6" w:rsidRPr="00CF7ED9" w:rsidRDefault="007D16B6" w:rsidP="004C00C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7"/>
                <w:tab w:val="decimal" w:pos="880"/>
              </w:tabs>
              <w:spacing w:line="240" w:lineRule="auto"/>
              <w:ind w:left="-108" w:right="-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0.46</w:t>
            </w:r>
          </w:p>
        </w:tc>
      </w:tr>
    </w:tbl>
    <w:p w14:paraId="1EB93C33" w14:textId="43473649" w:rsidR="0023246C" w:rsidRPr="00F32E8E" w:rsidRDefault="0023246C" w:rsidP="00685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64E684" w14:textId="77777777" w:rsidR="007D16B6" w:rsidRPr="00CF7ED9" w:rsidRDefault="007D16B6" w:rsidP="00D16FB7">
      <w:pPr>
        <w:pStyle w:val="index"/>
        <w:numPr>
          <w:ilvl w:val="0"/>
          <w:numId w:val="21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14:paraId="0EEC3A49" w14:textId="77777777" w:rsidR="007D16B6" w:rsidRPr="00F32E8E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389"/>
        <w:jc w:val="both"/>
        <w:rPr>
          <w:rFonts w:asciiTheme="majorBidi" w:hAnsiTheme="majorBidi" w:cstheme="majorBidi"/>
          <w:sz w:val="30"/>
          <w:szCs w:val="30"/>
        </w:rPr>
      </w:pPr>
    </w:p>
    <w:p w14:paraId="1784BE51" w14:textId="77777777" w:rsidR="007D16B6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389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5A85DAF4" w14:textId="77777777" w:rsidR="007D16B6" w:rsidRPr="00F32E8E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389"/>
        <w:jc w:val="both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51" w:type="dxa"/>
        <w:tblInd w:w="468" w:type="dxa"/>
        <w:tblLook w:val="04A0" w:firstRow="1" w:lastRow="0" w:firstColumn="1" w:lastColumn="0" w:noHBand="0" w:noVBand="1"/>
      </w:tblPr>
      <w:tblGrid>
        <w:gridCol w:w="2476"/>
        <w:gridCol w:w="1778"/>
        <w:gridCol w:w="1787"/>
        <w:gridCol w:w="1375"/>
        <w:gridCol w:w="358"/>
        <w:gridCol w:w="1377"/>
      </w:tblGrid>
      <w:tr w:rsidR="00904151" w:rsidRPr="001B2BC4" w14:paraId="6F50AAFF" w14:textId="77777777" w:rsidTr="00604057">
        <w:trPr>
          <w:tblHeader/>
        </w:trPr>
        <w:tc>
          <w:tcPr>
            <w:tcW w:w="2502" w:type="dxa"/>
          </w:tcPr>
          <w:p w14:paraId="40AF2CE9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  <w:p w14:paraId="1B5AC881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89" w:type="dxa"/>
          </w:tcPr>
          <w:p w14:paraId="04CAB8E3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  <w:p w14:paraId="70237C88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B2BC4">
              <w:rPr>
                <w:rFonts w:ascii="Angsana New" w:hAnsi="Angsana New" w:hint="cs"/>
                <w:b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</w:tcPr>
          <w:p w14:paraId="1C6D63B8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1B2BC4">
              <w:rPr>
                <w:rFonts w:ascii="Angsana New" w:hAnsi="Angsana New" w:hint="cs"/>
                <w:b/>
                <w:sz w:val="30"/>
                <w:szCs w:val="30"/>
                <w:cs/>
              </w:rPr>
              <w:t>กำหนดจ่าย</w:t>
            </w:r>
          </w:p>
          <w:p w14:paraId="2B975C7E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B2BC4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</w:tcPr>
          <w:p w14:paraId="68C40EA9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B2BC4">
              <w:rPr>
                <w:rFonts w:ascii="Angsana New" w:hAnsi="Angsana New" w:hint="cs"/>
                <w:b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360" w:type="dxa"/>
          </w:tcPr>
          <w:p w14:paraId="44734EC6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A1D28E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  <w:p w14:paraId="59175625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B2BC4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904151" w:rsidRPr="001B2BC4" w14:paraId="05A5A04D" w14:textId="77777777" w:rsidTr="00604057">
        <w:trPr>
          <w:tblHeader/>
        </w:trPr>
        <w:tc>
          <w:tcPr>
            <w:tcW w:w="2502" w:type="dxa"/>
          </w:tcPr>
          <w:p w14:paraId="04BCE583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89" w:type="dxa"/>
          </w:tcPr>
          <w:p w14:paraId="5DBD8338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14:paraId="4A5FD0C3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D8A560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1B2BC4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>(</w:t>
            </w:r>
            <w:r w:rsidRPr="001B2BC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</w:t>
            </w:r>
            <w:r w:rsidRPr="001B2BC4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0A4D3A3B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BFA18E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1B2BC4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>(</w:t>
            </w:r>
            <w:r w:rsidRPr="001B2BC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1B2BC4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904151" w:rsidRPr="001B2BC4" w14:paraId="6C71B26C" w14:textId="77777777" w:rsidTr="00604057">
        <w:tc>
          <w:tcPr>
            <w:tcW w:w="2502" w:type="dxa"/>
          </w:tcPr>
          <w:p w14:paraId="3E036A09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B2BC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ปี</w:t>
            </w:r>
            <w:r w:rsidRPr="001B2BC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B2BC4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89" w:type="dxa"/>
          </w:tcPr>
          <w:p w14:paraId="2407C0B9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14:paraId="587950CC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11D88E9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51A3494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5FD4C0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904151" w:rsidRPr="001B2BC4" w14:paraId="1CD8F3A1" w14:textId="77777777" w:rsidTr="00604057">
        <w:tc>
          <w:tcPr>
            <w:tcW w:w="2502" w:type="dxa"/>
          </w:tcPr>
          <w:p w14:paraId="60D6CFFE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B2BC4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เงินปันผลประจำปี</w:t>
            </w:r>
            <w:r w:rsidRPr="001B2BC4">
              <w:rPr>
                <w:rFonts w:ascii="Angsana New" w:hAnsi="Angsana New" w:hint="cs"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789" w:type="dxa"/>
          </w:tcPr>
          <w:p w14:paraId="2BF63FBB" w14:textId="4A456FDA" w:rsidR="00904151" w:rsidRPr="001B2BC4" w:rsidRDefault="003F3FE0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20 </w:t>
            </w:r>
            <w:r w:rsidR="00904151" w:rsidRPr="001B2BC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พฤษภาคม </w:t>
            </w:r>
            <w:r w:rsidRPr="001B2BC4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1800" w:type="dxa"/>
          </w:tcPr>
          <w:p w14:paraId="20F7B776" w14:textId="7450A65F" w:rsidR="00904151" w:rsidRPr="001B2BC4" w:rsidRDefault="003F3FE0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B2BC4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904151" w:rsidRPr="001B2BC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พฤษภาคม </w:t>
            </w:r>
            <w:r w:rsidRPr="001B2BC4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5A45EB21" w14:textId="298CF050" w:rsidR="00904151" w:rsidRPr="001B2BC4" w:rsidRDefault="00904151" w:rsidP="001B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 w:rsidRPr="001B2BC4">
              <w:rPr>
                <w:rFonts w:ascii="Angsana New" w:hAnsi="Angsana New" w:hint="cs"/>
                <w:b/>
                <w:sz w:val="30"/>
                <w:szCs w:val="30"/>
                <w:cs/>
              </w:rPr>
              <w:t>1.2</w:t>
            </w:r>
            <w:r w:rsidRPr="001B2BC4">
              <w:rPr>
                <w:rFonts w:ascii="Angsana New" w:hAnsi="Angsana New" w:hint="cs"/>
                <w:bCs/>
                <w:sz w:val="30"/>
                <w:szCs w:val="30"/>
              </w:rPr>
              <w:t>6</w:t>
            </w:r>
          </w:p>
        </w:tc>
        <w:tc>
          <w:tcPr>
            <w:tcW w:w="360" w:type="dxa"/>
          </w:tcPr>
          <w:p w14:paraId="475A32D8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5D6AD9" w14:textId="77777777" w:rsidR="00904151" w:rsidRPr="001B2BC4" w:rsidRDefault="00904151" w:rsidP="001B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2BC4">
              <w:rPr>
                <w:rFonts w:ascii="Angsana New" w:hAnsi="Angsana New" w:hint="cs"/>
                <w:b/>
                <w:sz w:val="30"/>
                <w:szCs w:val="30"/>
                <w:cs/>
              </w:rPr>
              <w:t>301,680</w:t>
            </w:r>
          </w:p>
        </w:tc>
      </w:tr>
      <w:tr w:rsidR="00904151" w:rsidRPr="001B2BC4" w14:paraId="358D9510" w14:textId="77777777" w:rsidTr="00604057">
        <w:tc>
          <w:tcPr>
            <w:tcW w:w="2502" w:type="dxa"/>
          </w:tcPr>
          <w:p w14:paraId="4A073770" w14:textId="0A64252F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2BC4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89" w:type="dxa"/>
          </w:tcPr>
          <w:p w14:paraId="11E69643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2BC4">
              <w:rPr>
                <w:rFonts w:ascii="Angsana New" w:hAnsi="Angsana New" w:hint="cs"/>
                <w:bCs/>
                <w:sz w:val="30"/>
                <w:szCs w:val="30"/>
              </w:rPr>
              <w:t>19</w:t>
            </w:r>
            <w:r w:rsidRPr="001B2BC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1B2BC4">
              <w:rPr>
                <w:rFonts w:ascii="Angsana New" w:hAnsi="Angsana New" w:hint="cs"/>
                <w:b/>
                <w:sz w:val="30"/>
                <w:szCs w:val="30"/>
                <w:cs/>
              </w:rPr>
              <w:t>สิงหาคม</w:t>
            </w:r>
            <w:r w:rsidRPr="001B2BC4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1B2BC4">
              <w:rPr>
                <w:rFonts w:ascii="Angsana New" w:hAnsi="Angsana New" w:hint="cs"/>
                <w:bCs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14:paraId="561F4242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2BC4">
              <w:rPr>
                <w:rFonts w:ascii="Angsana New" w:hAnsi="Angsana New" w:hint="cs"/>
                <w:bCs/>
                <w:sz w:val="30"/>
                <w:szCs w:val="30"/>
              </w:rPr>
              <w:t xml:space="preserve">23 </w:t>
            </w:r>
            <w:r w:rsidRPr="001B2BC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สิงหาคม </w:t>
            </w:r>
            <w:r w:rsidRPr="001B2BC4">
              <w:rPr>
                <w:rFonts w:ascii="Angsana New" w:hAnsi="Angsana New" w:hint="cs"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083DC77B" w14:textId="77777777" w:rsidR="00904151" w:rsidRPr="001B2BC4" w:rsidRDefault="00904151" w:rsidP="001B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B2BC4">
              <w:rPr>
                <w:rFonts w:ascii="Angsana New" w:hAnsi="Angsana New" w:hint="cs"/>
                <w:bCs/>
                <w:sz w:val="30"/>
                <w:szCs w:val="30"/>
              </w:rPr>
              <w:t>(0.45)</w:t>
            </w:r>
          </w:p>
        </w:tc>
        <w:tc>
          <w:tcPr>
            <w:tcW w:w="360" w:type="dxa"/>
          </w:tcPr>
          <w:p w14:paraId="451A6392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6AA01F" w14:textId="77777777" w:rsidR="00904151" w:rsidRPr="001B2BC4" w:rsidRDefault="00904151" w:rsidP="001B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  <w:r w:rsidRPr="001B2BC4">
              <w:rPr>
                <w:rFonts w:ascii="Angsana New" w:hAnsi="Angsana New" w:hint="cs"/>
                <w:bCs/>
                <w:sz w:val="30"/>
                <w:szCs w:val="30"/>
              </w:rPr>
              <w:t>(108,000)</w:t>
            </w:r>
          </w:p>
        </w:tc>
      </w:tr>
      <w:tr w:rsidR="00904151" w:rsidRPr="001B2BC4" w14:paraId="660B5D3F" w14:textId="77777777" w:rsidTr="00604057">
        <w:tc>
          <w:tcPr>
            <w:tcW w:w="2502" w:type="dxa"/>
          </w:tcPr>
          <w:p w14:paraId="139C4B73" w14:textId="153FC5B2" w:rsidR="00904151" w:rsidRPr="001B2BC4" w:rsidRDefault="00EB56DC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2BC4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89" w:type="dxa"/>
          </w:tcPr>
          <w:p w14:paraId="6E073CF0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2BC4">
              <w:rPr>
                <w:rFonts w:ascii="Angsana New" w:hAnsi="Angsana New" w:hint="cs"/>
                <w:bCs/>
                <w:sz w:val="30"/>
                <w:szCs w:val="30"/>
              </w:rPr>
              <w:t>12</w:t>
            </w:r>
            <w:r w:rsidRPr="001B2BC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ธันวาคม </w:t>
            </w:r>
            <w:r w:rsidRPr="001B2BC4">
              <w:rPr>
                <w:rFonts w:ascii="Angsana New" w:hAnsi="Angsana New" w:hint="cs"/>
                <w:bCs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14:paraId="26B9ABF0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2BC4">
              <w:rPr>
                <w:rFonts w:ascii="Angsana New" w:hAnsi="Angsana New" w:hint="cs"/>
                <w:bCs/>
                <w:sz w:val="30"/>
                <w:szCs w:val="30"/>
              </w:rPr>
              <w:t>18</w:t>
            </w:r>
            <w:r w:rsidRPr="001B2BC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ธันวาคม </w:t>
            </w:r>
            <w:r w:rsidRPr="001B2BC4">
              <w:rPr>
                <w:rFonts w:ascii="Angsana New" w:hAnsi="Angsana New" w:hint="cs"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05EDA1" w14:textId="77777777" w:rsidR="00904151" w:rsidRPr="001B2BC4" w:rsidRDefault="00904151" w:rsidP="001B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B2BC4">
              <w:rPr>
                <w:rFonts w:ascii="Angsana New" w:hAnsi="Angsana New" w:hint="cs"/>
                <w:bCs/>
                <w:sz w:val="30"/>
                <w:szCs w:val="30"/>
              </w:rPr>
              <w:t>(0.32)</w:t>
            </w:r>
          </w:p>
        </w:tc>
        <w:tc>
          <w:tcPr>
            <w:tcW w:w="360" w:type="dxa"/>
          </w:tcPr>
          <w:p w14:paraId="4A7A125A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1EF0DE" w14:textId="77777777" w:rsidR="00904151" w:rsidRPr="001B2BC4" w:rsidRDefault="00904151" w:rsidP="001B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B2BC4">
              <w:rPr>
                <w:rFonts w:ascii="Angsana New" w:hAnsi="Angsana New" w:hint="cs"/>
                <w:bCs/>
                <w:sz w:val="30"/>
                <w:szCs w:val="30"/>
              </w:rPr>
              <w:t>(76,800)</w:t>
            </w:r>
          </w:p>
        </w:tc>
      </w:tr>
      <w:tr w:rsidR="00904151" w:rsidRPr="001B2BC4" w14:paraId="3CA642A9" w14:textId="77777777" w:rsidTr="00604057">
        <w:tc>
          <w:tcPr>
            <w:tcW w:w="2502" w:type="dxa"/>
          </w:tcPr>
          <w:p w14:paraId="5D05299A" w14:textId="62757674" w:rsidR="00904151" w:rsidRPr="001B2BC4" w:rsidRDefault="00EB56DC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789" w:type="dxa"/>
          </w:tcPr>
          <w:p w14:paraId="2A19F27B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07823FD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C096970" w14:textId="0E6547FE" w:rsidR="00904151" w:rsidRPr="001B2BC4" w:rsidRDefault="00904151" w:rsidP="001B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B2BC4">
              <w:rPr>
                <w:rFonts w:ascii="Angsana New" w:hAnsi="Angsana New" w:hint="cs"/>
                <w:bCs/>
                <w:sz w:val="30"/>
                <w:szCs w:val="30"/>
              </w:rPr>
              <w:t>0.49</w:t>
            </w:r>
          </w:p>
        </w:tc>
        <w:tc>
          <w:tcPr>
            <w:tcW w:w="360" w:type="dxa"/>
          </w:tcPr>
          <w:p w14:paraId="701EE74B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C9C20E1" w14:textId="77777777" w:rsidR="00904151" w:rsidRPr="001B2BC4" w:rsidRDefault="00904151" w:rsidP="001B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B2BC4">
              <w:rPr>
                <w:rFonts w:ascii="Angsana New" w:hAnsi="Angsana New" w:hint="cs"/>
                <w:bCs/>
                <w:sz w:val="30"/>
                <w:szCs w:val="30"/>
              </w:rPr>
              <w:t>116,880</w:t>
            </w:r>
          </w:p>
        </w:tc>
      </w:tr>
      <w:tr w:rsidR="00904151" w:rsidRPr="001B2BC4" w14:paraId="6FE9AD2A" w14:textId="77777777" w:rsidTr="00604057">
        <w:tc>
          <w:tcPr>
            <w:tcW w:w="2502" w:type="dxa"/>
          </w:tcPr>
          <w:p w14:paraId="51582F06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89" w:type="dxa"/>
          </w:tcPr>
          <w:p w14:paraId="3F10ED05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761AB9E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90174DC" w14:textId="77777777" w:rsidR="00904151" w:rsidRPr="001B2BC4" w:rsidRDefault="00904151" w:rsidP="001B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57ECF90E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91B85D2" w14:textId="77777777" w:rsidR="00904151" w:rsidRPr="001B2BC4" w:rsidRDefault="00904151" w:rsidP="001B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904151" w:rsidRPr="001B2BC4" w14:paraId="4BC7192D" w14:textId="77777777" w:rsidTr="00604057">
        <w:tc>
          <w:tcPr>
            <w:tcW w:w="2502" w:type="dxa"/>
          </w:tcPr>
          <w:p w14:paraId="72A52954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B2BC4">
              <w:rPr>
                <w:rFonts w:ascii="Angsana New" w:hAnsi="Angsana New" w:hint="cs"/>
                <w:b/>
                <w:sz w:val="30"/>
                <w:szCs w:val="30"/>
                <w:cs/>
              </w:rPr>
              <w:t>เ</w:t>
            </w:r>
            <w:r w:rsidRPr="001B2BC4">
              <w:rPr>
                <w:rFonts w:ascii="Angsana New" w:hAnsi="Angsana New" w:hint="cs"/>
                <w:b/>
                <w:spacing w:val="-4"/>
                <w:sz w:val="30"/>
                <w:szCs w:val="30"/>
                <w:cs/>
              </w:rPr>
              <w:t xml:space="preserve">งินปันผลระหว่างกาลปี </w:t>
            </w:r>
            <w:r w:rsidRPr="001B2BC4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2563</w:t>
            </w:r>
          </w:p>
        </w:tc>
        <w:tc>
          <w:tcPr>
            <w:tcW w:w="1789" w:type="dxa"/>
          </w:tcPr>
          <w:p w14:paraId="452F6C22" w14:textId="50D07057" w:rsidR="00904151" w:rsidRPr="001B2BC4" w:rsidRDefault="003F3FE0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B2BC4">
              <w:rPr>
                <w:rFonts w:ascii="Angsana New" w:hAnsi="Angsana New" w:hint="cs"/>
                <w:bCs/>
                <w:sz w:val="30"/>
                <w:szCs w:val="30"/>
              </w:rPr>
              <w:t>19</w:t>
            </w:r>
            <w:r w:rsidR="00904151" w:rsidRPr="001B2BC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มิถุนายน </w:t>
            </w:r>
            <w:r w:rsidRPr="001B2BC4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1800" w:type="dxa"/>
          </w:tcPr>
          <w:p w14:paraId="47542E7D" w14:textId="68DB3482" w:rsidR="00904151" w:rsidRPr="001B2BC4" w:rsidRDefault="003F3FE0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B2BC4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904151" w:rsidRPr="001B2BC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="00904151" w:rsidRPr="001B2BC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มิถุนายน </w:t>
            </w:r>
            <w:r w:rsidRPr="001B2BC4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885EF6" w14:textId="5E879125" w:rsidR="00904151" w:rsidRPr="001B2BC4" w:rsidRDefault="00904151" w:rsidP="001B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 w:rsidRPr="001B2BC4">
              <w:rPr>
                <w:rFonts w:ascii="Angsana New" w:hAnsi="Angsana New" w:hint="cs"/>
                <w:b/>
                <w:sz w:val="30"/>
                <w:szCs w:val="30"/>
                <w:cs/>
              </w:rPr>
              <w:t>0.60</w:t>
            </w:r>
          </w:p>
        </w:tc>
        <w:tc>
          <w:tcPr>
            <w:tcW w:w="360" w:type="dxa"/>
          </w:tcPr>
          <w:p w14:paraId="21AFA5E9" w14:textId="77777777" w:rsidR="00904151" w:rsidRPr="001B2BC4" w:rsidRDefault="00904151" w:rsidP="00D55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7CAB5E" w14:textId="7C17FBBE" w:rsidR="00904151" w:rsidRPr="001B2BC4" w:rsidRDefault="00904151" w:rsidP="00D55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 w:rsidRPr="001B2BC4">
              <w:rPr>
                <w:rFonts w:ascii="Angsana New" w:hAnsi="Angsana New" w:hint="cs"/>
                <w:b/>
                <w:sz w:val="30"/>
                <w:szCs w:val="30"/>
                <w:cs/>
              </w:rPr>
              <w:t>144</w:t>
            </w:r>
            <w:r w:rsidR="00D555C4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1B2BC4">
              <w:rPr>
                <w:rFonts w:ascii="Angsana New" w:hAnsi="Angsana New" w:hint="cs"/>
                <w:b/>
                <w:sz w:val="30"/>
                <w:szCs w:val="30"/>
                <w:cs/>
              </w:rPr>
              <w:t>24</w:t>
            </w:r>
            <w:r w:rsidR="00D555C4" w:rsidRPr="000326C2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</w:tr>
      <w:tr w:rsidR="00904151" w:rsidRPr="001B2BC4" w14:paraId="1787C3B6" w14:textId="77777777" w:rsidTr="00604057">
        <w:tc>
          <w:tcPr>
            <w:tcW w:w="2502" w:type="dxa"/>
          </w:tcPr>
          <w:p w14:paraId="301DBFFF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89" w:type="dxa"/>
          </w:tcPr>
          <w:p w14:paraId="005B5BA7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14:paraId="4BD7CA1E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071C06F" w14:textId="77777777" w:rsidR="00904151" w:rsidRPr="001B2BC4" w:rsidRDefault="00904151" w:rsidP="001B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0" w:type="dxa"/>
          </w:tcPr>
          <w:p w14:paraId="16F03AE4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9100B22" w14:textId="77777777" w:rsidR="00904151" w:rsidRPr="001B2BC4" w:rsidRDefault="00904151" w:rsidP="001B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904151" w:rsidRPr="001B2BC4" w14:paraId="32DA111A" w14:textId="77777777" w:rsidTr="00604057">
        <w:tc>
          <w:tcPr>
            <w:tcW w:w="2502" w:type="dxa"/>
          </w:tcPr>
          <w:p w14:paraId="4E6BE4F9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B2BC4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89" w:type="dxa"/>
          </w:tcPr>
          <w:p w14:paraId="1C3C05B7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14:paraId="45B40E7A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79C45B9" w14:textId="28230BD7" w:rsidR="00904151" w:rsidRPr="001B2BC4" w:rsidRDefault="00904151" w:rsidP="001B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 w:rsidRPr="001B2BC4">
              <w:rPr>
                <w:rFonts w:ascii="Angsana New" w:hAnsi="Angsana New" w:hint="cs"/>
                <w:b/>
                <w:sz w:val="30"/>
                <w:szCs w:val="30"/>
              </w:rPr>
              <w:t>1.09</w:t>
            </w:r>
          </w:p>
        </w:tc>
        <w:tc>
          <w:tcPr>
            <w:tcW w:w="360" w:type="dxa"/>
          </w:tcPr>
          <w:p w14:paraId="312B9729" w14:textId="77777777" w:rsidR="00904151" w:rsidRPr="001B2BC4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052C846" w14:textId="77777777" w:rsidR="00904151" w:rsidRPr="001B2BC4" w:rsidRDefault="00904151" w:rsidP="001B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 w:rsidRPr="001B2BC4">
              <w:rPr>
                <w:rFonts w:ascii="Angsana New" w:hAnsi="Angsana New" w:hint="cs"/>
                <w:b/>
                <w:sz w:val="30"/>
                <w:szCs w:val="30"/>
              </w:rPr>
              <w:t>261,120</w:t>
            </w:r>
          </w:p>
        </w:tc>
      </w:tr>
    </w:tbl>
    <w:p w14:paraId="1DFA6C7B" w14:textId="520B10E4" w:rsidR="0023246C" w:rsidRPr="00A10246" w:rsidRDefault="0023246C" w:rsidP="00685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12290C4" w14:textId="77777777" w:rsidR="007D16B6" w:rsidRPr="00CF7ED9" w:rsidRDefault="007D16B6" w:rsidP="00D16FB7">
      <w:pPr>
        <w:pStyle w:val="index"/>
        <w:numPr>
          <w:ilvl w:val="0"/>
          <w:numId w:val="21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ค่าตอบแทนที่จ่ายให้ผู้บริหารสำคัญ</w:t>
      </w:r>
    </w:p>
    <w:p w14:paraId="66188418" w14:textId="77777777" w:rsidR="007D16B6" w:rsidRPr="00F32E8E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5908534" w14:textId="570D002D" w:rsidR="007D16B6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ไม่มีการจ่ายผลประโยชน์อื่นใดแก่กรรมการและพนักงานชั้นบริหารของกลุ่มบริษัทและบริษัทตั้งแต่ระดับผู้จัดการฝ่ายหรือผู้อำนวยการฝ่ายขึ้นไป รวมทั้งตำแหน่งอื่นที่เทียบเท่า นอกเหนือจากผลประโยชน์ที่พึงจ่ายตามปกติซึ่งได้แก่ เงินเดือน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โบนัส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ค่ายานพาหนะ ค่าตอบแทนกรรมการ และสวัสดิการ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CF7ED9">
        <w:rPr>
          <w:rFonts w:asciiTheme="majorBidi" w:hAnsiTheme="majorBidi" w:cstheme="majorBidi"/>
          <w:sz w:val="30"/>
          <w:szCs w:val="30"/>
          <w:cs/>
        </w:rPr>
        <w:t>ต่าง ๆ</w:t>
      </w:r>
    </w:p>
    <w:p w14:paraId="28CCA740" w14:textId="77777777" w:rsidR="00787611" w:rsidRPr="00CF7ED9" w:rsidRDefault="00787611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270"/>
        <w:gridCol w:w="1170"/>
        <w:gridCol w:w="236"/>
        <w:gridCol w:w="1195"/>
        <w:gridCol w:w="270"/>
        <w:gridCol w:w="1174"/>
      </w:tblGrid>
      <w:tr w:rsidR="007D16B6" w:rsidRPr="00CF7ED9" w14:paraId="3AB33B62" w14:textId="77777777" w:rsidTr="00DD0BE8">
        <w:trPr>
          <w:trHeight w:val="70"/>
        </w:trPr>
        <w:tc>
          <w:tcPr>
            <w:tcW w:w="3600" w:type="dxa"/>
            <w:vAlign w:val="bottom"/>
          </w:tcPr>
          <w:p w14:paraId="1E1CD36F" w14:textId="77777777" w:rsidR="007D16B6" w:rsidRPr="00CF7ED9" w:rsidRDefault="007D16B6" w:rsidP="007D16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2E81753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2CD3A85D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9" w:type="dxa"/>
            <w:gridSpan w:val="3"/>
          </w:tcPr>
          <w:p w14:paraId="4EEED020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10246" w:rsidRPr="00CF7ED9" w14:paraId="4818D217" w14:textId="77777777" w:rsidTr="00DD0BE8">
        <w:trPr>
          <w:trHeight w:val="70"/>
        </w:trPr>
        <w:tc>
          <w:tcPr>
            <w:tcW w:w="3600" w:type="dxa"/>
            <w:vAlign w:val="bottom"/>
          </w:tcPr>
          <w:p w14:paraId="08F9FDB0" w14:textId="77777777" w:rsidR="00A10246" w:rsidRPr="00B5297A" w:rsidRDefault="00A10246" w:rsidP="00A10246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9860FAB" w14:textId="774630CD" w:rsidR="00A10246" w:rsidRPr="00232039" w:rsidRDefault="00A10246" w:rsidP="00DD0BE8">
            <w:pPr>
              <w:pStyle w:val="acctfourfigures"/>
              <w:tabs>
                <w:tab w:val="clear" w:pos="765"/>
              </w:tabs>
              <w:spacing w:line="240" w:lineRule="auto"/>
              <w:ind w:left="-106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2039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สำหรับงวดระยะเวลาตั้งแต่</w:t>
            </w:r>
            <w:r w:rsidRPr="00232039">
              <w:rPr>
                <w:rFonts w:ascii="Angsana New" w:hAnsi="Angsana New"/>
                <w:b/>
                <w:sz w:val="30"/>
                <w:szCs w:val="30"/>
                <w:lang w:bidi="th-TH"/>
              </w:rPr>
              <w:br/>
            </w:r>
            <w:r w:rsidRPr="00232039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วันที่ </w:t>
            </w:r>
            <w:r w:rsidRPr="0023203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</w:t>
            </w:r>
            <w:r w:rsidRPr="00232039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232039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มกราคม</w:t>
            </w:r>
            <w:r w:rsidRPr="00232039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23203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2563</w:t>
            </w:r>
            <w:r w:rsidRPr="0023203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23203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ถึงวันที่ </w:t>
            </w:r>
            <w:r w:rsidRPr="00232039">
              <w:rPr>
                <w:rFonts w:ascii="Angsana New" w:hAnsi="Angsana New"/>
                <w:b/>
                <w:sz w:val="30"/>
                <w:szCs w:val="30"/>
              </w:rPr>
              <w:br/>
            </w:r>
            <w:r w:rsidRPr="00232039">
              <w:rPr>
                <w:rFonts w:ascii="Angsana New" w:hAnsi="Angsana New"/>
                <w:bCs/>
                <w:sz w:val="30"/>
                <w:szCs w:val="30"/>
                <w:lang w:bidi="th-TH"/>
              </w:rPr>
              <w:t xml:space="preserve">22 </w:t>
            </w:r>
            <w:r w:rsidRPr="00232039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พฤษภาคม</w:t>
            </w:r>
          </w:p>
        </w:tc>
        <w:tc>
          <w:tcPr>
            <w:tcW w:w="270" w:type="dxa"/>
            <w:vAlign w:val="bottom"/>
          </w:tcPr>
          <w:p w14:paraId="2713FEF2" w14:textId="77777777" w:rsidR="00A10246" w:rsidRPr="00CF7ED9" w:rsidRDefault="00A10246" w:rsidP="00A1024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FDB7B79" w14:textId="77777777" w:rsidR="00A10246" w:rsidRDefault="00A10246" w:rsidP="00A10246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621CA82C" w14:textId="77777777" w:rsidR="00A10246" w:rsidRPr="00EE0462" w:rsidRDefault="00A10246" w:rsidP="00A10246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สำหรับงวดหกเดือน</w:t>
            </w:r>
          </w:p>
          <w:p w14:paraId="006C8A50" w14:textId="77777777" w:rsidR="00A10246" w:rsidRPr="00EE0462" w:rsidRDefault="00A10246" w:rsidP="00A10246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สิ้นสุดวันที่</w:t>
            </w:r>
          </w:p>
          <w:p w14:paraId="6FC5F64B" w14:textId="5F02C8DF" w:rsidR="00A10246" w:rsidRPr="00CF7ED9" w:rsidRDefault="00A10246" w:rsidP="00A1024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772">
              <w:rPr>
                <w:rFonts w:asciiTheme="majorBidi" w:hAnsiTheme="majorBidi"/>
                <w:sz w:val="30"/>
                <w:szCs w:val="30"/>
                <w:lang w:val="en-US" w:bidi="th-TH"/>
              </w:rPr>
              <w:t>30</w:t>
            </w:r>
            <w:r w:rsidRPr="00EE046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18868DAA" w14:textId="77777777" w:rsidR="00A10246" w:rsidRPr="00CF7ED9" w:rsidRDefault="00A10246" w:rsidP="00A1024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9" w:type="dxa"/>
            <w:gridSpan w:val="3"/>
            <w:vAlign w:val="bottom"/>
          </w:tcPr>
          <w:p w14:paraId="39F66CCB" w14:textId="77777777" w:rsidR="00A10246" w:rsidRDefault="00A10246" w:rsidP="00A1024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3DB88A5A" w14:textId="77777777" w:rsidR="00A10246" w:rsidRDefault="00A10246" w:rsidP="00A1024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6BA07A08" w14:textId="77777777" w:rsidR="00A10246" w:rsidRDefault="00A10246" w:rsidP="00A1024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ADFD5C6" w14:textId="06766EDC" w:rsidR="00A10246" w:rsidRPr="00CF7ED9" w:rsidRDefault="00A10246" w:rsidP="00A1024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สำหรับงวดหกเดือนสิ้นสุดวันที่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  <w:r w:rsidRPr="00001772">
              <w:rPr>
                <w:rFonts w:asciiTheme="majorBidi" w:hAnsiTheme="majorBidi"/>
                <w:sz w:val="30"/>
                <w:szCs w:val="30"/>
                <w:lang w:val="en-US" w:bidi="th-TH"/>
              </w:rPr>
              <w:t>30</w:t>
            </w:r>
            <w:r w:rsidRPr="00EE046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</w:tr>
      <w:tr w:rsidR="007D16B6" w:rsidRPr="00CF7ED9" w14:paraId="21058ACB" w14:textId="77777777" w:rsidTr="00DD0BE8">
        <w:trPr>
          <w:trHeight w:val="70"/>
        </w:trPr>
        <w:tc>
          <w:tcPr>
            <w:tcW w:w="3600" w:type="dxa"/>
            <w:vAlign w:val="bottom"/>
          </w:tcPr>
          <w:p w14:paraId="7B4088EE" w14:textId="77777777" w:rsidR="007D16B6" w:rsidRPr="00B5297A" w:rsidRDefault="007D16B6" w:rsidP="007D16B6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5D204B9" w14:textId="77777777" w:rsidR="007D16B6" w:rsidRPr="0023203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3203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270" w:type="dxa"/>
          </w:tcPr>
          <w:p w14:paraId="150C2D90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F3CA6A3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24D16CF8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14:paraId="114E30F3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7FB89F5C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14:paraId="68C67864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7D16B6" w:rsidRPr="00CF7ED9" w14:paraId="76AAA7F8" w14:textId="77777777" w:rsidTr="00DD0BE8">
        <w:tc>
          <w:tcPr>
            <w:tcW w:w="3600" w:type="dxa"/>
          </w:tcPr>
          <w:p w14:paraId="6CAA47E3" w14:textId="77777777" w:rsidR="007D16B6" w:rsidRPr="00CF7ED9" w:rsidRDefault="007D16B6" w:rsidP="007D16B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665" w:type="dxa"/>
            <w:gridSpan w:val="7"/>
          </w:tcPr>
          <w:p w14:paraId="5B94CDDE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16B6" w:rsidRPr="00CF7ED9" w14:paraId="4C1F7A0E" w14:textId="77777777" w:rsidTr="00DD0BE8">
        <w:tc>
          <w:tcPr>
            <w:tcW w:w="3600" w:type="dxa"/>
          </w:tcPr>
          <w:p w14:paraId="0BFACBA2" w14:textId="442B8793" w:rsidR="007D16B6" w:rsidRPr="00CF7ED9" w:rsidRDefault="007D16B6" w:rsidP="007D16B6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62C71E" w14:textId="62D56A4F" w:rsidR="007D16B6" w:rsidRPr="00A26B83" w:rsidRDefault="00E92FDC" w:rsidP="00DD0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65,005</w:t>
            </w:r>
          </w:p>
        </w:tc>
        <w:tc>
          <w:tcPr>
            <w:tcW w:w="270" w:type="dxa"/>
            <w:vAlign w:val="bottom"/>
          </w:tcPr>
          <w:p w14:paraId="7B7D8563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732FB6" w14:textId="23D54A5D" w:rsidR="007D16B6" w:rsidRPr="00CF7ED9" w:rsidRDefault="007D16B6" w:rsidP="00DD0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26B8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92FDC">
              <w:rPr>
                <w:rFonts w:asciiTheme="majorBidi" w:hAnsiTheme="majorBidi" w:cstheme="majorBidi"/>
                <w:sz w:val="30"/>
                <w:szCs w:val="30"/>
              </w:rPr>
              <w:t>7,042</w:t>
            </w:r>
          </w:p>
        </w:tc>
        <w:tc>
          <w:tcPr>
            <w:tcW w:w="236" w:type="dxa"/>
            <w:vAlign w:val="bottom"/>
          </w:tcPr>
          <w:p w14:paraId="72FA1F9F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09C140C" w14:textId="54DCAE91" w:rsidR="007D16B6" w:rsidRPr="00A26B83" w:rsidRDefault="00D465ED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41,575</w:t>
            </w:r>
          </w:p>
        </w:tc>
        <w:tc>
          <w:tcPr>
            <w:tcW w:w="270" w:type="dxa"/>
            <w:vAlign w:val="bottom"/>
          </w:tcPr>
          <w:p w14:paraId="7EB9B871" w14:textId="77777777" w:rsidR="007D16B6" w:rsidRPr="00A26B83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35E5CE13" w14:textId="3CF005EA" w:rsidR="007D16B6" w:rsidRPr="00A26B83" w:rsidRDefault="00D465ED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40,203</w:t>
            </w:r>
          </w:p>
        </w:tc>
      </w:tr>
      <w:tr w:rsidR="007D16B6" w:rsidRPr="00CF7ED9" w14:paraId="3D34AC60" w14:textId="77777777" w:rsidTr="00DD0BE8">
        <w:tc>
          <w:tcPr>
            <w:tcW w:w="3600" w:type="dxa"/>
          </w:tcPr>
          <w:p w14:paraId="30641D7C" w14:textId="18EAC931" w:rsidR="007D16B6" w:rsidRPr="00CF7ED9" w:rsidRDefault="007D16B6" w:rsidP="007D16B6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ผลประโยชน์หลังออกจากงานและอื่น 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CBEFA6" w14:textId="37149B35" w:rsidR="007D16B6" w:rsidRPr="00A26B83" w:rsidRDefault="00E92FDC" w:rsidP="00E92F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1,602</w:t>
            </w:r>
          </w:p>
        </w:tc>
        <w:tc>
          <w:tcPr>
            <w:tcW w:w="270" w:type="dxa"/>
            <w:vAlign w:val="bottom"/>
          </w:tcPr>
          <w:p w14:paraId="29B55F5D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184522" w14:textId="3751C404" w:rsidR="007D16B6" w:rsidRPr="00A26B83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92FDC">
              <w:rPr>
                <w:rFonts w:asciiTheme="majorBidi" w:hAnsiTheme="majorBidi" w:cstheme="majorBidi"/>
                <w:sz w:val="30"/>
                <w:szCs w:val="30"/>
              </w:rPr>
              <w:t>6,520</w:t>
            </w:r>
          </w:p>
        </w:tc>
        <w:tc>
          <w:tcPr>
            <w:tcW w:w="236" w:type="dxa"/>
          </w:tcPr>
          <w:p w14:paraId="7420F4BA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F59796F" w14:textId="013E8939" w:rsidR="007D16B6" w:rsidRPr="00A26B83" w:rsidRDefault="00D465ED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1,332</w:t>
            </w:r>
          </w:p>
        </w:tc>
        <w:tc>
          <w:tcPr>
            <w:tcW w:w="270" w:type="dxa"/>
            <w:vAlign w:val="bottom"/>
          </w:tcPr>
          <w:p w14:paraId="16946687" w14:textId="77777777" w:rsidR="007D16B6" w:rsidRPr="00A26B83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562DFC4B" w14:textId="2473A578" w:rsidR="007D16B6" w:rsidRPr="00A26B83" w:rsidRDefault="00D465ED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14,876</w:t>
            </w:r>
          </w:p>
        </w:tc>
      </w:tr>
      <w:tr w:rsidR="007D16B6" w:rsidRPr="00CF7ED9" w14:paraId="6F28B1C6" w14:textId="77777777" w:rsidTr="00DD0BE8">
        <w:tc>
          <w:tcPr>
            <w:tcW w:w="3600" w:type="dxa"/>
          </w:tcPr>
          <w:p w14:paraId="28C5C4A1" w14:textId="77777777" w:rsidR="007D16B6" w:rsidRPr="00CF7ED9" w:rsidRDefault="007D16B6" w:rsidP="007D16B6">
            <w:pPr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152197" w14:textId="443AFD5B" w:rsidR="007D16B6" w:rsidRPr="00A26B83" w:rsidRDefault="00E92FDC" w:rsidP="00E92F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66,607</w:t>
            </w:r>
          </w:p>
        </w:tc>
        <w:tc>
          <w:tcPr>
            <w:tcW w:w="270" w:type="dxa"/>
            <w:vAlign w:val="bottom"/>
          </w:tcPr>
          <w:p w14:paraId="33B6742D" w14:textId="77777777" w:rsidR="007D16B6" w:rsidRPr="00CF7ED9" w:rsidRDefault="007D16B6" w:rsidP="007D16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939F69" w14:textId="7EEC70E0" w:rsidR="007D16B6" w:rsidRPr="004E3534" w:rsidRDefault="00E92FDC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83,562</w:t>
            </w:r>
          </w:p>
        </w:tc>
        <w:tc>
          <w:tcPr>
            <w:tcW w:w="236" w:type="dxa"/>
            <w:vAlign w:val="bottom"/>
          </w:tcPr>
          <w:p w14:paraId="2F5780C6" w14:textId="77777777" w:rsidR="007D16B6" w:rsidRPr="00CF7ED9" w:rsidRDefault="007D16B6" w:rsidP="007D16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3E8B2" w14:textId="385B6838" w:rsidR="007D16B6" w:rsidRPr="00A26B83" w:rsidRDefault="00D465ED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42,907</w:t>
            </w:r>
          </w:p>
        </w:tc>
        <w:tc>
          <w:tcPr>
            <w:tcW w:w="270" w:type="dxa"/>
          </w:tcPr>
          <w:p w14:paraId="0A32DA6C" w14:textId="77777777" w:rsidR="007D16B6" w:rsidRPr="00A26B83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5BF207F9" w14:textId="0E169F7A" w:rsidR="007D16B6" w:rsidRPr="00A26B83" w:rsidRDefault="00D465ED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55,079</w:t>
            </w:r>
          </w:p>
        </w:tc>
      </w:tr>
    </w:tbl>
    <w:p w14:paraId="0D93ED06" w14:textId="7EF8ABC2" w:rsidR="007D16B6" w:rsidRDefault="007D16B6" w:rsidP="00685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768D55" w14:textId="29BDE0B0" w:rsidR="007D16B6" w:rsidRPr="007704B0" w:rsidRDefault="007D16B6" w:rsidP="00D16FB7">
      <w:pPr>
        <w:pStyle w:val="index"/>
        <w:numPr>
          <w:ilvl w:val="0"/>
          <w:numId w:val="21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704B0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06ADD0CE" w14:textId="77777777" w:rsidR="00673E7A" w:rsidRPr="004043AD" w:rsidRDefault="00673E7A" w:rsidP="004043A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022"/>
        <w:gridCol w:w="1260"/>
        <w:gridCol w:w="236"/>
        <w:gridCol w:w="1152"/>
        <w:gridCol w:w="236"/>
        <w:gridCol w:w="1166"/>
      </w:tblGrid>
      <w:tr w:rsidR="007D16B6" w:rsidRPr="00CF7ED9" w14:paraId="62C7E930" w14:textId="77777777" w:rsidTr="00DD0BE8">
        <w:trPr>
          <w:trHeight w:val="70"/>
          <w:tblHeader/>
        </w:trPr>
        <w:tc>
          <w:tcPr>
            <w:tcW w:w="5022" w:type="dxa"/>
            <w:vAlign w:val="bottom"/>
          </w:tcPr>
          <w:p w14:paraId="7E80D087" w14:textId="77777777" w:rsidR="007D16B6" w:rsidRPr="00CF7ED9" w:rsidRDefault="007D16B6" w:rsidP="007D16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CCD271" w14:textId="77777777" w:rsidR="007D16B6" w:rsidRPr="00CF7ED9" w:rsidRDefault="007D16B6" w:rsidP="00DD0BE8">
            <w:pPr>
              <w:pStyle w:val="acctfourfigures"/>
              <w:tabs>
                <w:tab w:val="clear" w:pos="765"/>
              </w:tabs>
              <w:spacing w:line="240" w:lineRule="auto"/>
              <w:ind w:left="-10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02B1F539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54" w:type="dxa"/>
            <w:gridSpan w:val="3"/>
          </w:tcPr>
          <w:p w14:paraId="001939B8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D16B6" w:rsidRPr="00CF7ED9" w14:paraId="642A3034" w14:textId="77777777" w:rsidTr="00DD0BE8">
        <w:trPr>
          <w:trHeight w:val="70"/>
          <w:tblHeader/>
        </w:trPr>
        <w:tc>
          <w:tcPr>
            <w:tcW w:w="5022" w:type="dxa"/>
            <w:vAlign w:val="bottom"/>
          </w:tcPr>
          <w:p w14:paraId="2A49C0C2" w14:textId="77777777" w:rsidR="007D16B6" w:rsidRPr="00CF7ED9" w:rsidRDefault="007D16B6" w:rsidP="007D16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7491B7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6" w:type="dxa"/>
          </w:tcPr>
          <w:p w14:paraId="1506FF03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4871CE49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5103A933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6" w:type="dxa"/>
          </w:tcPr>
          <w:p w14:paraId="147EEBD6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7D16B6" w:rsidRPr="00CF7ED9" w14:paraId="105E81B3" w14:textId="77777777" w:rsidTr="00DD0BE8">
        <w:trPr>
          <w:trHeight w:val="70"/>
          <w:tblHeader/>
        </w:trPr>
        <w:tc>
          <w:tcPr>
            <w:tcW w:w="5022" w:type="dxa"/>
            <w:vAlign w:val="bottom"/>
          </w:tcPr>
          <w:p w14:paraId="41883553" w14:textId="77777777" w:rsidR="007D16B6" w:rsidRPr="00CF7ED9" w:rsidRDefault="007D16B6" w:rsidP="007D16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72835A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4125D123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62D50374" w14:textId="77777777" w:rsidR="007D16B6" w:rsidRPr="001F0E13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20F26DE2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6" w:type="dxa"/>
          </w:tcPr>
          <w:p w14:paraId="0F6E2A6E" w14:textId="77777777" w:rsidR="007D16B6" w:rsidRPr="001F0E13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7D16B6" w:rsidRPr="00CF7ED9" w14:paraId="7BA4EEC9" w14:textId="77777777" w:rsidTr="00DD0BE8">
        <w:tc>
          <w:tcPr>
            <w:tcW w:w="5022" w:type="dxa"/>
          </w:tcPr>
          <w:p w14:paraId="14A26B4C" w14:textId="15F6E42E" w:rsidR="007D16B6" w:rsidRPr="00CF7ED9" w:rsidRDefault="007D16B6" w:rsidP="007D16B6">
            <w:pPr>
              <w:spacing w:line="240" w:lineRule="auto"/>
              <w:ind w:left="180" w:hanging="262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5"/>
          </w:tcPr>
          <w:p w14:paraId="35FB1016" w14:textId="77777777" w:rsidR="007D16B6" w:rsidRPr="00EC4BA2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4BA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3E7A" w:rsidRPr="00CF7ED9" w14:paraId="1A245221" w14:textId="77777777" w:rsidTr="00DD0BE8">
        <w:tc>
          <w:tcPr>
            <w:tcW w:w="5022" w:type="dxa"/>
          </w:tcPr>
          <w:p w14:paraId="4EA8ADEB" w14:textId="17C1EF89" w:rsidR="00673E7A" w:rsidRPr="004304C3" w:rsidRDefault="00A201EF" w:rsidP="007D16B6">
            <w:pPr>
              <w:spacing w:line="240" w:lineRule="auto"/>
              <w:ind w:left="180" w:hanging="262"/>
              <w:rPr>
                <w:rFonts w:asciiTheme="majorBidi" w:hAnsiTheme="majorBidi"/>
                <w:b/>
                <w:sz w:val="30"/>
                <w:szCs w:val="30"/>
                <w:highlight w:val="cyan"/>
                <w:cs/>
              </w:rPr>
            </w:pPr>
            <w:r w:rsidRPr="00A201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</w:t>
            </w:r>
            <w:r w:rsidR="003779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เช่าดำเนินงานและบริการที่บอกเลิกไม่ได้</w:t>
            </w:r>
          </w:p>
        </w:tc>
        <w:tc>
          <w:tcPr>
            <w:tcW w:w="1260" w:type="dxa"/>
            <w:vAlign w:val="bottom"/>
          </w:tcPr>
          <w:p w14:paraId="3824E783" w14:textId="77777777" w:rsidR="00673E7A" w:rsidRPr="004304C3" w:rsidRDefault="00673E7A" w:rsidP="007D16B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D26FF1" w14:textId="77777777" w:rsidR="00673E7A" w:rsidRPr="004304C3" w:rsidRDefault="00673E7A" w:rsidP="007D16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1D6B35" w14:textId="77777777" w:rsidR="00673E7A" w:rsidRPr="004304C3" w:rsidRDefault="00673E7A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1A6B76E" w14:textId="77777777" w:rsidR="00673E7A" w:rsidRPr="004304C3" w:rsidRDefault="00673E7A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3D7D572" w14:textId="77777777" w:rsidR="00673E7A" w:rsidRPr="004304C3" w:rsidRDefault="00673E7A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</w:tr>
      <w:tr w:rsidR="00673E7A" w:rsidRPr="00CF7ED9" w14:paraId="7E1B9610" w14:textId="77777777" w:rsidTr="00DD0BE8">
        <w:tc>
          <w:tcPr>
            <w:tcW w:w="5022" w:type="dxa"/>
          </w:tcPr>
          <w:p w14:paraId="39F0F0FF" w14:textId="699AB97C" w:rsidR="00673E7A" w:rsidRPr="004304C3" w:rsidRDefault="00673E7A" w:rsidP="00673E7A">
            <w:pPr>
              <w:spacing w:line="240" w:lineRule="auto"/>
              <w:ind w:left="180" w:hanging="262"/>
              <w:rPr>
                <w:rFonts w:asciiTheme="majorBidi" w:hAnsiTheme="majorBidi"/>
                <w:b/>
                <w:sz w:val="30"/>
                <w:szCs w:val="30"/>
                <w:highlight w:val="cyan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6B5A40C6" w14:textId="0C584430" w:rsidR="00673E7A" w:rsidRPr="00A201EF" w:rsidRDefault="00A201EF" w:rsidP="00673E7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  <w:r w:rsidRPr="00A201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73D97B" w14:textId="77777777" w:rsidR="00673E7A" w:rsidRPr="004304C3" w:rsidRDefault="00673E7A" w:rsidP="00673E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6AE65F" w14:textId="5E6D434E" w:rsidR="00673E7A" w:rsidRPr="00F61F22" w:rsidRDefault="00F61F22" w:rsidP="00673E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61F22">
              <w:rPr>
                <w:rFonts w:asciiTheme="majorBidi" w:hAnsiTheme="majorBidi" w:cstheme="majorBidi"/>
                <w:sz w:val="30"/>
                <w:szCs w:val="30"/>
              </w:rPr>
              <w:t>3,138</w:t>
            </w:r>
          </w:p>
        </w:tc>
        <w:tc>
          <w:tcPr>
            <w:tcW w:w="236" w:type="dxa"/>
          </w:tcPr>
          <w:p w14:paraId="5B14CE89" w14:textId="77777777" w:rsidR="00673E7A" w:rsidRPr="004304C3" w:rsidRDefault="00673E7A" w:rsidP="00673E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8444518" w14:textId="3957E465" w:rsidR="00673E7A" w:rsidRPr="00A201EF" w:rsidRDefault="00A201EF" w:rsidP="00673E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1EF">
              <w:rPr>
                <w:rFonts w:asciiTheme="majorBidi" w:hAnsiTheme="majorBidi" w:cstheme="majorBidi"/>
                <w:sz w:val="30"/>
                <w:szCs w:val="30"/>
              </w:rPr>
              <w:t>8,526</w:t>
            </w:r>
          </w:p>
        </w:tc>
      </w:tr>
      <w:tr w:rsidR="00673E7A" w:rsidRPr="00CF7ED9" w14:paraId="7F1CAE02" w14:textId="77777777" w:rsidTr="00DD0BE8">
        <w:tc>
          <w:tcPr>
            <w:tcW w:w="5022" w:type="dxa"/>
          </w:tcPr>
          <w:p w14:paraId="08E3DBCF" w14:textId="6FCAC706" w:rsidR="00673E7A" w:rsidRPr="004304C3" w:rsidRDefault="00673E7A" w:rsidP="00673E7A">
            <w:pPr>
              <w:spacing w:line="240" w:lineRule="auto"/>
              <w:ind w:left="180" w:hanging="262"/>
              <w:rPr>
                <w:rFonts w:asciiTheme="majorBidi" w:hAnsiTheme="majorBidi"/>
                <w:b/>
                <w:sz w:val="30"/>
                <w:szCs w:val="30"/>
                <w:highlight w:val="cyan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8743C96" w14:textId="1DAF26ED" w:rsidR="00673E7A" w:rsidRPr="00A201EF" w:rsidRDefault="00A201EF" w:rsidP="00673E7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A201EF">
              <w:rPr>
                <w:rFonts w:asciiTheme="majorBidi" w:hAnsiTheme="majorBidi" w:cstheme="majorBidi"/>
                <w:sz w:val="30"/>
                <w:szCs w:val="30"/>
              </w:rPr>
              <w:t>8,425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451CAA" w14:textId="77777777" w:rsidR="00673E7A" w:rsidRPr="004304C3" w:rsidRDefault="00673E7A" w:rsidP="00673E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954E4" w14:textId="1F8E00AC" w:rsidR="00673E7A" w:rsidRPr="00F61F22" w:rsidRDefault="00F61F22" w:rsidP="00673E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61F22">
              <w:rPr>
                <w:rFonts w:asciiTheme="majorBidi" w:hAnsiTheme="majorBidi" w:cstheme="majorBidi"/>
                <w:sz w:val="30"/>
                <w:szCs w:val="30"/>
              </w:rPr>
              <w:t>979</w:t>
            </w:r>
          </w:p>
        </w:tc>
        <w:tc>
          <w:tcPr>
            <w:tcW w:w="236" w:type="dxa"/>
          </w:tcPr>
          <w:p w14:paraId="3FEA6BF8" w14:textId="77777777" w:rsidR="00673E7A" w:rsidRPr="004304C3" w:rsidRDefault="00673E7A" w:rsidP="00673E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CEB54" w14:textId="2F763DE7" w:rsidR="00673E7A" w:rsidRPr="00A201EF" w:rsidRDefault="00A201EF" w:rsidP="00673E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1EF">
              <w:rPr>
                <w:rFonts w:asciiTheme="majorBidi" w:hAnsiTheme="majorBidi" w:cstheme="majorBidi"/>
                <w:sz w:val="30"/>
                <w:szCs w:val="30"/>
              </w:rPr>
              <w:t>8,425</w:t>
            </w:r>
          </w:p>
        </w:tc>
      </w:tr>
      <w:tr w:rsidR="00673E7A" w:rsidRPr="00CF7ED9" w14:paraId="63BC74AB" w14:textId="77777777" w:rsidTr="00DD0BE8">
        <w:tc>
          <w:tcPr>
            <w:tcW w:w="5022" w:type="dxa"/>
          </w:tcPr>
          <w:p w14:paraId="35138713" w14:textId="5142307B" w:rsidR="00673E7A" w:rsidRPr="004304C3" w:rsidRDefault="00673E7A" w:rsidP="00673E7A">
            <w:pPr>
              <w:spacing w:line="240" w:lineRule="auto"/>
              <w:ind w:left="180" w:hanging="262"/>
              <w:rPr>
                <w:rFonts w:asciiTheme="majorBidi" w:hAnsiTheme="majorBidi"/>
                <w:b/>
                <w:sz w:val="30"/>
                <w:szCs w:val="30"/>
                <w:highlight w:val="cyan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1B786" w14:textId="3869B779" w:rsidR="00673E7A" w:rsidRPr="00A201EF" w:rsidRDefault="00A201EF" w:rsidP="00673E7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1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5A5E6F" w14:textId="77777777" w:rsidR="00673E7A" w:rsidRPr="00A201EF" w:rsidRDefault="00673E7A" w:rsidP="00673E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E57822" w14:textId="1A3D111C" w:rsidR="00673E7A" w:rsidRPr="00F61F22" w:rsidRDefault="00F61F22" w:rsidP="00673E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1F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4,117</w:t>
            </w:r>
          </w:p>
        </w:tc>
        <w:tc>
          <w:tcPr>
            <w:tcW w:w="236" w:type="dxa"/>
          </w:tcPr>
          <w:p w14:paraId="5A3E5F7B" w14:textId="77777777" w:rsidR="00673E7A" w:rsidRPr="00A201EF" w:rsidRDefault="00673E7A" w:rsidP="00673E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E1D531" w14:textId="55BBA129" w:rsidR="00673E7A" w:rsidRPr="00A201EF" w:rsidRDefault="00A201EF" w:rsidP="00673E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01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16,951</w:t>
            </w:r>
          </w:p>
        </w:tc>
      </w:tr>
      <w:tr w:rsidR="00673E7A" w:rsidRPr="00CF7ED9" w14:paraId="43D4AFA7" w14:textId="77777777" w:rsidTr="00DD0BE8">
        <w:tc>
          <w:tcPr>
            <w:tcW w:w="5022" w:type="dxa"/>
          </w:tcPr>
          <w:p w14:paraId="04EE7322" w14:textId="77777777" w:rsidR="00673E7A" w:rsidRPr="004304C3" w:rsidRDefault="00673E7A" w:rsidP="00673E7A">
            <w:pPr>
              <w:spacing w:line="240" w:lineRule="auto"/>
              <w:ind w:left="180" w:hanging="262"/>
              <w:rPr>
                <w:rFonts w:asciiTheme="majorBidi" w:hAnsi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AC3A33C" w14:textId="77777777" w:rsidR="00673E7A" w:rsidRPr="004304C3" w:rsidRDefault="00673E7A" w:rsidP="00673E7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5A245D" w14:textId="77777777" w:rsidR="00673E7A" w:rsidRPr="004304C3" w:rsidRDefault="00673E7A" w:rsidP="00673E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31EF61" w14:textId="77777777" w:rsidR="00673E7A" w:rsidRPr="004304C3" w:rsidRDefault="00673E7A" w:rsidP="00673E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DB95625" w14:textId="77777777" w:rsidR="00673E7A" w:rsidRPr="004304C3" w:rsidRDefault="00673E7A" w:rsidP="00673E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2AB7AA" w14:textId="77777777" w:rsidR="00673E7A" w:rsidRPr="004304C3" w:rsidRDefault="00673E7A" w:rsidP="00673E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</w:tr>
      <w:tr w:rsidR="00D35A49" w:rsidRPr="00CF7ED9" w14:paraId="009FEC1F" w14:textId="77777777" w:rsidTr="00DD0BE8">
        <w:tc>
          <w:tcPr>
            <w:tcW w:w="5022" w:type="dxa"/>
          </w:tcPr>
          <w:p w14:paraId="2865509F" w14:textId="77777777" w:rsidR="00D35A49" w:rsidRDefault="00D35A49" w:rsidP="00673E7A">
            <w:pPr>
              <w:spacing w:line="240" w:lineRule="auto"/>
              <w:ind w:left="180" w:hanging="2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1D2B5F5" w14:textId="77777777" w:rsidR="00D35A49" w:rsidRPr="004304C3" w:rsidRDefault="00D35A49" w:rsidP="00673E7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9B5BD0" w14:textId="77777777" w:rsidR="00D35A49" w:rsidRPr="004304C3" w:rsidRDefault="00D35A49" w:rsidP="00673E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1DEBF1" w14:textId="77777777" w:rsidR="00D35A49" w:rsidRPr="004304C3" w:rsidRDefault="00D35A49" w:rsidP="00673E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0F14AED" w14:textId="77777777" w:rsidR="00D35A49" w:rsidRPr="004304C3" w:rsidRDefault="00D35A49" w:rsidP="00673E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3D43FCA" w14:textId="77777777" w:rsidR="00D35A49" w:rsidRPr="004304C3" w:rsidRDefault="00D35A49" w:rsidP="00673E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</w:tr>
      <w:tr w:rsidR="00673E7A" w:rsidRPr="00CF7ED9" w14:paraId="0A2B2142" w14:textId="77777777" w:rsidTr="00DD0BE8">
        <w:tc>
          <w:tcPr>
            <w:tcW w:w="5022" w:type="dxa"/>
          </w:tcPr>
          <w:p w14:paraId="0815EBF5" w14:textId="3B9C6A17" w:rsidR="00673E7A" w:rsidRPr="004304C3" w:rsidRDefault="00673E7A" w:rsidP="00673E7A">
            <w:pPr>
              <w:spacing w:line="240" w:lineRule="auto"/>
              <w:ind w:left="180" w:hanging="262"/>
              <w:rPr>
                <w:rFonts w:asciiTheme="majorBidi" w:hAnsiTheme="majorBidi"/>
                <w:b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 ๆ</w:t>
            </w:r>
          </w:p>
        </w:tc>
        <w:tc>
          <w:tcPr>
            <w:tcW w:w="1260" w:type="dxa"/>
            <w:vAlign w:val="bottom"/>
          </w:tcPr>
          <w:p w14:paraId="4C09CB94" w14:textId="77777777" w:rsidR="00673E7A" w:rsidRPr="004304C3" w:rsidRDefault="00673E7A" w:rsidP="00673E7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D3C1BC" w14:textId="77777777" w:rsidR="00673E7A" w:rsidRPr="004304C3" w:rsidRDefault="00673E7A" w:rsidP="00673E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BC2264" w14:textId="77777777" w:rsidR="00673E7A" w:rsidRPr="004304C3" w:rsidRDefault="00673E7A" w:rsidP="00673E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88008AF" w14:textId="77777777" w:rsidR="00673E7A" w:rsidRPr="004304C3" w:rsidRDefault="00673E7A" w:rsidP="00673E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2D9D772" w14:textId="77777777" w:rsidR="00673E7A" w:rsidRPr="004304C3" w:rsidRDefault="00673E7A" w:rsidP="00673E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</w:tr>
      <w:tr w:rsidR="00673E7A" w:rsidRPr="00CF7ED9" w14:paraId="56AF8321" w14:textId="77777777" w:rsidTr="00DD0BE8">
        <w:tc>
          <w:tcPr>
            <w:tcW w:w="5022" w:type="dxa"/>
          </w:tcPr>
          <w:p w14:paraId="01698A36" w14:textId="77777777" w:rsidR="00673E7A" w:rsidRPr="006413FC" w:rsidRDefault="00673E7A" w:rsidP="00673E7A">
            <w:pPr>
              <w:spacing w:line="240" w:lineRule="auto"/>
              <w:ind w:left="180" w:hanging="26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sz w:val="30"/>
                <w:szCs w:val="30"/>
                <w:cs/>
              </w:rPr>
              <w:t>สัญญารับความช่วยเหลือด้านเทคนิค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8E7F064" w14:textId="77777777" w:rsidR="00673E7A" w:rsidRPr="00B61273" w:rsidRDefault="00673E7A" w:rsidP="00DD0B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20" w:firstLine="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28,456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FDFDB5" w14:textId="77777777" w:rsidR="00673E7A" w:rsidRPr="00B61273" w:rsidRDefault="00673E7A" w:rsidP="00673E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AAB60" w14:textId="4E3AE379" w:rsidR="00673E7A" w:rsidRPr="00B61273" w:rsidRDefault="00F61F22" w:rsidP="00673E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27,362</w:t>
            </w:r>
          </w:p>
        </w:tc>
        <w:tc>
          <w:tcPr>
            <w:tcW w:w="236" w:type="dxa"/>
          </w:tcPr>
          <w:p w14:paraId="118D3235" w14:textId="77777777" w:rsidR="00673E7A" w:rsidRPr="00036BCE" w:rsidRDefault="00673E7A" w:rsidP="00673E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BD4CC" w14:textId="77777777" w:rsidR="00673E7A" w:rsidRPr="00286F33" w:rsidRDefault="00673E7A" w:rsidP="00673E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28,456</w:t>
            </w:r>
          </w:p>
        </w:tc>
      </w:tr>
      <w:tr w:rsidR="00673E7A" w:rsidRPr="00CF7ED9" w14:paraId="7AB4BFE6" w14:textId="77777777" w:rsidTr="00DD0BE8">
        <w:tc>
          <w:tcPr>
            <w:tcW w:w="5022" w:type="dxa"/>
          </w:tcPr>
          <w:p w14:paraId="26466DEB" w14:textId="77777777" w:rsidR="00673E7A" w:rsidRPr="00CF7ED9" w:rsidRDefault="00673E7A" w:rsidP="00673E7A">
            <w:pPr>
              <w:spacing w:line="240" w:lineRule="auto"/>
              <w:ind w:left="180" w:hanging="262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F39D8B" w14:textId="77777777" w:rsidR="00673E7A" w:rsidRPr="00B61273" w:rsidRDefault="00673E7A" w:rsidP="00673E7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28,456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EFE124" w14:textId="77777777" w:rsidR="00673E7A" w:rsidRPr="00B61273" w:rsidRDefault="00673E7A" w:rsidP="00673E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9D27D3" w14:textId="04184588" w:rsidR="00673E7A" w:rsidRPr="00B61273" w:rsidRDefault="00F61F22" w:rsidP="00673E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27,362</w:t>
            </w:r>
          </w:p>
        </w:tc>
        <w:tc>
          <w:tcPr>
            <w:tcW w:w="236" w:type="dxa"/>
          </w:tcPr>
          <w:p w14:paraId="2B0DAC56" w14:textId="77777777" w:rsidR="00673E7A" w:rsidRPr="00063D10" w:rsidRDefault="00673E7A" w:rsidP="00673E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991B2F" w14:textId="77777777" w:rsidR="00673E7A" w:rsidRPr="00286F33" w:rsidRDefault="00673E7A" w:rsidP="00673E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28,456</w:t>
            </w:r>
          </w:p>
        </w:tc>
      </w:tr>
    </w:tbl>
    <w:p w14:paraId="24E2349A" w14:textId="35F24FC0" w:rsidR="00706B19" w:rsidRDefault="00706B19" w:rsidP="00685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C8F7AE" w14:textId="24447977" w:rsidR="007D16B6" w:rsidRPr="00CF7ED9" w:rsidRDefault="007D16B6" w:rsidP="00D16FB7">
      <w:pPr>
        <w:pStyle w:val="index"/>
        <w:numPr>
          <w:ilvl w:val="0"/>
          <w:numId w:val="21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8D2B457" w14:textId="77777777" w:rsidR="007D16B6" w:rsidRPr="009D6DBB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D6DBB">
        <w:rPr>
          <w:rFonts w:ascii="Angsana New" w:hAnsi="Angsana New" w:hint="cs"/>
          <w:sz w:val="30"/>
          <w:szCs w:val="30"/>
        </w:rPr>
        <w:tab/>
      </w:r>
    </w:p>
    <w:p w14:paraId="565D372F" w14:textId="47DE81AB" w:rsidR="007D16B6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 w:hint="cs"/>
          <w:b/>
          <w:sz w:val="30"/>
          <w:szCs w:val="30"/>
          <w:cs/>
        </w:rPr>
        <w:t>ความสัมพันธ์ที่มีกับบริษัทย่อยได้เปิดเผยในหมายเหตุ</w:t>
      </w:r>
      <w:r w:rsidRPr="00680C78">
        <w:rPr>
          <w:rFonts w:asciiTheme="majorBidi" w:hAnsiTheme="majorBidi" w:cstheme="majorBidi" w:hint="cs"/>
          <w:b/>
          <w:sz w:val="30"/>
          <w:szCs w:val="30"/>
          <w:cs/>
        </w:rPr>
        <w:t>ข้อ</w:t>
      </w:r>
      <w:r w:rsidRPr="00680C78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Pr="00680C78">
        <w:rPr>
          <w:rFonts w:asciiTheme="majorBidi" w:hAnsiTheme="majorBidi" w:cstheme="majorBidi"/>
          <w:bCs/>
          <w:sz w:val="30"/>
          <w:szCs w:val="30"/>
        </w:rPr>
        <w:t>1</w:t>
      </w:r>
      <w:r w:rsidR="009D6DBB">
        <w:rPr>
          <w:rFonts w:asciiTheme="majorBidi" w:hAnsiTheme="majorBidi" w:cstheme="majorBidi"/>
          <w:bCs/>
          <w:sz w:val="30"/>
          <w:szCs w:val="30"/>
        </w:rPr>
        <w:t>2</w:t>
      </w:r>
      <w:r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b/>
          <w:sz w:val="30"/>
          <w:szCs w:val="30"/>
          <w:cs/>
        </w:rPr>
        <w:t>บุคคลหรือ</w:t>
      </w:r>
      <w:r w:rsidRPr="00CF7ED9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9D6DBB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CF7ED9">
        <w:rPr>
          <w:rFonts w:asciiTheme="majorBidi" w:hAnsiTheme="majorBidi" w:cstheme="majorBidi"/>
          <w:sz w:val="30"/>
          <w:szCs w:val="30"/>
          <w:cs/>
        </w:rPr>
        <w:t>ที่เกี่ยวข้องกัน</w:t>
      </w:r>
      <w:r>
        <w:rPr>
          <w:rFonts w:asciiTheme="majorBidi" w:hAnsiTheme="majorBidi" w:cstheme="majorBidi" w:hint="cs"/>
          <w:sz w:val="30"/>
          <w:szCs w:val="30"/>
          <w:cs/>
        </w:rPr>
        <w:t>ที่มีรายการระหว่างกันที่มีนัยสำคัญกับกลุ่มบริษัทในระหว่างงวดมี</w:t>
      </w:r>
      <w:r w:rsidRPr="00CF7ED9">
        <w:rPr>
          <w:rFonts w:asciiTheme="majorBidi" w:hAnsiTheme="majorBidi" w:cstheme="majorBidi"/>
          <w:b/>
          <w:sz w:val="30"/>
          <w:szCs w:val="30"/>
          <w:cs/>
        </w:rPr>
        <w:t>ดัง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ต่อไป</w:t>
      </w:r>
      <w:r w:rsidRPr="00CF7ED9">
        <w:rPr>
          <w:rFonts w:asciiTheme="majorBidi" w:hAnsiTheme="majorBidi" w:cstheme="majorBidi"/>
          <w:b/>
          <w:sz w:val="30"/>
          <w:szCs w:val="30"/>
          <w:cs/>
        </w:rPr>
        <w:t xml:space="preserve">นี้ </w:t>
      </w:r>
    </w:p>
    <w:p w14:paraId="1F65250B" w14:textId="77777777" w:rsidR="00A92F90" w:rsidRPr="00787611" w:rsidRDefault="00A92F90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1188"/>
        <w:gridCol w:w="3960"/>
      </w:tblGrid>
      <w:tr w:rsidR="007D16B6" w:rsidRPr="00CF7ED9" w14:paraId="1359A372" w14:textId="77777777" w:rsidTr="007D16B6">
        <w:trPr>
          <w:trHeight w:val="20"/>
          <w:tblHeader/>
        </w:trPr>
        <w:tc>
          <w:tcPr>
            <w:tcW w:w="4122" w:type="dxa"/>
          </w:tcPr>
          <w:p w14:paraId="112F0D1C" w14:textId="77777777" w:rsidR="007D16B6" w:rsidRPr="00CF7ED9" w:rsidRDefault="007D16B6" w:rsidP="007D16B6">
            <w:pPr>
              <w:spacing w:line="240" w:lineRule="auto"/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516B4D3" w14:textId="77777777" w:rsidR="007D16B6" w:rsidRPr="00CF7ED9" w:rsidRDefault="007D16B6" w:rsidP="007D16B6">
            <w:pPr>
              <w:spacing w:line="240" w:lineRule="auto"/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88" w:type="dxa"/>
          </w:tcPr>
          <w:p w14:paraId="6323F1B2" w14:textId="77777777" w:rsidR="007D16B6" w:rsidRPr="00CF7ED9" w:rsidRDefault="007D16B6" w:rsidP="007D16B6">
            <w:pPr>
              <w:spacing w:line="240" w:lineRule="auto"/>
              <w:ind w:left="-126" w:right="-108" w:firstLine="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</w:tcPr>
          <w:p w14:paraId="74FC1AD8" w14:textId="77777777" w:rsidR="007D16B6" w:rsidRPr="00CF7ED9" w:rsidRDefault="007D16B6" w:rsidP="007D16B6">
            <w:pPr>
              <w:spacing w:line="240" w:lineRule="auto"/>
              <w:ind w:left="-18"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69EC0DD" w14:textId="77777777" w:rsidR="007D16B6" w:rsidRPr="00CF7ED9" w:rsidRDefault="007D16B6" w:rsidP="007D16B6">
            <w:pPr>
              <w:spacing w:line="240" w:lineRule="auto"/>
              <w:ind w:left="-18"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D16B6" w:rsidRPr="00CF7ED9" w14:paraId="74432ED9" w14:textId="77777777" w:rsidTr="007D16B6">
        <w:tc>
          <w:tcPr>
            <w:tcW w:w="4122" w:type="dxa"/>
          </w:tcPr>
          <w:p w14:paraId="70E018FD" w14:textId="77777777" w:rsidR="007D16B6" w:rsidRPr="00CF7ED9" w:rsidRDefault="007D16B6" w:rsidP="007D16B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88" w:type="dxa"/>
          </w:tcPr>
          <w:p w14:paraId="602B942D" w14:textId="77777777" w:rsidR="007D16B6" w:rsidRPr="00CF7ED9" w:rsidRDefault="007D16B6" w:rsidP="007D16B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02E05C57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บุคคลที่มีอำนาจและความรับผิดชอบการวางแผน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สั่งการและควบคุมกิจกรรมต่าง ๆ ของกิจการไม่ว่าทางตรงหรือทางอ้อม ทั้งนี้รวมถึงกรรมการของบริษัท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(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ไม่ว่าจะทำหน้าที่ในระดับบริหารหรือไม่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)</w:t>
            </w:r>
          </w:p>
        </w:tc>
      </w:tr>
      <w:tr w:rsidR="007D16B6" w:rsidRPr="00CF7ED9" w14:paraId="72A20FB0" w14:textId="77777777" w:rsidTr="007D16B6">
        <w:trPr>
          <w:trHeight w:val="423"/>
        </w:trPr>
        <w:tc>
          <w:tcPr>
            <w:tcW w:w="4122" w:type="dxa"/>
          </w:tcPr>
          <w:p w14:paraId="50693258" w14:textId="77777777" w:rsidR="007D16B6" w:rsidRPr="00CF7ED9" w:rsidRDefault="007D16B6" w:rsidP="007D16B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ธนาคารไทยพาณิชย์ จำกัด (มหาชน)</w:t>
            </w:r>
          </w:p>
        </w:tc>
        <w:tc>
          <w:tcPr>
            <w:tcW w:w="1188" w:type="dxa"/>
          </w:tcPr>
          <w:p w14:paraId="6EBD3FF2" w14:textId="77777777" w:rsidR="007D16B6" w:rsidRPr="00CF7ED9" w:rsidRDefault="007D16B6" w:rsidP="007D16B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D4B08EB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เป็นบริษัทใหญ่ ถือหุ้น</w:t>
            </w:r>
            <w:r w:rsidRPr="00CF7ED9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th-TH"/>
              </w:rPr>
              <w:t>ในบริษัท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ร้อยล</w:t>
            </w:r>
            <w:r w:rsidRPr="00CF7ED9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th-TH"/>
              </w:rPr>
              <w:t>ะ</w:t>
            </w:r>
            <w:r w:rsidRPr="00CF7ED9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 w:hint="cs"/>
                <w:spacing w:val="-8"/>
                <w:sz w:val="30"/>
                <w:szCs w:val="30"/>
              </w:rPr>
              <w:t>99</w:t>
            </w: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.</w:t>
            </w:r>
            <w:r w:rsidRPr="001F0E13">
              <w:rPr>
                <w:rFonts w:asciiTheme="majorBidi" w:hAnsiTheme="majorBidi" w:cstheme="majorBidi" w:hint="cs"/>
                <w:spacing w:val="-8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 </w:t>
            </w:r>
            <w:r w:rsidRPr="00CF7ED9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th-TH"/>
              </w:rPr>
              <w:t>และมี</w:t>
            </w:r>
            <w:r w:rsidRPr="00CF7ED9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ผู้แทนเป็นกรรมการของ</w:t>
            </w:r>
            <w:r w:rsidRPr="00CF7ED9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th-TH"/>
              </w:rPr>
              <w:t>บริษัท</w:t>
            </w:r>
          </w:p>
        </w:tc>
      </w:tr>
      <w:tr w:rsidR="007D16B6" w:rsidRPr="00CF7ED9" w14:paraId="69A49A93" w14:textId="77777777" w:rsidTr="007D16B6">
        <w:trPr>
          <w:trHeight w:val="423"/>
        </w:trPr>
        <w:tc>
          <w:tcPr>
            <w:tcW w:w="4122" w:type="dxa"/>
          </w:tcPr>
          <w:p w14:paraId="4E40B791" w14:textId="4FCDBC6C" w:rsidR="007D16B6" w:rsidRPr="00CF7ED9" w:rsidRDefault="007D16B6" w:rsidP="007D16B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ดิจิทัล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เวนเจอร์ส จำกัด</w:t>
            </w:r>
            <w:r w:rsidRPr="007D16B6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1188" w:type="dxa"/>
          </w:tcPr>
          <w:p w14:paraId="23CF0D6B" w14:textId="77777777" w:rsidR="007D16B6" w:rsidRPr="00CF7ED9" w:rsidRDefault="007D16B6" w:rsidP="007D16B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942903F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เป็นบริษัทย่อยทางตรง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ถือหุ้นร้อยละ 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99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.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</w:tr>
      <w:tr w:rsidR="007D16B6" w:rsidRPr="00CF7ED9" w14:paraId="30F8A7AF" w14:textId="77777777" w:rsidTr="007D16B6">
        <w:tc>
          <w:tcPr>
            <w:tcW w:w="4122" w:type="dxa"/>
          </w:tcPr>
          <w:p w14:paraId="6ACAE380" w14:textId="77777777" w:rsidR="007D16B6" w:rsidRPr="00CF7ED9" w:rsidRDefault="007D16B6" w:rsidP="007D16B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Cambodian Commercial Bank Ltd.</w:t>
            </w:r>
          </w:p>
        </w:tc>
        <w:tc>
          <w:tcPr>
            <w:tcW w:w="1188" w:type="dxa"/>
          </w:tcPr>
          <w:p w14:paraId="04868723" w14:textId="77777777" w:rsidR="007D16B6" w:rsidRPr="00CF7ED9" w:rsidRDefault="007D16B6" w:rsidP="007D16B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3960" w:type="dxa"/>
          </w:tcPr>
          <w:p w14:paraId="37FAF0E7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7D16B6" w:rsidRPr="00CF7ED9" w14:paraId="29737AB7" w14:textId="77777777" w:rsidTr="007D16B6">
        <w:tc>
          <w:tcPr>
            <w:tcW w:w="4122" w:type="dxa"/>
          </w:tcPr>
          <w:p w14:paraId="4E45AF47" w14:textId="77777777" w:rsidR="007D16B6" w:rsidRPr="00CF7ED9" w:rsidRDefault="007D16B6" w:rsidP="007D16B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บริหารสินทรัพย์ รัชโยธิน จำกัด</w:t>
            </w:r>
          </w:p>
        </w:tc>
        <w:tc>
          <w:tcPr>
            <w:tcW w:w="1188" w:type="dxa"/>
          </w:tcPr>
          <w:p w14:paraId="6262144D" w14:textId="77777777" w:rsidR="007D16B6" w:rsidRPr="00CF7ED9" w:rsidRDefault="007D16B6" w:rsidP="007D16B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7B1C22F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7D16B6" w:rsidRPr="00CF7ED9" w14:paraId="400D0FA2" w14:textId="77777777" w:rsidTr="007D16B6">
        <w:tc>
          <w:tcPr>
            <w:tcW w:w="4122" w:type="dxa"/>
          </w:tcPr>
          <w:p w14:paraId="4E3778B3" w14:textId="77777777" w:rsidR="007D16B6" w:rsidRPr="00CF7ED9" w:rsidRDefault="007D16B6" w:rsidP="007D16B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บริษัทหลักทรัพย์ ไทยพาณิชย์ จูเลียส แบร์ จำกัด</w:t>
            </w:r>
          </w:p>
        </w:tc>
        <w:tc>
          <w:tcPr>
            <w:tcW w:w="1188" w:type="dxa"/>
          </w:tcPr>
          <w:p w14:paraId="411E4A09" w14:textId="77777777" w:rsidR="007D16B6" w:rsidRPr="00CF7ED9" w:rsidRDefault="007D16B6" w:rsidP="007D16B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420B2166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7D16B6" w:rsidRPr="00CF7ED9" w14:paraId="6259AB34" w14:textId="77777777" w:rsidTr="007D16B6">
        <w:tc>
          <w:tcPr>
            <w:tcW w:w="4122" w:type="dxa"/>
          </w:tcPr>
          <w:p w14:paraId="40E5F150" w14:textId="77777777" w:rsidR="007D16B6" w:rsidRPr="00CF7ED9" w:rsidRDefault="007D16B6" w:rsidP="007D16B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บริษัทหลักทรัพย์จัดการกองทุน ไทยพาณิชย์ จำกัด</w:t>
            </w:r>
          </w:p>
        </w:tc>
        <w:tc>
          <w:tcPr>
            <w:tcW w:w="1188" w:type="dxa"/>
          </w:tcPr>
          <w:p w14:paraId="5067542A" w14:textId="77777777" w:rsidR="007D16B6" w:rsidRPr="00CF7ED9" w:rsidRDefault="007D16B6" w:rsidP="007D16B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2714C1C0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7D16B6" w:rsidRPr="00CF7ED9" w14:paraId="44E8864B" w14:textId="77777777" w:rsidTr="007D16B6">
        <w:tc>
          <w:tcPr>
            <w:tcW w:w="4122" w:type="dxa"/>
          </w:tcPr>
          <w:p w14:paraId="39E3CE81" w14:textId="77777777" w:rsidR="007D16B6" w:rsidRPr="00CF7ED9" w:rsidRDefault="007D16B6" w:rsidP="007D16B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ธ.ท.พ. ศูนย์ฝึกอบรม จำกัด</w:t>
            </w:r>
          </w:p>
        </w:tc>
        <w:tc>
          <w:tcPr>
            <w:tcW w:w="1188" w:type="dxa"/>
          </w:tcPr>
          <w:p w14:paraId="7375FF28" w14:textId="77777777" w:rsidR="007D16B6" w:rsidRPr="00CF7ED9" w:rsidRDefault="007D16B6" w:rsidP="007D16B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10CA88A3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7D16B6" w:rsidRPr="00CF7ED9" w14:paraId="23B03265" w14:textId="77777777" w:rsidTr="007D16B6">
        <w:tc>
          <w:tcPr>
            <w:tcW w:w="4122" w:type="dxa"/>
          </w:tcPr>
          <w:p w14:paraId="2774C41D" w14:textId="77777777" w:rsidR="007D16B6" w:rsidRPr="00CF7ED9" w:rsidRDefault="007D16B6" w:rsidP="007D16B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ไทยพาณิชย์พลัส จำกัด</w:t>
            </w:r>
          </w:p>
        </w:tc>
        <w:tc>
          <w:tcPr>
            <w:tcW w:w="1188" w:type="dxa"/>
          </w:tcPr>
          <w:p w14:paraId="45945058" w14:textId="77777777" w:rsidR="007D16B6" w:rsidRPr="00CF7ED9" w:rsidRDefault="007D16B6" w:rsidP="007D16B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5DB2891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7D16B6" w:rsidRPr="00CF7ED9" w14:paraId="608A5A36" w14:textId="77777777" w:rsidTr="007D16B6">
        <w:tc>
          <w:tcPr>
            <w:tcW w:w="4122" w:type="dxa"/>
          </w:tcPr>
          <w:p w14:paraId="398A1FDD" w14:textId="77777777" w:rsidR="007D16B6" w:rsidRPr="00CF7ED9" w:rsidRDefault="007D16B6" w:rsidP="007D16B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ไทยพาณิชย์ โพรเทค จำกัด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88" w:type="dxa"/>
          </w:tcPr>
          <w:p w14:paraId="02F52C98" w14:textId="77777777" w:rsidR="007D16B6" w:rsidRPr="00CF7ED9" w:rsidRDefault="007D16B6" w:rsidP="007D16B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12BC6564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7D16B6" w:rsidRPr="00CF7ED9" w14:paraId="1C3A5EA8" w14:textId="77777777" w:rsidTr="007D16B6">
        <w:tc>
          <w:tcPr>
            <w:tcW w:w="4122" w:type="dxa"/>
          </w:tcPr>
          <w:p w14:paraId="36B3B2E4" w14:textId="77777777" w:rsidR="007D16B6" w:rsidRPr="00CF7ED9" w:rsidRDefault="007D16B6" w:rsidP="007D16B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เอสซีบี อบาคัส จำกัด </w:t>
            </w:r>
          </w:p>
        </w:tc>
        <w:tc>
          <w:tcPr>
            <w:tcW w:w="1188" w:type="dxa"/>
          </w:tcPr>
          <w:p w14:paraId="26E2B689" w14:textId="77777777" w:rsidR="007D16B6" w:rsidRPr="00CF7ED9" w:rsidRDefault="007D16B6" w:rsidP="007D16B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2817A36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C259A0" w:rsidRPr="00CF7ED9" w14:paraId="73B2BE11" w14:textId="77777777" w:rsidTr="0062251E">
        <w:tc>
          <w:tcPr>
            <w:tcW w:w="4122" w:type="dxa"/>
          </w:tcPr>
          <w:p w14:paraId="699C53CF" w14:textId="77777777" w:rsidR="00C259A0" w:rsidRPr="00860033" w:rsidRDefault="00C259A0" w:rsidP="0062251E">
            <w:pPr>
              <w:spacing w:line="240" w:lineRule="auto"/>
              <w:ind w:right="-108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88" w:type="dxa"/>
          </w:tcPr>
          <w:p w14:paraId="2D482762" w14:textId="77777777" w:rsidR="00C259A0" w:rsidRPr="00CF7ED9" w:rsidRDefault="00C259A0" w:rsidP="0062251E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</w:tcPr>
          <w:p w14:paraId="441BA5C1" w14:textId="77777777" w:rsidR="00C259A0" w:rsidRPr="00CF7ED9" w:rsidRDefault="00C259A0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C259A0" w:rsidRPr="00CF7ED9" w14:paraId="7FF9EB42" w14:textId="77777777" w:rsidTr="000326C2">
        <w:tc>
          <w:tcPr>
            <w:tcW w:w="9270" w:type="dxa"/>
            <w:gridSpan w:val="3"/>
          </w:tcPr>
          <w:p w14:paraId="2D6B1463" w14:textId="0B8C558E" w:rsidR="00C259A0" w:rsidRPr="00C259A0" w:rsidRDefault="00C259A0" w:rsidP="00C25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5" w:hanging="295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467FF6">
              <w:rPr>
                <w:rFonts w:asciiTheme="majorBidi" w:hAnsiTheme="majorBidi" w:cstheme="majorBidi"/>
                <w:spacing w:val="-4"/>
                <w:sz w:val="22"/>
                <w:szCs w:val="22"/>
                <w:vertAlign w:val="superscript"/>
              </w:rPr>
              <w:t>*</w:t>
            </w:r>
            <w:r>
              <w:rPr>
                <w:rFonts w:asciiTheme="majorBidi" w:hAnsiTheme="majorBidi" w:cstheme="majorBidi"/>
                <w:spacing w:val="-4"/>
                <w:sz w:val="22"/>
                <w:szCs w:val="22"/>
                <w:vertAlign w:val="superscript"/>
              </w:rPr>
              <w:t xml:space="preserve">       </w:t>
            </w: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vertAlign w:val="superscript"/>
                <w:cs/>
              </w:rPr>
              <w:t xml:space="preserve">   </w:t>
            </w:r>
            <w:r>
              <w:rPr>
                <w:rFonts w:asciiTheme="majorBidi" w:hAnsiTheme="majorBidi" w:hint="cs"/>
                <w:spacing w:val="-4"/>
                <w:sz w:val="22"/>
                <w:szCs w:val="22"/>
                <w:cs/>
              </w:rPr>
              <w:t xml:space="preserve">เมื่อวันที่ </w:t>
            </w:r>
            <w:r>
              <w:rPr>
                <w:rFonts w:asciiTheme="majorBidi" w:hAnsiTheme="majorBidi"/>
                <w:spacing w:val="-4"/>
                <w:sz w:val="22"/>
                <w:szCs w:val="22"/>
              </w:rPr>
              <w:t xml:space="preserve">22 </w:t>
            </w:r>
            <w:r>
              <w:rPr>
                <w:rFonts w:asciiTheme="majorBidi" w:hAnsiTheme="majorBidi" w:hint="cs"/>
                <w:spacing w:val="-4"/>
                <w:sz w:val="22"/>
                <w:szCs w:val="22"/>
                <w:cs/>
              </w:rPr>
              <w:t xml:space="preserve">พฤษภาคม </w:t>
            </w:r>
            <w:r>
              <w:rPr>
                <w:rFonts w:asciiTheme="majorBidi" w:hAnsiTheme="majorBidi"/>
                <w:spacing w:val="-4"/>
                <w:sz w:val="22"/>
                <w:szCs w:val="22"/>
              </w:rPr>
              <w:t xml:space="preserve">2563 </w:t>
            </w:r>
            <w:r>
              <w:rPr>
                <w:rFonts w:asciiTheme="majorBidi" w:hAnsiTheme="majorBidi" w:hint="cs"/>
                <w:spacing w:val="-4"/>
                <w:sz w:val="22"/>
                <w:szCs w:val="22"/>
                <w:cs/>
              </w:rPr>
              <w:t>บริษัทได้ขายเงินลงทุนทั้งหมดในบริษัท ดิจิทัล เวนเจอร์ส จำกัด</w:t>
            </w:r>
          </w:p>
        </w:tc>
      </w:tr>
      <w:tr w:rsidR="007D7A5F" w:rsidRPr="00CF7ED9" w14:paraId="5C8334EA" w14:textId="77777777" w:rsidTr="0062251E">
        <w:tc>
          <w:tcPr>
            <w:tcW w:w="4122" w:type="dxa"/>
          </w:tcPr>
          <w:p w14:paraId="21A8D538" w14:textId="77777777" w:rsidR="007D7A5F" w:rsidRPr="00CF7ED9" w:rsidRDefault="007D7A5F" w:rsidP="0062251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60033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lastRenderedPageBreak/>
              <w:t>บริษัท</w:t>
            </w:r>
            <w:r w:rsidRPr="00860033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 </w:t>
            </w:r>
            <w:r w:rsidRPr="00860033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>เอสซีบี</w:t>
            </w:r>
            <w:r w:rsidRPr="00860033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 </w:t>
            </w:r>
            <w:r w:rsidRPr="00860033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>เท็นเอกซ์</w:t>
            </w:r>
            <w:r w:rsidRPr="00860033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 </w:t>
            </w:r>
            <w:r w:rsidRPr="00860033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>จำกัด</w:t>
            </w:r>
            <w:r w:rsidRPr="00860033">
              <w:rPr>
                <w:rFonts w:asciiTheme="majorBidi" w:hAnsiTheme="majorBidi"/>
                <w:sz w:val="30"/>
                <w:szCs w:val="30"/>
                <w:vertAlign w:val="superscript"/>
                <w:cs/>
                <w:lang w:val="th-TH"/>
              </w:rPr>
              <w:t>*</w:t>
            </w:r>
            <w:r>
              <w:rPr>
                <w:rFonts w:asciiTheme="majorBidi" w:hAnsiTheme="majorBidi" w:hint="cs"/>
                <w:sz w:val="30"/>
                <w:szCs w:val="30"/>
                <w:vertAlign w:val="superscript"/>
                <w:cs/>
                <w:lang w:val="th-TH"/>
              </w:rPr>
              <w:t>*</w:t>
            </w:r>
          </w:p>
        </w:tc>
        <w:tc>
          <w:tcPr>
            <w:tcW w:w="1188" w:type="dxa"/>
          </w:tcPr>
          <w:p w14:paraId="65087AC4" w14:textId="77777777" w:rsidR="007D7A5F" w:rsidRPr="00CF7ED9" w:rsidRDefault="007D7A5F" w:rsidP="0062251E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115A9E9A" w14:textId="77777777" w:rsidR="007D7A5F" w:rsidRPr="00CF7ED9" w:rsidRDefault="007D7A5F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7D7A5F" w:rsidRPr="00CF7ED9" w14:paraId="2DB61900" w14:textId="77777777" w:rsidTr="0062251E">
        <w:tc>
          <w:tcPr>
            <w:tcW w:w="4122" w:type="dxa"/>
          </w:tcPr>
          <w:p w14:paraId="6B8274A1" w14:textId="77777777" w:rsidR="007D7A5F" w:rsidRPr="00CF7ED9" w:rsidRDefault="007D7A5F" w:rsidP="0062251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6E0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006E0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06E08">
              <w:rPr>
                <w:rFonts w:asciiTheme="majorBidi" w:hAnsiTheme="majorBidi" w:hint="cs"/>
                <w:sz w:val="30"/>
                <w:szCs w:val="30"/>
                <w:cs/>
              </w:rPr>
              <w:t>มันนิกซ์</w:t>
            </w:r>
            <w:r w:rsidRPr="00006E0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06E0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006E08">
              <w:rPr>
                <w:rFonts w:asciiTheme="majorBidi" w:hAnsiTheme="majorBidi"/>
                <w:sz w:val="30"/>
                <w:szCs w:val="30"/>
                <w:vertAlign w:val="superscript"/>
                <w:cs/>
              </w:rPr>
              <w:t>*</w:t>
            </w:r>
            <w:r>
              <w:rPr>
                <w:rFonts w:asciiTheme="majorBidi" w:hAnsiTheme="majorBidi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1188" w:type="dxa"/>
          </w:tcPr>
          <w:p w14:paraId="06C1473E" w14:textId="77777777" w:rsidR="007D7A5F" w:rsidRPr="00CF7ED9" w:rsidRDefault="007D7A5F" w:rsidP="0062251E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3FD6C7A7" w14:textId="77777777" w:rsidR="007D7A5F" w:rsidRPr="00CF7ED9" w:rsidRDefault="007D7A5F" w:rsidP="00622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7D16B6" w:rsidRPr="00CF7ED9" w14:paraId="243AD73D" w14:textId="77777777" w:rsidTr="007D16B6">
        <w:tc>
          <w:tcPr>
            <w:tcW w:w="4122" w:type="dxa"/>
          </w:tcPr>
          <w:p w14:paraId="064E223C" w14:textId="73A99B2C" w:rsidR="007D16B6" w:rsidRPr="00CF7ED9" w:rsidRDefault="007D16B6" w:rsidP="007D16B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ส.อ.ก. จำกัด (มหาชน)</w:t>
            </w:r>
            <w:r w:rsidRPr="00CF7ED9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 xml:space="preserve"> *</w:t>
            </w:r>
            <w:r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**</w:t>
            </w:r>
          </w:p>
        </w:tc>
        <w:tc>
          <w:tcPr>
            <w:tcW w:w="1188" w:type="dxa"/>
          </w:tcPr>
          <w:p w14:paraId="7E840B0B" w14:textId="77777777" w:rsidR="007D16B6" w:rsidRPr="00CF7ED9" w:rsidRDefault="007D16B6" w:rsidP="007D16B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2AA8AE7E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7D16B6" w:rsidRPr="00CF7ED9" w14:paraId="2F42E7E8" w14:textId="77777777" w:rsidTr="007D16B6">
        <w:tc>
          <w:tcPr>
            <w:tcW w:w="4122" w:type="dxa"/>
          </w:tcPr>
          <w:p w14:paraId="3C9E58FA" w14:textId="77777777" w:rsidR="007D16B6" w:rsidRPr="00CF7ED9" w:rsidRDefault="007D16B6" w:rsidP="007D16B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มหิศร จำกัด</w:t>
            </w:r>
          </w:p>
        </w:tc>
        <w:tc>
          <w:tcPr>
            <w:tcW w:w="1188" w:type="dxa"/>
          </w:tcPr>
          <w:p w14:paraId="21C83F85" w14:textId="77777777" w:rsidR="007D16B6" w:rsidRPr="00CF7ED9" w:rsidRDefault="007D16B6" w:rsidP="007D16B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1A399CD9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เป็นบริษัทย่อยทางอ้อมของบริษัทใหญ่</w:t>
            </w:r>
          </w:p>
        </w:tc>
      </w:tr>
      <w:tr w:rsidR="007D16B6" w:rsidRPr="00CF7ED9" w14:paraId="7754DDE7" w14:textId="77777777" w:rsidTr="007D16B6">
        <w:tc>
          <w:tcPr>
            <w:tcW w:w="4122" w:type="dxa"/>
          </w:tcPr>
          <w:p w14:paraId="34C7762A" w14:textId="77777777" w:rsidR="007D16B6" w:rsidRPr="00CF7ED9" w:rsidRDefault="007D16B6" w:rsidP="007D16B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SCB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Julius Baer (Singapore) Pte. Ltd.</w:t>
            </w:r>
          </w:p>
        </w:tc>
        <w:tc>
          <w:tcPr>
            <w:tcW w:w="1188" w:type="dxa"/>
          </w:tcPr>
          <w:p w14:paraId="630CFCA7" w14:textId="77777777" w:rsidR="007D16B6" w:rsidRPr="00CF7ED9" w:rsidRDefault="007D16B6" w:rsidP="007D16B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960" w:type="dxa"/>
          </w:tcPr>
          <w:p w14:paraId="044572E1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เป็นบริษัทย่อยทางอ้อมของบริษัทใหญ่</w:t>
            </w:r>
          </w:p>
        </w:tc>
      </w:tr>
    </w:tbl>
    <w:p w14:paraId="0DD1E1A7" w14:textId="57BAD4B2" w:rsidR="007D16B6" w:rsidRDefault="007D16B6" w:rsidP="007D16B6">
      <w:pPr>
        <w:spacing w:line="240" w:lineRule="auto"/>
        <w:ind w:firstLine="630"/>
        <w:rPr>
          <w:rFonts w:asciiTheme="majorBidi" w:hAnsiTheme="majorBidi" w:cstheme="majorBidi"/>
          <w:sz w:val="16"/>
          <w:szCs w:val="16"/>
        </w:rPr>
      </w:pPr>
    </w:p>
    <w:p w14:paraId="07FB95F0" w14:textId="0730A49E" w:rsidR="007D16B6" w:rsidRPr="00467FF6" w:rsidRDefault="007D16B6" w:rsidP="009D6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95" w:firstLine="335"/>
        <w:jc w:val="thaiDistribute"/>
        <w:rPr>
          <w:rFonts w:asciiTheme="majorBidi" w:hAnsiTheme="majorBidi" w:cstheme="majorBidi"/>
          <w:spacing w:val="-4"/>
          <w:sz w:val="22"/>
          <w:szCs w:val="22"/>
        </w:rPr>
      </w:pPr>
      <w:r>
        <w:rPr>
          <w:rFonts w:asciiTheme="majorBidi" w:hAnsiTheme="majorBidi" w:cstheme="majorBidi"/>
          <w:spacing w:val="-4"/>
          <w:sz w:val="22"/>
          <w:szCs w:val="22"/>
          <w:vertAlign w:val="superscript"/>
        </w:rPr>
        <w:t>*</w:t>
      </w:r>
      <w:r w:rsidRPr="00467FF6">
        <w:rPr>
          <w:rFonts w:asciiTheme="majorBidi" w:hAnsiTheme="majorBidi" w:cstheme="majorBidi"/>
          <w:spacing w:val="-4"/>
          <w:sz w:val="22"/>
          <w:szCs w:val="22"/>
          <w:vertAlign w:val="superscript"/>
        </w:rPr>
        <w:t>*</w:t>
      </w:r>
      <w:r>
        <w:rPr>
          <w:rFonts w:asciiTheme="majorBidi" w:hAnsiTheme="majorBidi" w:cstheme="majorBidi"/>
          <w:spacing w:val="-4"/>
          <w:sz w:val="22"/>
          <w:szCs w:val="22"/>
          <w:vertAlign w:val="superscript"/>
        </w:rPr>
        <w:t xml:space="preserve">       </w:t>
      </w:r>
      <w:r w:rsidRPr="00006E08">
        <w:rPr>
          <w:rFonts w:asciiTheme="majorBidi" w:hAnsiTheme="majorBidi" w:hint="cs"/>
          <w:spacing w:val="-4"/>
          <w:sz w:val="22"/>
          <w:szCs w:val="22"/>
          <w:cs/>
        </w:rPr>
        <w:t xml:space="preserve">บริษัทจัดตั้งใหม่ในปี </w:t>
      </w:r>
      <w:r w:rsidRPr="00006E08">
        <w:rPr>
          <w:rFonts w:asciiTheme="majorBidi" w:hAnsiTheme="majorBidi"/>
          <w:spacing w:val="-4"/>
          <w:sz w:val="22"/>
          <w:szCs w:val="22"/>
        </w:rPr>
        <w:t>2563</w:t>
      </w:r>
    </w:p>
    <w:p w14:paraId="44EE6092" w14:textId="160F1FA7" w:rsidR="007D16B6" w:rsidRDefault="007D16B6" w:rsidP="009D6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rPr>
          <w:rFonts w:asciiTheme="majorBidi" w:hAnsiTheme="majorBidi"/>
          <w:spacing w:val="-4"/>
          <w:sz w:val="22"/>
          <w:szCs w:val="22"/>
        </w:rPr>
      </w:pPr>
      <w:r w:rsidRPr="00467FF6">
        <w:rPr>
          <w:rFonts w:asciiTheme="majorBidi" w:hAnsiTheme="majorBidi" w:cstheme="majorBidi"/>
          <w:spacing w:val="-4"/>
          <w:sz w:val="22"/>
          <w:szCs w:val="22"/>
          <w:vertAlign w:val="superscript"/>
        </w:rPr>
        <w:t>**</w:t>
      </w:r>
      <w:r>
        <w:rPr>
          <w:rFonts w:asciiTheme="majorBidi" w:hAnsiTheme="majorBidi" w:cstheme="majorBidi"/>
          <w:spacing w:val="-4"/>
          <w:sz w:val="22"/>
          <w:szCs w:val="22"/>
          <w:vertAlign w:val="superscript"/>
        </w:rPr>
        <w:t xml:space="preserve">* </w:t>
      </w:r>
      <w:r>
        <w:rPr>
          <w:rFonts w:asciiTheme="majorBidi" w:hAnsiTheme="majorBidi" w:cstheme="majorBidi"/>
          <w:spacing w:val="-4"/>
          <w:sz w:val="22"/>
          <w:szCs w:val="22"/>
        </w:rPr>
        <w:t xml:space="preserve">  </w:t>
      </w:r>
      <w:r w:rsidRPr="00073840">
        <w:rPr>
          <w:rFonts w:asciiTheme="majorBidi" w:hAnsiTheme="majorBidi" w:hint="cs"/>
          <w:spacing w:val="-4"/>
          <w:sz w:val="22"/>
          <w:szCs w:val="22"/>
          <w:cs/>
        </w:rPr>
        <w:t>บริษัทชำระบัญชีเสร็จสิ้นในระหว่าง</w:t>
      </w:r>
      <w:r>
        <w:rPr>
          <w:rFonts w:asciiTheme="majorBidi" w:hAnsiTheme="majorBidi" w:hint="cs"/>
          <w:spacing w:val="-4"/>
          <w:sz w:val="22"/>
          <w:szCs w:val="22"/>
          <w:cs/>
        </w:rPr>
        <w:t xml:space="preserve">งวด </w:t>
      </w:r>
      <w:r>
        <w:rPr>
          <w:rFonts w:asciiTheme="majorBidi" w:hAnsiTheme="majorBidi"/>
          <w:spacing w:val="-4"/>
          <w:sz w:val="22"/>
          <w:szCs w:val="22"/>
        </w:rPr>
        <w:t>2563</w:t>
      </w:r>
    </w:p>
    <w:p w14:paraId="2389B84C" w14:textId="77777777" w:rsidR="00C259A0" w:rsidRPr="00F32E8E" w:rsidRDefault="00C259A0" w:rsidP="00C259A0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CA8B86" w14:textId="00184DB7" w:rsidR="007D16B6" w:rsidRPr="00CF7ED9" w:rsidRDefault="007D16B6" w:rsidP="007D16B6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>นโยบายการกำหนดราคาสำหรับรายการแต่ละประเภท</w:t>
      </w:r>
      <w:r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CF7ED9">
        <w:rPr>
          <w:rFonts w:asciiTheme="majorBidi" w:hAnsiTheme="majorBidi" w:cstheme="majorBidi"/>
          <w:sz w:val="30"/>
          <w:szCs w:val="30"/>
          <w:cs/>
        </w:rPr>
        <w:t>ดังต่อไปนี้</w:t>
      </w:r>
    </w:p>
    <w:p w14:paraId="405774F0" w14:textId="77777777" w:rsidR="007D16B6" w:rsidRPr="00F32E8E" w:rsidRDefault="007D16B6" w:rsidP="007D16B6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7362" w:type="dxa"/>
        <w:tblInd w:w="468" w:type="dxa"/>
        <w:tblLook w:val="0000" w:firstRow="0" w:lastRow="0" w:firstColumn="0" w:lastColumn="0" w:noHBand="0" w:noVBand="0"/>
      </w:tblPr>
      <w:tblGrid>
        <w:gridCol w:w="4122"/>
        <w:gridCol w:w="3240"/>
      </w:tblGrid>
      <w:tr w:rsidR="007D16B6" w:rsidRPr="00CF7ED9" w14:paraId="2C944B46" w14:textId="77777777" w:rsidTr="007D16B6">
        <w:trPr>
          <w:tblHeader/>
        </w:trPr>
        <w:tc>
          <w:tcPr>
            <w:tcW w:w="4122" w:type="dxa"/>
          </w:tcPr>
          <w:p w14:paraId="762DEC2F" w14:textId="77777777" w:rsidR="007D16B6" w:rsidRPr="00CF7ED9" w:rsidRDefault="007D16B6" w:rsidP="007D16B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240" w:type="dxa"/>
          </w:tcPr>
          <w:p w14:paraId="5ACAAE79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7D16B6" w:rsidRPr="00CF7ED9" w14:paraId="78781986" w14:textId="77777777" w:rsidTr="007D16B6">
        <w:tc>
          <w:tcPr>
            <w:tcW w:w="4122" w:type="dxa"/>
          </w:tcPr>
          <w:p w14:paraId="501884CF" w14:textId="77777777" w:rsidR="007D16B6" w:rsidRPr="00CF7ED9" w:rsidRDefault="007D16B6" w:rsidP="007D16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3240" w:type="dxa"/>
          </w:tcPr>
          <w:p w14:paraId="57ABE4DF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อัตราที่คิดกับลูกค้าทั่วไป</w:t>
            </w:r>
          </w:p>
        </w:tc>
      </w:tr>
      <w:tr w:rsidR="007D16B6" w:rsidRPr="00CF7ED9" w14:paraId="554FB98D" w14:textId="77777777" w:rsidTr="007D16B6">
        <w:tc>
          <w:tcPr>
            <w:tcW w:w="4122" w:type="dxa"/>
          </w:tcPr>
          <w:p w14:paraId="327813B4" w14:textId="77777777" w:rsidR="007D16B6" w:rsidRPr="00CF7ED9" w:rsidRDefault="007D16B6" w:rsidP="007D16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3240" w:type="dxa"/>
          </w:tcPr>
          <w:p w14:paraId="4398BB21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7D16B6" w:rsidRPr="00CF7ED9" w14:paraId="7F5C2E4A" w14:textId="77777777" w:rsidTr="007D16B6">
        <w:tc>
          <w:tcPr>
            <w:tcW w:w="4122" w:type="dxa"/>
          </w:tcPr>
          <w:p w14:paraId="6E8E4AE2" w14:textId="77777777" w:rsidR="007D16B6" w:rsidRPr="00CF7ED9" w:rsidRDefault="007D16B6" w:rsidP="007D16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3240" w:type="dxa"/>
          </w:tcPr>
          <w:p w14:paraId="63DBB92F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อัตราที่คิดกับลูกค้าทั่วไป</w:t>
            </w:r>
          </w:p>
        </w:tc>
      </w:tr>
      <w:tr w:rsidR="007D16B6" w:rsidRPr="00CF7ED9" w14:paraId="1C318411" w14:textId="77777777" w:rsidTr="007D16B6">
        <w:tc>
          <w:tcPr>
            <w:tcW w:w="4122" w:type="dxa"/>
          </w:tcPr>
          <w:p w14:paraId="0E68D482" w14:textId="77777777" w:rsidR="007D16B6" w:rsidRPr="00CF7ED9" w:rsidRDefault="007D16B6" w:rsidP="007D16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รายได้อี่น</w:t>
            </w:r>
          </w:p>
        </w:tc>
        <w:tc>
          <w:tcPr>
            <w:tcW w:w="3240" w:type="dxa"/>
          </w:tcPr>
          <w:p w14:paraId="66AD2A02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7D16B6" w:rsidRPr="00CF7ED9" w14:paraId="32BF88D9" w14:textId="77777777" w:rsidTr="007D16B6">
        <w:tc>
          <w:tcPr>
            <w:tcW w:w="4122" w:type="dxa"/>
          </w:tcPr>
          <w:p w14:paraId="32A444E3" w14:textId="77777777" w:rsidR="007D16B6" w:rsidRDefault="007D16B6" w:rsidP="007D16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5B4C">
              <w:rPr>
                <w:rFonts w:ascii="Angsana New" w:eastAsia="Angsana New" w:hAnsi="Angsana New" w:hint="cs"/>
                <w:sz w:val="30"/>
                <w:szCs w:val="30"/>
                <w:cs/>
                <w:lang w:val="th-TH"/>
              </w:rPr>
              <w:t>ค่าบริการเพื่อสนับสนุนธุรกิจตามปกติ</w:t>
            </w:r>
          </w:p>
        </w:tc>
        <w:tc>
          <w:tcPr>
            <w:tcW w:w="3240" w:type="dxa"/>
          </w:tcPr>
          <w:p w14:paraId="62F38198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1E7F">
              <w:rPr>
                <w:rFonts w:ascii="Angsana New" w:eastAsia="Angsana New" w:hAnsi="Angsana New"/>
                <w:sz w:val="30"/>
                <w:szCs w:val="30"/>
                <w:cs/>
                <w:lang w:val="th-TH"/>
              </w:rPr>
              <w:t>ราคาที่ตกลงกันตามสัญญา</w:t>
            </w:r>
          </w:p>
        </w:tc>
      </w:tr>
      <w:tr w:rsidR="007D16B6" w:rsidRPr="00CF7ED9" w14:paraId="63B0872A" w14:textId="77777777" w:rsidTr="007D16B6">
        <w:tc>
          <w:tcPr>
            <w:tcW w:w="4122" w:type="dxa"/>
          </w:tcPr>
          <w:p w14:paraId="78F1C47F" w14:textId="77777777" w:rsidR="007D16B6" w:rsidRPr="00CF7ED9" w:rsidRDefault="007D16B6" w:rsidP="007D16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ค่าธรรมเนียมและบริการจ่าย</w:t>
            </w:r>
          </w:p>
        </w:tc>
        <w:tc>
          <w:tcPr>
            <w:tcW w:w="3240" w:type="dxa"/>
          </w:tcPr>
          <w:p w14:paraId="6E0C29E7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7D16B6" w:rsidRPr="00CF7ED9" w14:paraId="55FC580B" w14:textId="77777777" w:rsidTr="007D16B6">
        <w:tc>
          <w:tcPr>
            <w:tcW w:w="4122" w:type="dxa"/>
          </w:tcPr>
          <w:p w14:paraId="063E4707" w14:textId="51DD7995" w:rsidR="007D16B6" w:rsidRPr="00CF7ED9" w:rsidRDefault="00F82462" w:rsidP="007D16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3240" w:type="dxa"/>
          </w:tcPr>
          <w:p w14:paraId="1E37992F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อัตราที่คิดกับลูกค้าทั่วไป</w:t>
            </w:r>
          </w:p>
        </w:tc>
      </w:tr>
      <w:tr w:rsidR="007D16B6" w:rsidRPr="00CF7ED9" w14:paraId="647AD185" w14:textId="77777777" w:rsidTr="007D16B6">
        <w:tc>
          <w:tcPr>
            <w:tcW w:w="4122" w:type="dxa"/>
          </w:tcPr>
          <w:p w14:paraId="4CCA9222" w14:textId="77777777" w:rsidR="007D16B6" w:rsidRPr="00CF7ED9" w:rsidRDefault="007D16B6" w:rsidP="007D16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3240" w:type="dxa"/>
          </w:tcPr>
          <w:p w14:paraId="12551106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7D16B6" w:rsidRPr="00CF7ED9" w14:paraId="3277CA49" w14:textId="77777777" w:rsidTr="007D16B6">
        <w:tc>
          <w:tcPr>
            <w:tcW w:w="4122" w:type="dxa"/>
          </w:tcPr>
          <w:p w14:paraId="56C4B9F3" w14:textId="77777777" w:rsidR="007D16B6" w:rsidRPr="00CF7ED9" w:rsidRDefault="007D16B6" w:rsidP="007D16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3240" w:type="dxa"/>
          </w:tcPr>
          <w:p w14:paraId="541E88ED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7D16B6" w:rsidRPr="00CF7ED9" w14:paraId="0941C50D" w14:textId="77777777" w:rsidTr="007D16B6">
        <w:tc>
          <w:tcPr>
            <w:tcW w:w="4122" w:type="dxa"/>
          </w:tcPr>
          <w:p w14:paraId="3898125C" w14:textId="77777777" w:rsidR="007D16B6" w:rsidRPr="00CF7ED9" w:rsidRDefault="007D16B6" w:rsidP="007D16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3240" w:type="dxa"/>
          </w:tcPr>
          <w:p w14:paraId="3D0523F8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อัตราที่คิดกับลูกค้าทั่วไป</w:t>
            </w:r>
          </w:p>
        </w:tc>
      </w:tr>
    </w:tbl>
    <w:p w14:paraId="3B31430A" w14:textId="77777777" w:rsidR="007D16B6" w:rsidRPr="00F32E8E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E59CC3" w14:textId="77777777" w:rsidR="007D16B6" w:rsidRPr="00CF7ED9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45FAD">
        <w:rPr>
          <w:rFonts w:asciiTheme="majorBidi" w:hAnsiTheme="majorBidi" w:cstheme="majorBidi"/>
          <w:sz w:val="30"/>
          <w:szCs w:val="30"/>
          <w:cs/>
        </w:rPr>
        <w:t>รายการที่สำคัญกับกิจการที่เกี่ยวข้องกันสำหรับงวดหกเดือนสิ้นสุดวันที่</w:t>
      </w:r>
      <w:r w:rsidRPr="00645FAD">
        <w:rPr>
          <w:rFonts w:asciiTheme="majorBidi" w:hAnsiTheme="majorBidi" w:cstheme="majorBidi"/>
          <w:sz w:val="30"/>
          <w:szCs w:val="30"/>
        </w:rPr>
        <w:t xml:space="preserve"> 30 </w:t>
      </w:r>
      <w:r w:rsidRPr="00645FA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645FAD">
        <w:rPr>
          <w:rFonts w:asciiTheme="majorBidi" w:hAnsiTheme="majorBidi" w:cstheme="majorBidi"/>
          <w:sz w:val="30"/>
          <w:szCs w:val="30"/>
        </w:rPr>
        <w:t>2563</w:t>
      </w:r>
      <w:r w:rsidRPr="00645FA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645FAD">
        <w:rPr>
          <w:rFonts w:asciiTheme="majorBidi" w:hAnsiTheme="majorBidi" w:cstheme="majorBidi"/>
          <w:sz w:val="30"/>
          <w:szCs w:val="30"/>
        </w:rPr>
        <w:t xml:space="preserve">2562 </w:t>
      </w:r>
      <w:r w:rsidRPr="00645FAD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p w14:paraId="62BBE5A4" w14:textId="77777777" w:rsidR="007D16B6" w:rsidRPr="00F32E8E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36"/>
        <w:gridCol w:w="1211"/>
        <w:gridCol w:w="236"/>
        <w:gridCol w:w="1213"/>
        <w:gridCol w:w="236"/>
        <w:gridCol w:w="1222"/>
      </w:tblGrid>
      <w:tr w:rsidR="007D16B6" w:rsidRPr="00CF7ED9" w14:paraId="03D002D0" w14:textId="77777777" w:rsidTr="00DD0BE8">
        <w:trPr>
          <w:trHeight w:val="70"/>
          <w:tblHeader/>
        </w:trPr>
        <w:tc>
          <w:tcPr>
            <w:tcW w:w="3510" w:type="dxa"/>
            <w:vAlign w:val="bottom"/>
          </w:tcPr>
          <w:p w14:paraId="5D65A7B5" w14:textId="77777777" w:rsidR="007D16B6" w:rsidRPr="00CF7ED9" w:rsidRDefault="007D16B6" w:rsidP="007D16B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7" w:type="dxa"/>
            <w:gridSpan w:val="3"/>
          </w:tcPr>
          <w:p w14:paraId="1FDFB082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63833853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1" w:type="dxa"/>
            <w:gridSpan w:val="3"/>
          </w:tcPr>
          <w:p w14:paraId="3C14C4D5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10246" w:rsidRPr="00CF7ED9" w14:paraId="4D45427A" w14:textId="77777777" w:rsidTr="00DD0BE8">
        <w:trPr>
          <w:trHeight w:val="70"/>
          <w:tblHeader/>
        </w:trPr>
        <w:tc>
          <w:tcPr>
            <w:tcW w:w="3510" w:type="dxa"/>
            <w:vAlign w:val="bottom"/>
          </w:tcPr>
          <w:p w14:paraId="5E089A76" w14:textId="77777777" w:rsidR="00A10246" w:rsidRPr="00B5297A" w:rsidRDefault="00A10246" w:rsidP="00A10246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B1A83DA" w14:textId="03D74853" w:rsidR="00A10246" w:rsidRPr="00CF7ED9" w:rsidRDefault="00A10246" w:rsidP="00DD0BE8">
            <w:pPr>
              <w:pStyle w:val="acctfourfigures"/>
              <w:tabs>
                <w:tab w:val="clear" w:pos="765"/>
              </w:tabs>
              <w:spacing w:line="380" w:lineRule="exact"/>
              <w:ind w:left="-107" w:right="-10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สำหรับงวดระยะเวลาตั้งแต่</w:t>
            </w:r>
            <w:r w:rsidRPr="00124B3C">
              <w:rPr>
                <w:rFonts w:ascii="Angsana New" w:hAnsi="Angsana New"/>
                <w:b/>
                <w:sz w:val="30"/>
                <w:szCs w:val="30"/>
                <w:lang w:bidi="th-TH"/>
              </w:rPr>
              <w:br/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วันที่ </w:t>
            </w:r>
            <w:r w:rsidRPr="00124B3C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</w:t>
            </w:r>
            <w:r w:rsidRPr="00124B3C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มกราคม</w:t>
            </w: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F17B0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2563</w:t>
            </w:r>
            <w:r w:rsidRPr="00124B3C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ถึงวันที่ </w:t>
            </w:r>
            <w:r>
              <w:rPr>
                <w:rFonts w:ascii="Angsana New" w:hAnsi="Angsana New"/>
                <w:b/>
                <w:sz w:val="30"/>
                <w:szCs w:val="30"/>
              </w:rPr>
              <w:br/>
            </w:r>
            <w:r w:rsidRPr="00124B3C">
              <w:rPr>
                <w:rFonts w:ascii="Angsana New" w:hAnsi="Angsana New"/>
                <w:bCs/>
                <w:sz w:val="30"/>
                <w:szCs w:val="30"/>
                <w:lang w:bidi="th-TH"/>
              </w:rPr>
              <w:t xml:space="preserve">22 </w:t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พฤษภาคม</w:t>
            </w:r>
          </w:p>
        </w:tc>
        <w:tc>
          <w:tcPr>
            <w:tcW w:w="236" w:type="dxa"/>
            <w:vAlign w:val="bottom"/>
          </w:tcPr>
          <w:p w14:paraId="1340F3A7" w14:textId="77777777" w:rsidR="00A10246" w:rsidRPr="00CF7ED9" w:rsidRDefault="00A10246" w:rsidP="00A1024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11" w:type="dxa"/>
            <w:vAlign w:val="bottom"/>
          </w:tcPr>
          <w:p w14:paraId="59C25280" w14:textId="77777777" w:rsidR="00A10246" w:rsidRDefault="00A10246" w:rsidP="00A10246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EE3D065" w14:textId="77777777" w:rsidR="00A10246" w:rsidRPr="00EE0462" w:rsidRDefault="00A10246" w:rsidP="00A10246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สำหรับงวดหกเดือน</w:t>
            </w:r>
          </w:p>
          <w:p w14:paraId="54BE68A4" w14:textId="77777777" w:rsidR="00A10246" w:rsidRPr="00EE0462" w:rsidRDefault="00A10246" w:rsidP="00A10246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สิ้นสุดวันที่</w:t>
            </w:r>
          </w:p>
          <w:p w14:paraId="2A17F27D" w14:textId="27C12D07" w:rsidR="00A10246" w:rsidRPr="00CF7ED9" w:rsidRDefault="00A10246" w:rsidP="00A1024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772">
              <w:rPr>
                <w:rFonts w:asciiTheme="majorBidi" w:hAnsiTheme="majorBidi"/>
                <w:sz w:val="30"/>
                <w:szCs w:val="30"/>
                <w:lang w:val="en-US" w:bidi="th-TH"/>
              </w:rPr>
              <w:t>30</w:t>
            </w:r>
            <w:r w:rsidRPr="00EE046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73BE5D3B" w14:textId="77777777" w:rsidR="00A10246" w:rsidRPr="00CF7ED9" w:rsidRDefault="00A10246" w:rsidP="00A1024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1" w:type="dxa"/>
            <w:gridSpan w:val="3"/>
            <w:vAlign w:val="bottom"/>
          </w:tcPr>
          <w:p w14:paraId="63FE2921" w14:textId="77777777" w:rsidR="00A10246" w:rsidRDefault="00A10246" w:rsidP="00A1024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287CC7FB" w14:textId="77777777" w:rsidR="00A10246" w:rsidRDefault="00A10246" w:rsidP="00A1024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610BEBA" w14:textId="77777777" w:rsidR="00A10246" w:rsidRDefault="00A10246" w:rsidP="00A1024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8E7BCDD" w14:textId="620802F9" w:rsidR="00A10246" w:rsidRPr="00CF7ED9" w:rsidRDefault="00A10246" w:rsidP="00A1024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สำหรับงวดหกเดือนสิ้นสุด</w:t>
            </w:r>
            <w:r w:rsidR="009D6DBB">
              <w:rPr>
                <w:rFonts w:asciiTheme="majorBidi" w:hAnsiTheme="majorBidi"/>
                <w:sz w:val="30"/>
                <w:szCs w:val="30"/>
                <w:lang w:val="en-US" w:bidi="th-TH"/>
              </w:rPr>
              <w:br/>
            </w: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วันที่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  <w:r w:rsidRPr="00001772">
              <w:rPr>
                <w:rFonts w:asciiTheme="majorBidi" w:hAnsiTheme="majorBidi"/>
                <w:sz w:val="30"/>
                <w:szCs w:val="30"/>
                <w:lang w:val="en-US" w:bidi="th-TH"/>
              </w:rPr>
              <w:t>30</w:t>
            </w:r>
            <w:r w:rsidRPr="00EE046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</w:tr>
      <w:tr w:rsidR="007D16B6" w:rsidRPr="00CF7ED9" w14:paraId="14F4C600" w14:textId="77777777" w:rsidTr="00DD0BE8">
        <w:trPr>
          <w:trHeight w:val="70"/>
          <w:tblHeader/>
        </w:trPr>
        <w:tc>
          <w:tcPr>
            <w:tcW w:w="3510" w:type="dxa"/>
            <w:vAlign w:val="bottom"/>
          </w:tcPr>
          <w:p w14:paraId="75141424" w14:textId="77777777" w:rsidR="007D16B6" w:rsidRPr="00B5297A" w:rsidRDefault="007D16B6" w:rsidP="007D16B6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E559068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36" w:type="dxa"/>
          </w:tcPr>
          <w:p w14:paraId="5391ABD7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11" w:type="dxa"/>
          </w:tcPr>
          <w:p w14:paraId="167A2A94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67C03094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3" w:type="dxa"/>
          </w:tcPr>
          <w:p w14:paraId="53147C2D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36" w:type="dxa"/>
          </w:tcPr>
          <w:p w14:paraId="53EC9F17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22" w:type="dxa"/>
          </w:tcPr>
          <w:p w14:paraId="37A01FE8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7D16B6" w:rsidRPr="00CF7ED9" w14:paraId="65796FCD" w14:textId="77777777" w:rsidTr="00DD0BE8">
        <w:trPr>
          <w:tblHeader/>
        </w:trPr>
        <w:tc>
          <w:tcPr>
            <w:tcW w:w="3510" w:type="dxa"/>
          </w:tcPr>
          <w:p w14:paraId="0D5CA2C1" w14:textId="77777777" w:rsidR="007D16B6" w:rsidRPr="00CF7ED9" w:rsidRDefault="007D16B6" w:rsidP="007D16B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704" w:type="dxa"/>
            <w:gridSpan w:val="7"/>
          </w:tcPr>
          <w:p w14:paraId="35DC74CB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380" w:lineRule="exact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D16B6" w:rsidRPr="00CF7ED9" w14:paraId="114D3E61" w14:textId="77777777" w:rsidTr="00DD0BE8">
        <w:trPr>
          <w:tblHeader/>
        </w:trPr>
        <w:tc>
          <w:tcPr>
            <w:tcW w:w="3510" w:type="dxa"/>
          </w:tcPr>
          <w:p w14:paraId="7EC3066D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vAlign w:val="bottom"/>
          </w:tcPr>
          <w:p w14:paraId="1ADA8693" w14:textId="4963902C" w:rsidR="007D16B6" w:rsidRPr="00CF7ED9" w:rsidRDefault="007D16B6" w:rsidP="008E76C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C697C5C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05D4AFCA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  <w:vAlign w:val="bottom"/>
          </w:tcPr>
          <w:p w14:paraId="4B688E1B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052084B8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B903154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75C13CFA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7D16B6" w:rsidRPr="00CF7ED9" w14:paraId="6586FEED" w14:textId="77777777" w:rsidTr="00DD0BE8">
        <w:tc>
          <w:tcPr>
            <w:tcW w:w="3510" w:type="dxa"/>
          </w:tcPr>
          <w:p w14:paraId="5B5ED6F1" w14:textId="77777777" w:rsidR="007D16B6" w:rsidRPr="00CF7ED9" w:rsidRDefault="007D16B6" w:rsidP="007D16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รายได้ค่านายหน้า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68D53C" w14:textId="327C6A11" w:rsidR="007D16B6" w:rsidRPr="00CF7ED9" w:rsidRDefault="008E76C0" w:rsidP="00DD0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36" w:type="dxa"/>
            <w:vAlign w:val="bottom"/>
          </w:tcPr>
          <w:p w14:paraId="30C9380A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327797EC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4,051</w:t>
            </w:r>
          </w:p>
        </w:tc>
        <w:tc>
          <w:tcPr>
            <w:tcW w:w="236" w:type="dxa"/>
            <w:vAlign w:val="bottom"/>
          </w:tcPr>
          <w:p w14:paraId="310C0CBB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36512D2A" w14:textId="51988488" w:rsidR="007D16B6" w:rsidRPr="00CF7ED9" w:rsidRDefault="008E76C0" w:rsidP="00DD0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36" w:type="dxa"/>
            <w:vAlign w:val="bottom"/>
          </w:tcPr>
          <w:p w14:paraId="633E65D1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6BD500A7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4,051</w:t>
            </w:r>
          </w:p>
        </w:tc>
      </w:tr>
      <w:tr w:rsidR="007D16B6" w:rsidRPr="00CF7ED9" w14:paraId="539201B4" w14:textId="77777777" w:rsidTr="00DD0BE8">
        <w:tc>
          <w:tcPr>
            <w:tcW w:w="3510" w:type="dxa"/>
          </w:tcPr>
          <w:p w14:paraId="06EEB879" w14:textId="77777777" w:rsidR="007D16B6" w:rsidRPr="00CF7ED9" w:rsidRDefault="007D16B6" w:rsidP="007D16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รายได้ค่าธรรมเนียม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เงินลงทุน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279C6D" w14:textId="4C07B59A" w:rsidR="007D16B6" w:rsidRPr="00CF7ED9" w:rsidRDefault="00645FAD" w:rsidP="00DD0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19,792</w:t>
            </w:r>
          </w:p>
        </w:tc>
        <w:tc>
          <w:tcPr>
            <w:tcW w:w="236" w:type="dxa"/>
            <w:vAlign w:val="bottom"/>
          </w:tcPr>
          <w:p w14:paraId="7DA8CA59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4F67C6D8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59,375</w:t>
            </w:r>
          </w:p>
        </w:tc>
        <w:tc>
          <w:tcPr>
            <w:tcW w:w="236" w:type="dxa"/>
            <w:vAlign w:val="bottom"/>
          </w:tcPr>
          <w:p w14:paraId="5B4438E3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6347564C" w14:textId="4747F795" w:rsidR="007D16B6" w:rsidRPr="00CF7ED9" w:rsidRDefault="008E76C0" w:rsidP="00DD0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2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2C688C9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557A656E" w14:textId="77777777" w:rsidR="007D16B6" w:rsidRPr="00CF7ED9" w:rsidRDefault="007D16B6" w:rsidP="00DD0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16B6" w:rsidRPr="00CF7ED9" w14:paraId="33A20E72" w14:textId="77777777" w:rsidTr="00DD0BE8">
        <w:tc>
          <w:tcPr>
            <w:tcW w:w="3510" w:type="dxa"/>
          </w:tcPr>
          <w:p w14:paraId="235840F1" w14:textId="77777777" w:rsidR="007D16B6" w:rsidRPr="00CF7ED9" w:rsidRDefault="007D16B6" w:rsidP="007D16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รายได้ดอกเบี้ย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C01C45" w14:textId="21C906EB" w:rsidR="007D16B6" w:rsidRPr="00CF7ED9" w:rsidRDefault="008E76C0" w:rsidP="00DD0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3,979</w:t>
            </w:r>
          </w:p>
        </w:tc>
        <w:tc>
          <w:tcPr>
            <w:tcW w:w="236" w:type="dxa"/>
            <w:vAlign w:val="bottom"/>
          </w:tcPr>
          <w:p w14:paraId="640937D0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50AF21F8" w14:textId="77777777" w:rsidR="007D16B6" w:rsidRPr="00CF7ED9" w:rsidRDefault="007D16B6" w:rsidP="00DD0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4,901</w:t>
            </w:r>
          </w:p>
        </w:tc>
        <w:tc>
          <w:tcPr>
            <w:tcW w:w="236" w:type="dxa"/>
            <w:vAlign w:val="bottom"/>
          </w:tcPr>
          <w:p w14:paraId="69B70726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2D9A37C3" w14:textId="76C25531" w:rsidR="007D16B6" w:rsidRPr="00CF7ED9" w:rsidRDefault="008E76C0" w:rsidP="00DD0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3,979</w:t>
            </w:r>
          </w:p>
        </w:tc>
        <w:tc>
          <w:tcPr>
            <w:tcW w:w="236" w:type="dxa"/>
            <w:vAlign w:val="bottom"/>
          </w:tcPr>
          <w:p w14:paraId="105A1074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6A35F918" w14:textId="77777777" w:rsidR="007D16B6" w:rsidRPr="00CF7ED9" w:rsidRDefault="007D16B6" w:rsidP="00DD0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4,805</w:t>
            </w:r>
          </w:p>
        </w:tc>
      </w:tr>
      <w:tr w:rsidR="009D6DBB" w:rsidRPr="00CF7ED9" w14:paraId="6016C28F" w14:textId="77777777" w:rsidTr="00DD0BE8">
        <w:tc>
          <w:tcPr>
            <w:tcW w:w="3510" w:type="dxa"/>
          </w:tcPr>
          <w:p w14:paraId="50C273E4" w14:textId="77777777" w:rsidR="009D6DBB" w:rsidRPr="00CF7ED9" w:rsidRDefault="009D6DBB" w:rsidP="009D6D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 จากอนุพันธ์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E4DA0E" w14:textId="77777777" w:rsidR="009D6DBB" w:rsidRPr="00CF7ED9" w:rsidRDefault="009D6DBB" w:rsidP="00DD0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285,351</w:t>
            </w:r>
          </w:p>
        </w:tc>
        <w:tc>
          <w:tcPr>
            <w:tcW w:w="236" w:type="dxa"/>
            <w:vAlign w:val="bottom"/>
          </w:tcPr>
          <w:p w14:paraId="3C8E17F7" w14:textId="77777777" w:rsidR="009D6DBB" w:rsidRPr="00CF7ED9" w:rsidRDefault="009D6DBB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323A2025" w14:textId="77777777" w:rsidR="009D6DBB" w:rsidRPr="00CF7ED9" w:rsidRDefault="009D6DBB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(4,239)</w:t>
            </w:r>
          </w:p>
        </w:tc>
        <w:tc>
          <w:tcPr>
            <w:tcW w:w="236" w:type="dxa"/>
            <w:vAlign w:val="bottom"/>
          </w:tcPr>
          <w:p w14:paraId="7AEFF4DE" w14:textId="77777777" w:rsidR="009D6DBB" w:rsidRPr="00CF7ED9" w:rsidRDefault="009D6DBB" w:rsidP="00A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6291E926" w14:textId="77777777" w:rsidR="009D6DBB" w:rsidRPr="00CF7ED9" w:rsidRDefault="009D6DBB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285,351</w:t>
            </w:r>
          </w:p>
        </w:tc>
        <w:tc>
          <w:tcPr>
            <w:tcW w:w="236" w:type="dxa"/>
            <w:vAlign w:val="bottom"/>
          </w:tcPr>
          <w:p w14:paraId="12AA446E" w14:textId="77777777" w:rsidR="009D6DBB" w:rsidRPr="00CF7ED9" w:rsidRDefault="009D6DBB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290FD979" w14:textId="77777777" w:rsidR="009D6DBB" w:rsidRPr="00CF7ED9" w:rsidRDefault="009D6DBB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(4,239)</w:t>
            </w:r>
          </w:p>
        </w:tc>
      </w:tr>
      <w:tr w:rsidR="007D16B6" w:rsidRPr="00CF7ED9" w14:paraId="30F62871" w14:textId="77777777" w:rsidTr="00DD0BE8">
        <w:tc>
          <w:tcPr>
            <w:tcW w:w="3510" w:type="dxa"/>
          </w:tcPr>
          <w:p w14:paraId="6B110780" w14:textId="2E6C9C44" w:rsidR="007D16B6" w:rsidRPr="00CF7ED9" w:rsidRDefault="007D16B6" w:rsidP="007D16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</w:t>
            </w:r>
            <w:r w:rsidR="009D6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ื่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599C69" w14:textId="4EA8CA6A" w:rsidR="007D16B6" w:rsidRPr="00CF7ED9" w:rsidRDefault="009D6DBB" w:rsidP="00DD0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52,106</w:t>
            </w:r>
          </w:p>
        </w:tc>
        <w:tc>
          <w:tcPr>
            <w:tcW w:w="236" w:type="dxa"/>
            <w:vAlign w:val="bottom"/>
          </w:tcPr>
          <w:p w14:paraId="13D212A2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7D2183F3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71,240</w:t>
            </w:r>
          </w:p>
        </w:tc>
        <w:tc>
          <w:tcPr>
            <w:tcW w:w="236" w:type="dxa"/>
            <w:vAlign w:val="bottom"/>
          </w:tcPr>
          <w:p w14:paraId="09CFFCD6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0B236574" w14:textId="48279970" w:rsidR="007D16B6" w:rsidRPr="00CF7ED9" w:rsidRDefault="008E76C0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543</w:t>
            </w:r>
          </w:p>
        </w:tc>
        <w:tc>
          <w:tcPr>
            <w:tcW w:w="236" w:type="dxa"/>
            <w:vAlign w:val="bottom"/>
          </w:tcPr>
          <w:p w14:paraId="67F7C018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26915853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</w:tr>
      <w:tr w:rsidR="007D16B6" w:rsidRPr="00CF7ED9" w14:paraId="4E5B475B" w14:textId="77777777" w:rsidTr="00DD0BE8">
        <w:tc>
          <w:tcPr>
            <w:tcW w:w="3510" w:type="dxa"/>
          </w:tcPr>
          <w:p w14:paraId="3BB2E6EC" w14:textId="77777777" w:rsidR="007D16B6" w:rsidRPr="00CF7ED9" w:rsidRDefault="007D16B6" w:rsidP="009D6D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ค่าบริการเพื่อสนับสนุน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ธุรกิจตามปกติ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51C5DF" w14:textId="0B5C07BC" w:rsidR="007D16B6" w:rsidRPr="00CF7ED9" w:rsidRDefault="00645FAD" w:rsidP="00DD0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31,763</w:t>
            </w:r>
          </w:p>
        </w:tc>
        <w:tc>
          <w:tcPr>
            <w:tcW w:w="236" w:type="dxa"/>
            <w:vAlign w:val="bottom"/>
          </w:tcPr>
          <w:p w14:paraId="3120E98F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56ACDBDA" w14:textId="77777777" w:rsidR="007D16B6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7B3048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25,932</w:t>
            </w:r>
          </w:p>
        </w:tc>
        <w:tc>
          <w:tcPr>
            <w:tcW w:w="236" w:type="dxa"/>
          </w:tcPr>
          <w:p w14:paraId="50F81E2F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4E0BA55D" w14:textId="77777777" w:rsidR="008E76C0" w:rsidRDefault="008E76C0" w:rsidP="008E76C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AADDB8" w14:textId="5191ABBB" w:rsidR="007D16B6" w:rsidRPr="00CF7ED9" w:rsidRDefault="008E76C0" w:rsidP="008E76C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</w:t>
            </w:r>
            <w:r w:rsidR="00F1177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236" w:type="dxa"/>
          </w:tcPr>
          <w:p w14:paraId="0B08C439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A5C7328" w14:textId="77777777" w:rsidR="007D16B6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BAA510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24,743</w:t>
            </w:r>
          </w:p>
        </w:tc>
      </w:tr>
      <w:tr w:rsidR="007D16B6" w:rsidRPr="00CF7ED9" w14:paraId="7AD60DDC" w14:textId="77777777" w:rsidTr="00DD0BE8">
        <w:tc>
          <w:tcPr>
            <w:tcW w:w="3510" w:type="dxa"/>
          </w:tcPr>
          <w:p w14:paraId="1ECD414E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ค่าธรรมเนียมและบริการจ่าย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4F1F9B" w14:textId="79420F03" w:rsidR="007D16B6" w:rsidRPr="00CF7ED9" w:rsidRDefault="00787207" w:rsidP="00DD0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D7C6815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38B1C140" w14:textId="3B175592" w:rsidR="007D16B6" w:rsidRPr="00CF7ED9" w:rsidRDefault="00645FAD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236" w:type="dxa"/>
            <w:vAlign w:val="bottom"/>
          </w:tcPr>
          <w:p w14:paraId="164F8301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03616D2C" w14:textId="7FE02267" w:rsidR="007D16B6" w:rsidRPr="00CF7ED9" w:rsidRDefault="00F11776" w:rsidP="00DD0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2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BA5E01D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35939C0A" w14:textId="6052A753" w:rsidR="007D16B6" w:rsidRPr="00CF7ED9" w:rsidRDefault="00645FAD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</w:tr>
      <w:tr w:rsidR="007D16B6" w:rsidRPr="00CF7ED9" w14:paraId="579EE784" w14:textId="77777777" w:rsidTr="00DD0BE8">
        <w:tc>
          <w:tcPr>
            <w:tcW w:w="3510" w:type="dxa"/>
          </w:tcPr>
          <w:p w14:paraId="00DEB626" w14:textId="12743523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F8246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FE81C7" w14:textId="1F81047B" w:rsidR="007D16B6" w:rsidRPr="00CF7ED9" w:rsidRDefault="00F11776" w:rsidP="00F1177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3,962</w:t>
            </w:r>
          </w:p>
        </w:tc>
        <w:tc>
          <w:tcPr>
            <w:tcW w:w="236" w:type="dxa"/>
            <w:vAlign w:val="bottom"/>
          </w:tcPr>
          <w:p w14:paraId="10C5B56B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0BCD8E22" w14:textId="77777777" w:rsidR="007D16B6" w:rsidRPr="00CF7ED9" w:rsidRDefault="007D16B6" w:rsidP="00DD0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7D27408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0FBA5444" w14:textId="32BEF5A4" w:rsidR="007D16B6" w:rsidRPr="00CF7ED9" w:rsidRDefault="00F11776" w:rsidP="00DD0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3,962</w:t>
            </w:r>
          </w:p>
        </w:tc>
        <w:tc>
          <w:tcPr>
            <w:tcW w:w="236" w:type="dxa"/>
            <w:vAlign w:val="bottom"/>
          </w:tcPr>
          <w:p w14:paraId="7A3F63C1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6CE2E603" w14:textId="77777777" w:rsidR="007D16B6" w:rsidRPr="00CF7ED9" w:rsidRDefault="007D16B6" w:rsidP="00491B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16B6" w:rsidRPr="00CF7ED9" w14:paraId="0201A08F" w14:textId="77777777" w:rsidTr="00DD0BE8">
        <w:tc>
          <w:tcPr>
            <w:tcW w:w="3510" w:type="dxa"/>
          </w:tcPr>
          <w:p w14:paraId="0624987C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FA853E" w14:textId="7E691F19" w:rsidR="007D16B6" w:rsidRPr="00CF7ED9" w:rsidRDefault="001B0A0D" w:rsidP="00F1177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11,538</w:t>
            </w:r>
          </w:p>
        </w:tc>
        <w:tc>
          <w:tcPr>
            <w:tcW w:w="236" w:type="dxa"/>
            <w:vAlign w:val="bottom"/>
          </w:tcPr>
          <w:p w14:paraId="59D67E34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14B47333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11,416</w:t>
            </w:r>
          </w:p>
        </w:tc>
        <w:tc>
          <w:tcPr>
            <w:tcW w:w="236" w:type="dxa"/>
            <w:vAlign w:val="bottom"/>
          </w:tcPr>
          <w:p w14:paraId="69B42AFD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3FE22658" w14:textId="749EF3C5" w:rsidR="007D16B6" w:rsidRPr="00CF7ED9" w:rsidRDefault="00F11776" w:rsidP="00DD0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11,538</w:t>
            </w:r>
          </w:p>
        </w:tc>
        <w:tc>
          <w:tcPr>
            <w:tcW w:w="236" w:type="dxa"/>
            <w:vAlign w:val="bottom"/>
          </w:tcPr>
          <w:p w14:paraId="61E5D02A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486FBF10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11,416</w:t>
            </w:r>
          </w:p>
        </w:tc>
      </w:tr>
      <w:tr w:rsidR="007D16B6" w:rsidRPr="00CF7ED9" w14:paraId="78C2FA53" w14:textId="77777777" w:rsidTr="00DD0BE8">
        <w:tc>
          <w:tcPr>
            <w:tcW w:w="3510" w:type="dxa"/>
          </w:tcPr>
          <w:p w14:paraId="137935F7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ค่าใช้จ่ายอื่น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17F80F" w14:textId="02FF70FF" w:rsidR="007D16B6" w:rsidRPr="00CF7ED9" w:rsidRDefault="00DD0BE8" w:rsidP="00F1177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5,705</w:t>
            </w:r>
          </w:p>
        </w:tc>
        <w:tc>
          <w:tcPr>
            <w:tcW w:w="236" w:type="dxa"/>
            <w:vAlign w:val="bottom"/>
          </w:tcPr>
          <w:p w14:paraId="2E943230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06563402" w14:textId="6E034C7A" w:rsidR="007D16B6" w:rsidRPr="00CF7ED9" w:rsidRDefault="00645FAD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4,452</w:t>
            </w:r>
          </w:p>
        </w:tc>
        <w:tc>
          <w:tcPr>
            <w:tcW w:w="236" w:type="dxa"/>
            <w:vAlign w:val="bottom"/>
          </w:tcPr>
          <w:p w14:paraId="3415D8AA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4525C47B" w14:textId="4AA1D8FD" w:rsidR="007D16B6" w:rsidRPr="00CF7ED9" w:rsidRDefault="00F11776" w:rsidP="00DD0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5,676</w:t>
            </w:r>
          </w:p>
        </w:tc>
        <w:tc>
          <w:tcPr>
            <w:tcW w:w="236" w:type="dxa"/>
            <w:vAlign w:val="bottom"/>
          </w:tcPr>
          <w:p w14:paraId="54EF6A8A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7FD71163" w14:textId="23E42ADB" w:rsidR="007D16B6" w:rsidRPr="00CF7ED9" w:rsidRDefault="00645FAD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4,398</w:t>
            </w:r>
          </w:p>
        </w:tc>
      </w:tr>
      <w:tr w:rsidR="007D16B6" w:rsidRPr="00987C79" w14:paraId="24E8BE5B" w14:textId="77777777" w:rsidTr="00DD0BE8">
        <w:tc>
          <w:tcPr>
            <w:tcW w:w="3510" w:type="dxa"/>
          </w:tcPr>
          <w:p w14:paraId="6B0A29A0" w14:textId="77777777" w:rsidR="007D16B6" w:rsidRPr="0029381B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EBD97B" w14:textId="77777777" w:rsidR="007D16B6" w:rsidRPr="0029381B" w:rsidRDefault="007D16B6" w:rsidP="00F1177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603355A" w14:textId="77777777" w:rsidR="007D16B6" w:rsidRPr="0029381B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1422864E" w14:textId="77777777" w:rsidR="007D16B6" w:rsidRPr="0029381B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B871231" w14:textId="77777777" w:rsidR="007D16B6" w:rsidRPr="0029381B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57D18996" w14:textId="77777777" w:rsidR="007D16B6" w:rsidRPr="0029381B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C982AA4" w14:textId="77777777" w:rsidR="007D16B6" w:rsidRPr="0029381B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14A8A5AE" w14:textId="77777777" w:rsidR="007D16B6" w:rsidRPr="0029381B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16B6" w:rsidRPr="00CF7ED9" w14:paraId="2E0049D7" w14:textId="77777777" w:rsidTr="00DD0BE8">
        <w:tc>
          <w:tcPr>
            <w:tcW w:w="3510" w:type="dxa"/>
          </w:tcPr>
          <w:p w14:paraId="0FDB811A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F48654" w14:textId="77777777" w:rsidR="007D16B6" w:rsidRPr="00CF7ED9" w:rsidRDefault="007D16B6" w:rsidP="00F1177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9D23416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0024F54E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4E3657D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42B93012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5760B96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2CA76CA9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16B6" w:rsidRPr="00CF7ED9" w14:paraId="490DAE6C" w14:textId="77777777" w:rsidTr="00DD0BE8">
        <w:tc>
          <w:tcPr>
            <w:tcW w:w="3510" w:type="dxa"/>
          </w:tcPr>
          <w:p w14:paraId="5C1D8AA8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5D28CB" w14:textId="4433999E" w:rsidR="007D16B6" w:rsidRPr="00CF7ED9" w:rsidRDefault="00F11776" w:rsidP="00DD0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0"/>
              </w:tabs>
              <w:spacing w:line="240" w:lineRule="auto"/>
              <w:ind w:left="-108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4F2E4D0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6540DD25" w14:textId="77777777" w:rsidR="007D16B6" w:rsidRPr="00CF7ED9" w:rsidRDefault="007D16B6" w:rsidP="00DD0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470CFA1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76D9F846" w14:textId="3E0E432B" w:rsidR="007D16B6" w:rsidRPr="00CF7ED9" w:rsidRDefault="00F11776" w:rsidP="00DD0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2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3169CC1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35884D63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</w:tr>
      <w:tr w:rsidR="007D16B6" w:rsidRPr="00987C79" w14:paraId="30C2F912" w14:textId="77777777" w:rsidTr="00DD0BE8">
        <w:tc>
          <w:tcPr>
            <w:tcW w:w="3510" w:type="dxa"/>
          </w:tcPr>
          <w:p w14:paraId="2CE94ECF" w14:textId="77777777" w:rsidR="007D16B6" w:rsidRPr="00BE2785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D81326B" w14:textId="77777777" w:rsidR="007D16B6" w:rsidRPr="00BE2785" w:rsidRDefault="007D16B6" w:rsidP="00F1177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077F6D5" w14:textId="77777777" w:rsidR="007D16B6" w:rsidRPr="00BE2785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0545198E" w14:textId="77777777" w:rsidR="007D16B6" w:rsidRPr="00BE2785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6F21DB3" w14:textId="77777777" w:rsidR="007D16B6" w:rsidRPr="00BE2785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516A2FF2" w14:textId="77777777" w:rsidR="007D16B6" w:rsidRPr="00BE2785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1BE4189" w14:textId="77777777" w:rsidR="007D16B6" w:rsidRPr="00BE2785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2AE510D1" w14:textId="77777777" w:rsidR="007D16B6" w:rsidRPr="00BE2785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16B6" w:rsidRPr="00CF7ED9" w14:paraId="0052E245" w14:textId="77777777" w:rsidTr="00DD0BE8">
        <w:tc>
          <w:tcPr>
            <w:tcW w:w="3510" w:type="dxa"/>
          </w:tcPr>
          <w:p w14:paraId="42D9E488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บริษัทย่อยของบริษัทใหญ่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2109B3" w14:textId="77777777" w:rsidR="007D16B6" w:rsidRPr="00CF7ED9" w:rsidRDefault="007D16B6" w:rsidP="00F1177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A7DFF21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2EB16C6E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79990D3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0955D8D4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D6BFF41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732C29F7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16B6" w:rsidRPr="00CF7ED9" w14:paraId="042A1E1E" w14:textId="77777777" w:rsidTr="00DD0BE8">
        <w:tc>
          <w:tcPr>
            <w:tcW w:w="3510" w:type="dxa"/>
          </w:tcPr>
          <w:p w14:paraId="06BF1629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รายได้ค่านายหน้า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C1D2FF" w14:textId="1CC81369" w:rsidR="007D16B6" w:rsidRPr="00CF7ED9" w:rsidRDefault="00F11776" w:rsidP="00F1177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20"/>
              </w:tabs>
              <w:spacing w:line="240" w:lineRule="auto"/>
              <w:ind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5C88062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77F1EE9D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1,887</w:t>
            </w:r>
          </w:p>
        </w:tc>
        <w:tc>
          <w:tcPr>
            <w:tcW w:w="236" w:type="dxa"/>
            <w:vAlign w:val="bottom"/>
          </w:tcPr>
          <w:p w14:paraId="175BF406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3DAD4EBD" w14:textId="00048ACB" w:rsidR="007D16B6" w:rsidRPr="00CF7ED9" w:rsidRDefault="00F11776" w:rsidP="00DD0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2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CB28A38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286D4CDA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1,887</w:t>
            </w:r>
          </w:p>
        </w:tc>
      </w:tr>
      <w:tr w:rsidR="007D16B6" w:rsidRPr="00CF7ED9" w14:paraId="7A40F7BB" w14:textId="77777777" w:rsidTr="00DD0BE8">
        <w:tc>
          <w:tcPr>
            <w:tcW w:w="3510" w:type="dxa"/>
          </w:tcPr>
          <w:p w14:paraId="5ED20CFC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รายได้ค่าธรรมเนียมและบริการ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490034" w14:textId="603934F3" w:rsidR="007D16B6" w:rsidRDefault="00645FAD" w:rsidP="00645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3,510</w:t>
            </w:r>
          </w:p>
        </w:tc>
        <w:tc>
          <w:tcPr>
            <w:tcW w:w="236" w:type="dxa"/>
            <w:vAlign w:val="bottom"/>
          </w:tcPr>
          <w:p w14:paraId="7A99B0DD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752316A7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1,468</w:t>
            </w:r>
          </w:p>
        </w:tc>
        <w:tc>
          <w:tcPr>
            <w:tcW w:w="236" w:type="dxa"/>
            <w:vAlign w:val="bottom"/>
          </w:tcPr>
          <w:p w14:paraId="5E28F4FC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644B4C2C" w14:textId="420B1528" w:rsidR="007D16B6" w:rsidRDefault="00F11776" w:rsidP="00DD0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3,510</w:t>
            </w:r>
          </w:p>
        </w:tc>
        <w:tc>
          <w:tcPr>
            <w:tcW w:w="236" w:type="dxa"/>
            <w:vAlign w:val="bottom"/>
          </w:tcPr>
          <w:p w14:paraId="37B63204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63A98ADC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1,468</w:t>
            </w:r>
          </w:p>
        </w:tc>
      </w:tr>
      <w:tr w:rsidR="00645FAD" w:rsidRPr="00CF7ED9" w14:paraId="236821F0" w14:textId="77777777" w:rsidTr="00DD0BE8">
        <w:tc>
          <w:tcPr>
            <w:tcW w:w="3510" w:type="dxa"/>
          </w:tcPr>
          <w:p w14:paraId="296CAAA9" w14:textId="77777777" w:rsidR="00645FAD" w:rsidRPr="00CF7ED9" w:rsidRDefault="00645FAD" w:rsidP="0064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DBD442" w14:textId="1EDD54AE" w:rsidR="00645FAD" w:rsidRPr="00C259A0" w:rsidRDefault="00645FAD" w:rsidP="00645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59A0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DD0BE8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236" w:type="dxa"/>
            <w:vAlign w:val="bottom"/>
          </w:tcPr>
          <w:p w14:paraId="346AD107" w14:textId="77777777" w:rsidR="00645FAD" w:rsidRPr="00C259A0" w:rsidRDefault="00645FAD" w:rsidP="00645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00E1C659" w14:textId="77777777" w:rsidR="00645FAD" w:rsidRPr="00C259A0" w:rsidRDefault="00645FAD" w:rsidP="00645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59A0">
              <w:rPr>
                <w:rFonts w:asciiTheme="majorBidi" w:hAnsiTheme="majorBidi" w:cstheme="majorBidi"/>
                <w:sz w:val="30"/>
                <w:szCs w:val="30"/>
              </w:rPr>
              <w:t>125,753</w:t>
            </w:r>
          </w:p>
        </w:tc>
        <w:tc>
          <w:tcPr>
            <w:tcW w:w="236" w:type="dxa"/>
            <w:vAlign w:val="bottom"/>
          </w:tcPr>
          <w:p w14:paraId="7082FEC6" w14:textId="77777777" w:rsidR="00645FAD" w:rsidRPr="00CF7ED9" w:rsidRDefault="00645FAD" w:rsidP="0064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6C74E5D8" w14:textId="5CE1C3A3" w:rsidR="00645FAD" w:rsidRPr="00CF7ED9" w:rsidRDefault="00645FAD" w:rsidP="00DD0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5,278</w:t>
            </w:r>
          </w:p>
        </w:tc>
        <w:tc>
          <w:tcPr>
            <w:tcW w:w="236" w:type="dxa"/>
            <w:vAlign w:val="bottom"/>
          </w:tcPr>
          <w:p w14:paraId="5BA274D8" w14:textId="77777777" w:rsidR="00645FAD" w:rsidRPr="00CF7ED9" w:rsidRDefault="00645FAD" w:rsidP="00645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02697989" w14:textId="77777777" w:rsidR="00645FAD" w:rsidRPr="00CF7ED9" w:rsidRDefault="00645FAD" w:rsidP="00645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125,753</w:t>
            </w:r>
          </w:p>
        </w:tc>
      </w:tr>
      <w:tr w:rsidR="00645FAD" w:rsidRPr="009D6DBB" w14:paraId="4E5E2276" w14:textId="77777777" w:rsidTr="00DD0BE8">
        <w:tc>
          <w:tcPr>
            <w:tcW w:w="3510" w:type="dxa"/>
          </w:tcPr>
          <w:p w14:paraId="6CEAAB42" w14:textId="77777777" w:rsidR="00645FAD" w:rsidRPr="009D6DBB" w:rsidRDefault="00645FAD" w:rsidP="0064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B9073B" w14:textId="77777777" w:rsidR="00645FAD" w:rsidRPr="009D6DBB" w:rsidRDefault="00645FAD" w:rsidP="00645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257067A" w14:textId="77777777" w:rsidR="00645FAD" w:rsidRPr="009D6DBB" w:rsidRDefault="00645FAD" w:rsidP="00645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4FA037F6" w14:textId="77777777" w:rsidR="00645FAD" w:rsidRPr="009D6DBB" w:rsidRDefault="00645FAD" w:rsidP="00645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08FA757" w14:textId="77777777" w:rsidR="00645FAD" w:rsidRPr="009D6DBB" w:rsidRDefault="00645FAD" w:rsidP="0064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32139FAE" w14:textId="77777777" w:rsidR="00645FAD" w:rsidRPr="009D6DBB" w:rsidRDefault="00645FAD" w:rsidP="00645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5E19F58" w14:textId="77777777" w:rsidR="00645FAD" w:rsidRPr="009D6DBB" w:rsidRDefault="00645FAD" w:rsidP="00645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2BAAB13C" w14:textId="77777777" w:rsidR="00645FAD" w:rsidRPr="009D6DBB" w:rsidRDefault="00645FAD" w:rsidP="00645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5FAD" w:rsidRPr="00CF7ED9" w14:paraId="2031D67B" w14:textId="77777777" w:rsidTr="00DD0BE8">
        <w:tc>
          <w:tcPr>
            <w:tcW w:w="3510" w:type="dxa"/>
          </w:tcPr>
          <w:p w14:paraId="0C5CF6A4" w14:textId="77777777" w:rsidR="00645FAD" w:rsidRPr="00CF7ED9" w:rsidRDefault="00645FAD" w:rsidP="0064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บริษัทย่อยทางอ้อมของบริษัทใหญ่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6EA906" w14:textId="77777777" w:rsidR="00645FAD" w:rsidRPr="00CF7ED9" w:rsidRDefault="00645FAD" w:rsidP="00645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15734E7" w14:textId="77777777" w:rsidR="00645FAD" w:rsidRPr="00CF7ED9" w:rsidRDefault="00645FAD" w:rsidP="00645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69956712" w14:textId="77777777" w:rsidR="00645FAD" w:rsidRPr="00CF7ED9" w:rsidRDefault="00645FAD" w:rsidP="00645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39FFF9F" w14:textId="77777777" w:rsidR="00645FAD" w:rsidRPr="00CF7ED9" w:rsidRDefault="00645FAD" w:rsidP="0064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4C1E47AF" w14:textId="77777777" w:rsidR="00645FAD" w:rsidRPr="00CF7ED9" w:rsidRDefault="00645FAD" w:rsidP="00645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0B0E502" w14:textId="77777777" w:rsidR="00645FAD" w:rsidRPr="00CF7ED9" w:rsidRDefault="00645FAD" w:rsidP="00645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5D4E4ECC" w14:textId="77777777" w:rsidR="00645FAD" w:rsidRPr="00CF7ED9" w:rsidRDefault="00645FAD" w:rsidP="00645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5FAD" w:rsidRPr="00CF7ED9" w14:paraId="39842A97" w14:textId="77777777" w:rsidTr="00DD0BE8">
        <w:tc>
          <w:tcPr>
            <w:tcW w:w="3510" w:type="dxa"/>
          </w:tcPr>
          <w:p w14:paraId="32FDF584" w14:textId="77777777" w:rsidR="00645FAD" w:rsidRPr="00CF7ED9" w:rsidRDefault="00645FAD" w:rsidP="0064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ค่าใช้จ่ายอื่น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C091B5" w14:textId="5BA912DC" w:rsidR="00645FAD" w:rsidRPr="00CF7ED9" w:rsidRDefault="00645FAD" w:rsidP="00645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6,569</w:t>
            </w:r>
          </w:p>
        </w:tc>
        <w:tc>
          <w:tcPr>
            <w:tcW w:w="236" w:type="dxa"/>
            <w:vAlign w:val="bottom"/>
          </w:tcPr>
          <w:p w14:paraId="1DA2B4E8" w14:textId="77777777" w:rsidR="00645FAD" w:rsidRPr="00CF7ED9" w:rsidRDefault="00645FAD" w:rsidP="00645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0602EE31" w14:textId="77777777" w:rsidR="00645FAD" w:rsidRPr="00CF7ED9" w:rsidRDefault="00645FAD" w:rsidP="00645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6,060</w:t>
            </w:r>
          </w:p>
        </w:tc>
        <w:tc>
          <w:tcPr>
            <w:tcW w:w="236" w:type="dxa"/>
            <w:vAlign w:val="bottom"/>
          </w:tcPr>
          <w:p w14:paraId="39789356" w14:textId="77777777" w:rsidR="00645FAD" w:rsidRPr="00CF7ED9" w:rsidRDefault="00645FAD" w:rsidP="0064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61B9134C" w14:textId="63545678" w:rsidR="00645FAD" w:rsidRPr="00CF7ED9" w:rsidRDefault="00645FAD" w:rsidP="00645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6,569</w:t>
            </w:r>
          </w:p>
        </w:tc>
        <w:tc>
          <w:tcPr>
            <w:tcW w:w="236" w:type="dxa"/>
            <w:vAlign w:val="bottom"/>
          </w:tcPr>
          <w:p w14:paraId="14262846" w14:textId="77777777" w:rsidR="00645FAD" w:rsidRPr="00CF7ED9" w:rsidRDefault="00645FAD" w:rsidP="00645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16E3BADB" w14:textId="77777777" w:rsidR="00645FAD" w:rsidRPr="00CF7ED9" w:rsidRDefault="00645FAD" w:rsidP="00645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6,060</w:t>
            </w:r>
          </w:p>
        </w:tc>
      </w:tr>
    </w:tbl>
    <w:p w14:paraId="5EF01AEB" w14:textId="0489E745" w:rsidR="007D16B6" w:rsidRPr="00CF7ED9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</w:t>
      </w:r>
      <w:r w:rsidR="00F82462">
        <w:rPr>
          <w:rFonts w:asciiTheme="majorBidi" w:hAnsiTheme="majorBidi" w:cstheme="majorBidi" w:hint="cs"/>
          <w:sz w:val="30"/>
          <w:szCs w:val="30"/>
          <w:cs/>
        </w:rPr>
        <w:t>ที่สำคัญ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กับกิจการที่เกี่ยวข้องกัน ณ วันที่ </w:t>
      </w:r>
      <w:r>
        <w:rPr>
          <w:rFonts w:asciiTheme="majorBidi" w:hAnsiTheme="majorBidi" w:cstheme="majorBidi"/>
          <w:sz w:val="30"/>
          <w:szCs w:val="30"/>
        </w:rPr>
        <w:t>30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>
        <w:rPr>
          <w:rFonts w:asciiTheme="majorBidi" w:hAnsiTheme="majorBidi" w:cstheme="majorBidi"/>
          <w:sz w:val="30"/>
          <w:szCs w:val="30"/>
        </w:rPr>
        <w:t>2563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>
        <w:rPr>
          <w:rFonts w:asciiTheme="majorBidi" w:hAnsiTheme="majorBidi" w:cstheme="majorBidi"/>
          <w:sz w:val="30"/>
          <w:szCs w:val="30"/>
        </w:rPr>
        <w:t>31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/>
          <w:sz w:val="30"/>
          <w:szCs w:val="30"/>
        </w:rPr>
        <w:t>2562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C458070" w14:textId="77777777" w:rsidR="007D16B6" w:rsidRPr="00CF7ED9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350"/>
        <w:gridCol w:w="270"/>
        <w:gridCol w:w="1350"/>
        <w:gridCol w:w="270"/>
        <w:gridCol w:w="1350"/>
      </w:tblGrid>
      <w:tr w:rsidR="007D16B6" w:rsidRPr="00CF7ED9" w14:paraId="24014A55" w14:textId="77777777" w:rsidTr="009D6DBB">
        <w:trPr>
          <w:tblHeader/>
        </w:trPr>
        <w:tc>
          <w:tcPr>
            <w:tcW w:w="4590" w:type="dxa"/>
            <w:vAlign w:val="bottom"/>
          </w:tcPr>
          <w:p w14:paraId="515D2513" w14:textId="77777777" w:rsidR="007D16B6" w:rsidRPr="00CF7ED9" w:rsidRDefault="007D16B6" w:rsidP="007D16B6">
            <w:pPr>
              <w:pStyle w:val="BodyText2"/>
              <w:tabs>
                <w:tab w:val="left" w:pos="540"/>
              </w:tabs>
              <w:ind w:left="540" w:right="3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642250" w14:textId="77777777" w:rsidR="007D16B6" w:rsidRPr="00CF7ED9" w:rsidRDefault="007D16B6" w:rsidP="007D16B6">
            <w:pPr>
              <w:pStyle w:val="BodyText2"/>
              <w:ind w:left="-18" w:right="-18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856428" w14:textId="77777777" w:rsidR="007D16B6" w:rsidRPr="00CF7ED9" w:rsidRDefault="007D16B6" w:rsidP="007D16B6">
            <w:pPr>
              <w:pStyle w:val="BodyText2"/>
              <w:ind w:left="-18" w:right="-18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69600734" w14:textId="77777777" w:rsidR="007D16B6" w:rsidRPr="00CF7ED9" w:rsidRDefault="007D16B6" w:rsidP="007D16B6">
            <w:pPr>
              <w:pStyle w:val="BodyText2"/>
              <w:ind w:left="-18" w:right="-18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16B6" w:rsidRPr="00CF7ED9" w14:paraId="13009873" w14:textId="77777777" w:rsidTr="009D6DBB">
        <w:trPr>
          <w:tblHeader/>
        </w:trPr>
        <w:tc>
          <w:tcPr>
            <w:tcW w:w="4590" w:type="dxa"/>
            <w:vAlign w:val="bottom"/>
          </w:tcPr>
          <w:p w14:paraId="608D5CB1" w14:textId="77777777" w:rsidR="007D16B6" w:rsidRPr="00CF7ED9" w:rsidRDefault="007D16B6" w:rsidP="007D16B6">
            <w:pPr>
              <w:pStyle w:val="BodyText2"/>
              <w:tabs>
                <w:tab w:val="left" w:pos="540"/>
              </w:tabs>
              <w:ind w:left="540" w:right="3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29ECE3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0" w:type="dxa"/>
          </w:tcPr>
          <w:p w14:paraId="25717A3D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D6B2B5D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636B40E9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24A61857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7D16B6" w:rsidRPr="00CF7ED9" w14:paraId="598216D5" w14:textId="77777777" w:rsidTr="009D6DBB">
        <w:trPr>
          <w:tblHeader/>
        </w:trPr>
        <w:tc>
          <w:tcPr>
            <w:tcW w:w="4590" w:type="dxa"/>
            <w:vAlign w:val="bottom"/>
          </w:tcPr>
          <w:p w14:paraId="18E53B43" w14:textId="77777777" w:rsidR="007D16B6" w:rsidRPr="00CF7ED9" w:rsidRDefault="007D16B6" w:rsidP="007D16B6">
            <w:pPr>
              <w:pStyle w:val="BodyText2"/>
              <w:tabs>
                <w:tab w:val="left" w:pos="540"/>
              </w:tabs>
              <w:ind w:left="540" w:right="3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1F37C2" w14:textId="77777777" w:rsidR="007D16B6" w:rsidRPr="001F0E13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1AACCB8" w14:textId="77777777" w:rsidR="007D16B6" w:rsidRPr="001F0E13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07C6E02" w14:textId="77777777" w:rsidR="007D16B6" w:rsidRPr="001F0E13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095214A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642AD033" w14:textId="77777777" w:rsidR="007D16B6" w:rsidRPr="001F0E13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7D16B6" w:rsidRPr="00CF7ED9" w14:paraId="651A5A7F" w14:textId="77777777" w:rsidTr="009D6DBB">
        <w:tc>
          <w:tcPr>
            <w:tcW w:w="4590" w:type="dxa"/>
          </w:tcPr>
          <w:p w14:paraId="6EB2CF34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5CC3F852" w14:textId="77777777" w:rsidR="007D16B6" w:rsidRPr="00006E08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06E0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16B6" w:rsidRPr="00CF7ED9" w14:paraId="24380CEF" w14:textId="77777777" w:rsidTr="009D6DBB">
        <w:tc>
          <w:tcPr>
            <w:tcW w:w="4590" w:type="dxa"/>
          </w:tcPr>
          <w:p w14:paraId="3F0EABE1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</w:tcPr>
          <w:p w14:paraId="30E4A63D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CA4149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37602A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711283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DFEA9B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16B6" w:rsidRPr="00CF7ED9" w14:paraId="3D23F330" w14:textId="77777777" w:rsidTr="009D6DBB">
        <w:tc>
          <w:tcPr>
            <w:tcW w:w="4590" w:type="dxa"/>
          </w:tcPr>
          <w:p w14:paraId="1554F163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ฝากธนาคาร</w:t>
            </w:r>
          </w:p>
        </w:tc>
        <w:tc>
          <w:tcPr>
            <w:tcW w:w="1350" w:type="dxa"/>
          </w:tcPr>
          <w:p w14:paraId="76BD1E28" w14:textId="77777777" w:rsidR="007D16B6" w:rsidRPr="00CF7ED9" w:rsidRDefault="007D16B6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46B9F">
              <w:rPr>
                <w:rFonts w:asciiTheme="majorBidi" w:hAnsiTheme="majorBidi" w:cstheme="majorBidi"/>
                <w:sz w:val="30"/>
                <w:szCs w:val="30"/>
              </w:rPr>
              <w:t>1,010,879</w:t>
            </w:r>
          </w:p>
        </w:tc>
        <w:tc>
          <w:tcPr>
            <w:tcW w:w="270" w:type="dxa"/>
          </w:tcPr>
          <w:p w14:paraId="503AD167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803368" w14:textId="04588B32" w:rsidR="007D16B6" w:rsidRPr="00CF7ED9" w:rsidRDefault="00EA440A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176,643</w:t>
            </w:r>
          </w:p>
        </w:tc>
        <w:tc>
          <w:tcPr>
            <w:tcW w:w="270" w:type="dxa"/>
          </w:tcPr>
          <w:p w14:paraId="00411891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5C5828D9" w14:textId="77777777" w:rsidR="007D16B6" w:rsidRPr="00CF7ED9" w:rsidRDefault="007D16B6" w:rsidP="00DC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793,939</w:t>
            </w:r>
          </w:p>
        </w:tc>
      </w:tr>
      <w:tr w:rsidR="007D16B6" w:rsidRPr="00CF7ED9" w14:paraId="1ADB1955" w14:textId="77777777" w:rsidTr="009D6DBB">
        <w:tc>
          <w:tcPr>
            <w:tcW w:w="4590" w:type="dxa"/>
          </w:tcPr>
          <w:p w14:paraId="27353EF2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350" w:type="dxa"/>
          </w:tcPr>
          <w:p w14:paraId="40BCA0D5" w14:textId="77777777" w:rsidR="007D16B6" w:rsidRPr="00684E63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295</w:t>
            </w:r>
          </w:p>
        </w:tc>
        <w:tc>
          <w:tcPr>
            <w:tcW w:w="270" w:type="dxa"/>
          </w:tcPr>
          <w:p w14:paraId="1F72D9D5" w14:textId="77777777" w:rsidR="007D16B6" w:rsidRPr="00684E63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41B7AAD" w14:textId="715DC596" w:rsidR="007D16B6" w:rsidRPr="00684E63" w:rsidRDefault="00EA440A" w:rsidP="00D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482,440</w:t>
            </w:r>
          </w:p>
        </w:tc>
        <w:tc>
          <w:tcPr>
            <w:tcW w:w="270" w:type="dxa"/>
          </w:tcPr>
          <w:p w14:paraId="7D3DFE75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4E57D6DF" w14:textId="77777777" w:rsidR="007D16B6" w:rsidRPr="00CF7ED9" w:rsidRDefault="007D16B6" w:rsidP="00D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295</w:t>
            </w:r>
          </w:p>
        </w:tc>
      </w:tr>
      <w:tr w:rsidR="007D16B6" w:rsidRPr="00CF7ED9" w14:paraId="71275438" w14:textId="77777777" w:rsidTr="009D6DBB">
        <w:tc>
          <w:tcPr>
            <w:tcW w:w="4590" w:type="dxa"/>
          </w:tcPr>
          <w:p w14:paraId="62679011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 w:firstLine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350" w:type="dxa"/>
          </w:tcPr>
          <w:p w14:paraId="3A0ED33D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440</w:t>
            </w:r>
          </w:p>
        </w:tc>
        <w:tc>
          <w:tcPr>
            <w:tcW w:w="270" w:type="dxa"/>
          </w:tcPr>
          <w:p w14:paraId="65CA96B0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03BB60" w14:textId="1A3F5C7A" w:rsidR="007D16B6" w:rsidRPr="00CF7ED9" w:rsidRDefault="00EA440A" w:rsidP="00D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51,486</w:t>
            </w:r>
          </w:p>
        </w:tc>
        <w:tc>
          <w:tcPr>
            <w:tcW w:w="270" w:type="dxa"/>
          </w:tcPr>
          <w:p w14:paraId="323818C2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83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1A9DE0" w14:textId="77777777" w:rsidR="007D16B6" w:rsidRPr="00CF7ED9" w:rsidRDefault="007D16B6" w:rsidP="00D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83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440</w:t>
            </w:r>
          </w:p>
        </w:tc>
      </w:tr>
      <w:tr w:rsidR="007D16B6" w:rsidRPr="00CF7ED9" w14:paraId="4ECA83A9" w14:textId="77777777" w:rsidTr="009D6DBB">
        <w:tc>
          <w:tcPr>
            <w:tcW w:w="4590" w:type="dxa"/>
          </w:tcPr>
          <w:p w14:paraId="0CD6CAE1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ประกันการเช่า</w:t>
            </w:r>
          </w:p>
        </w:tc>
        <w:tc>
          <w:tcPr>
            <w:tcW w:w="1350" w:type="dxa"/>
          </w:tcPr>
          <w:p w14:paraId="2731C7D2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,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BCB91F7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0BAB7FEF" w14:textId="3BE0E4E7" w:rsidR="007D16B6" w:rsidRPr="00CF7ED9" w:rsidRDefault="00EA440A" w:rsidP="00D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2,288</w:t>
            </w:r>
          </w:p>
        </w:tc>
        <w:tc>
          <w:tcPr>
            <w:tcW w:w="270" w:type="dxa"/>
          </w:tcPr>
          <w:p w14:paraId="4D57A713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36B16709" w14:textId="77777777" w:rsidR="007D16B6" w:rsidRPr="00CF7ED9" w:rsidRDefault="007D16B6" w:rsidP="00D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,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45FAD" w:rsidRPr="00CF7ED9" w14:paraId="7F701517" w14:textId="77777777" w:rsidTr="009D6DBB">
        <w:tc>
          <w:tcPr>
            <w:tcW w:w="4590" w:type="dxa"/>
          </w:tcPr>
          <w:p w14:paraId="283E3A0D" w14:textId="33B2948B" w:rsidR="00645FAD" w:rsidRPr="00CF7ED9" w:rsidRDefault="00645FAD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7645D066" w14:textId="31F54900" w:rsidR="00645FAD" w:rsidRPr="001F0E13" w:rsidRDefault="000B4C05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58C46D" w14:textId="77777777" w:rsidR="00645FAD" w:rsidRPr="00CF7ED9" w:rsidRDefault="00645FAD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746EAD" w14:textId="5C3FB016" w:rsidR="00645FAD" w:rsidRDefault="000B4C05" w:rsidP="00D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1,500,000</w:t>
            </w:r>
          </w:p>
        </w:tc>
        <w:tc>
          <w:tcPr>
            <w:tcW w:w="270" w:type="dxa"/>
          </w:tcPr>
          <w:p w14:paraId="7CC6BE08" w14:textId="77777777" w:rsidR="00645FAD" w:rsidRPr="00CF7ED9" w:rsidRDefault="00645FAD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6F753B47" w14:textId="72221F3E" w:rsidR="00645FAD" w:rsidRPr="001F0E13" w:rsidRDefault="000B4C05" w:rsidP="00D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16B6" w:rsidRPr="00CF7ED9" w14:paraId="60BC57D8" w14:textId="77777777" w:rsidTr="009D6DBB">
        <w:tc>
          <w:tcPr>
            <w:tcW w:w="4590" w:type="dxa"/>
          </w:tcPr>
          <w:p w14:paraId="4A29B77F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350" w:type="dxa"/>
          </w:tcPr>
          <w:p w14:paraId="3D715974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151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,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618</w:t>
            </w:r>
          </w:p>
        </w:tc>
        <w:tc>
          <w:tcPr>
            <w:tcW w:w="270" w:type="dxa"/>
          </w:tcPr>
          <w:p w14:paraId="40819A92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13AE4D" w14:textId="21A8853D" w:rsidR="007D16B6" w:rsidRPr="00CF7ED9" w:rsidRDefault="00EA440A" w:rsidP="00D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264,437</w:t>
            </w:r>
          </w:p>
        </w:tc>
        <w:tc>
          <w:tcPr>
            <w:tcW w:w="270" w:type="dxa"/>
          </w:tcPr>
          <w:p w14:paraId="5912A2F4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3B024275" w14:textId="77777777" w:rsidR="007D16B6" w:rsidRPr="00CF7ED9" w:rsidRDefault="007D16B6" w:rsidP="00D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151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,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618</w:t>
            </w:r>
          </w:p>
        </w:tc>
      </w:tr>
      <w:tr w:rsidR="007D16B6" w:rsidRPr="00CF7ED9" w14:paraId="1636613E" w14:textId="77777777" w:rsidTr="009D6DBB">
        <w:tc>
          <w:tcPr>
            <w:tcW w:w="4590" w:type="dxa"/>
          </w:tcPr>
          <w:p w14:paraId="3482F567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3"/>
              </w:tabs>
              <w:spacing w:line="240" w:lineRule="auto"/>
              <w:ind w:right="65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350" w:type="dxa"/>
          </w:tcPr>
          <w:p w14:paraId="1F0D3488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251,671</w:t>
            </w:r>
          </w:p>
        </w:tc>
        <w:tc>
          <w:tcPr>
            <w:tcW w:w="270" w:type="dxa"/>
          </w:tcPr>
          <w:p w14:paraId="58A4FD27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90A067" w14:textId="258C2E8D" w:rsidR="007D16B6" w:rsidRPr="00CF7ED9" w:rsidRDefault="00EA440A" w:rsidP="00D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97,231</w:t>
            </w:r>
          </w:p>
        </w:tc>
        <w:tc>
          <w:tcPr>
            <w:tcW w:w="270" w:type="dxa"/>
          </w:tcPr>
          <w:p w14:paraId="63666416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6A1A8392" w14:textId="77777777" w:rsidR="007D16B6" w:rsidRPr="00CF7ED9" w:rsidRDefault="007D16B6" w:rsidP="00D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627</w:t>
            </w:r>
          </w:p>
        </w:tc>
      </w:tr>
      <w:tr w:rsidR="007D16B6" w:rsidRPr="00CF7ED9" w14:paraId="04B6CD1A" w14:textId="77777777" w:rsidTr="009D6DBB">
        <w:tc>
          <w:tcPr>
            <w:tcW w:w="4590" w:type="dxa"/>
          </w:tcPr>
          <w:p w14:paraId="3F3D3BE6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3"/>
              </w:tabs>
              <w:spacing w:line="240" w:lineRule="auto"/>
              <w:ind w:right="65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2FBF1F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C3D68F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0B2509" w14:textId="77777777" w:rsidR="007D16B6" w:rsidRPr="00CF7ED9" w:rsidRDefault="007D16B6" w:rsidP="00D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989221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5F2AB6E1" w14:textId="77777777" w:rsidR="007D16B6" w:rsidRPr="00CF7ED9" w:rsidRDefault="007D16B6" w:rsidP="00D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16B6" w:rsidRPr="00CF7ED9" w14:paraId="27DC3B9F" w14:textId="77777777" w:rsidTr="009D6DBB">
        <w:tc>
          <w:tcPr>
            <w:tcW w:w="4590" w:type="dxa"/>
          </w:tcPr>
          <w:p w14:paraId="73E71F7B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3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350" w:type="dxa"/>
          </w:tcPr>
          <w:p w14:paraId="04AFA501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59B974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2C89C8" w14:textId="77777777" w:rsidR="007D16B6" w:rsidRPr="00CF7ED9" w:rsidRDefault="007D16B6" w:rsidP="00D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AE940D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29727AC2" w14:textId="77777777" w:rsidR="007D16B6" w:rsidRPr="00CF7ED9" w:rsidRDefault="007D16B6" w:rsidP="00D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16B6" w:rsidRPr="00CF7ED9" w14:paraId="2987F7D2" w14:textId="77777777" w:rsidTr="009D6DBB">
        <w:tc>
          <w:tcPr>
            <w:tcW w:w="4590" w:type="dxa"/>
          </w:tcPr>
          <w:p w14:paraId="46E7FFC1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3"/>
              </w:tabs>
              <w:spacing w:line="240" w:lineRule="auto"/>
              <w:ind w:right="65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350" w:type="dxa"/>
          </w:tcPr>
          <w:p w14:paraId="4D4B6368" w14:textId="77777777" w:rsidR="007D16B6" w:rsidRPr="00CF7ED9" w:rsidRDefault="007D16B6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3173E2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377C8A" w14:textId="09C3CDD6" w:rsidR="007D16B6" w:rsidRPr="00CF7ED9" w:rsidRDefault="000B4C05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B1B95D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2020E899" w14:textId="77777777" w:rsidR="007D16B6" w:rsidRPr="00CF7ED9" w:rsidRDefault="007D16B6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146</w:t>
            </w:r>
          </w:p>
        </w:tc>
      </w:tr>
      <w:tr w:rsidR="007D16B6" w:rsidRPr="00CF7ED9" w14:paraId="6491FE7C" w14:textId="77777777" w:rsidTr="009D6DBB">
        <w:tc>
          <w:tcPr>
            <w:tcW w:w="4590" w:type="dxa"/>
          </w:tcPr>
          <w:p w14:paraId="603AFCA4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3"/>
              </w:tabs>
              <w:spacing w:line="240" w:lineRule="auto"/>
              <w:ind w:right="65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FB191C" w14:textId="77777777" w:rsidR="007D16B6" w:rsidRPr="00CF7ED9" w:rsidRDefault="007D16B6" w:rsidP="00EE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F38D7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3458A2" w14:textId="77777777" w:rsidR="007D16B6" w:rsidRPr="00CF7ED9" w:rsidRDefault="007D16B6" w:rsidP="00D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393877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6737D923" w14:textId="77777777" w:rsidR="007D16B6" w:rsidRPr="00CF7ED9" w:rsidRDefault="007D16B6" w:rsidP="00D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4C05" w:rsidRPr="00CF7ED9" w14:paraId="3D039AE2" w14:textId="77777777" w:rsidTr="009D6DBB">
        <w:tc>
          <w:tcPr>
            <w:tcW w:w="4590" w:type="dxa"/>
          </w:tcPr>
          <w:p w14:paraId="782D34B1" w14:textId="6CBC66E5" w:rsidR="000B4C05" w:rsidRPr="00CF7ED9" w:rsidRDefault="000B4C05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บริษัทย่อยของบริษัทใหญ่</w:t>
            </w:r>
          </w:p>
        </w:tc>
        <w:tc>
          <w:tcPr>
            <w:tcW w:w="1350" w:type="dxa"/>
          </w:tcPr>
          <w:p w14:paraId="794B6841" w14:textId="77777777" w:rsidR="000B4C05" w:rsidRPr="00EE3249" w:rsidRDefault="000B4C05" w:rsidP="00EE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EB6C7D" w14:textId="77777777" w:rsidR="000B4C05" w:rsidRPr="00CF7ED9" w:rsidRDefault="000B4C05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4EADE062" w14:textId="77777777" w:rsidR="000B4C05" w:rsidRPr="00CF7ED9" w:rsidRDefault="000B4C05" w:rsidP="00D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F85FBCB" w14:textId="77777777" w:rsidR="000B4C05" w:rsidRPr="00CF7ED9" w:rsidRDefault="000B4C05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5219A609" w14:textId="77777777" w:rsidR="000B4C05" w:rsidRPr="00CF7ED9" w:rsidRDefault="000B4C05" w:rsidP="00D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0B4C05" w:rsidRPr="00CF7ED9" w14:paraId="338A4CAB" w14:textId="77777777" w:rsidTr="009D6DBB">
        <w:tc>
          <w:tcPr>
            <w:tcW w:w="4590" w:type="dxa"/>
          </w:tcPr>
          <w:p w14:paraId="3B6D6E75" w14:textId="465DCA35" w:rsidR="000B4C05" w:rsidRPr="002C413D" w:rsidRDefault="000B4C05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3"/>
              </w:tabs>
              <w:spacing w:line="240" w:lineRule="auto"/>
              <w:ind w:right="65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350" w:type="dxa"/>
          </w:tcPr>
          <w:p w14:paraId="70335C29" w14:textId="7ECBD302" w:rsidR="000B4C05" w:rsidRPr="00EE3249" w:rsidRDefault="000B4C05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63930B" w14:textId="77777777" w:rsidR="000B4C05" w:rsidRPr="00CF7ED9" w:rsidRDefault="000B4C05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700CFA77" w14:textId="1C58D0E0" w:rsidR="000B4C05" w:rsidRPr="000B4C05" w:rsidRDefault="00047BD5" w:rsidP="00D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3,343</w:t>
            </w:r>
          </w:p>
        </w:tc>
        <w:tc>
          <w:tcPr>
            <w:tcW w:w="270" w:type="dxa"/>
          </w:tcPr>
          <w:p w14:paraId="3CF18F9B" w14:textId="77777777" w:rsidR="000B4C05" w:rsidRPr="00CF7ED9" w:rsidRDefault="000B4C05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1A1F0833" w14:textId="520DFFD8" w:rsidR="000B4C05" w:rsidRPr="00CF7ED9" w:rsidRDefault="000B4C05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4C05" w:rsidRPr="00CF7ED9" w14:paraId="1947CF92" w14:textId="77777777" w:rsidTr="009D6DBB">
        <w:tc>
          <w:tcPr>
            <w:tcW w:w="4590" w:type="dxa"/>
          </w:tcPr>
          <w:p w14:paraId="5AC40493" w14:textId="77777777" w:rsidR="000B4C05" w:rsidRPr="00CF7ED9" w:rsidRDefault="000B4C05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CF06521" w14:textId="77777777" w:rsidR="000B4C05" w:rsidRPr="00EE3249" w:rsidRDefault="000B4C05" w:rsidP="00EE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6461C8" w14:textId="77777777" w:rsidR="000B4C05" w:rsidRPr="00CF7ED9" w:rsidRDefault="000B4C05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2F07F160" w14:textId="77777777" w:rsidR="000B4C05" w:rsidRPr="00CF7ED9" w:rsidRDefault="000B4C05" w:rsidP="00D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EC3C0CC" w14:textId="77777777" w:rsidR="000B4C05" w:rsidRPr="00CF7ED9" w:rsidRDefault="000B4C05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16C8328C" w14:textId="77777777" w:rsidR="000B4C05" w:rsidRPr="00CF7ED9" w:rsidRDefault="000B4C05" w:rsidP="00D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D16B6" w:rsidRPr="00CF7ED9" w14:paraId="6B0E24AC" w14:textId="77777777" w:rsidTr="009D6DBB">
        <w:tc>
          <w:tcPr>
            <w:tcW w:w="4590" w:type="dxa"/>
          </w:tcPr>
          <w:p w14:paraId="4FDCD508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บริษัทย่อยทางอ้อมของบริษัทใหญ่</w:t>
            </w:r>
          </w:p>
        </w:tc>
        <w:tc>
          <w:tcPr>
            <w:tcW w:w="1350" w:type="dxa"/>
          </w:tcPr>
          <w:p w14:paraId="65E562A7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C069D33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14C98306" w14:textId="77777777" w:rsidR="007D16B6" w:rsidRPr="00CF7ED9" w:rsidRDefault="007D16B6" w:rsidP="00D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1B43A53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4A2E3E05" w14:textId="77777777" w:rsidR="007D16B6" w:rsidRPr="00CF7ED9" w:rsidRDefault="007D16B6" w:rsidP="00D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D16B6" w:rsidRPr="00CF7ED9" w14:paraId="275E2305" w14:textId="77777777" w:rsidTr="009D6DBB">
        <w:tc>
          <w:tcPr>
            <w:tcW w:w="4590" w:type="dxa"/>
          </w:tcPr>
          <w:p w14:paraId="18A1D90A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ประกันการเช่า</w:t>
            </w:r>
          </w:p>
        </w:tc>
        <w:tc>
          <w:tcPr>
            <w:tcW w:w="1350" w:type="dxa"/>
          </w:tcPr>
          <w:p w14:paraId="14102688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,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663</w:t>
            </w:r>
          </w:p>
        </w:tc>
        <w:tc>
          <w:tcPr>
            <w:tcW w:w="270" w:type="dxa"/>
          </w:tcPr>
          <w:p w14:paraId="4AA2F756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68F78677" w14:textId="71947575" w:rsidR="007D16B6" w:rsidRPr="00CF7ED9" w:rsidRDefault="00787207" w:rsidP="00D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7207">
              <w:rPr>
                <w:rFonts w:asciiTheme="majorBidi" w:hAnsiTheme="majorBidi" w:cstheme="majorBidi"/>
                <w:sz w:val="30"/>
                <w:szCs w:val="30"/>
              </w:rPr>
              <w:t>2,6</w:t>
            </w:r>
            <w:r w:rsidR="00047BD5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7AEE7678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2943C15F" w14:textId="77777777" w:rsidR="007D16B6" w:rsidRPr="00CF7ED9" w:rsidRDefault="007D16B6" w:rsidP="00D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,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663</w:t>
            </w:r>
          </w:p>
        </w:tc>
      </w:tr>
      <w:tr w:rsidR="007D16B6" w:rsidRPr="00CF7ED9" w14:paraId="4708F2D9" w14:textId="77777777" w:rsidTr="009D6DBB">
        <w:tc>
          <w:tcPr>
            <w:tcW w:w="4590" w:type="dxa"/>
          </w:tcPr>
          <w:p w14:paraId="6172318F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350" w:type="dxa"/>
          </w:tcPr>
          <w:p w14:paraId="74E4245F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F544027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14:paraId="0E2E0AE3" w14:textId="7578B2CF" w:rsidR="007D16B6" w:rsidRPr="00CF7ED9" w:rsidRDefault="00F07C94" w:rsidP="00D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07C94">
              <w:rPr>
                <w:rFonts w:asciiTheme="majorBidi" w:hAnsiTheme="majorBidi" w:cstheme="majorBidi" w:hint="cs"/>
                <w:sz w:val="30"/>
                <w:szCs w:val="30"/>
              </w:rPr>
              <w:t>874</w:t>
            </w:r>
          </w:p>
        </w:tc>
        <w:tc>
          <w:tcPr>
            <w:tcW w:w="270" w:type="dxa"/>
          </w:tcPr>
          <w:p w14:paraId="17645D8A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4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00653E05" w14:textId="77777777" w:rsidR="007D16B6" w:rsidRPr="00CF7ED9" w:rsidRDefault="007D16B6" w:rsidP="00D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3D594F0B" w14:textId="73F0C429" w:rsidR="000B4C05" w:rsidRDefault="000B4C05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9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263A238D" w14:textId="77777777" w:rsidR="007D16B6" w:rsidRPr="00CF7ED9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ภาระผูกพันกับกิจการที่เกี่ยวข้องกัน</w:t>
      </w:r>
    </w:p>
    <w:p w14:paraId="1F72A7CC" w14:textId="77777777" w:rsidR="007D16B6" w:rsidRPr="00D31ED8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 w:firstLine="706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710"/>
      </w:tblGrid>
      <w:tr w:rsidR="007D16B6" w:rsidRPr="00CF7ED9" w14:paraId="4DE04A22" w14:textId="77777777" w:rsidTr="007D16B6">
        <w:tc>
          <w:tcPr>
            <w:tcW w:w="5490" w:type="dxa"/>
          </w:tcPr>
          <w:p w14:paraId="0C9C1335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5A99806A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08" w:right="87" w:firstLine="63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16B6" w:rsidRPr="00CF7ED9" w14:paraId="4943462F" w14:textId="77777777" w:rsidTr="007D16B6">
        <w:tc>
          <w:tcPr>
            <w:tcW w:w="5490" w:type="dxa"/>
          </w:tcPr>
          <w:p w14:paraId="3088DC36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D74BFA3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52E896A6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3FE82E41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7D16B6" w:rsidRPr="00CF7ED9" w14:paraId="47A47F78" w14:textId="77777777" w:rsidTr="007D16B6">
        <w:tc>
          <w:tcPr>
            <w:tcW w:w="5490" w:type="dxa"/>
          </w:tcPr>
          <w:p w14:paraId="34E8595C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0B8E18F" w14:textId="77777777" w:rsidR="007D16B6" w:rsidRPr="001F0E13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FB1FB32" w14:textId="77777777" w:rsidR="007D16B6" w:rsidRPr="00CF7ED9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49FE9B9C" w14:textId="77777777" w:rsidR="007D16B6" w:rsidRPr="001F0E13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7D16B6" w:rsidRPr="00CF7ED9" w14:paraId="08D947FE" w14:textId="77777777" w:rsidTr="007D16B6">
        <w:tc>
          <w:tcPr>
            <w:tcW w:w="5490" w:type="dxa"/>
          </w:tcPr>
          <w:p w14:paraId="0CBB0998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7E6BCE60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53"/>
                <w:tab w:val="decimal" w:pos="1152"/>
              </w:tabs>
              <w:spacing w:line="240" w:lineRule="auto"/>
              <w:ind w:left="-108" w:right="-18" w:firstLine="63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F7ED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D16B6" w:rsidRPr="00CF7ED9" w14:paraId="48B82DA4" w14:textId="77777777" w:rsidTr="007D16B6">
        <w:tc>
          <w:tcPr>
            <w:tcW w:w="5490" w:type="dxa"/>
          </w:tcPr>
          <w:p w14:paraId="12AB8C5B" w14:textId="189EC9A2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65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01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="00A201EF" w:rsidRPr="00A201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สัญญ</w:t>
            </w:r>
            <w:r w:rsidR="00697B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="00A201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เช่าดำเนินงานและบริการที่บอกเลิกไม่ได้</w:t>
            </w:r>
          </w:p>
        </w:tc>
        <w:tc>
          <w:tcPr>
            <w:tcW w:w="1710" w:type="dxa"/>
            <w:vAlign w:val="bottom"/>
          </w:tcPr>
          <w:p w14:paraId="5A34318F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5E2520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9C2FEDC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08" w:right="87" w:firstLine="63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7D16B6" w:rsidRPr="00CF7ED9" w14:paraId="260C5095" w14:textId="77777777" w:rsidTr="007D16B6">
        <w:tc>
          <w:tcPr>
            <w:tcW w:w="5490" w:type="dxa"/>
          </w:tcPr>
          <w:p w14:paraId="5CBBBFD2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9BAD3ED" w14:textId="0F34B9D2" w:rsidR="007D16B6" w:rsidRPr="00CF7ED9" w:rsidRDefault="00882169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6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10,522</w:t>
            </w:r>
          </w:p>
        </w:tc>
        <w:tc>
          <w:tcPr>
            <w:tcW w:w="270" w:type="dxa"/>
            <w:vAlign w:val="bottom"/>
          </w:tcPr>
          <w:p w14:paraId="7F60EF81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4D121D9" w14:textId="77777777" w:rsidR="007D16B6" w:rsidRPr="00A201EF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201EF">
              <w:rPr>
                <w:rFonts w:asciiTheme="majorBidi" w:hAnsiTheme="majorBidi" w:cstheme="majorBidi"/>
                <w:sz w:val="30"/>
                <w:szCs w:val="30"/>
              </w:rPr>
              <w:t>29,652</w:t>
            </w:r>
          </w:p>
        </w:tc>
      </w:tr>
      <w:tr w:rsidR="007D16B6" w:rsidRPr="00CF7ED9" w14:paraId="49E87529" w14:textId="77777777" w:rsidTr="007D16B6">
        <w:tc>
          <w:tcPr>
            <w:tcW w:w="5490" w:type="dxa"/>
          </w:tcPr>
          <w:p w14:paraId="417C3A4C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54B1A" w14:textId="426747A7" w:rsidR="007D16B6" w:rsidRPr="00CF7ED9" w:rsidRDefault="00882169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8,569</w:t>
            </w:r>
          </w:p>
        </w:tc>
        <w:tc>
          <w:tcPr>
            <w:tcW w:w="270" w:type="dxa"/>
            <w:vAlign w:val="bottom"/>
          </w:tcPr>
          <w:p w14:paraId="72AF07F3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0D782" w14:textId="77777777" w:rsidR="007D16B6" w:rsidRPr="00A201EF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201EF">
              <w:rPr>
                <w:rFonts w:asciiTheme="majorBidi" w:hAnsiTheme="majorBidi" w:cstheme="majorBidi"/>
                <w:sz w:val="30"/>
                <w:szCs w:val="30"/>
              </w:rPr>
              <w:t>39,950</w:t>
            </w:r>
          </w:p>
        </w:tc>
      </w:tr>
      <w:tr w:rsidR="007D16B6" w:rsidRPr="00CF7ED9" w14:paraId="21D66046" w14:textId="77777777" w:rsidTr="007D16B6">
        <w:tc>
          <w:tcPr>
            <w:tcW w:w="5490" w:type="dxa"/>
          </w:tcPr>
          <w:p w14:paraId="75E3850D" w14:textId="77777777" w:rsidR="007D16B6" w:rsidRPr="00CF7ED9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347437CA" w14:textId="634E001D" w:rsidR="007D16B6" w:rsidRPr="00CF7ED9" w:rsidRDefault="00882169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19,091</w:t>
            </w:r>
          </w:p>
        </w:tc>
        <w:tc>
          <w:tcPr>
            <w:tcW w:w="270" w:type="dxa"/>
          </w:tcPr>
          <w:p w14:paraId="698D01CB" w14:textId="77777777" w:rsidR="007D16B6" w:rsidRPr="00CF7ED9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618AB88A" w14:textId="77777777" w:rsidR="007D16B6" w:rsidRPr="00A201EF" w:rsidRDefault="007D16B6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1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69,602</w:t>
            </w:r>
          </w:p>
        </w:tc>
      </w:tr>
    </w:tbl>
    <w:p w14:paraId="4A120B4C" w14:textId="77777777" w:rsidR="000B4C05" w:rsidRDefault="000B4C05" w:rsidP="007D16B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CE163F0" w14:textId="4BB7179F" w:rsidR="007D16B6" w:rsidRPr="00CF7ED9" w:rsidRDefault="007D16B6" w:rsidP="007D16B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4DC3E446" w14:textId="77777777" w:rsidR="007D16B6" w:rsidRPr="00D31ED8" w:rsidRDefault="007D16B6" w:rsidP="007D16B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193575" w14:textId="77777777" w:rsidR="007D16B6" w:rsidRPr="00331D7E" w:rsidRDefault="007D16B6" w:rsidP="007D16B6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31D7E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สัญญาการรับบริการ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เพื่อสนับสนุนธุรกิจตามปกติ</w:t>
      </w:r>
    </w:p>
    <w:p w14:paraId="3524B627" w14:textId="77777777" w:rsidR="007D16B6" w:rsidRPr="00D31ED8" w:rsidRDefault="007D16B6" w:rsidP="007D16B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C6CB854" w14:textId="20DBA347" w:rsidR="007D16B6" w:rsidRDefault="007D16B6" w:rsidP="007D16B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D2ADE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CD2ADE">
        <w:rPr>
          <w:rFonts w:asciiTheme="majorBidi" w:hAnsiTheme="majorBidi" w:cstheme="majorBidi" w:hint="cs"/>
          <w:sz w:val="30"/>
          <w:szCs w:val="30"/>
          <w:cs/>
        </w:rPr>
        <w:t>ได้ทำ</w:t>
      </w:r>
      <w:r w:rsidRPr="00CD2ADE">
        <w:rPr>
          <w:rFonts w:asciiTheme="majorBidi" w:hAnsiTheme="majorBidi" w:cstheme="majorBidi"/>
          <w:sz w:val="30"/>
          <w:szCs w:val="30"/>
          <w:cs/>
        </w:rPr>
        <w:t>สัญญาการรับบริการ</w:t>
      </w:r>
      <w:r w:rsidRPr="00CD2ADE">
        <w:rPr>
          <w:rFonts w:asciiTheme="majorBidi" w:hAnsiTheme="majorBidi" w:cstheme="majorBidi" w:hint="cs"/>
          <w:sz w:val="30"/>
          <w:szCs w:val="30"/>
          <w:cs/>
        </w:rPr>
        <w:t>เพื่อสนับสนุนธุรกิจตามปกติ</w:t>
      </w:r>
      <w:r w:rsidRPr="00CD2ADE">
        <w:rPr>
          <w:rFonts w:asciiTheme="majorBidi" w:hAnsiTheme="majorBidi" w:cstheme="majorBidi"/>
          <w:sz w:val="30"/>
          <w:szCs w:val="30"/>
          <w:cs/>
        </w:rPr>
        <w:t xml:space="preserve">กับธนาคารไทยพาณิชย์ จำกัด (มหาชน) โดยสัญญามีระยะเวลา </w:t>
      </w:r>
      <w:r w:rsidRPr="00CD2ADE">
        <w:rPr>
          <w:rFonts w:asciiTheme="majorBidi" w:hAnsiTheme="majorBidi" w:cstheme="majorBidi"/>
          <w:sz w:val="30"/>
          <w:szCs w:val="30"/>
        </w:rPr>
        <w:t xml:space="preserve">1 </w:t>
      </w:r>
      <w:r w:rsidRPr="00CD2ADE">
        <w:rPr>
          <w:rFonts w:asciiTheme="majorBidi" w:hAnsiTheme="majorBidi" w:cstheme="majorBidi"/>
          <w:sz w:val="30"/>
          <w:szCs w:val="30"/>
          <w:cs/>
        </w:rPr>
        <w:t xml:space="preserve">ปี เมื่อสิ้นสุดระยะเวลาตามสัญญา หากไม่มีคู่สัญญารายใดบอกเลิกสัญญาให้ถือว่าสัญญานี้มีผลใช้บังคับต่อไปอีก </w:t>
      </w:r>
      <w:r w:rsidRPr="00CD2ADE">
        <w:rPr>
          <w:rFonts w:asciiTheme="majorBidi" w:hAnsiTheme="majorBidi" w:cstheme="majorBidi"/>
          <w:sz w:val="30"/>
          <w:szCs w:val="30"/>
        </w:rPr>
        <w:t xml:space="preserve">1 </w:t>
      </w:r>
      <w:r w:rsidRPr="00CD2ADE">
        <w:rPr>
          <w:rFonts w:asciiTheme="majorBidi" w:hAnsiTheme="majorBidi" w:cstheme="majorBidi"/>
          <w:sz w:val="30"/>
          <w:szCs w:val="30"/>
          <w:cs/>
        </w:rPr>
        <w:t xml:space="preserve">ปี นับแต่วันที่ครบกำหนดอายุดังกล่าวเป็นคราว ๆ </w:t>
      </w:r>
      <w:r w:rsidRPr="00CD2ADE">
        <w:rPr>
          <w:rFonts w:asciiTheme="majorBidi" w:hAnsiTheme="majorBidi" w:cstheme="majorBidi" w:hint="cs"/>
          <w:sz w:val="30"/>
          <w:szCs w:val="30"/>
          <w:cs/>
        </w:rPr>
        <w:t xml:space="preserve">ไป </w:t>
      </w:r>
      <w:r w:rsidRPr="00CD2ADE">
        <w:rPr>
          <w:rFonts w:asciiTheme="majorBidi" w:hAnsiTheme="majorBidi" w:hint="cs"/>
          <w:sz w:val="30"/>
          <w:szCs w:val="30"/>
          <w:cs/>
        </w:rPr>
        <w:t>กรณีที่คู่สัญญาฝ่ายใด</w:t>
      </w:r>
      <w:r w:rsidRPr="00CD2ADE">
        <w:rPr>
          <w:rFonts w:asciiTheme="majorBidi" w:hAnsiTheme="majorBidi"/>
          <w:sz w:val="30"/>
          <w:szCs w:val="30"/>
        </w:rPr>
        <w:br/>
      </w:r>
      <w:r w:rsidRPr="00CD2ADE">
        <w:rPr>
          <w:rFonts w:asciiTheme="majorBidi" w:hAnsiTheme="majorBidi" w:hint="cs"/>
          <w:sz w:val="30"/>
          <w:szCs w:val="30"/>
          <w:cs/>
        </w:rPr>
        <w:t>ไม่ประสงค์จะต่ออายุสัญญาเมื่อสัญญาครบกำหนดในคราวใด</w:t>
      </w:r>
      <w:r w:rsidRPr="00CD2ADE">
        <w:rPr>
          <w:rFonts w:asciiTheme="majorBidi" w:hAnsiTheme="majorBidi"/>
          <w:sz w:val="30"/>
          <w:szCs w:val="30"/>
          <w:cs/>
        </w:rPr>
        <w:t xml:space="preserve"> </w:t>
      </w:r>
      <w:r w:rsidRPr="00CD2ADE">
        <w:rPr>
          <w:rFonts w:asciiTheme="majorBidi" w:hAnsiTheme="majorBidi" w:hint="cs"/>
          <w:sz w:val="30"/>
          <w:szCs w:val="30"/>
          <w:cs/>
        </w:rPr>
        <w:t>ให้คู่สัญญาฝ่ายนั้นบอกกล่าวเป็นลายลักษณ์อักษรให้คู่สัญญาอีกฝ่ายหนึ่งทราบล่วงหน้าไม่น้อยกว่า</w:t>
      </w:r>
      <w:r w:rsidRPr="00CD2ADE">
        <w:rPr>
          <w:rFonts w:asciiTheme="majorBidi" w:hAnsiTheme="majorBidi"/>
          <w:sz w:val="30"/>
          <w:szCs w:val="30"/>
          <w:cs/>
        </w:rPr>
        <w:t xml:space="preserve"> </w:t>
      </w:r>
      <w:r w:rsidRPr="00CD2ADE">
        <w:rPr>
          <w:rFonts w:asciiTheme="majorBidi" w:hAnsiTheme="majorBidi"/>
          <w:sz w:val="30"/>
          <w:szCs w:val="30"/>
        </w:rPr>
        <w:t>90</w:t>
      </w:r>
      <w:r w:rsidRPr="00CD2ADE">
        <w:rPr>
          <w:rFonts w:asciiTheme="majorBidi" w:hAnsiTheme="majorBidi"/>
          <w:sz w:val="30"/>
          <w:szCs w:val="30"/>
          <w:cs/>
        </w:rPr>
        <w:t xml:space="preserve"> </w:t>
      </w:r>
      <w:r w:rsidRPr="00CD2ADE">
        <w:rPr>
          <w:rFonts w:asciiTheme="majorBidi" w:hAnsiTheme="majorBidi" w:hint="cs"/>
          <w:sz w:val="30"/>
          <w:szCs w:val="30"/>
          <w:cs/>
        </w:rPr>
        <w:t>วันก่อนครบกำหนดระยะเวลาสิ้นสุดสัญญาดังกล่าว</w:t>
      </w:r>
      <w:r w:rsidRPr="00CD2ADE">
        <w:rPr>
          <w:rFonts w:asciiTheme="majorBidi" w:hAnsiTheme="majorBidi"/>
          <w:sz w:val="30"/>
          <w:szCs w:val="30"/>
          <w:cs/>
        </w:rPr>
        <w:t xml:space="preserve"> </w:t>
      </w:r>
      <w:r w:rsidRPr="00CD2ADE">
        <w:rPr>
          <w:rFonts w:asciiTheme="majorBidi" w:hAnsiTheme="majorBidi" w:hint="cs"/>
          <w:sz w:val="30"/>
          <w:szCs w:val="30"/>
          <w:cs/>
        </w:rPr>
        <w:t>คู่สัญญาฝ่ายใดฝ่ายหนึ่งมีสิทธิบอกเลิกสัญญาเมื่อใดก็ได้โดยแจ้งให้คู่สัญญาอีกฝ่ายหนึ่งทราบล่วงหน้าเป็นระยะเวลาไม่น้อยกว่า</w:t>
      </w:r>
      <w:r w:rsidRPr="00CD2ADE">
        <w:rPr>
          <w:rFonts w:asciiTheme="majorBidi" w:hAnsiTheme="majorBidi"/>
          <w:sz w:val="30"/>
          <w:szCs w:val="30"/>
          <w:cs/>
        </w:rPr>
        <w:t xml:space="preserve"> </w:t>
      </w:r>
      <w:r w:rsidRPr="00CD2ADE">
        <w:rPr>
          <w:rFonts w:asciiTheme="majorBidi" w:hAnsiTheme="majorBidi"/>
          <w:sz w:val="30"/>
          <w:szCs w:val="30"/>
        </w:rPr>
        <w:t xml:space="preserve">30 </w:t>
      </w:r>
      <w:r w:rsidRPr="00CD2ADE">
        <w:rPr>
          <w:rFonts w:asciiTheme="majorBidi" w:hAnsiTheme="majorBidi" w:hint="cs"/>
          <w:sz w:val="30"/>
          <w:szCs w:val="30"/>
          <w:cs/>
        </w:rPr>
        <w:t xml:space="preserve">วัน </w:t>
      </w:r>
      <w:r w:rsidRPr="00CD2ADE">
        <w:rPr>
          <w:rFonts w:asciiTheme="majorBidi" w:hAnsiTheme="majorBidi" w:cstheme="majorBidi"/>
          <w:sz w:val="30"/>
          <w:szCs w:val="30"/>
          <w:cs/>
        </w:rPr>
        <w:t>ขอบเขตการรับบริการประกอบด้วย งานบัญชีและการเงิน งานทรัพยากรบุคคล งานอบรม</w:t>
      </w:r>
      <w:r w:rsidRPr="00CD2ADE">
        <w:rPr>
          <w:rFonts w:asciiTheme="majorBidi" w:hAnsiTheme="majorBidi" w:cstheme="majorBidi"/>
          <w:sz w:val="30"/>
          <w:szCs w:val="30"/>
        </w:rPr>
        <w:t xml:space="preserve"> </w:t>
      </w:r>
      <w:r w:rsidRPr="00CD2ADE">
        <w:rPr>
          <w:rFonts w:asciiTheme="majorBidi" w:hAnsiTheme="majorBidi" w:cstheme="majorBidi" w:hint="cs"/>
          <w:sz w:val="30"/>
          <w:szCs w:val="30"/>
          <w:cs/>
        </w:rPr>
        <w:t>งาน</w:t>
      </w:r>
      <w:r w:rsidR="009D6DBB">
        <w:rPr>
          <w:rFonts w:asciiTheme="majorBidi" w:hAnsiTheme="majorBidi" w:cstheme="majorBidi"/>
          <w:sz w:val="30"/>
          <w:szCs w:val="30"/>
        </w:rPr>
        <w:t xml:space="preserve"> </w:t>
      </w:r>
      <w:r w:rsidRPr="00CD2ADE">
        <w:rPr>
          <w:rFonts w:asciiTheme="majorBidi" w:hAnsiTheme="majorBidi" w:cstheme="majorBidi"/>
          <w:sz w:val="30"/>
          <w:szCs w:val="30"/>
        </w:rPr>
        <w:t>Wealth Academy (License)</w:t>
      </w:r>
      <w:r w:rsidRPr="00CD2A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D2ADE">
        <w:rPr>
          <w:rFonts w:asciiTheme="majorBidi" w:hAnsiTheme="majorBidi" w:cstheme="majorBidi" w:hint="cs"/>
          <w:sz w:val="30"/>
          <w:szCs w:val="30"/>
          <w:cs/>
        </w:rPr>
        <w:t xml:space="preserve">งานตรวจสอบ </w:t>
      </w:r>
      <w:r w:rsidRPr="00CD2ADE">
        <w:rPr>
          <w:rFonts w:asciiTheme="majorBidi" w:hAnsiTheme="majorBidi" w:cstheme="majorBidi"/>
          <w:sz w:val="30"/>
          <w:szCs w:val="30"/>
          <w:cs/>
        </w:rPr>
        <w:t>งานกำกับ</w:t>
      </w:r>
      <w:r w:rsidRPr="00CD2ADE">
        <w:rPr>
          <w:rFonts w:asciiTheme="majorBidi" w:hAnsiTheme="majorBidi" w:cstheme="majorBidi" w:hint="cs"/>
          <w:sz w:val="30"/>
          <w:szCs w:val="30"/>
          <w:cs/>
        </w:rPr>
        <w:t>และควบคุม</w:t>
      </w:r>
      <w:r w:rsidRPr="00CD2ADE">
        <w:rPr>
          <w:rFonts w:asciiTheme="majorBidi" w:hAnsiTheme="majorBidi" w:cstheme="majorBidi"/>
          <w:sz w:val="30"/>
          <w:szCs w:val="30"/>
          <w:cs/>
        </w:rPr>
        <w:t xml:space="preserve"> งานเลขานุการ</w:t>
      </w:r>
      <w:r w:rsidRPr="00CD2ADE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CD2A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D2ADE">
        <w:rPr>
          <w:rFonts w:asciiTheme="majorBidi" w:hAnsiTheme="majorBidi" w:cstheme="majorBidi" w:hint="cs"/>
          <w:sz w:val="30"/>
          <w:szCs w:val="30"/>
          <w:cs/>
        </w:rPr>
        <w:t xml:space="preserve">งานการตลาด </w:t>
      </w:r>
      <w:r w:rsidRPr="00CD2ADE">
        <w:rPr>
          <w:rFonts w:asciiTheme="majorBidi" w:hAnsiTheme="majorBidi" w:cstheme="majorBidi"/>
          <w:sz w:val="30"/>
          <w:szCs w:val="30"/>
        </w:rPr>
        <w:br/>
      </w:r>
      <w:r w:rsidRPr="00CD2ADE">
        <w:rPr>
          <w:rFonts w:asciiTheme="majorBidi" w:hAnsiTheme="majorBidi" w:cstheme="majorBidi"/>
          <w:sz w:val="30"/>
          <w:szCs w:val="30"/>
          <w:cs/>
        </w:rPr>
        <w:t>งาน</w:t>
      </w:r>
      <w:r w:rsidRPr="00CD2ADE">
        <w:rPr>
          <w:rFonts w:asciiTheme="majorBidi" w:hAnsiTheme="majorBidi" w:cstheme="majorBidi" w:hint="cs"/>
          <w:sz w:val="30"/>
          <w:szCs w:val="30"/>
          <w:cs/>
        </w:rPr>
        <w:t>ประชาสัมพันธ์</w:t>
      </w:r>
      <w:r w:rsidRPr="00CD2ADE">
        <w:rPr>
          <w:rFonts w:asciiTheme="majorBidi" w:hAnsiTheme="majorBidi" w:cstheme="majorBidi"/>
          <w:sz w:val="30"/>
          <w:szCs w:val="30"/>
          <w:cs/>
        </w:rPr>
        <w:t xml:space="preserve"> งาน</w:t>
      </w:r>
      <w:r w:rsidRPr="00CD2ADE">
        <w:rPr>
          <w:rFonts w:asciiTheme="majorBidi" w:hAnsiTheme="majorBidi" w:cstheme="majorBidi" w:hint="cs"/>
          <w:sz w:val="30"/>
          <w:szCs w:val="30"/>
          <w:cs/>
        </w:rPr>
        <w:t>บริหาร</w:t>
      </w:r>
      <w:r w:rsidRPr="00CD2ADE">
        <w:rPr>
          <w:rFonts w:asciiTheme="majorBidi" w:hAnsiTheme="majorBidi" w:cstheme="majorBidi"/>
          <w:sz w:val="30"/>
          <w:szCs w:val="30"/>
          <w:cs/>
        </w:rPr>
        <w:t>งานบริการกลาง งาน</w:t>
      </w:r>
      <w:r w:rsidRPr="00CD2ADE">
        <w:rPr>
          <w:rFonts w:asciiTheme="majorBidi" w:hAnsiTheme="majorBidi" w:cstheme="majorBidi" w:hint="cs"/>
          <w:sz w:val="30"/>
          <w:szCs w:val="30"/>
          <w:cs/>
        </w:rPr>
        <w:t>บริหารงาน</w:t>
      </w:r>
      <w:r w:rsidRPr="00CD2ADE">
        <w:rPr>
          <w:rFonts w:asciiTheme="majorBidi" w:hAnsiTheme="majorBidi" w:cstheme="majorBidi"/>
          <w:sz w:val="30"/>
          <w:szCs w:val="30"/>
          <w:cs/>
        </w:rPr>
        <w:t>จัดซื้อ</w:t>
      </w:r>
      <w:r w:rsidRPr="00CD2ADE">
        <w:rPr>
          <w:rFonts w:asciiTheme="majorBidi" w:hAnsiTheme="majorBidi" w:cstheme="majorBidi" w:hint="cs"/>
          <w:sz w:val="30"/>
          <w:szCs w:val="30"/>
          <w:cs/>
        </w:rPr>
        <w:t>ทั่วไป งานบริหารงานอาคาร งาน</w:t>
      </w:r>
      <w:r w:rsidRPr="00CD2ADE">
        <w:rPr>
          <w:rFonts w:asciiTheme="majorBidi" w:hAnsiTheme="majorBidi" w:cstheme="majorBidi"/>
          <w:sz w:val="30"/>
          <w:szCs w:val="30"/>
          <w:cs/>
        </w:rPr>
        <w:t>บริหารความปลอดภัยและรักษาความปลอดภัย งานเทคโนโลยี และงานกฎหมาย</w:t>
      </w:r>
      <w:r w:rsidRPr="00CD2ADE">
        <w:rPr>
          <w:rFonts w:asciiTheme="majorBidi" w:hAnsiTheme="majorBidi" w:cstheme="majorBidi"/>
          <w:sz w:val="30"/>
          <w:szCs w:val="30"/>
        </w:rPr>
        <w:t xml:space="preserve"> </w:t>
      </w:r>
      <w:r w:rsidRPr="00CD2ADE">
        <w:rPr>
          <w:rFonts w:asciiTheme="majorBidi" w:hAnsiTheme="majorBidi" w:cstheme="majorBidi" w:hint="cs"/>
          <w:sz w:val="30"/>
          <w:szCs w:val="30"/>
          <w:cs/>
        </w:rPr>
        <w:t>โดยกลุ่มบริษัทและ</w:t>
      </w:r>
      <w:r w:rsidRPr="00CD2ADE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D2ADE">
        <w:rPr>
          <w:rFonts w:asciiTheme="majorBidi" w:hAnsiTheme="majorBidi" w:cstheme="majorBidi" w:hint="cs"/>
          <w:sz w:val="30"/>
          <w:szCs w:val="30"/>
          <w:cs/>
        </w:rPr>
        <w:t>ตกลงชำระค่าตอบแทน</w:t>
      </w:r>
      <w:r w:rsidRPr="00CD2ADE">
        <w:rPr>
          <w:rFonts w:asciiTheme="majorBidi" w:hAnsiTheme="majorBidi" w:cstheme="majorBidi"/>
          <w:sz w:val="30"/>
          <w:szCs w:val="30"/>
          <w:cs/>
        </w:rPr>
        <w:t>บริการ</w:t>
      </w:r>
      <w:r w:rsidRPr="00CD2ADE">
        <w:rPr>
          <w:rFonts w:asciiTheme="majorBidi" w:hAnsiTheme="majorBidi" w:cstheme="majorBidi" w:hint="cs"/>
          <w:sz w:val="30"/>
          <w:szCs w:val="30"/>
          <w:cs/>
        </w:rPr>
        <w:t>เพื่อสนับสนุนธุรกิจตามปกติ</w:t>
      </w:r>
      <w:r w:rsidRPr="00CD2ADE">
        <w:rPr>
          <w:rFonts w:asciiTheme="majorBidi" w:hAnsiTheme="majorBidi" w:cstheme="majorBidi"/>
          <w:sz w:val="30"/>
          <w:szCs w:val="30"/>
          <w:cs/>
        </w:rPr>
        <w:t>ตามที่ระบุในสัญญา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</w:p>
    <w:p w14:paraId="196193B6" w14:textId="0D8004D9" w:rsidR="000B4C05" w:rsidRDefault="000B4C05" w:rsidP="007D16B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968A2FE" w14:textId="77777777" w:rsidR="007D16B6" w:rsidRPr="00331D7E" w:rsidRDefault="007D16B6" w:rsidP="007D16B6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31D7E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สัญญาเช่าพื้นที่</w:t>
      </w:r>
    </w:p>
    <w:p w14:paraId="1E41DB91" w14:textId="77777777" w:rsidR="007D16B6" w:rsidRPr="009D6DBB" w:rsidRDefault="007D16B6" w:rsidP="007D16B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F9115BA" w14:textId="3DED4850" w:rsidR="007D16B6" w:rsidRPr="00CD2ADE" w:rsidRDefault="007D16B6" w:rsidP="007D16B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D2ADE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D2ADE">
        <w:rPr>
          <w:rFonts w:asciiTheme="majorBidi" w:hAnsiTheme="majorBidi" w:cstheme="majorBidi" w:hint="cs"/>
          <w:sz w:val="30"/>
          <w:szCs w:val="30"/>
          <w:cs/>
        </w:rPr>
        <w:t>ได้ทำ</w:t>
      </w:r>
      <w:r w:rsidRPr="00CD2ADE">
        <w:rPr>
          <w:rFonts w:asciiTheme="majorBidi" w:hAnsiTheme="majorBidi" w:cstheme="majorBidi"/>
          <w:sz w:val="30"/>
          <w:szCs w:val="30"/>
          <w:cs/>
        </w:rPr>
        <w:t>สัญญาเช่าและบริการ</w:t>
      </w:r>
      <w:r w:rsidR="009D6DBB" w:rsidRPr="00CD2ADE">
        <w:rPr>
          <w:rFonts w:asciiTheme="majorBidi" w:hAnsiTheme="majorBidi" w:cstheme="majorBidi" w:hint="cs"/>
          <w:sz w:val="30"/>
          <w:szCs w:val="30"/>
          <w:cs/>
        </w:rPr>
        <w:t>หลายฉบับ</w:t>
      </w:r>
      <w:r w:rsidRPr="00CD2ADE">
        <w:rPr>
          <w:rFonts w:asciiTheme="majorBidi" w:hAnsiTheme="majorBidi" w:cstheme="majorBidi"/>
          <w:sz w:val="30"/>
          <w:szCs w:val="30"/>
          <w:cs/>
        </w:rPr>
        <w:t xml:space="preserve">กับธนาคารไทยพาณิชย์ จำกัด (มหาชน) และบริษัท มหิศร จำกัด โดยสัญญามีระยะเวลา </w:t>
      </w:r>
      <w:r w:rsidRPr="00CD2ADE">
        <w:rPr>
          <w:rFonts w:asciiTheme="majorBidi" w:hAnsiTheme="majorBidi" w:cstheme="majorBidi"/>
          <w:sz w:val="30"/>
          <w:szCs w:val="30"/>
        </w:rPr>
        <w:t>3</w:t>
      </w:r>
      <w:r w:rsidRPr="00CD2ADE">
        <w:rPr>
          <w:rFonts w:asciiTheme="majorBidi" w:hAnsiTheme="majorBidi" w:cstheme="majorBidi"/>
          <w:sz w:val="30"/>
          <w:szCs w:val="30"/>
          <w:cs/>
        </w:rPr>
        <w:t xml:space="preserve"> ปี ผู้ให้บริการมีสิทธิบอกเลิกสัญญานี้ได้ทันที โดยจะแจ้งให้บริษัททราบล่วงหน้าเป็นระยะเวลาไม่น้อยกว่า </w:t>
      </w:r>
      <w:r w:rsidRPr="00CD2ADE">
        <w:rPr>
          <w:rFonts w:asciiTheme="majorBidi" w:hAnsiTheme="majorBidi" w:cstheme="majorBidi"/>
          <w:sz w:val="30"/>
          <w:szCs w:val="30"/>
        </w:rPr>
        <w:t>90</w:t>
      </w:r>
      <w:r w:rsidRPr="00CD2ADE">
        <w:rPr>
          <w:rFonts w:asciiTheme="majorBidi" w:hAnsiTheme="majorBidi" w:cstheme="majorBidi"/>
          <w:sz w:val="30"/>
          <w:szCs w:val="30"/>
          <w:cs/>
        </w:rPr>
        <w:t xml:space="preserve"> วัน บริษัท</w:t>
      </w:r>
      <w:r w:rsidRPr="00CD2ADE">
        <w:rPr>
          <w:rFonts w:asciiTheme="majorBidi" w:hAnsiTheme="majorBidi" w:cstheme="majorBidi" w:hint="cs"/>
          <w:sz w:val="30"/>
          <w:szCs w:val="30"/>
          <w:cs/>
        </w:rPr>
        <w:t>ตกลงชำระ</w:t>
      </w:r>
      <w:r w:rsidRPr="00CD2ADE">
        <w:rPr>
          <w:rFonts w:asciiTheme="majorBidi" w:hAnsiTheme="majorBidi" w:cstheme="majorBidi"/>
          <w:sz w:val="30"/>
          <w:szCs w:val="30"/>
          <w:cs/>
        </w:rPr>
        <w:t>ค่าเช่าและค่าบริการอาคารตามที่ระบุในสัญญา</w:t>
      </w:r>
    </w:p>
    <w:p w14:paraId="5BFB686B" w14:textId="77777777" w:rsidR="007D16B6" w:rsidRPr="009D6DBB" w:rsidRDefault="007D16B6" w:rsidP="007D16B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6E1C7A2" w14:textId="77777777" w:rsidR="007D16B6" w:rsidRPr="00CD2ADE" w:rsidRDefault="007D16B6" w:rsidP="007D16B6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2ADE">
        <w:rPr>
          <w:rFonts w:asciiTheme="majorBidi" w:hAnsiTheme="majorBidi" w:cstheme="majorBidi"/>
          <w:i/>
          <w:iCs/>
          <w:sz w:val="30"/>
          <w:szCs w:val="30"/>
          <w:cs/>
        </w:rPr>
        <w:t>สัญญาการให้บริการ</w:t>
      </w:r>
    </w:p>
    <w:p w14:paraId="2EB467DF" w14:textId="77777777" w:rsidR="007D16B6" w:rsidRPr="009D6DBB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019D91" w14:textId="2FF9E470" w:rsidR="007D16B6" w:rsidRPr="00CD2ADE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CD2ADE">
        <w:rPr>
          <w:rFonts w:ascii="Angsana New" w:hAnsi="Angsana New" w:hint="cs"/>
          <w:sz w:val="30"/>
          <w:szCs w:val="30"/>
          <w:cs/>
        </w:rPr>
        <w:t>บริษัทได้ทำสัญญาการให้บริการสนับสนุนงานวาณิชธนกิจกับ</w:t>
      </w:r>
      <w:r w:rsidRPr="00CD2ADE">
        <w:rPr>
          <w:rFonts w:asciiTheme="majorBidi" w:hAnsiTheme="majorBidi" w:cstheme="majorBidi"/>
          <w:sz w:val="30"/>
          <w:szCs w:val="30"/>
          <w:cs/>
        </w:rPr>
        <w:t xml:space="preserve">ธนาคารไทยพาณิชย์ จำกัด (มหาชน) </w:t>
      </w:r>
      <w:r w:rsidRPr="00CD2ADE">
        <w:rPr>
          <w:rFonts w:asciiTheme="majorBidi" w:hAnsiTheme="majorBidi" w:cstheme="majorBidi" w:hint="cs"/>
          <w:sz w:val="30"/>
          <w:szCs w:val="30"/>
          <w:cs/>
        </w:rPr>
        <w:t>สัญญานี้จะมีผลบังคับใช้ต่อไปจนกว่าจะมีการยกเลิกสัญญาระหว่างกันเป็นลายลักษณ์อักษร</w:t>
      </w:r>
      <w:r w:rsidRPr="00CD2ADE">
        <w:rPr>
          <w:rFonts w:ascii="Angsana New" w:hAnsi="Angsana New"/>
          <w:sz w:val="30"/>
          <w:szCs w:val="30"/>
        </w:rPr>
        <w:t xml:space="preserve"> </w:t>
      </w:r>
      <w:r w:rsidRPr="00CD2ADE">
        <w:rPr>
          <w:rFonts w:ascii="Angsana New" w:hAnsi="Angsana New" w:hint="cs"/>
          <w:sz w:val="30"/>
          <w:szCs w:val="30"/>
          <w:cs/>
        </w:rPr>
        <w:t xml:space="preserve">ขอบเขตการให้บริการคือสนับสนุนงานวาณิชธนกิจ ตลาดทุน และ </w:t>
      </w:r>
      <w:r w:rsidRPr="00CD2ADE">
        <w:rPr>
          <w:rFonts w:ascii="Angsana New" w:hAnsi="Angsana New"/>
          <w:sz w:val="30"/>
          <w:szCs w:val="30"/>
        </w:rPr>
        <w:t xml:space="preserve">Primary Distribution </w:t>
      </w:r>
      <w:r w:rsidRPr="00CD2ADE">
        <w:rPr>
          <w:rFonts w:ascii="Angsana New" w:hAnsi="Angsana New" w:hint="cs"/>
          <w:sz w:val="30"/>
          <w:szCs w:val="30"/>
          <w:cs/>
        </w:rPr>
        <w:t>ของธนาคาร</w:t>
      </w:r>
      <w:r w:rsidRPr="00CD2ADE">
        <w:rPr>
          <w:rFonts w:ascii="Angsana New" w:hAnsi="Angsana New"/>
          <w:sz w:val="30"/>
          <w:szCs w:val="30"/>
          <w:cs/>
        </w:rPr>
        <w:t xml:space="preserve"> </w:t>
      </w:r>
      <w:r w:rsidRPr="00CD2ADE">
        <w:rPr>
          <w:rFonts w:ascii="Angsana New" w:hAnsi="Angsana New" w:hint="cs"/>
          <w:sz w:val="30"/>
          <w:szCs w:val="30"/>
          <w:cs/>
        </w:rPr>
        <w:t>โดยบริษัทได้รับค่าบริการตามที่ระบุในสัญญา</w:t>
      </w:r>
    </w:p>
    <w:p w14:paraId="50684FA4" w14:textId="77777777" w:rsidR="007D16B6" w:rsidRPr="009D6DBB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highlight w:val="magenta"/>
        </w:rPr>
      </w:pPr>
    </w:p>
    <w:p w14:paraId="4CC414BA" w14:textId="0B6007B5" w:rsidR="007D16B6" w:rsidRPr="00CD2ADE" w:rsidRDefault="007D16B6" w:rsidP="007D16B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D2ADE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D2ADE">
        <w:rPr>
          <w:rFonts w:asciiTheme="majorBidi" w:hAnsiTheme="majorBidi" w:cstheme="majorBidi" w:hint="cs"/>
          <w:sz w:val="30"/>
          <w:szCs w:val="30"/>
          <w:cs/>
        </w:rPr>
        <w:t>ได้ทำ</w:t>
      </w:r>
      <w:r w:rsidRPr="00CD2ADE">
        <w:rPr>
          <w:rFonts w:asciiTheme="majorBidi" w:hAnsiTheme="majorBidi" w:cstheme="majorBidi"/>
          <w:sz w:val="30"/>
          <w:szCs w:val="30"/>
          <w:cs/>
        </w:rPr>
        <w:t>สัญญาการ</w:t>
      </w:r>
      <w:r w:rsidRPr="00CD2ADE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CD2ADE">
        <w:rPr>
          <w:rFonts w:asciiTheme="majorBidi" w:hAnsiTheme="majorBidi" w:cstheme="majorBidi"/>
          <w:sz w:val="30"/>
          <w:szCs w:val="30"/>
          <w:cs/>
        </w:rPr>
        <w:t>บริการ</w:t>
      </w:r>
      <w:r w:rsidRPr="00CD2ADE">
        <w:rPr>
          <w:rFonts w:asciiTheme="majorBidi" w:hAnsiTheme="majorBidi" w:cstheme="majorBidi" w:hint="cs"/>
          <w:sz w:val="30"/>
          <w:szCs w:val="30"/>
          <w:cs/>
        </w:rPr>
        <w:t>เพื่อสนับสนุนธุรกิจตามปกติ</w:t>
      </w:r>
      <w:r w:rsidRPr="00CD2ADE">
        <w:rPr>
          <w:rFonts w:asciiTheme="majorBidi" w:hAnsiTheme="majorBidi" w:cstheme="majorBidi"/>
          <w:sz w:val="30"/>
          <w:szCs w:val="30"/>
          <w:cs/>
        </w:rPr>
        <w:t>กับ</w:t>
      </w:r>
      <w:r w:rsidRPr="00CD2ADE">
        <w:rPr>
          <w:rFonts w:asciiTheme="majorBidi" w:hAnsiTheme="majorBidi" w:cstheme="majorBidi" w:hint="cs"/>
          <w:sz w:val="30"/>
          <w:szCs w:val="30"/>
          <w:cs/>
        </w:rPr>
        <w:t>บริษัทหลักทรัพย์ ไทยพาณิชย์ จูเลียส แบร์ จำกัด</w:t>
      </w:r>
      <w:r w:rsidRPr="00CD2A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D2ADE">
        <w:rPr>
          <w:rFonts w:asciiTheme="majorBidi" w:hAnsiTheme="majorBidi" w:cstheme="majorBidi" w:hint="cs"/>
          <w:sz w:val="30"/>
          <w:szCs w:val="30"/>
          <w:cs/>
        </w:rPr>
        <w:t>สัญญานี้จะมีผลบังคับใช้ต่อไปจนกว่าจะมีการยกเลิกสัญญาระหว่างกันเป็นลายลักษณ์อักษร</w:t>
      </w:r>
      <w:r w:rsidRPr="00CD2ADE">
        <w:rPr>
          <w:rFonts w:asciiTheme="majorBidi" w:hAnsiTheme="majorBidi" w:cstheme="majorBidi"/>
          <w:sz w:val="30"/>
          <w:szCs w:val="30"/>
        </w:rPr>
        <w:t xml:space="preserve"> </w:t>
      </w:r>
      <w:r w:rsidRPr="00CD2ADE">
        <w:rPr>
          <w:rFonts w:asciiTheme="majorBidi" w:hAnsiTheme="majorBidi" w:cstheme="majorBidi"/>
          <w:sz w:val="30"/>
          <w:szCs w:val="30"/>
          <w:cs/>
        </w:rPr>
        <w:t>ขอบเขตการ</w:t>
      </w:r>
      <w:r w:rsidRPr="00CD2ADE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CD2ADE">
        <w:rPr>
          <w:rFonts w:asciiTheme="majorBidi" w:hAnsiTheme="majorBidi" w:cstheme="majorBidi"/>
          <w:sz w:val="30"/>
          <w:szCs w:val="30"/>
          <w:cs/>
        </w:rPr>
        <w:t xml:space="preserve">บริการประกอบด้วย </w:t>
      </w:r>
      <w:r w:rsidRPr="00CD2ADE">
        <w:rPr>
          <w:rFonts w:asciiTheme="majorBidi" w:hAnsiTheme="majorBidi" w:cstheme="majorBidi" w:hint="cs"/>
          <w:sz w:val="30"/>
          <w:szCs w:val="30"/>
          <w:cs/>
        </w:rPr>
        <w:t xml:space="preserve">งานสนับสนุนเทคโนโลยีสารสนเทศเกี่ยวกับการลงทุนในหลักทรัพย์ที่จดทะเบียนในตลาดหลักทรัพย์และระบบงานสนับสนุน งานผลิตภัณฑ์และการให้คำปรึกษา และงานกำกับดูแลความเสี่ยงด้านการลงทุน </w:t>
      </w:r>
      <w:r w:rsidRPr="00CD2ADE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D2ADE">
        <w:rPr>
          <w:rFonts w:asciiTheme="majorBidi" w:hAnsiTheme="majorBidi" w:cstheme="majorBidi" w:hint="cs"/>
          <w:sz w:val="30"/>
          <w:szCs w:val="30"/>
          <w:cs/>
        </w:rPr>
        <w:t>ได้รับค่าตอบแทนการบริการเพื่อสนับสนุนธุรกิจ</w:t>
      </w:r>
      <w:r w:rsidRPr="00CD2ADE">
        <w:rPr>
          <w:rFonts w:asciiTheme="majorBidi" w:hAnsiTheme="majorBidi" w:cstheme="majorBidi"/>
          <w:sz w:val="30"/>
          <w:szCs w:val="30"/>
          <w:cs/>
        </w:rPr>
        <w:t>ตามที่ระบุในสัญญา</w:t>
      </w:r>
      <w:r w:rsidRPr="00CD2ADE">
        <w:rPr>
          <w:rFonts w:asciiTheme="majorBidi" w:hAnsiTheme="majorBidi" w:cstheme="majorBidi"/>
          <w:sz w:val="30"/>
          <w:szCs w:val="30"/>
        </w:rPr>
        <w:t xml:space="preserve"> </w:t>
      </w:r>
    </w:p>
    <w:p w14:paraId="195C0EB8" w14:textId="3D86F1D2" w:rsidR="007D16B6" w:rsidRPr="009D6DBB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highlight w:val="magenta"/>
        </w:rPr>
      </w:pPr>
    </w:p>
    <w:p w14:paraId="454915C5" w14:textId="6A627D5E" w:rsidR="00CD2ADE" w:rsidRPr="00EC4BA2" w:rsidRDefault="00CD2ADE" w:rsidP="00CD2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4BA2">
        <w:rPr>
          <w:rFonts w:ascii="Angsana New" w:hAnsi="Angsana New" w:hint="cs"/>
          <w:sz w:val="30"/>
          <w:szCs w:val="30"/>
          <w:cs/>
        </w:rPr>
        <w:t>ธนาคารไทยพาณิชย์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 w:hint="cs"/>
          <w:sz w:val="30"/>
          <w:szCs w:val="30"/>
          <w:cs/>
        </w:rPr>
        <w:t>จำกัด</w:t>
      </w:r>
      <w:r w:rsidRPr="00EC4BA2">
        <w:rPr>
          <w:rFonts w:ascii="Angsana New" w:hAnsi="Angsana New"/>
          <w:sz w:val="30"/>
          <w:szCs w:val="30"/>
          <w:cs/>
        </w:rPr>
        <w:t xml:space="preserve"> (</w:t>
      </w:r>
      <w:r w:rsidRPr="00EC4BA2">
        <w:rPr>
          <w:rFonts w:ascii="Angsana New" w:hAnsi="Angsana New" w:hint="cs"/>
          <w:sz w:val="30"/>
          <w:szCs w:val="30"/>
          <w:cs/>
        </w:rPr>
        <w:t>มหาชน</w:t>
      </w:r>
      <w:r w:rsidRPr="00EC4BA2">
        <w:rPr>
          <w:rFonts w:ascii="Angsana New" w:hAnsi="Angsana New"/>
          <w:sz w:val="30"/>
          <w:szCs w:val="30"/>
          <w:cs/>
        </w:rPr>
        <w:t xml:space="preserve">) </w:t>
      </w:r>
      <w:r w:rsidRPr="00EC4BA2">
        <w:rPr>
          <w:rFonts w:ascii="Angsana New" w:hAnsi="Angsana New" w:hint="cs"/>
          <w:sz w:val="30"/>
          <w:szCs w:val="30"/>
          <w:cs/>
        </w:rPr>
        <w:t>ว่าจ้างบริษัทย่อยและบริษัทย่อยตกลงให้บริการ</w:t>
      </w:r>
      <w:r>
        <w:rPr>
          <w:rFonts w:ascii="Angsana New" w:hAnsi="Angsana New" w:hint="cs"/>
          <w:sz w:val="30"/>
          <w:szCs w:val="30"/>
          <w:cs/>
        </w:rPr>
        <w:t>ดำเนินงานการพัฒนาและให้การสนับสนุนระบบงาน</w:t>
      </w:r>
      <w:r w:rsidRPr="00EC4BA2">
        <w:rPr>
          <w:rFonts w:ascii="Angsana New" w:hAnsi="Angsana New" w:hint="cs"/>
          <w:sz w:val="30"/>
          <w:szCs w:val="30"/>
          <w:cs/>
        </w:rPr>
        <w:t>เกี่ยวกับ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/>
          <w:sz w:val="30"/>
          <w:szCs w:val="30"/>
        </w:rPr>
        <w:t xml:space="preserve">Digital Wealth </w:t>
      </w:r>
      <w:r>
        <w:rPr>
          <w:rFonts w:ascii="Angsana New" w:hAnsi="Angsana New"/>
          <w:sz w:val="30"/>
          <w:szCs w:val="30"/>
        </w:rPr>
        <w:t xml:space="preserve">Platforms </w:t>
      </w:r>
      <w:r w:rsidRPr="00EC4BA2">
        <w:rPr>
          <w:rFonts w:ascii="Angsana New" w:hAnsi="Angsana New"/>
          <w:sz w:val="30"/>
          <w:szCs w:val="30"/>
        </w:rPr>
        <w:t>Solutions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Project </w:t>
      </w:r>
      <w:r w:rsidRPr="00EC4BA2">
        <w:rPr>
          <w:rFonts w:ascii="Angsana New" w:hAnsi="Angsana New" w:hint="cs"/>
          <w:sz w:val="30"/>
          <w:szCs w:val="30"/>
          <w:cs/>
        </w:rPr>
        <w:t>นับ</w:t>
      </w:r>
      <w:r>
        <w:rPr>
          <w:rFonts w:ascii="Angsana New" w:hAnsi="Angsana New" w:hint="cs"/>
          <w:sz w:val="30"/>
          <w:szCs w:val="30"/>
          <w:cs/>
        </w:rPr>
        <w:t>ตั้ง</w:t>
      </w:r>
      <w:r w:rsidRPr="00EC4BA2">
        <w:rPr>
          <w:rFonts w:ascii="Angsana New" w:hAnsi="Angsana New" w:hint="cs"/>
          <w:sz w:val="30"/>
          <w:szCs w:val="30"/>
          <w:cs/>
        </w:rPr>
        <w:t>แต่วันที่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="009D6DBB">
        <w:rPr>
          <w:rFonts w:ascii="Angsana New" w:hAnsi="Angsana New"/>
          <w:sz w:val="30"/>
          <w:szCs w:val="30"/>
        </w:rPr>
        <w:t xml:space="preserve"> 2563 </w:t>
      </w:r>
      <w:r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2563 </w:t>
      </w:r>
      <w:r w:rsidRPr="00EC4BA2">
        <w:rPr>
          <w:rFonts w:ascii="Angsana New" w:hAnsi="Angsana New" w:hint="cs"/>
          <w:sz w:val="30"/>
          <w:szCs w:val="30"/>
          <w:cs/>
        </w:rPr>
        <w:t>ธนาคารตกลงชำระค่าบริการแก่บริษัทย่อยในจำนวนที่ระบุในสัญญา</w:t>
      </w:r>
    </w:p>
    <w:p w14:paraId="3A6B6687" w14:textId="47E9F1D5" w:rsidR="00CD2ADE" w:rsidRPr="009D6DBB" w:rsidRDefault="00CD2ADE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highlight w:val="magenta"/>
        </w:rPr>
      </w:pPr>
    </w:p>
    <w:p w14:paraId="2A66CA43" w14:textId="1FA725D1" w:rsidR="002A452D" w:rsidRPr="00EC4BA2" w:rsidRDefault="00CD2ADE" w:rsidP="002A4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C4BA2">
        <w:rPr>
          <w:rFonts w:ascii="Angsana New" w:hAnsi="Angsana New" w:hint="cs"/>
          <w:sz w:val="30"/>
          <w:szCs w:val="30"/>
          <w:cs/>
        </w:rPr>
        <w:t>ธนาคารไทยพาณิชย์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 w:hint="cs"/>
          <w:sz w:val="30"/>
          <w:szCs w:val="30"/>
          <w:cs/>
        </w:rPr>
        <w:t>จำกัด</w:t>
      </w:r>
      <w:r w:rsidRPr="00EC4BA2">
        <w:rPr>
          <w:rFonts w:ascii="Angsana New" w:hAnsi="Angsana New"/>
          <w:sz w:val="30"/>
          <w:szCs w:val="30"/>
          <w:cs/>
        </w:rPr>
        <w:t xml:space="preserve"> (</w:t>
      </w:r>
      <w:r w:rsidRPr="00EC4BA2">
        <w:rPr>
          <w:rFonts w:ascii="Angsana New" w:hAnsi="Angsana New" w:hint="cs"/>
          <w:sz w:val="30"/>
          <w:szCs w:val="30"/>
          <w:cs/>
        </w:rPr>
        <w:t>มหาชน</w:t>
      </w:r>
      <w:r w:rsidRPr="00EC4BA2">
        <w:rPr>
          <w:rFonts w:ascii="Angsana New" w:hAnsi="Angsana New"/>
          <w:sz w:val="30"/>
          <w:szCs w:val="30"/>
          <w:cs/>
        </w:rPr>
        <w:t xml:space="preserve">) </w:t>
      </w:r>
      <w:r w:rsidRPr="00EC4BA2">
        <w:rPr>
          <w:rFonts w:ascii="Angsana New" w:hAnsi="Angsana New" w:hint="cs"/>
          <w:sz w:val="30"/>
          <w:szCs w:val="30"/>
          <w:cs/>
        </w:rPr>
        <w:t>ว่าจ้างบริษัทย่อยและบริษัทย่อยตกลงให้บริการ</w:t>
      </w:r>
      <w:r>
        <w:rPr>
          <w:rFonts w:ascii="Angsana New" w:hAnsi="Angsana New" w:hint="cs"/>
          <w:sz w:val="30"/>
          <w:szCs w:val="30"/>
          <w:cs/>
        </w:rPr>
        <w:t>ในการบริหารจัดการ ดูแลบำรุงรักษา ติดตามและควบคุมดูแลการทำงาน และให้การสนับสนุนด้านระบบโครงสร้างพื้นฐานแพลตฟอร์ม</w:t>
      </w:r>
      <w:r w:rsidR="002A452D">
        <w:rPr>
          <w:rFonts w:ascii="Angsana New" w:hAnsi="Angsana New" w:hint="cs"/>
          <w:sz w:val="30"/>
          <w:szCs w:val="30"/>
          <w:cs/>
        </w:rPr>
        <w:t xml:space="preserve"> </w:t>
      </w:r>
      <w:r w:rsidR="002A452D" w:rsidRPr="00EC4BA2">
        <w:rPr>
          <w:rFonts w:ascii="Angsana New" w:hAnsi="Angsana New" w:hint="cs"/>
          <w:sz w:val="30"/>
          <w:szCs w:val="30"/>
          <w:cs/>
        </w:rPr>
        <w:t>นับ</w:t>
      </w:r>
      <w:r w:rsidR="002A452D">
        <w:rPr>
          <w:rFonts w:ascii="Angsana New" w:hAnsi="Angsana New" w:hint="cs"/>
          <w:sz w:val="30"/>
          <w:szCs w:val="30"/>
          <w:cs/>
        </w:rPr>
        <w:t>ตั้ง</w:t>
      </w:r>
      <w:r w:rsidR="002A452D" w:rsidRPr="00EC4BA2">
        <w:rPr>
          <w:rFonts w:ascii="Angsana New" w:hAnsi="Angsana New" w:hint="cs"/>
          <w:sz w:val="30"/>
          <w:szCs w:val="30"/>
          <w:cs/>
        </w:rPr>
        <w:t>แต่วันที่</w:t>
      </w:r>
      <w:r w:rsidR="002A452D">
        <w:rPr>
          <w:rFonts w:ascii="Angsana New" w:hAnsi="Angsana New" w:hint="cs"/>
          <w:sz w:val="30"/>
          <w:szCs w:val="30"/>
          <w:cs/>
        </w:rPr>
        <w:t xml:space="preserve"> </w:t>
      </w:r>
      <w:r w:rsidR="002A452D">
        <w:rPr>
          <w:rFonts w:ascii="Angsana New" w:hAnsi="Angsana New"/>
          <w:sz w:val="30"/>
          <w:szCs w:val="30"/>
        </w:rPr>
        <w:t xml:space="preserve">1 </w:t>
      </w:r>
      <w:r w:rsidR="002A452D">
        <w:rPr>
          <w:rFonts w:ascii="Angsana New" w:hAnsi="Angsana New" w:hint="cs"/>
          <w:sz w:val="30"/>
          <w:szCs w:val="30"/>
          <w:cs/>
        </w:rPr>
        <w:t>พฤษภาคม</w:t>
      </w:r>
      <w:r w:rsidR="009D6DBB">
        <w:rPr>
          <w:rFonts w:ascii="Angsana New" w:hAnsi="Angsana New"/>
          <w:sz w:val="30"/>
          <w:szCs w:val="30"/>
        </w:rPr>
        <w:t xml:space="preserve"> 2563 </w:t>
      </w:r>
      <w:r w:rsidR="002A452D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2A452D">
        <w:rPr>
          <w:rFonts w:ascii="Angsana New" w:hAnsi="Angsana New"/>
          <w:sz w:val="30"/>
          <w:szCs w:val="30"/>
        </w:rPr>
        <w:t xml:space="preserve">31 </w:t>
      </w:r>
      <w:r w:rsidR="002A452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A452D">
        <w:rPr>
          <w:rFonts w:ascii="Angsana New" w:hAnsi="Angsana New"/>
          <w:sz w:val="30"/>
          <w:szCs w:val="30"/>
        </w:rPr>
        <w:t xml:space="preserve">2563 </w:t>
      </w:r>
      <w:r w:rsidR="002A452D" w:rsidRPr="00EC4BA2">
        <w:rPr>
          <w:rFonts w:ascii="Angsana New" w:hAnsi="Angsana New" w:hint="cs"/>
          <w:sz w:val="30"/>
          <w:szCs w:val="30"/>
          <w:cs/>
        </w:rPr>
        <w:t>ธนาคารตกลงชำระค่าบริการแก่บริษัทย่อยในจำนวนที่ระบุในสัญญา</w:t>
      </w:r>
      <w:r w:rsidR="002A452D">
        <w:rPr>
          <w:rFonts w:ascii="Angsana New" w:hAnsi="Angsana New" w:hint="cs"/>
          <w:sz w:val="30"/>
          <w:szCs w:val="30"/>
          <w:cs/>
        </w:rPr>
        <w:t xml:space="preserve"> กรณีที่มีการต่อระยะเวลาของสัญญาฉบับนี้ในภายหลังจากครบกำหนดอายุของสัญญา คู่สัญญาทั้งสองฝ่ายจะทำการตกลงเรื่องค่าตอบแทนต่อไป</w:t>
      </w:r>
    </w:p>
    <w:p w14:paraId="65B53767" w14:textId="5F707310" w:rsidR="000B4C05" w:rsidRPr="009D6DBB" w:rsidRDefault="000B4C05" w:rsidP="009D6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magenta"/>
        </w:rPr>
      </w:pPr>
    </w:p>
    <w:p w14:paraId="74382677" w14:textId="77777777" w:rsidR="009D6DBB" w:rsidRDefault="009D6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65A957D" w14:textId="36917C3C" w:rsidR="007D16B6" w:rsidRPr="00EC4BA2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4BA2">
        <w:rPr>
          <w:rFonts w:ascii="Angsana New" w:hAnsi="Angsana New" w:hint="cs"/>
          <w:sz w:val="30"/>
          <w:szCs w:val="30"/>
          <w:cs/>
        </w:rPr>
        <w:lastRenderedPageBreak/>
        <w:t>บริษัทย่อยตกลงให้สิทธิในการเข้าถึงแพลตฟอร์ม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/>
          <w:sz w:val="30"/>
          <w:szCs w:val="30"/>
        </w:rPr>
        <w:t xml:space="preserve">Supply Chain Solution </w:t>
      </w:r>
      <w:r w:rsidRPr="00EC4BA2">
        <w:rPr>
          <w:rFonts w:ascii="Angsana New" w:hAnsi="Angsana New" w:hint="cs"/>
          <w:sz w:val="30"/>
          <w:szCs w:val="30"/>
          <w:cs/>
        </w:rPr>
        <w:t>แก่ธนาคารไทยพาณิชย์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 w:hint="cs"/>
          <w:sz w:val="30"/>
          <w:szCs w:val="30"/>
          <w:cs/>
        </w:rPr>
        <w:t>จำกัด</w:t>
      </w:r>
      <w:r w:rsidRPr="00EC4BA2">
        <w:rPr>
          <w:rFonts w:ascii="Angsana New" w:hAnsi="Angsana New"/>
          <w:sz w:val="30"/>
          <w:szCs w:val="30"/>
          <w:cs/>
        </w:rPr>
        <w:t xml:space="preserve"> (</w:t>
      </w:r>
      <w:r w:rsidRPr="00EC4BA2">
        <w:rPr>
          <w:rFonts w:ascii="Angsana New" w:hAnsi="Angsana New" w:hint="cs"/>
          <w:sz w:val="30"/>
          <w:szCs w:val="30"/>
          <w:cs/>
        </w:rPr>
        <w:t>มหาชน</w:t>
      </w:r>
      <w:r w:rsidRPr="00EC4BA2">
        <w:rPr>
          <w:rFonts w:ascii="Angsana New" w:hAnsi="Angsana New"/>
          <w:sz w:val="30"/>
          <w:szCs w:val="30"/>
          <w:cs/>
        </w:rPr>
        <w:t xml:space="preserve">) </w:t>
      </w:r>
      <w:r w:rsidRPr="00EC4BA2">
        <w:rPr>
          <w:rFonts w:ascii="Angsana New" w:hAnsi="Angsana New" w:hint="cs"/>
          <w:sz w:val="30"/>
          <w:szCs w:val="30"/>
          <w:cs/>
        </w:rPr>
        <w:t>เป็นระยะเวลา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/>
          <w:sz w:val="30"/>
          <w:szCs w:val="30"/>
        </w:rPr>
        <w:t xml:space="preserve">5 </w:t>
      </w:r>
      <w:r w:rsidRPr="00EC4BA2">
        <w:rPr>
          <w:rFonts w:ascii="Angsana New" w:hAnsi="Angsana New" w:hint="cs"/>
          <w:sz w:val="30"/>
          <w:szCs w:val="30"/>
          <w:cs/>
        </w:rPr>
        <w:t>ปีนับตั้งแต่วันที่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/>
          <w:sz w:val="30"/>
          <w:szCs w:val="30"/>
        </w:rPr>
        <w:t xml:space="preserve">15 </w:t>
      </w:r>
      <w:r w:rsidRPr="00EC4BA2">
        <w:rPr>
          <w:rFonts w:ascii="Angsana New" w:hAnsi="Angsana New" w:hint="cs"/>
          <w:sz w:val="30"/>
          <w:szCs w:val="30"/>
          <w:cs/>
        </w:rPr>
        <w:t>สิงหาคม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/>
          <w:sz w:val="30"/>
          <w:szCs w:val="30"/>
        </w:rPr>
        <w:t xml:space="preserve">2561 </w:t>
      </w:r>
      <w:r w:rsidRPr="00EC4BA2">
        <w:rPr>
          <w:rFonts w:ascii="Angsana New" w:hAnsi="Angsana New" w:hint="cs"/>
          <w:sz w:val="30"/>
          <w:szCs w:val="30"/>
          <w:cs/>
        </w:rPr>
        <w:t>จนถึงปี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/>
          <w:sz w:val="30"/>
          <w:szCs w:val="30"/>
        </w:rPr>
        <w:t xml:space="preserve">2566 </w:t>
      </w:r>
      <w:r w:rsidRPr="00EC4BA2">
        <w:rPr>
          <w:rFonts w:ascii="Angsana New" w:hAnsi="Angsana New" w:hint="cs"/>
          <w:sz w:val="30"/>
          <w:szCs w:val="30"/>
          <w:cs/>
        </w:rPr>
        <w:t>กรณีที่คู่สัญญารายใดประสงค์จะต่ออายุสัญญา</w:t>
      </w:r>
      <w:r w:rsidR="00D849C5">
        <w:rPr>
          <w:rFonts w:ascii="Angsana New" w:hAnsi="Angsana New"/>
          <w:sz w:val="30"/>
          <w:szCs w:val="30"/>
          <w:cs/>
        </w:rPr>
        <w:br/>
      </w:r>
      <w:r w:rsidRPr="00EC4BA2">
        <w:rPr>
          <w:rFonts w:ascii="Angsana New" w:hAnsi="Angsana New" w:hint="cs"/>
          <w:sz w:val="30"/>
          <w:szCs w:val="30"/>
          <w:cs/>
        </w:rPr>
        <w:t>ให้คู่สัญญาฝ่ายนั้นบอกกล่าวเป็นลายลักษณ์อักษร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 w:hint="cs"/>
          <w:sz w:val="30"/>
          <w:szCs w:val="30"/>
          <w:cs/>
        </w:rPr>
        <w:t>ธนาคารตกลงชำระค่าสิทธิในการเข้าถึงแก่บริษัทย่อยในจำนวนที่ระบุในสัญญา</w:t>
      </w:r>
    </w:p>
    <w:p w14:paraId="0C25C6A9" w14:textId="77777777" w:rsidR="007D16B6" w:rsidRPr="009D6DBB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430AC0" w14:textId="21BAD698" w:rsidR="007D16B6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7" w:name="_Hlk15242762"/>
      <w:bookmarkStart w:id="8" w:name="_Hlk520131117"/>
      <w:bookmarkStart w:id="9" w:name="_Hlk2073283"/>
      <w:r w:rsidRPr="00EC4BA2">
        <w:rPr>
          <w:rFonts w:ascii="Angsana New" w:hAnsi="Angsana New" w:hint="cs"/>
          <w:sz w:val="30"/>
          <w:szCs w:val="30"/>
          <w:cs/>
        </w:rPr>
        <w:t>ธนาคารไทยพาณิชย์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 w:hint="cs"/>
          <w:sz w:val="30"/>
          <w:szCs w:val="30"/>
          <w:cs/>
        </w:rPr>
        <w:t>จำกัด</w:t>
      </w:r>
      <w:r w:rsidRPr="00EC4BA2">
        <w:rPr>
          <w:rFonts w:ascii="Angsana New" w:hAnsi="Angsana New"/>
          <w:sz w:val="30"/>
          <w:szCs w:val="30"/>
          <w:cs/>
        </w:rPr>
        <w:t xml:space="preserve"> (</w:t>
      </w:r>
      <w:r w:rsidRPr="00EC4BA2">
        <w:rPr>
          <w:rFonts w:ascii="Angsana New" w:hAnsi="Angsana New" w:hint="cs"/>
          <w:sz w:val="30"/>
          <w:szCs w:val="30"/>
          <w:cs/>
        </w:rPr>
        <w:t>มหาชน</w:t>
      </w:r>
      <w:r w:rsidRPr="00EC4BA2">
        <w:rPr>
          <w:rFonts w:ascii="Angsana New" w:hAnsi="Angsana New"/>
          <w:sz w:val="30"/>
          <w:szCs w:val="30"/>
          <w:cs/>
        </w:rPr>
        <w:t xml:space="preserve">) </w:t>
      </w:r>
      <w:r w:rsidRPr="00EC4BA2">
        <w:rPr>
          <w:rFonts w:ascii="Angsana New" w:hAnsi="Angsana New" w:hint="cs"/>
          <w:sz w:val="30"/>
          <w:szCs w:val="30"/>
          <w:cs/>
        </w:rPr>
        <w:t>ได้แต่งตั้งให้บริษัทย่อยดำเนินการบริหารจัดการเงินลงทุนของธนาคาร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 w:hint="cs"/>
          <w:sz w:val="30"/>
          <w:szCs w:val="30"/>
          <w:cs/>
        </w:rPr>
        <w:t>ภายใต้ข้อกำหนดและเงื่อนไขที่ระบุในสัญญาบริหารจัดการเงินลงทุน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 w:hint="cs"/>
          <w:sz w:val="30"/>
          <w:szCs w:val="30"/>
          <w:cs/>
        </w:rPr>
        <w:t>ฉบับลงวันที่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/>
          <w:sz w:val="30"/>
          <w:szCs w:val="30"/>
        </w:rPr>
        <w:t>29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 w:hint="cs"/>
          <w:sz w:val="30"/>
          <w:szCs w:val="30"/>
          <w:cs/>
        </w:rPr>
        <w:t>เมษายน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/>
          <w:sz w:val="30"/>
          <w:szCs w:val="30"/>
        </w:rPr>
        <w:t>2559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 w:hint="cs"/>
          <w:sz w:val="30"/>
          <w:szCs w:val="30"/>
          <w:cs/>
        </w:rPr>
        <w:t>รวมถึงนโยบายการลงทุน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 w:hint="cs"/>
          <w:sz w:val="30"/>
          <w:szCs w:val="30"/>
          <w:cs/>
        </w:rPr>
        <w:t>สัญญานี้มีผลใช้บังคับนับแต่วันที่ทำสัญญานี้เป็นต้นไป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 w:hint="cs"/>
          <w:sz w:val="30"/>
          <w:szCs w:val="30"/>
          <w:cs/>
        </w:rPr>
        <w:t>จนถึงวันที่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/>
          <w:sz w:val="30"/>
          <w:szCs w:val="30"/>
        </w:rPr>
        <w:t>31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 w:hint="cs"/>
          <w:sz w:val="30"/>
          <w:szCs w:val="30"/>
          <w:cs/>
        </w:rPr>
        <w:t>ธันวาคมของปีที่ทำสัญญานี้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 w:hint="cs"/>
          <w:sz w:val="30"/>
          <w:szCs w:val="30"/>
          <w:cs/>
        </w:rPr>
        <w:t>และให้สัญญานี้มีผลใช้บังคับต่อไปอีกคราวละ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/>
          <w:sz w:val="30"/>
          <w:szCs w:val="30"/>
        </w:rPr>
        <w:t>1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 w:hint="cs"/>
          <w:sz w:val="30"/>
          <w:szCs w:val="30"/>
          <w:cs/>
        </w:rPr>
        <w:t>ปีโดยอัตโนมัติ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 w:hint="cs"/>
          <w:sz w:val="30"/>
          <w:szCs w:val="30"/>
          <w:cs/>
        </w:rPr>
        <w:t>สัญญานี้จะสิ้นสุดเมื่อคู่สัญญาฝ่ายใดฝ่ายหนึ่งบอกเลิกสัญญาให้อีกฝ่ายหนึ่งทราบล่วงหน้าไม่น้อยกว่า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/>
          <w:sz w:val="30"/>
          <w:szCs w:val="30"/>
        </w:rPr>
        <w:t>30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 w:hint="cs"/>
          <w:sz w:val="30"/>
          <w:szCs w:val="30"/>
          <w:cs/>
        </w:rPr>
        <w:t>วัน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 w:hint="cs"/>
          <w:sz w:val="30"/>
          <w:szCs w:val="30"/>
          <w:cs/>
        </w:rPr>
        <w:t>โดยบริษัทย่อยจะได้รับค่าธรรมเนียมการจัดการเงินลงทุนในอัตราตามที่ระบุในนโยบายการลงทุน</w:t>
      </w:r>
      <w:bookmarkEnd w:id="7"/>
      <w:bookmarkEnd w:id="8"/>
      <w:bookmarkEnd w:id="9"/>
      <w:r w:rsidRPr="00EC4BA2">
        <w:rPr>
          <w:rFonts w:ascii="Angsana New" w:hAnsi="Angsana New"/>
          <w:sz w:val="30"/>
          <w:szCs w:val="30"/>
        </w:rPr>
        <w:t xml:space="preserve"> </w:t>
      </w:r>
      <w:r w:rsidRPr="00EC4BA2">
        <w:rPr>
          <w:rFonts w:ascii="Angsana New" w:hAnsi="Angsana New" w:hint="cs"/>
          <w:sz w:val="30"/>
          <w:szCs w:val="30"/>
          <w:cs/>
        </w:rPr>
        <w:t>ต่อมาเมื่อวันที่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/>
          <w:sz w:val="30"/>
          <w:szCs w:val="30"/>
        </w:rPr>
        <w:t>2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 w:hint="cs"/>
          <w:sz w:val="30"/>
          <w:szCs w:val="30"/>
          <w:cs/>
        </w:rPr>
        <w:t>มีนาคม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/>
          <w:sz w:val="30"/>
          <w:szCs w:val="30"/>
        </w:rPr>
        <w:t>2563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 w:hint="cs"/>
          <w:sz w:val="30"/>
          <w:szCs w:val="30"/>
          <w:cs/>
        </w:rPr>
        <w:t>คู่สัญญาทั้งสองฝ่ายตกลงบอกเลิกสัญญาและมีผลสิ้นสุด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 w:hint="cs"/>
          <w:sz w:val="30"/>
          <w:szCs w:val="30"/>
          <w:cs/>
        </w:rPr>
        <w:t>ณ</w:t>
      </w:r>
      <w:r w:rsidRPr="00EC4BA2">
        <w:rPr>
          <w:rFonts w:ascii="Angsana New" w:hAnsi="Angsana New"/>
          <w:sz w:val="30"/>
          <w:szCs w:val="30"/>
          <w:cs/>
        </w:rPr>
        <w:t xml:space="preserve"> </w:t>
      </w:r>
      <w:r w:rsidRPr="00EC4BA2">
        <w:rPr>
          <w:rFonts w:ascii="Angsana New" w:hAnsi="Angsana New" w:hint="cs"/>
          <w:sz w:val="30"/>
          <w:szCs w:val="30"/>
          <w:cs/>
        </w:rPr>
        <w:t>วันนั้น</w:t>
      </w:r>
    </w:p>
    <w:p w14:paraId="17C74CEE" w14:textId="77777777" w:rsidR="00C259A0" w:rsidRDefault="00C259A0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E4D661" w14:textId="77777777" w:rsidR="007D16B6" w:rsidRPr="00CF7ED9" w:rsidRDefault="007D16B6" w:rsidP="00D16FB7">
      <w:pPr>
        <w:pStyle w:val="index"/>
        <w:numPr>
          <w:ilvl w:val="0"/>
          <w:numId w:val="21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6701409F" w14:textId="77777777" w:rsidR="007D16B6" w:rsidRPr="009D6DBB" w:rsidRDefault="007D16B6" w:rsidP="007D16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6DB6D8B" w14:textId="53DEF36B" w:rsidR="007D16B6" w:rsidRPr="009D6DBB" w:rsidRDefault="007D16B6" w:rsidP="009D6DB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43AD">
        <w:rPr>
          <w:sz w:val="30"/>
          <w:szCs w:val="30"/>
          <w:cs/>
        </w:rPr>
        <w:t>ผลการดำเนินงานของแต่ละส่วนงานที่รายงานข้างล่างนี้ เป็นผลการดำเนินงานที่วัดโดยใช้กำไรจากการดำเนินงานตามส่วนงาน ซึ่งนำเสนอในรายงานการจัดการภายในและสอบทานโดยผู้มีอำนาจตัดสินใจสูงสุดด้าน</w:t>
      </w:r>
      <w:r w:rsidR="00C259A0">
        <w:rPr>
          <w:sz w:val="30"/>
          <w:szCs w:val="30"/>
        </w:rPr>
        <w:br/>
      </w:r>
      <w:r w:rsidRPr="004043AD">
        <w:rPr>
          <w:sz w:val="30"/>
          <w:szCs w:val="30"/>
          <w:cs/>
        </w:rPr>
        <w:t>การดำเนินงานของกลุ่มบริษัท</w:t>
      </w:r>
    </w:p>
    <w:p w14:paraId="690A2907" w14:textId="2EAF0E73" w:rsidR="00C259A0" w:rsidRDefault="00C259A0" w:rsidP="004043AD">
      <w:pPr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pPr w:leftFromText="180" w:rightFromText="180" w:vertAnchor="text" w:horzAnchor="page" w:tblpX="1513" w:tblpY="33"/>
        <w:tblW w:w="932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7"/>
        <w:gridCol w:w="992"/>
        <w:gridCol w:w="190"/>
        <w:gridCol w:w="937"/>
        <w:gridCol w:w="180"/>
        <w:gridCol w:w="996"/>
        <w:gridCol w:w="180"/>
        <w:gridCol w:w="989"/>
        <w:gridCol w:w="181"/>
        <w:gridCol w:w="988"/>
        <w:gridCol w:w="180"/>
        <w:gridCol w:w="973"/>
        <w:gridCol w:w="21"/>
      </w:tblGrid>
      <w:tr w:rsidR="007D16B6" w:rsidRPr="00CF7ED9" w14:paraId="2D792C01" w14:textId="77777777" w:rsidTr="007D16B6">
        <w:trPr>
          <w:cantSplit/>
          <w:trHeight w:val="378"/>
          <w:tblHeader/>
        </w:trPr>
        <w:tc>
          <w:tcPr>
            <w:tcW w:w="2517" w:type="dxa"/>
          </w:tcPr>
          <w:p w14:paraId="5B06665B" w14:textId="77777777" w:rsidR="007D16B6" w:rsidRPr="00CF7ED9" w:rsidRDefault="007D16B6" w:rsidP="007D16B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6807" w:type="dxa"/>
            <w:gridSpan w:val="12"/>
            <w:vAlign w:val="bottom"/>
          </w:tcPr>
          <w:p w14:paraId="1F918A73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7D16B6" w:rsidRPr="00CF7ED9" w14:paraId="615F7EBC" w14:textId="77777777" w:rsidTr="007D16B6">
        <w:trPr>
          <w:cantSplit/>
          <w:trHeight w:val="749"/>
          <w:tblHeader/>
        </w:trPr>
        <w:tc>
          <w:tcPr>
            <w:tcW w:w="2517" w:type="dxa"/>
            <w:vAlign w:val="bottom"/>
          </w:tcPr>
          <w:p w14:paraId="1C99EE1E" w14:textId="77777777" w:rsidR="007D16B6" w:rsidRPr="00186500" w:rsidRDefault="007D16B6" w:rsidP="007D16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4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3295" w:type="dxa"/>
            <w:gridSpan w:val="5"/>
            <w:vAlign w:val="bottom"/>
          </w:tcPr>
          <w:p w14:paraId="5850C0E0" w14:textId="700CE0E6" w:rsidR="007D16B6" w:rsidRPr="00186500" w:rsidRDefault="007D16B6" w:rsidP="007D16B6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2535">
              <w:rPr>
                <w:rFonts w:ascii="Angsana New" w:hAnsi="Angsana New" w:hint="cs"/>
                <w:b/>
                <w:sz w:val="30"/>
                <w:szCs w:val="30"/>
                <w:cs/>
              </w:rPr>
              <w:t>สำหรับงวดระยะเวลาตั้งแต่</w:t>
            </w:r>
            <w:r w:rsidRPr="00912535">
              <w:rPr>
                <w:rFonts w:ascii="Angsana New" w:hAnsi="Angsana New"/>
                <w:b/>
                <w:sz w:val="30"/>
                <w:szCs w:val="30"/>
                <w:cs/>
              </w:rPr>
              <w:br/>
            </w:r>
            <w:r w:rsidRPr="0091253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วันที่ </w:t>
            </w:r>
            <w:r w:rsidRPr="00912535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912535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912535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  <w:r w:rsidR="00F8246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="00F82462" w:rsidRPr="00F82462">
              <w:rPr>
                <w:rFonts w:ascii="Angsana New" w:hAnsi="Angsana New"/>
                <w:bCs/>
                <w:sz w:val="30"/>
                <w:szCs w:val="30"/>
              </w:rPr>
              <w:t>2563</w:t>
            </w:r>
            <w:r w:rsidRPr="00912535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91253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ถึงวันที่ </w:t>
            </w:r>
            <w:r w:rsidRPr="00912535">
              <w:rPr>
                <w:rFonts w:ascii="Angsana New" w:hAnsi="Angsana New"/>
                <w:b/>
                <w:sz w:val="30"/>
                <w:szCs w:val="30"/>
                <w:cs/>
              </w:rPr>
              <w:br/>
            </w:r>
            <w:r w:rsidRPr="00912535">
              <w:rPr>
                <w:rFonts w:ascii="Angsana New" w:hAnsi="Angsana New"/>
                <w:bCs/>
                <w:sz w:val="30"/>
                <w:szCs w:val="30"/>
              </w:rPr>
              <w:t xml:space="preserve">22 </w:t>
            </w:r>
            <w:r w:rsidRPr="00912535">
              <w:rPr>
                <w:rFonts w:ascii="Angsana New" w:hAnsi="Angsana New" w:hint="cs"/>
                <w:b/>
                <w:sz w:val="30"/>
                <w:szCs w:val="30"/>
                <w:cs/>
              </w:rPr>
              <w:t>พฤษภาคม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D505F6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bottom"/>
          </w:tcPr>
          <w:p w14:paraId="2D043242" w14:textId="77777777" w:rsidR="007D16B6" w:rsidRPr="00186500" w:rsidRDefault="007D16B6" w:rsidP="007D16B6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2" w:type="dxa"/>
            <w:gridSpan w:val="6"/>
            <w:vAlign w:val="bottom"/>
          </w:tcPr>
          <w:p w14:paraId="1508E280" w14:textId="77777777" w:rsidR="007D16B6" w:rsidRPr="00912535" w:rsidRDefault="007D16B6" w:rsidP="007D16B6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2535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สำหรับงวดหกเดือน</w:t>
            </w:r>
          </w:p>
          <w:p w14:paraId="10E5F7C8" w14:textId="77777777" w:rsidR="007D16B6" w:rsidRPr="00186500" w:rsidRDefault="007D16B6" w:rsidP="007D16B6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12535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สิ้นสุดวันที่</w:t>
            </w:r>
            <w:r>
              <w:rPr>
                <w:rFonts w:asciiTheme="majorBidi" w:hAnsiTheme="majorBidi"/>
                <w:sz w:val="30"/>
                <w:szCs w:val="30"/>
                <w:lang w:bidi="th-TH"/>
              </w:rPr>
              <w:t xml:space="preserve"> </w:t>
            </w:r>
            <w:r w:rsidRPr="009125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30 </w:t>
            </w:r>
            <w:r w:rsidRPr="00912535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มิถุนายน</w:t>
            </w:r>
            <w:r>
              <w:rPr>
                <w:rFonts w:asciiTheme="majorBidi" w:hAnsiTheme="majorBidi"/>
                <w:sz w:val="30"/>
                <w:szCs w:val="30"/>
                <w:lang w:bidi="th-TH"/>
              </w:rPr>
              <w:t xml:space="preserve"> 2562</w:t>
            </w:r>
          </w:p>
        </w:tc>
      </w:tr>
      <w:tr w:rsidR="007D16B6" w:rsidRPr="00CF7ED9" w14:paraId="6AE790C8" w14:textId="77777777" w:rsidTr="007D16B6">
        <w:trPr>
          <w:gridAfter w:val="1"/>
          <w:wAfter w:w="21" w:type="dxa"/>
          <w:cantSplit/>
          <w:trHeight w:val="1460"/>
          <w:tblHeader/>
        </w:trPr>
        <w:tc>
          <w:tcPr>
            <w:tcW w:w="2517" w:type="dxa"/>
          </w:tcPr>
          <w:p w14:paraId="278DCC4A" w14:textId="77777777" w:rsidR="007D16B6" w:rsidRPr="00CF7ED9" w:rsidRDefault="007D16B6" w:rsidP="007D16B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14:paraId="05E2EC22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ส่วนงานนายหน้า</w:t>
            </w:r>
          </w:p>
          <w:p w14:paraId="6D897F22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61" w:right="-106" w:hanging="6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ขายหลักทรัพย์และ</w:t>
            </w:r>
          </w:p>
          <w:p w14:paraId="4EDF30B0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วาณิชธนกิจ</w:t>
            </w:r>
          </w:p>
        </w:tc>
        <w:tc>
          <w:tcPr>
            <w:tcW w:w="190" w:type="dxa"/>
            <w:vAlign w:val="bottom"/>
          </w:tcPr>
          <w:p w14:paraId="635BBB28" w14:textId="77777777" w:rsidR="007D16B6" w:rsidRPr="00CF7ED9" w:rsidRDefault="007D16B6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</w:tcPr>
          <w:p w14:paraId="5127EAF6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36DBBC2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3C8B388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59C28C5" w14:textId="77777777" w:rsidR="007D16B6" w:rsidRDefault="007D16B6" w:rsidP="007D16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2D4E888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CE97084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อื่น ๆ</w:t>
            </w:r>
          </w:p>
        </w:tc>
        <w:tc>
          <w:tcPr>
            <w:tcW w:w="180" w:type="dxa"/>
            <w:vAlign w:val="bottom"/>
          </w:tcPr>
          <w:p w14:paraId="128E39E5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6" w:type="dxa"/>
          </w:tcPr>
          <w:p w14:paraId="754FB3AC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DACB124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5147C09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DE72375" w14:textId="77777777" w:rsidR="007D16B6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7483690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8622448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2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38169C33" w14:textId="77777777" w:rsidR="007D16B6" w:rsidRPr="00CF7ED9" w:rsidRDefault="007D16B6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5673134A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ส่วนงานนายหน้า</w:t>
            </w:r>
          </w:p>
          <w:p w14:paraId="17B7D1A8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61" w:right="-106" w:hanging="6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ขายหลักทรัพย์และ</w:t>
            </w:r>
          </w:p>
          <w:p w14:paraId="01F2D05C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วาณิชธนกิจ</w:t>
            </w:r>
          </w:p>
        </w:tc>
        <w:tc>
          <w:tcPr>
            <w:tcW w:w="181" w:type="dxa"/>
          </w:tcPr>
          <w:p w14:paraId="5B3000FC" w14:textId="77777777" w:rsidR="007D16B6" w:rsidRPr="00CF7ED9" w:rsidRDefault="007D16B6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5BA299CA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7F2CDDA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8CFD427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80A993C" w14:textId="77777777" w:rsidR="007D16B6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9A56E0F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A7C186F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65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อื่น ๆ</w:t>
            </w:r>
          </w:p>
        </w:tc>
        <w:tc>
          <w:tcPr>
            <w:tcW w:w="180" w:type="dxa"/>
            <w:vAlign w:val="bottom"/>
          </w:tcPr>
          <w:p w14:paraId="25C20BC7" w14:textId="77777777" w:rsidR="007D16B6" w:rsidRPr="00CF7ED9" w:rsidRDefault="007D16B6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204AA6A3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D16B6" w:rsidRPr="00CF7ED9" w14:paraId="1FB51930" w14:textId="77777777" w:rsidTr="007D16B6">
        <w:trPr>
          <w:gridAfter w:val="1"/>
          <w:wAfter w:w="21" w:type="dxa"/>
          <w:cantSplit/>
          <w:trHeight w:val="378"/>
        </w:trPr>
        <w:tc>
          <w:tcPr>
            <w:tcW w:w="2517" w:type="dxa"/>
          </w:tcPr>
          <w:p w14:paraId="50AA3321" w14:textId="77777777" w:rsidR="007D16B6" w:rsidRPr="00CF7ED9" w:rsidRDefault="007D16B6" w:rsidP="007D16B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6786" w:type="dxa"/>
            <w:gridSpan w:val="11"/>
          </w:tcPr>
          <w:p w14:paraId="2C78572D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D16B6" w:rsidRPr="00CF7ED9" w14:paraId="33399790" w14:textId="77777777" w:rsidTr="007D16B6">
        <w:trPr>
          <w:gridAfter w:val="1"/>
          <w:wAfter w:w="21" w:type="dxa"/>
          <w:cantSplit/>
          <w:trHeight w:val="368"/>
        </w:trPr>
        <w:tc>
          <w:tcPr>
            <w:tcW w:w="2517" w:type="dxa"/>
          </w:tcPr>
          <w:p w14:paraId="019416FD" w14:textId="77777777" w:rsidR="007D16B6" w:rsidRPr="00CF7ED9" w:rsidRDefault="007D16B6" w:rsidP="007D16B6">
            <w:pPr>
              <w:shd w:val="clear" w:color="auto" w:fill="FFFFFF"/>
              <w:spacing w:line="240" w:lineRule="auto"/>
              <w:ind w:left="180" w:right="-79" w:hanging="76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42A581" w14:textId="02AD8DC0" w:rsidR="007D16B6" w:rsidRPr="00CF7ED9" w:rsidRDefault="00CD7DEF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</w:t>
            </w:r>
            <w:r w:rsidR="007C1C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9,003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7CD4052D" w14:textId="77777777" w:rsidR="007D16B6" w:rsidRPr="00CF7ED9" w:rsidRDefault="007D16B6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6CD78758" w14:textId="1E7CB4DF" w:rsidR="007D16B6" w:rsidRPr="00CF7ED9" w:rsidRDefault="00CD7DEF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192,934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702418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</w:tcPr>
          <w:p w14:paraId="20258091" w14:textId="5A6EBF75" w:rsidR="007D16B6" w:rsidRPr="00CF7ED9" w:rsidRDefault="00CD7DEF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</w:t>
            </w:r>
            <w:r w:rsidR="007C1C58">
              <w:rPr>
                <w:rFonts w:asciiTheme="majorBidi" w:hAnsiTheme="majorBidi" w:cstheme="majorBidi"/>
                <w:sz w:val="30"/>
                <w:szCs w:val="30"/>
              </w:rPr>
              <w:t>1,937</w:t>
            </w:r>
          </w:p>
        </w:tc>
        <w:tc>
          <w:tcPr>
            <w:tcW w:w="180" w:type="dxa"/>
          </w:tcPr>
          <w:p w14:paraId="59C1F7F7" w14:textId="77777777" w:rsidR="007D16B6" w:rsidRPr="00CF7ED9" w:rsidRDefault="007D16B6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152AEE7" w14:textId="0F8F2B78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="007C1C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7,338</w:t>
            </w:r>
          </w:p>
        </w:tc>
        <w:tc>
          <w:tcPr>
            <w:tcW w:w="181" w:type="dxa"/>
            <w:vAlign w:val="bottom"/>
          </w:tcPr>
          <w:p w14:paraId="5C0C842C" w14:textId="77777777" w:rsidR="007D16B6" w:rsidRPr="00CF7ED9" w:rsidRDefault="007D16B6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673764EC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186,076</w:t>
            </w:r>
          </w:p>
        </w:tc>
        <w:tc>
          <w:tcPr>
            <w:tcW w:w="180" w:type="dxa"/>
            <w:vAlign w:val="bottom"/>
          </w:tcPr>
          <w:p w14:paraId="5327AE57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34581C11" w14:textId="36EB974A" w:rsidR="007D16B6" w:rsidRPr="00CF7ED9" w:rsidRDefault="007D16B6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7C1C58">
              <w:rPr>
                <w:rFonts w:asciiTheme="majorBidi" w:hAnsiTheme="majorBidi" w:cstheme="majorBidi"/>
                <w:sz w:val="30"/>
                <w:szCs w:val="30"/>
              </w:rPr>
              <w:t>3,414</w:t>
            </w:r>
          </w:p>
        </w:tc>
      </w:tr>
      <w:tr w:rsidR="007D16B6" w:rsidRPr="00CF7ED9" w14:paraId="7E26474A" w14:textId="77777777" w:rsidTr="007D16B6">
        <w:trPr>
          <w:gridAfter w:val="1"/>
          <w:wAfter w:w="21" w:type="dxa"/>
          <w:cantSplit/>
          <w:trHeight w:val="368"/>
        </w:trPr>
        <w:tc>
          <w:tcPr>
            <w:tcW w:w="2517" w:type="dxa"/>
          </w:tcPr>
          <w:p w14:paraId="43782B8E" w14:textId="77777777" w:rsidR="007D16B6" w:rsidRPr="00CF7ED9" w:rsidRDefault="007D16B6" w:rsidP="007D16B6">
            <w:pPr>
              <w:shd w:val="clear" w:color="auto" w:fill="FFFFFF"/>
              <w:spacing w:line="240" w:lineRule="auto"/>
              <w:ind w:left="180" w:right="-79" w:hanging="76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BC1EC" w14:textId="57FBF177" w:rsidR="007D16B6" w:rsidRPr="00CF7ED9" w:rsidRDefault="00CD7DEF" w:rsidP="00CD7DEF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(241,020)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4DBB64AF" w14:textId="77777777" w:rsidR="007D16B6" w:rsidRPr="00CF7ED9" w:rsidRDefault="007D16B6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</w:tcPr>
          <w:p w14:paraId="2912616C" w14:textId="487EB0D8" w:rsidR="007D16B6" w:rsidRPr="00CF7ED9" w:rsidRDefault="00CD7DEF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(72,483)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302987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6FB5E9D8" w14:textId="3C980EBC" w:rsidR="007D16B6" w:rsidRPr="00CF7ED9" w:rsidRDefault="00CD7DEF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(313,503)</w:t>
            </w:r>
          </w:p>
        </w:tc>
        <w:tc>
          <w:tcPr>
            <w:tcW w:w="180" w:type="dxa"/>
          </w:tcPr>
          <w:p w14:paraId="30D90073" w14:textId="77777777" w:rsidR="007D16B6" w:rsidRPr="00CF7ED9" w:rsidRDefault="007D16B6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0FF314B8" w14:textId="38504CBF" w:rsidR="007D16B6" w:rsidRPr="00CF7ED9" w:rsidRDefault="00626584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D1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203,849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7B6EA19E" w14:textId="77777777" w:rsidR="007D16B6" w:rsidRPr="00CF7ED9" w:rsidRDefault="007D16B6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E3B353D" w14:textId="53A32AFC" w:rsidR="007D16B6" w:rsidRPr="00CF7ED9" w:rsidRDefault="00626584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D16B6">
              <w:rPr>
                <w:rFonts w:asciiTheme="majorBidi" w:hAnsiTheme="majorBidi" w:cstheme="majorBidi"/>
                <w:sz w:val="30"/>
                <w:szCs w:val="30"/>
              </w:rPr>
              <w:t>129,814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0765554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76B44E21" w14:textId="76F62A1E" w:rsidR="007D16B6" w:rsidRPr="00CF7ED9" w:rsidRDefault="00626584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D16B6">
              <w:rPr>
                <w:rFonts w:asciiTheme="majorBidi" w:hAnsiTheme="majorBidi" w:cstheme="majorBidi"/>
                <w:sz w:val="30"/>
                <w:szCs w:val="30"/>
              </w:rPr>
              <w:t>333,663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D16B6" w:rsidRPr="00CF7ED9" w14:paraId="7BACF268" w14:textId="77777777" w:rsidTr="007D16B6">
        <w:trPr>
          <w:gridAfter w:val="1"/>
          <w:wAfter w:w="21" w:type="dxa"/>
          <w:cantSplit/>
          <w:trHeight w:val="368"/>
        </w:trPr>
        <w:tc>
          <w:tcPr>
            <w:tcW w:w="2517" w:type="dxa"/>
          </w:tcPr>
          <w:p w14:paraId="1D89D31A" w14:textId="1EA7D40A" w:rsidR="007D16B6" w:rsidRPr="00A10246" w:rsidRDefault="007D16B6" w:rsidP="007C1C5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5" w:right="-79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A10246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กำไรจากการดำเนินงาน</w:t>
            </w:r>
            <w:r w:rsidR="00A10246" w:rsidRPr="00A10246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10246">
              <w:rPr>
                <w:rFonts w:asciiTheme="majorBidi" w:hAnsiTheme="majorBidi" w:cstheme="majorBidi"/>
                <w:sz w:val="30"/>
                <w:szCs w:val="30"/>
                <w:cs/>
              </w:rPr>
              <w:t>ตามส่วนงาน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74519B" w14:textId="38ED78B5" w:rsidR="007D16B6" w:rsidRPr="007C1C58" w:rsidRDefault="00CD7DEF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1C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  <w:r w:rsidR="007C1C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7,983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486B73E3" w14:textId="77777777" w:rsidR="007D16B6" w:rsidRPr="007C1C58" w:rsidRDefault="007D16B6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F0EAE1" w14:textId="77777777" w:rsidR="007D16B6" w:rsidRPr="007C1C58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49975E" w14:textId="7D6CC18D" w:rsidR="00CD7DEF" w:rsidRPr="007C1C58" w:rsidRDefault="00CD7DEF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C1C58">
              <w:rPr>
                <w:rFonts w:asciiTheme="majorBidi" w:hAnsiTheme="majorBidi" w:cstheme="majorBidi"/>
                <w:sz w:val="30"/>
                <w:szCs w:val="30"/>
              </w:rPr>
              <w:t>120,451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40CB0F" w14:textId="77777777" w:rsidR="007D16B6" w:rsidRPr="007C1C58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</w:tcPr>
          <w:p w14:paraId="53ED268C" w14:textId="77777777" w:rsidR="007D16B6" w:rsidRPr="007C1C58" w:rsidRDefault="007D16B6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BAFD74" w14:textId="111317F7" w:rsidR="00CD7DEF" w:rsidRPr="007C1C58" w:rsidRDefault="00CD7DEF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C1C58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7C1C58">
              <w:rPr>
                <w:rFonts w:asciiTheme="majorBidi" w:hAnsiTheme="majorBidi" w:cstheme="majorBidi"/>
                <w:sz w:val="30"/>
                <w:szCs w:val="30"/>
              </w:rPr>
              <w:t>8,434</w:t>
            </w:r>
          </w:p>
        </w:tc>
        <w:tc>
          <w:tcPr>
            <w:tcW w:w="180" w:type="dxa"/>
          </w:tcPr>
          <w:p w14:paraId="339A207C" w14:textId="77777777" w:rsidR="007D16B6" w:rsidRPr="007C1C58" w:rsidRDefault="007D16B6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D0A9E" w14:textId="29CEE5E4" w:rsidR="007D16B6" w:rsidRPr="007C1C58" w:rsidRDefault="00843A48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323,489</w:t>
            </w:r>
          </w:p>
        </w:tc>
        <w:tc>
          <w:tcPr>
            <w:tcW w:w="181" w:type="dxa"/>
            <w:vAlign w:val="bottom"/>
          </w:tcPr>
          <w:p w14:paraId="4CED1382" w14:textId="77777777" w:rsidR="007D16B6" w:rsidRPr="007C1C58" w:rsidRDefault="007D16B6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E124056" w14:textId="77777777" w:rsidR="007D16B6" w:rsidRPr="007C1C58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3B0279" w14:textId="77777777" w:rsidR="007D16B6" w:rsidRPr="007C1C58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C1C58">
              <w:rPr>
                <w:rFonts w:asciiTheme="majorBidi" w:hAnsiTheme="majorBidi" w:cstheme="majorBidi"/>
                <w:sz w:val="30"/>
                <w:szCs w:val="30"/>
              </w:rPr>
              <w:t>56,262</w:t>
            </w:r>
          </w:p>
        </w:tc>
        <w:tc>
          <w:tcPr>
            <w:tcW w:w="180" w:type="dxa"/>
            <w:vAlign w:val="bottom"/>
          </w:tcPr>
          <w:p w14:paraId="3BDAD6FD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55768B7D" w14:textId="77777777" w:rsidR="007D16B6" w:rsidRDefault="007D16B6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D2239C" w14:textId="4176279B" w:rsidR="007D16B6" w:rsidRPr="00CF7ED9" w:rsidRDefault="007D16B6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7C1C58">
              <w:rPr>
                <w:rFonts w:asciiTheme="majorBidi" w:hAnsiTheme="majorBidi" w:cstheme="majorBidi"/>
                <w:sz w:val="30"/>
                <w:szCs w:val="30"/>
              </w:rPr>
              <w:t>9,751</w:t>
            </w:r>
          </w:p>
        </w:tc>
      </w:tr>
      <w:tr w:rsidR="007D16B6" w:rsidRPr="00CF7ED9" w14:paraId="414F2C59" w14:textId="77777777" w:rsidTr="007D16B6">
        <w:trPr>
          <w:gridAfter w:val="1"/>
          <w:wAfter w:w="21" w:type="dxa"/>
          <w:cantSplit/>
          <w:trHeight w:val="354"/>
        </w:trPr>
        <w:tc>
          <w:tcPr>
            <w:tcW w:w="2517" w:type="dxa"/>
          </w:tcPr>
          <w:p w14:paraId="34DC7EB6" w14:textId="77777777" w:rsidR="007D16B6" w:rsidRPr="00CF7ED9" w:rsidRDefault="007D16B6" w:rsidP="007D16B6">
            <w:pPr>
              <w:shd w:val="clear" w:color="auto" w:fill="FFFFFF"/>
              <w:spacing w:line="240" w:lineRule="auto"/>
              <w:ind w:left="180" w:right="-79" w:hanging="76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F5DA92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37CECD56" w14:textId="77777777" w:rsidR="007D16B6" w:rsidRPr="00CF7ED9" w:rsidRDefault="007D16B6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double" w:sz="4" w:space="0" w:color="auto"/>
            </w:tcBorders>
            <w:shd w:val="clear" w:color="auto" w:fill="auto"/>
          </w:tcPr>
          <w:p w14:paraId="13A81BDC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418291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</w:tcPr>
          <w:p w14:paraId="733ABEA1" w14:textId="2E6A73CC" w:rsidR="007D16B6" w:rsidRPr="00467FF6" w:rsidRDefault="00CD7DEF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7C1C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4,867</w:t>
            </w:r>
          </w:p>
        </w:tc>
        <w:tc>
          <w:tcPr>
            <w:tcW w:w="180" w:type="dxa"/>
          </w:tcPr>
          <w:p w14:paraId="2FB00B0B" w14:textId="77777777" w:rsidR="007D16B6" w:rsidRPr="00CF7ED9" w:rsidRDefault="007D16B6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0FA475D9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3349B8EF" w14:textId="77777777" w:rsidR="007D16B6" w:rsidRPr="00CF7ED9" w:rsidRDefault="007D16B6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2E487E05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E174D73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4F030121" w14:textId="6899CED7" w:rsidR="007D16B6" w:rsidRPr="00CF7ED9" w:rsidRDefault="007D16B6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7C1C58">
              <w:rPr>
                <w:rFonts w:asciiTheme="majorBidi" w:hAnsiTheme="majorBidi" w:cstheme="majorBidi"/>
                <w:sz w:val="30"/>
                <w:szCs w:val="30"/>
              </w:rPr>
              <w:t>1,206</w:t>
            </w:r>
          </w:p>
        </w:tc>
      </w:tr>
      <w:tr w:rsidR="007D16B6" w:rsidRPr="00CF7ED9" w14:paraId="69C5F072" w14:textId="77777777" w:rsidTr="007D16B6">
        <w:trPr>
          <w:gridAfter w:val="1"/>
          <w:wAfter w:w="21" w:type="dxa"/>
          <w:cantSplit/>
          <w:trHeight w:val="368"/>
        </w:trPr>
        <w:tc>
          <w:tcPr>
            <w:tcW w:w="2517" w:type="dxa"/>
          </w:tcPr>
          <w:p w14:paraId="1565389D" w14:textId="77777777" w:rsidR="007D16B6" w:rsidRPr="00CF7ED9" w:rsidRDefault="007D16B6" w:rsidP="007D16B6">
            <w:pPr>
              <w:shd w:val="clear" w:color="auto" w:fill="FFFFFF"/>
              <w:spacing w:line="240" w:lineRule="auto"/>
              <w:ind w:left="180" w:right="-79" w:hanging="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ค่าใช้จ่ายที่ไม่ได้ปันส่วน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399030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265D6146" w14:textId="77777777" w:rsidR="007D16B6" w:rsidRPr="00CF7ED9" w:rsidRDefault="007D16B6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67697A1E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7EB9DF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</w:tcPr>
          <w:p w14:paraId="1CAD8C36" w14:textId="1B2BCBAB" w:rsidR="007D16B6" w:rsidRPr="000371BA" w:rsidRDefault="00CD7DEF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(488,532)</w:t>
            </w:r>
          </w:p>
        </w:tc>
        <w:tc>
          <w:tcPr>
            <w:tcW w:w="180" w:type="dxa"/>
          </w:tcPr>
          <w:p w14:paraId="48E8B22F" w14:textId="77777777" w:rsidR="007D16B6" w:rsidRPr="00CF7ED9" w:rsidRDefault="007D16B6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22088241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3B79AE89" w14:textId="77777777" w:rsidR="007D16B6" w:rsidRPr="00CF7ED9" w:rsidRDefault="007D16B6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46299D14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57BE3E7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3CE2F461" w14:textId="0105316D" w:rsidR="007D16B6" w:rsidRPr="00CF7ED9" w:rsidRDefault="00626584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D16B6">
              <w:rPr>
                <w:rFonts w:asciiTheme="majorBidi" w:hAnsiTheme="majorBidi" w:cstheme="majorBidi"/>
                <w:sz w:val="30"/>
                <w:szCs w:val="30"/>
              </w:rPr>
              <w:t>447,016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D16B6" w:rsidRPr="00CF7ED9" w14:paraId="5FABEA4A" w14:textId="77777777" w:rsidTr="007D16B6">
        <w:trPr>
          <w:gridAfter w:val="1"/>
          <w:wAfter w:w="21" w:type="dxa"/>
          <w:cantSplit/>
          <w:trHeight w:val="368"/>
        </w:trPr>
        <w:tc>
          <w:tcPr>
            <w:tcW w:w="2517" w:type="dxa"/>
          </w:tcPr>
          <w:p w14:paraId="69A642FE" w14:textId="77777777" w:rsidR="007D16B6" w:rsidRPr="00CF7ED9" w:rsidRDefault="007D16B6" w:rsidP="007D16B6">
            <w:pPr>
              <w:shd w:val="clear" w:color="auto" w:fill="FFFFFF"/>
              <w:spacing w:line="240" w:lineRule="auto"/>
              <w:ind w:left="180" w:right="-79" w:hanging="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64F499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7E0861C0" w14:textId="77777777" w:rsidR="007D16B6" w:rsidRPr="00CF7ED9" w:rsidRDefault="007D16B6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37" w:type="dxa"/>
            <w:shd w:val="clear" w:color="auto" w:fill="auto"/>
          </w:tcPr>
          <w:p w14:paraId="229B1097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D844DA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50D62A6C" w14:textId="73871162" w:rsidR="007D16B6" w:rsidRPr="00CF7ED9" w:rsidRDefault="00CD7DEF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(85,590)</w:t>
            </w:r>
          </w:p>
        </w:tc>
        <w:tc>
          <w:tcPr>
            <w:tcW w:w="180" w:type="dxa"/>
          </w:tcPr>
          <w:p w14:paraId="43265929" w14:textId="77777777" w:rsidR="007D16B6" w:rsidRPr="00CF7ED9" w:rsidRDefault="007D16B6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31375143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3235493D" w14:textId="77777777" w:rsidR="007D16B6" w:rsidRPr="00CF7ED9" w:rsidRDefault="007D16B6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88" w:type="dxa"/>
          </w:tcPr>
          <w:p w14:paraId="41477117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CCA6794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2BF48C02" w14:textId="7204ED2C" w:rsidR="007D16B6" w:rsidRPr="00CF7ED9" w:rsidRDefault="00626584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D16B6">
              <w:rPr>
                <w:rFonts w:asciiTheme="majorBidi" w:hAnsiTheme="majorBidi" w:cstheme="majorBidi"/>
                <w:sz w:val="30"/>
                <w:szCs w:val="30"/>
              </w:rPr>
              <w:t>25,061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D16B6" w:rsidRPr="00CF7ED9" w14:paraId="4A367ECE" w14:textId="77777777" w:rsidTr="007D16B6">
        <w:trPr>
          <w:gridAfter w:val="1"/>
          <w:wAfter w:w="21" w:type="dxa"/>
          <w:cantSplit/>
          <w:trHeight w:val="368"/>
        </w:trPr>
        <w:tc>
          <w:tcPr>
            <w:tcW w:w="2517" w:type="dxa"/>
          </w:tcPr>
          <w:p w14:paraId="6147F03F" w14:textId="77777777" w:rsidR="007D16B6" w:rsidRPr="00CF7ED9" w:rsidRDefault="007D16B6" w:rsidP="007D16B6">
            <w:pPr>
              <w:shd w:val="clear" w:color="auto" w:fill="FFFFFF"/>
              <w:spacing w:line="240" w:lineRule="auto"/>
              <w:ind w:left="180" w:right="-79" w:hanging="7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D89926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53780EBC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3FDA2A86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F9E238F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C6E65C" w14:textId="33642326" w:rsidR="007D16B6" w:rsidRPr="00CF7ED9" w:rsidRDefault="00CD7DEF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239,179</w:t>
            </w:r>
          </w:p>
        </w:tc>
        <w:tc>
          <w:tcPr>
            <w:tcW w:w="180" w:type="dxa"/>
          </w:tcPr>
          <w:p w14:paraId="49804737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5938E31E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766DE371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70BB5551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DC4FA96" w14:textId="77777777" w:rsidR="007D16B6" w:rsidRPr="00CF7ED9" w:rsidRDefault="007D16B6" w:rsidP="007D16B6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68CE3790" w14:textId="77777777" w:rsidR="007D16B6" w:rsidRPr="00CF7ED9" w:rsidRDefault="007D16B6" w:rsidP="007D16B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108,880</w:t>
            </w:r>
          </w:p>
        </w:tc>
      </w:tr>
    </w:tbl>
    <w:p w14:paraId="2326584C" w14:textId="77777777" w:rsidR="00F82462" w:rsidRPr="00F32E8E" w:rsidRDefault="00F82462" w:rsidP="007D16B6">
      <w:pPr>
        <w:spacing w:line="240" w:lineRule="auto"/>
        <w:ind w:left="540" w:right="-45"/>
        <w:jc w:val="both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27AB8977" w14:textId="391CDBBB" w:rsidR="007D16B6" w:rsidRPr="00CF7ED9" w:rsidRDefault="007D16B6" w:rsidP="007D16B6">
      <w:pPr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CF7ED9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ส่วนงานภูมิศาสตร์</w:t>
      </w:r>
    </w:p>
    <w:p w14:paraId="7AC571E5" w14:textId="77777777" w:rsidR="007D16B6" w:rsidRPr="00F32E8E" w:rsidRDefault="007D16B6" w:rsidP="004043AD">
      <w:pPr>
        <w:rPr>
          <w:rFonts w:asciiTheme="majorBidi" w:hAnsiTheme="majorBidi" w:cstheme="majorBidi"/>
          <w:sz w:val="30"/>
          <w:szCs w:val="30"/>
        </w:rPr>
      </w:pPr>
    </w:p>
    <w:p w14:paraId="03AF4BF7" w14:textId="77777777" w:rsidR="007D16B6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CF7ED9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18412919" w14:textId="45B79A3E" w:rsidR="0023246C" w:rsidRDefault="0023246C" w:rsidP="00685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F3ED17" w14:textId="2F1F4F3A" w:rsidR="00EE298A" w:rsidRPr="00330EA9" w:rsidRDefault="00EE298A" w:rsidP="00D16FB7">
      <w:pPr>
        <w:pStyle w:val="index"/>
        <w:numPr>
          <w:ilvl w:val="0"/>
          <w:numId w:val="21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30EA9">
        <w:rPr>
          <w:rFonts w:asciiTheme="majorBidi" w:hAnsiTheme="majorBidi" w:cstheme="majorBidi" w:hint="cs"/>
          <w:b/>
          <w:bCs/>
          <w:sz w:val="30"/>
          <w:szCs w:val="30"/>
          <w:cs/>
        </w:rPr>
        <w:t>สัญญาเช่า</w:t>
      </w:r>
    </w:p>
    <w:p w14:paraId="3EB0B561" w14:textId="182F66ED" w:rsidR="00EE298A" w:rsidRPr="00F32E8E" w:rsidRDefault="00EE298A" w:rsidP="000B4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9EE54F" w14:textId="42CF76EF" w:rsidR="00EA4524" w:rsidRPr="007B526A" w:rsidRDefault="00EA4524" w:rsidP="00EA4524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B526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B526A">
        <w:rPr>
          <w:rFonts w:asciiTheme="majorBidi" w:hAnsiTheme="majorBidi" w:cstheme="majorBidi" w:hint="cs"/>
          <w:sz w:val="30"/>
          <w:szCs w:val="30"/>
          <w:cs/>
        </w:rPr>
        <w:t>ได้ทำ</w:t>
      </w:r>
      <w:r w:rsidRPr="007B526A">
        <w:rPr>
          <w:rFonts w:asciiTheme="majorBidi" w:hAnsiTheme="majorBidi" w:cstheme="majorBidi"/>
          <w:sz w:val="30"/>
          <w:szCs w:val="30"/>
          <w:cs/>
        </w:rPr>
        <w:t>สัญญาเช่า</w:t>
      </w:r>
      <w:r w:rsidR="00CD0F01" w:rsidRPr="007B526A">
        <w:rPr>
          <w:rFonts w:asciiTheme="majorBidi" w:hAnsiTheme="majorBidi" w:cstheme="majorBidi" w:hint="cs"/>
          <w:sz w:val="30"/>
          <w:szCs w:val="30"/>
          <w:cs/>
        </w:rPr>
        <w:t>พื้นที่</w:t>
      </w:r>
      <w:r w:rsidRPr="007B526A">
        <w:rPr>
          <w:rFonts w:asciiTheme="majorBidi" w:hAnsiTheme="majorBidi" w:cstheme="majorBidi" w:hint="cs"/>
          <w:sz w:val="30"/>
          <w:szCs w:val="30"/>
          <w:cs/>
        </w:rPr>
        <w:t>หลายฉบั</w:t>
      </w:r>
      <w:r w:rsidR="00C950E3" w:rsidRPr="007B526A">
        <w:rPr>
          <w:rFonts w:asciiTheme="majorBidi" w:hAnsiTheme="majorBidi" w:cstheme="majorBidi" w:hint="cs"/>
          <w:sz w:val="30"/>
          <w:szCs w:val="30"/>
          <w:cs/>
        </w:rPr>
        <w:t>บ</w:t>
      </w:r>
      <w:r w:rsidRPr="007B526A">
        <w:rPr>
          <w:rFonts w:asciiTheme="majorBidi" w:hAnsiTheme="majorBidi" w:cstheme="majorBidi"/>
          <w:sz w:val="30"/>
          <w:szCs w:val="30"/>
          <w:cs/>
        </w:rPr>
        <w:t>กับธนาคารไทยพาณิชย์ จำกัด (มหาชน) และบริษัท มหิศร จำกัด</w:t>
      </w:r>
      <w:r w:rsidR="00E14A59">
        <w:rPr>
          <w:rFonts w:asciiTheme="majorBidi" w:hAnsiTheme="majorBidi" w:cstheme="majorBidi"/>
          <w:sz w:val="30"/>
          <w:szCs w:val="30"/>
        </w:rPr>
        <w:t xml:space="preserve"> </w:t>
      </w:r>
      <w:r w:rsidR="007C1C58">
        <w:rPr>
          <w:rFonts w:asciiTheme="majorBidi" w:hAnsiTheme="majorBidi" w:cstheme="majorBidi"/>
          <w:sz w:val="30"/>
          <w:szCs w:val="30"/>
        </w:rPr>
        <w:br/>
      </w:r>
      <w:r w:rsidR="00C950E3" w:rsidRPr="007B526A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7B526A">
        <w:rPr>
          <w:rFonts w:asciiTheme="majorBidi" w:hAnsiTheme="majorBidi" w:cstheme="majorBidi"/>
          <w:sz w:val="30"/>
          <w:szCs w:val="30"/>
          <w:cs/>
        </w:rPr>
        <w:t xml:space="preserve">ระยะเวลา </w:t>
      </w:r>
      <w:r w:rsidRPr="007B526A">
        <w:rPr>
          <w:rFonts w:asciiTheme="majorBidi" w:hAnsiTheme="majorBidi" w:cstheme="majorBidi"/>
          <w:sz w:val="30"/>
          <w:szCs w:val="30"/>
        </w:rPr>
        <w:t>3</w:t>
      </w:r>
      <w:r w:rsidRPr="007B526A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="00C950E3" w:rsidRPr="007B526A">
        <w:rPr>
          <w:rFonts w:asciiTheme="majorBidi" w:hAnsiTheme="majorBidi" w:cstheme="majorBidi" w:hint="cs"/>
          <w:sz w:val="30"/>
          <w:szCs w:val="30"/>
          <w:cs/>
        </w:rPr>
        <w:t>สัญญาเช่าสิ้นสุดใน</w:t>
      </w:r>
      <w:r w:rsidR="002D375D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D22542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D22542">
        <w:rPr>
          <w:rFonts w:asciiTheme="majorBidi" w:hAnsiTheme="majorBidi" w:cstheme="majorBidi"/>
          <w:sz w:val="30"/>
          <w:szCs w:val="30"/>
        </w:rPr>
        <w:t xml:space="preserve">2564 </w:t>
      </w:r>
      <w:r w:rsidR="00D22542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2D375D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F07C94" w:rsidRPr="00F07C94">
        <w:rPr>
          <w:rFonts w:asciiTheme="majorBidi" w:hAnsiTheme="majorBidi" w:cstheme="majorBidi" w:hint="cs"/>
          <w:sz w:val="30"/>
          <w:szCs w:val="30"/>
        </w:rPr>
        <w:t>2565</w:t>
      </w:r>
      <w:r w:rsidRPr="007B526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50E3" w:rsidRPr="007B526A">
        <w:rPr>
          <w:rFonts w:asciiTheme="majorBidi" w:hAnsiTheme="majorBidi" w:cstheme="majorBidi" w:hint="cs"/>
          <w:sz w:val="30"/>
          <w:szCs w:val="30"/>
          <w:cs/>
        </w:rPr>
        <w:t>อัตราค่าเช่าตามที่ระบุในสัญญา</w:t>
      </w:r>
    </w:p>
    <w:p w14:paraId="6D8C450C" w14:textId="77777777" w:rsidR="00EA4524" w:rsidRPr="00F32E8E" w:rsidRDefault="00EA4524" w:rsidP="000B4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FEB27E" w14:textId="7C0C51A7" w:rsidR="00EA4524" w:rsidRDefault="00EA4524" w:rsidP="00EA4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7B526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กลุ่มบริษัทและบริษัท</w:t>
      </w:r>
      <w:r w:rsidRPr="007B526A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ได้ทำ</w:t>
      </w:r>
      <w:r w:rsidRPr="007B526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สัญญาเช่าพื้นที่สำนักงาน</w:t>
      </w:r>
      <w:r w:rsidRPr="007B526A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หลายฉบับ</w:t>
      </w:r>
      <w:r w:rsidRPr="007B526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กับบริษัทในประเทศหลายแห่ง</w:t>
      </w:r>
      <w:r w:rsidR="00C950E3" w:rsidRPr="007B526A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เป็น</w:t>
      </w:r>
      <w:r w:rsidRPr="007B526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ระยะเวลา </w:t>
      </w:r>
      <w:r w:rsidRPr="007B526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2</w:t>
      </w:r>
      <w:r w:rsidRPr="007B526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- </w:t>
      </w:r>
      <w:r w:rsidRPr="007B526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3</w:t>
      </w:r>
      <w:r w:rsidRPr="007B526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ปี</w:t>
      </w:r>
      <w:r w:rsidRPr="007B526A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C950E3" w:rsidRPr="007B526A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สัญญ</w:t>
      </w:r>
      <w:r w:rsidR="007B526A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า</w:t>
      </w:r>
      <w:r w:rsidR="00C950E3" w:rsidRPr="007B526A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เช่าสิ้นสุดใน</w:t>
      </w:r>
      <w:r w:rsidR="00705BF2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เดือนกันยายน </w:t>
      </w:r>
      <w:r w:rsidR="00F07C94" w:rsidRPr="00F07C94">
        <w:rPr>
          <w:rFonts w:asciiTheme="majorBidi" w:hAnsiTheme="majorBidi" w:cstheme="majorBidi" w:hint="cs"/>
          <w:snapToGrid w:val="0"/>
          <w:color w:val="000000"/>
          <w:sz w:val="30"/>
          <w:szCs w:val="30"/>
          <w:lang w:eastAsia="th-TH"/>
        </w:rPr>
        <w:t>2564</w:t>
      </w:r>
      <w:r w:rsidR="00705BF2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ถึงเดือนสิงหาคม </w:t>
      </w:r>
      <w:r w:rsidR="00F07C94" w:rsidRPr="00F07C94">
        <w:rPr>
          <w:rFonts w:asciiTheme="majorBidi" w:hAnsiTheme="majorBidi" w:cstheme="majorBidi" w:hint="cs"/>
          <w:snapToGrid w:val="0"/>
          <w:color w:val="000000"/>
          <w:sz w:val="30"/>
          <w:szCs w:val="30"/>
          <w:lang w:eastAsia="th-TH"/>
        </w:rPr>
        <w:t>2565</w:t>
      </w:r>
      <w:r w:rsidR="00705BF2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C950E3" w:rsidRPr="007B526A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อัตรา</w:t>
      </w:r>
      <w:r w:rsidRPr="007B526A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ค่าเช่าตามที่ระบุในสัญญา</w:t>
      </w:r>
    </w:p>
    <w:p w14:paraId="1FA9228A" w14:textId="0CFB6820" w:rsidR="00EA4524" w:rsidRDefault="00EA4524" w:rsidP="00EA4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7B526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lastRenderedPageBreak/>
        <w:t>บริษัท</w:t>
      </w:r>
      <w:r w:rsidRPr="007B526A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ได้ทำสัญญาเช่ายานพาหนะกับ</w:t>
      </w:r>
      <w:r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กิจการที่ไม่เกี่ยวข้องกัน</w:t>
      </w:r>
      <w:r w:rsidR="00C950E3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เป็น</w:t>
      </w:r>
      <w:r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ระยะเวลา </w:t>
      </w:r>
      <w:r w:rsidRPr="001F0E13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5</w:t>
      </w:r>
      <w:r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ปี </w:t>
      </w:r>
      <w:r w:rsidR="00C950E3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สัญญาเช่าสิ้นสุดใน</w:t>
      </w:r>
      <w:r w:rsidR="00705BF2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เดือนกุมภาพันธ์ </w:t>
      </w:r>
      <w:r w:rsidR="00F07C94" w:rsidRPr="00F07C94">
        <w:rPr>
          <w:rFonts w:asciiTheme="majorBidi" w:hAnsiTheme="majorBidi" w:cstheme="majorBidi" w:hint="cs"/>
          <w:snapToGrid w:val="0"/>
          <w:color w:val="000000"/>
          <w:sz w:val="30"/>
          <w:szCs w:val="30"/>
          <w:lang w:eastAsia="th-TH"/>
        </w:rPr>
        <w:t>2565</w:t>
      </w:r>
      <w:r w:rsidR="00705BF2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ถึงเดือนตุลาคม </w:t>
      </w:r>
      <w:r w:rsidR="00F07C94" w:rsidRPr="00F07C94">
        <w:rPr>
          <w:rFonts w:asciiTheme="majorBidi" w:hAnsiTheme="majorBidi" w:cstheme="majorBidi" w:hint="cs"/>
          <w:snapToGrid w:val="0"/>
          <w:color w:val="000000"/>
          <w:sz w:val="30"/>
          <w:szCs w:val="30"/>
          <w:lang w:eastAsia="th-TH"/>
        </w:rPr>
        <w:t>2566</w:t>
      </w:r>
      <w:r w:rsidR="00705BF2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9710E6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อัตรา</w:t>
      </w:r>
      <w:r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ค่าเช่าตามที่ระบุในสัญญา</w:t>
      </w:r>
    </w:p>
    <w:p w14:paraId="369ED323" w14:textId="27A19D2E" w:rsidR="00EA4524" w:rsidRPr="0083400E" w:rsidRDefault="00EA4524" w:rsidP="00CD0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990"/>
        <w:gridCol w:w="1260"/>
        <w:gridCol w:w="180"/>
        <w:gridCol w:w="1350"/>
        <w:gridCol w:w="183"/>
        <w:gridCol w:w="1347"/>
      </w:tblGrid>
      <w:tr w:rsidR="0000011A" w:rsidRPr="007361A3" w14:paraId="20480C15" w14:textId="77777777" w:rsidTr="0000011A">
        <w:trPr>
          <w:cantSplit/>
          <w:trHeight w:val="144"/>
          <w:tblHeader/>
        </w:trPr>
        <w:tc>
          <w:tcPr>
            <w:tcW w:w="3960" w:type="dxa"/>
            <w:vAlign w:val="bottom"/>
          </w:tcPr>
          <w:p w14:paraId="283E4A20" w14:textId="77777777" w:rsidR="0000011A" w:rsidRPr="0000011A" w:rsidRDefault="0000011A" w:rsidP="00860033">
            <w:pPr>
              <w:rPr>
                <w:rFonts w:ascii="AngsanaNew-BoldItalic" w:hAnsi="AngsanaNew-BoldItalic" w:cs="AngsanaNew-BoldItali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8AE7D32" w14:textId="77777777" w:rsidR="0000011A" w:rsidRPr="0000011A" w:rsidRDefault="0000011A" w:rsidP="0086003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50DF4432" w14:textId="08401D6D" w:rsidR="0000011A" w:rsidRPr="0000011A" w:rsidRDefault="0000011A" w:rsidP="0000011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0011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0011A" w:rsidRPr="007361A3" w14:paraId="1E0601C1" w14:textId="28AF7CF7" w:rsidTr="0000011A">
        <w:trPr>
          <w:cantSplit/>
          <w:trHeight w:val="144"/>
          <w:tblHeader/>
        </w:trPr>
        <w:tc>
          <w:tcPr>
            <w:tcW w:w="3960" w:type="dxa"/>
            <w:vAlign w:val="bottom"/>
          </w:tcPr>
          <w:p w14:paraId="4C87C4D2" w14:textId="070649D3" w:rsidR="0000011A" w:rsidRPr="0000011A" w:rsidRDefault="0000011A" w:rsidP="00860033">
            <w:pPr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00011A">
              <w:rPr>
                <w:rFonts w:ascii="AngsanaNew-BoldItalic" w:hAnsi="AngsanaNew-BoldItalic" w:cs="AngsanaNew-BoldItalic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1CE50D7E" w14:textId="19EF2F66" w:rsidR="0000011A" w:rsidRPr="0000011A" w:rsidRDefault="0000011A" w:rsidP="0086003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00011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0F968F59" w14:textId="5C55CEC3" w:rsidR="0000011A" w:rsidRPr="0000011A" w:rsidRDefault="00C950E3" w:rsidP="0000011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พื้นที่</w:t>
            </w:r>
          </w:p>
        </w:tc>
        <w:tc>
          <w:tcPr>
            <w:tcW w:w="180" w:type="dxa"/>
            <w:vAlign w:val="bottom"/>
          </w:tcPr>
          <w:p w14:paraId="11284DC0" w14:textId="77777777" w:rsidR="0000011A" w:rsidRPr="0000011A" w:rsidRDefault="0000011A" w:rsidP="0000011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3623D03" w14:textId="3878E650" w:rsidR="0000011A" w:rsidRPr="0000011A" w:rsidRDefault="0000011A" w:rsidP="0000011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0011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183" w:type="dxa"/>
          </w:tcPr>
          <w:p w14:paraId="2554526D" w14:textId="77777777" w:rsidR="0000011A" w:rsidRPr="0000011A" w:rsidRDefault="0000011A" w:rsidP="0000011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47" w:type="dxa"/>
            <w:vAlign w:val="bottom"/>
          </w:tcPr>
          <w:p w14:paraId="6F59D45D" w14:textId="070567EF" w:rsidR="0000011A" w:rsidRPr="0000011A" w:rsidRDefault="0000011A" w:rsidP="0000011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D0F01" w:rsidRPr="007361A3" w14:paraId="06169108" w14:textId="6434DC4F" w:rsidTr="00B95C2C">
        <w:trPr>
          <w:cantSplit/>
          <w:trHeight w:val="144"/>
          <w:tblHeader/>
        </w:trPr>
        <w:tc>
          <w:tcPr>
            <w:tcW w:w="3960" w:type="dxa"/>
          </w:tcPr>
          <w:p w14:paraId="677E1A55" w14:textId="77777777" w:rsidR="00CD0F01" w:rsidRPr="0000011A" w:rsidRDefault="00CD0F01" w:rsidP="0086003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229984DF" w14:textId="77777777" w:rsidR="00CD0F01" w:rsidRPr="0000011A" w:rsidRDefault="00CD0F01" w:rsidP="00860033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320" w:type="dxa"/>
            <w:gridSpan w:val="5"/>
          </w:tcPr>
          <w:p w14:paraId="5AF4AB86" w14:textId="55F7E683" w:rsidR="00CD0F01" w:rsidRPr="0000011A" w:rsidRDefault="00CD0F01" w:rsidP="00860033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0011A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0011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0011A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00011A" w:rsidRPr="007361A3" w14:paraId="5B42466F" w14:textId="776511F0" w:rsidTr="0000011A">
        <w:trPr>
          <w:cantSplit/>
          <w:trHeight w:val="144"/>
        </w:trPr>
        <w:tc>
          <w:tcPr>
            <w:tcW w:w="3960" w:type="dxa"/>
          </w:tcPr>
          <w:p w14:paraId="2AC68333" w14:textId="0D233A8B" w:rsidR="0000011A" w:rsidRPr="0000011A" w:rsidRDefault="0000011A" w:rsidP="00860033">
            <w:pPr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00011A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0001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011A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0001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01772" w:rsidRPr="00001772">
              <w:rPr>
                <w:rFonts w:ascii="Angsana New" w:hAnsi="Angsana New"/>
                <w:sz w:val="30"/>
                <w:szCs w:val="30"/>
              </w:rPr>
              <w:t>1</w:t>
            </w:r>
            <w:r w:rsidRPr="000001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011A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0001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01772" w:rsidRPr="00001772">
              <w:rPr>
                <w:rFonts w:ascii="Angsana New" w:hAnsi="Angsana New"/>
                <w:sz w:val="30"/>
                <w:szCs w:val="30"/>
              </w:rPr>
              <w:t>2563</w:t>
            </w:r>
            <w:r w:rsidRPr="000001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011A">
              <w:rPr>
                <w:rFonts w:ascii="Angsana New" w:hAnsi="Angsana New"/>
                <w:sz w:val="30"/>
                <w:szCs w:val="30"/>
              </w:rPr>
              <w:t>-</w:t>
            </w:r>
            <w:r w:rsidRPr="000001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011A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990" w:type="dxa"/>
          </w:tcPr>
          <w:p w14:paraId="55A95986" w14:textId="20A5A16C" w:rsidR="0000011A" w:rsidRPr="0000011A" w:rsidRDefault="0000011A" w:rsidP="0000011A">
            <w:pPr>
              <w:pStyle w:val="acctfourfigures"/>
              <w:tabs>
                <w:tab w:val="clear" w:pos="765"/>
              </w:tabs>
              <w:spacing w:line="240" w:lineRule="atLeast"/>
              <w:ind w:left="97" w:right="10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00011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60" w:type="dxa"/>
          </w:tcPr>
          <w:p w14:paraId="1CA40436" w14:textId="2EAAFB28" w:rsidR="0000011A" w:rsidRPr="00A12AE3" w:rsidRDefault="00507D1F" w:rsidP="00C64B4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</w:rPr>
            </w:pPr>
            <w:r w:rsidRPr="00A12AE3">
              <w:rPr>
                <w:rFonts w:ascii="Angsana New" w:hAnsi="Angsana New"/>
                <w:sz w:val="30"/>
                <w:szCs w:val="30"/>
              </w:rPr>
              <w:t>45,889</w:t>
            </w:r>
          </w:p>
        </w:tc>
        <w:tc>
          <w:tcPr>
            <w:tcW w:w="180" w:type="dxa"/>
          </w:tcPr>
          <w:p w14:paraId="1B23AB45" w14:textId="77777777" w:rsidR="0000011A" w:rsidRPr="00A12AE3" w:rsidRDefault="0000011A" w:rsidP="0086003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467B96" w14:textId="0375C404" w:rsidR="0000011A" w:rsidRPr="007C1C58" w:rsidRDefault="00507D1F" w:rsidP="007C1C5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1C58">
              <w:rPr>
                <w:rFonts w:ascii="Angsana New" w:hAnsi="Angsana New"/>
                <w:sz w:val="30"/>
                <w:szCs w:val="30"/>
              </w:rPr>
              <w:t>4,551</w:t>
            </w:r>
          </w:p>
        </w:tc>
        <w:tc>
          <w:tcPr>
            <w:tcW w:w="183" w:type="dxa"/>
          </w:tcPr>
          <w:p w14:paraId="5A16A6DC" w14:textId="77777777" w:rsidR="0000011A" w:rsidRPr="00A12AE3" w:rsidRDefault="0000011A" w:rsidP="0086003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B6E115B" w14:textId="1BE8EABD" w:rsidR="0000011A" w:rsidRPr="00A12AE3" w:rsidRDefault="00507D1F" w:rsidP="0022610C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  <w:r w:rsidRPr="00A12AE3">
              <w:rPr>
                <w:rFonts w:ascii="Angsana New" w:hAnsi="Angsana New"/>
                <w:sz w:val="30"/>
                <w:szCs w:val="30"/>
              </w:rPr>
              <w:t>50,440</w:t>
            </w:r>
          </w:p>
        </w:tc>
      </w:tr>
      <w:tr w:rsidR="0000011A" w:rsidRPr="007361A3" w14:paraId="6DF840BA" w14:textId="22BFC7D0" w:rsidTr="0000011A">
        <w:trPr>
          <w:cantSplit/>
          <w:trHeight w:val="144"/>
        </w:trPr>
        <w:tc>
          <w:tcPr>
            <w:tcW w:w="3960" w:type="dxa"/>
          </w:tcPr>
          <w:p w14:paraId="015EEB75" w14:textId="1CE312C9" w:rsidR="0000011A" w:rsidRPr="0000011A" w:rsidRDefault="0000011A" w:rsidP="00860033">
            <w:pPr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00011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0" w:type="dxa"/>
          </w:tcPr>
          <w:p w14:paraId="3062E69A" w14:textId="77777777" w:rsidR="0000011A" w:rsidRPr="0000011A" w:rsidRDefault="0000011A" w:rsidP="0086003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7B9B0E" w14:textId="6DDF7AAA" w:rsidR="0000011A" w:rsidRPr="00A12AE3" w:rsidRDefault="00507D1F" w:rsidP="00C64B4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A12AE3">
              <w:rPr>
                <w:rFonts w:ascii="Angsana New" w:hAnsi="Angsana New"/>
                <w:sz w:val="30"/>
                <w:szCs w:val="30"/>
              </w:rPr>
              <w:t>(11,053)</w:t>
            </w:r>
          </w:p>
        </w:tc>
        <w:tc>
          <w:tcPr>
            <w:tcW w:w="180" w:type="dxa"/>
          </w:tcPr>
          <w:p w14:paraId="72C2C22B" w14:textId="77777777" w:rsidR="0000011A" w:rsidRPr="00A12AE3" w:rsidRDefault="0000011A" w:rsidP="0086003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245079" w14:textId="443871FA" w:rsidR="0000011A" w:rsidRPr="00A12AE3" w:rsidRDefault="00507D1F" w:rsidP="007C1C58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  <w:r w:rsidRPr="00A12AE3">
              <w:rPr>
                <w:rFonts w:ascii="Angsana New" w:hAnsi="Angsana New"/>
                <w:sz w:val="30"/>
                <w:szCs w:val="30"/>
              </w:rPr>
              <w:t>(772)</w:t>
            </w:r>
          </w:p>
        </w:tc>
        <w:tc>
          <w:tcPr>
            <w:tcW w:w="183" w:type="dxa"/>
          </w:tcPr>
          <w:p w14:paraId="24ACEA5B" w14:textId="77777777" w:rsidR="0000011A" w:rsidRPr="00A12AE3" w:rsidRDefault="0000011A" w:rsidP="0086003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2614AB5" w14:textId="307ED47B" w:rsidR="0000011A" w:rsidRPr="00A12AE3" w:rsidRDefault="00507D1F" w:rsidP="00A14E2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  <w:r w:rsidRPr="00A12AE3">
              <w:rPr>
                <w:rFonts w:ascii="Angsana New" w:hAnsi="Angsana New"/>
                <w:sz w:val="30"/>
                <w:szCs w:val="30"/>
              </w:rPr>
              <w:t>(11,825)</w:t>
            </w:r>
          </w:p>
        </w:tc>
      </w:tr>
      <w:tr w:rsidR="0000011A" w:rsidRPr="007361A3" w14:paraId="4C539823" w14:textId="597BDAEB" w:rsidTr="0000011A">
        <w:trPr>
          <w:cantSplit/>
          <w:trHeight w:val="57"/>
        </w:trPr>
        <w:tc>
          <w:tcPr>
            <w:tcW w:w="3960" w:type="dxa"/>
          </w:tcPr>
          <w:p w14:paraId="67D80057" w14:textId="2A33FB9E" w:rsidR="0000011A" w:rsidRPr="0000011A" w:rsidRDefault="0000011A" w:rsidP="00860033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0001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0001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001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0001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637F51DE" w14:textId="77777777" w:rsidR="0000011A" w:rsidRPr="0000011A" w:rsidRDefault="0000011A" w:rsidP="0086003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91E6E4" w14:textId="71DF4D0D" w:rsidR="0000011A" w:rsidRPr="00705BF2" w:rsidRDefault="00507D1F" w:rsidP="00C64B4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5BF2">
              <w:rPr>
                <w:rFonts w:ascii="Angsana New" w:hAnsi="Angsana New"/>
                <w:b/>
                <w:bCs/>
                <w:sz w:val="30"/>
                <w:szCs w:val="30"/>
              </w:rPr>
              <w:t>34,836</w:t>
            </w:r>
          </w:p>
        </w:tc>
        <w:tc>
          <w:tcPr>
            <w:tcW w:w="180" w:type="dxa"/>
          </w:tcPr>
          <w:p w14:paraId="772983C2" w14:textId="77777777" w:rsidR="0000011A" w:rsidRPr="00705BF2" w:rsidRDefault="0000011A" w:rsidP="0086003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C666A14" w14:textId="05079E62" w:rsidR="0000011A" w:rsidRPr="00705BF2" w:rsidRDefault="00507D1F" w:rsidP="0040334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5BF2">
              <w:rPr>
                <w:rFonts w:ascii="Angsana New" w:hAnsi="Angsana New"/>
                <w:b/>
                <w:bCs/>
                <w:sz w:val="30"/>
                <w:szCs w:val="30"/>
              </w:rPr>
              <w:t>3,779</w:t>
            </w:r>
          </w:p>
        </w:tc>
        <w:tc>
          <w:tcPr>
            <w:tcW w:w="183" w:type="dxa"/>
          </w:tcPr>
          <w:p w14:paraId="6A26ECF8" w14:textId="77777777" w:rsidR="0000011A" w:rsidRPr="00705BF2" w:rsidRDefault="0000011A" w:rsidP="0086003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7F8A490D" w14:textId="123C059F" w:rsidR="0000011A" w:rsidRPr="00705BF2" w:rsidRDefault="00507D1F" w:rsidP="00A14E2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5BF2">
              <w:rPr>
                <w:rFonts w:ascii="Angsana New" w:hAnsi="Angsana New"/>
                <w:b/>
                <w:bCs/>
                <w:sz w:val="30"/>
                <w:szCs w:val="30"/>
              </w:rPr>
              <w:t>38,615</w:t>
            </w:r>
          </w:p>
        </w:tc>
      </w:tr>
    </w:tbl>
    <w:p w14:paraId="4052CB13" w14:textId="0F855178" w:rsidR="00EE298A" w:rsidRPr="00F32E8E" w:rsidRDefault="00EE298A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920"/>
        <w:gridCol w:w="1350"/>
      </w:tblGrid>
      <w:tr w:rsidR="00C950E3" w:rsidRPr="007361A3" w14:paraId="369A12A2" w14:textId="77777777" w:rsidTr="00C950E3">
        <w:trPr>
          <w:cantSplit/>
          <w:trHeight w:val="144"/>
          <w:tblHeader/>
        </w:trPr>
        <w:tc>
          <w:tcPr>
            <w:tcW w:w="7920" w:type="dxa"/>
            <w:vAlign w:val="bottom"/>
          </w:tcPr>
          <w:p w14:paraId="58FAB5EF" w14:textId="77777777" w:rsidR="00C950E3" w:rsidRPr="00C950E3" w:rsidRDefault="00C950E3" w:rsidP="00B95C2C">
            <w:pPr>
              <w:rPr>
                <w:rFonts w:ascii="AngsanaNew-BoldItalic" w:hAnsi="AngsanaNew-BoldItalic" w:cs="AngsanaNew-BoldItali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5227974" w14:textId="18A8FEA6" w:rsidR="00C950E3" w:rsidRPr="00C950E3" w:rsidRDefault="00C950E3" w:rsidP="00B95C2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950E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C950E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950E3" w:rsidRPr="007361A3" w14:paraId="3B46C020" w14:textId="77777777" w:rsidTr="00C950E3">
        <w:trPr>
          <w:cantSplit/>
          <w:trHeight w:val="144"/>
          <w:tblHeader/>
        </w:trPr>
        <w:tc>
          <w:tcPr>
            <w:tcW w:w="7920" w:type="dxa"/>
            <w:vAlign w:val="bottom"/>
          </w:tcPr>
          <w:p w14:paraId="6E416BDF" w14:textId="6947E242" w:rsidR="00C950E3" w:rsidRPr="0000011A" w:rsidRDefault="00C950E3" w:rsidP="00B95C2C">
            <w:pPr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>
              <w:rPr>
                <w:rFonts w:ascii="AngsanaNew-BoldItalic" w:hAnsi="AngsanaNew-BoldItalic" w:cs="AngsanaNew-BoldItalic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7DC64B61" w14:textId="2B9815EC" w:rsidR="00C950E3" w:rsidRPr="00C950E3" w:rsidRDefault="00C950E3" w:rsidP="00B95C2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C950E3" w:rsidRPr="00C950E3" w14:paraId="2A541F4F" w14:textId="77777777" w:rsidTr="00C950E3">
        <w:trPr>
          <w:cantSplit/>
          <w:trHeight w:val="144"/>
        </w:trPr>
        <w:tc>
          <w:tcPr>
            <w:tcW w:w="7920" w:type="dxa"/>
          </w:tcPr>
          <w:p w14:paraId="2D824DC6" w14:textId="77777777" w:rsidR="00C950E3" w:rsidRPr="00545DB8" w:rsidRDefault="00C950E3" w:rsidP="00545DB8">
            <w:pPr>
              <w:ind w:left="190" w:hanging="1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AEE7D91" w14:textId="3343F8C4" w:rsidR="00C950E3" w:rsidRPr="00C950E3" w:rsidRDefault="00C950E3" w:rsidP="00C950E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0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950E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950E3" w:rsidRPr="007C1C58" w14:paraId="5958A5CA" w14:textId="77777777" w:rsidTr="00A12AE3">
        <w:trPr>
          <w:cantSplit/>
          <w:trHeight w:val="144"/>
        </w:trPr>
        <w:tc>
          <w:tcPr>
            <w:tcW w:w="7920" w:type="dxa"/>
          </w:tcPr>
          <w:p w14:paraId="428D7F01" w14:textId="4486AFB7" w:rsidR="00C950E3" w:rsidRPr="007C1C58" w:rsidRDefault="00C950E3" w:rsidP="00545DB8">
            <w:pPr>
              <w:ind w:left="190" w:hanging="1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7C1C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การวิเคราะห์การครบกำหนดชำระ</w:t>
            </w:r>
            <w:r w:rsidRPr="007C1C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41DD6" w:rsidRPr="007C1C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7C1C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C1C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กระแสเงินสดตามสัญญาที่ไม่คิดลด</w:t>
            </w:r>
          </w:p>
        </w:tc>
        <w:tc>
          <w:tcPr>
            <w:tcW w:w="1350" w:type="dxa"/>
            <w:shd w:val="clear" w:color="auto" w:fill="auto"/>
          </w:tcPr>
          <w:p w14:paraId="4DF55F5F" w14:textId="697C25CF" w:rsidR="00C950E3" w:rsidRPr="007C1C58" w:rsidRDefault="00C950E3" w:rsidP="00B1389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</w:tr>
      <w:tr w:rsidR="00A12AE3" w:rsidRPr="007361A3" w14:paraId="62AE2877" w14:textId="77777777" w:rsidTr="00A12AE3">
        <w:trPr>
          <w:cantSplit/>
          <w:trHeight w:val="191"/>
        </w:trPr>
        <w:tc>
          <w:tcPr>
            <w:tcW w:w="7920" w:type="dxa"/>
          </w:tcPr>
          <w:p w14:paraId="38DD0DE6" w14:textId="6D5316EE" w:rsidR="00A12AE3" w:rsidRPr="0000011A" w:rsidRDefault="00A12AE3" w:rsidP="00A12AE3">
            <w:pPr>
              <w:rPr>
                <w:rFonts w:ascii="Angsana New" w:hAnsi="Angsana New"/>
                <w:color w:val="211E1F"/>
                <w:sz w:val="30"/>
                <w:szCs w:val="30"/>
                <w:highlight w:val="cyan"/>
              </w:rPr>
            </w:pPr>
            <w:r w:rsidRPr="0000011A">
              <w:rPr>
                <w:rFonts w:ascii="Angsana New" w:hAnsi="Angsana New" w:hint="cs"/>
                <w:sz w:val="30"/>
                <w:szCs w:val="30"/>
                <w:cs/>
              </w:rPr>
              <w:t>ไม่เกิน</w:t>
            </w:r>
            <w:r w:rsidRPr="000001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011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0011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48B1A906" w14:textId="79EE1580" w:rsidR="00A12AE3" w:rsidRPr="00A12AE3" w:rsidRDefault="00A12AE3" w:rsidP="0022610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</w:rPr>
            </w:pPr>
            <w:r w:rsidRPr="00A12AE3">
              <w:rPr>
                <w:rFonts w:ascii="Angsana New" w:hAnsi="Angsana New"/>
                <w:sz w:val="30"/>
                <w:szCs w:val="30"/>
                <w:lang w:bidi="th-TH"/>
              </w:rPr>
              <w:t>22,368</w:t>
            </w:r>
          </w:p>
        </w:tc>
      </w:tr>
      <w:tr w:rsidR="00A12AE3" w:rsidRPr="007361A3" w14:paraId="473A8F45" w14:textId="77777777" w:rsidTr="00A12AE3">
        <w:trPr>
          <w:cantSplit/>
          <w:trHeight w:val="144"/>
        </w:trPr>
        <w:tc>
          <w:tcPr>
            <w:tcW w:w="7920" w:type="dxa"/>
          </w:tcPr>
          <w:p w14:paraId="4E533C8A" w14:textId="4AE98655" w:rsidR="00A12AE3" w:rsidRPr="0000011A" w:rsidRDefault="00A12AE3" w:rsidP="00A12AE3">
            <w:pPr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1 - 5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BF6D447" w14:textId="6991D8C2" w:rsidR="00A12AE3" w:rsidRPr="00A12AE3" w:rsidRDefault="00A12AE3" w:rsidP="0022610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</w:rPr>
            </w:pPr>
            <w:r w:rsidRPr="00A12AE3">
              <w:rPr>
                <w:rFonts w:ascii="Angsana New" w:hAnsi="Angsana New"/>
                <w:sz w:val="30"/>
                <w:szCs w:val="30"/>
              </w:rPr>
              <w:t>17,342</w:t>
            </w:r>
          </w:p>
        </w:tc>
      </w:tr>
      <w:tr w:rsidR="00A12AE3" w:rsidRPr="007361A3" w14:paraId="63A41E70" w14:textId="77777777" w:rsidTr="00A12AE3">
        <w:trPr>
          <w:cantSplit/>
          <w:trHeight w:val="57"/>
        </w:trPr>
        <w:tc>
          <w:tcPr>
            <w:tcW w:w="7920" w:type="dxa"/>
          </w:tcPr>
          <w:p w14:paraId="2C971E10" w14:textId="0C6DA42A" w:rsidR="00A12AE3" w:rsidRPr="0000011A" w:rsidRDefault="00A12AE3" w:rsidP="00A12AE3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545D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รวมหนี้สินตามสัญญาเช่าที่ไม่คิดลด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77DDB" w14:textId="6DB1C26D" w:rsidR="00A12AE3" w:rsidRPr="00705BF2" w:rsidRDefault="00A12AE3" w:rsidP="0022610C">
            <w:pPr>
              <w:pStyle w:val="acctfourfigures"/>
              <w:tabs>
                <w:tab w:val="clear" w:pos="765"/>
                <w:tab w:val="decimal" w:pos="731"/>
                <w:tab w:val="decimal" w:pos="1090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5BF2">
              <w:rPr>
                <w:rFonts w:ascii="Angsana New" w:hAnsi="Angsana New"/>
                <w:b/>
                <w:bCs/>
                <w:sz w:val="30"/>
                <w:szCs w:val="30"/>
              </w:rPr>
              <w:t>39,710</w:t>
            </w:r>
          </w:p>
        </w:tc>
      </w:tr>
      <w:tr w:rsidR="00A12AE3" w:rsidRPr="007361A3" w14:paraId="5B61481D" w14:textId="77777777" w:rsidTr="00A12AE3">
        <w:trPr>
          <w:cantSplit/>
          <w:trHeight w:val="57"/>
        </w:trPr>
        <w:tc>
          <w:tcPr>
            <w:tcW w:w="7920" w:type="dxa"/>
          </w:tcPr>
          <w:p w14:paraId="726390E7" w14:textId="4BB6B3DA" w:rsidR="00A12AE3" w:rsidRPr="0000011A" w:rsidRDefault="00A12AE3" w:rsidP="00A12AE3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01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หนี้สินตามสัญญาเช่าที่รวมอยู่ในงบแสดงฐานะการเงิน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9A7AAE" w14:textId="577CCAC7" w:rsidR="00A12AE3" w:rsidRPr="00705BF2" w:rsidRDefault="00A12AE3" w:rsidP="00C259A0">
            <w:pPr>
              <w:pStyle w:val="acctfourfigures"/>
              <w:tabs>
                <w:tab w:val="clear" w:pos="765"/>
                <w:tab w:val="decimal" w:pos="731"/>
                <w:tab w:val="decimal" w:pos="1090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5BF2">
              <w:rPr>
                <w:rFonts w:ascii="Angsana New" w:hAnsi="Angsana New"/>
                <w:b/>
                <w:bCs/>
                <w:sz w:val="30"/>
                <w:szCs w:val="30"/>
              </w:rPr>
              <w:t>38,837</w:t>
            </w:r>
          </w:p>
        </w:tc>
      </w:tr>
    </w:tbl>
    <w:p w14:paraId="3A8E18E2" w14:textId="4373B882" w:rsidR="0083400E" w:rsidRDefault="00834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08" w:type="dxa"/>
        <w:tblInd w:w="512" w:type="dxa"/>
        <w:tblLayout w:type="fixed"/>
        <w:tblLook w:val="0000" w:firstRow="0" w:lastRow="0" w:firstColumn="0" w:lastColumn="0" w:noHBand="0" w:noVBand="0"/>
      </w:tblPr>
      <w:tblGrid>
        <w:gridCol w:w="6595"/>
        <w:gridCol w:w="1170"/>
        <w:gridCol w:w="270"/>
        <w:gridCol w:w="1173"/>
      </w:tblGrid>
      <w:tr w:rsidR="00C950E3" w:rsidRPr="00CF7ED9" w14:paraId="7B5772F4" w14:textId="77777777" w:rsidTr="0083400E">
        <w:trPr>
          <w:trHeight w:val="70"/>
          <w:tblHeader/>
        </w:trPr>
        <w:tc>
          <w:tcPr>
            <w:tcW w:w="6595" w:type="dxa"/>
            <w:vAlign w:val="bottom"/>
          </w:tcPr>
          <w:p w14:paraId="319901A7" w14:textId="77777777" w:rsidR="00C950E3" w:rsidRPr="00743E19" w:rsidRDefault="00C950E3" w:rsidP="00CD0F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E13317" w14:textId="7D3C9BB0" w:rsidR="00C950E3" w:rsidRPr="00743E19" w:rsidRDefault="00C950E3" w:rsidP="00C950E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3E1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B71E7E0" w14:textId="77777777" w:rsidR="00C950E3" w:rsidRPr="00743E19" w:rsidRDefault="00C950E3" w:rsidP="00CD0F01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3" w:type="dxa"/>
          </w:tcPr>
          <w:p w14:paraId="1BD95325" w14:textId="6882B998" w:rsidR="00C950E3" w:rsidRPr="00743E19" w:rsidRDefault="00C950E3" w:rsidP="00CD0F01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3E1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950E3" w:rsidRPr="00CF7ED9" w14:paraId="45A508C6" w14:textId="77777777" w:rsidTr="0083400E">
        <w:trPr>
          <w:trHeight w:val="70"/>
          <w:tblHeader/>
        </w:trPr>
        <w:tc>
          <w:tcPr>
            <w:tcW w:w="6595" w:type="dxa"/>
            <w:vAlign w:val="bottom"/>
          </w:tcPr>
          <w:p w14:paraId="294F9F5A" w14:textId="77777777" w:rsidR="00C950E3" w:rsidRPr="00743E19" w:rsidRDefault="00C950E3" w:rsidP="00CD0F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A101EE" w14:textId="7060FD4E" w:rsidR="00C950E3" w:rsidRPr="00743E19" w:rsidRDefault="00C950E3" w:rsidP="00CD0F01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43E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743E1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31D3F72E" w14:textId="77777777" w:rsidR="00C950E3" w:rsidRPr="00743E19" w:rsidRDefault="00C950E3" w:rsidP="00CD0F01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3" w:type="dxa"/>
          </w:tcPr>
          <w:p w14:paraId="571DAF34" w14:textId="526FCBA6" w:rsidR="00C950E3" w:rsidRPr="00743E19" w:rsidRDefault="00C950E3" w:rsidP="00CD0F01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3E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743E1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C950E3" w:rsidRPr="00CF7ED9" w14:paraId="4DE80074" w14:textId="77777777" w:rsidTr="0083400E">
        <w:trPr>
          <w:trHeight w:val="70"/>
          <w:tblHeader/>
        </w:trPr>
        <w:tc>
          <w:tcPr>
            <w:tcW w:w="6595" w:type="dxa"/>
            <w:vAlign w:val="bottom"/>
          </w:tcPr>
          <w:p w14:paraId="2C6BD321" w14:textId="77777777" w:rsidR="00C950E3" w:rsidRPr="00743E19" w:rsidRDefault="00C950E3" w:rsidP="00CD0F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8F6737" w14:textId="77777777" w:rsidR="00C950E3" w:rsidRPr="00743E19" w:rsidRDefault="00C950E3" w:rsidP="00CD0F01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43E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7B7774BB" w14:textId="77777777" w:rsidR="00C950E3" w:rsidRPr="00743E19" w:rsidRDefault="00C950E3" w:rsidP="00CD0F01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3" w:type="dxa"/>
          </w:tcPr>
          <w:p w14:paraId="5CC7B352" w14:textId="47A3E226" w:rsidR="00C950E3" w:rsidRPr="00743E19" w:rsidRDefault="00C950E3" w:rsidP="00CD0F01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43E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C950E3" w:rsidRPr="00CF7ED9" w14:paraId="060094A2" w14:textId="77777777" w:rsidTr="0083400E">
        <w:trPr>
          <w:trHeight w:val="70"/>
          <w:tblHeader/>
        </w:trPr>
        <w:tc>
          <w:tcPr>
            <w:tcW w:w="6595" w:type="dxa"/>
            <w:vAlign w:val="bottom"/>
          </w:tcPr>
          <w:p w14:paraId="15092B4B" w14:textId="187416F7" w:rsidR="00C950E3" w:rsidRPr="00743E19" w:rsidRDefault="00C950E3" w:rsidP="007B526A">
            <w:pPr>
              <w:spacing w:line="240" w:lineRule="auto"/>
              <w:ind w:left="-84"/>
              <w:rPr>
                <w:rFonts w:asciiTheme="majorBidi" w:hAnsiTheme="majorBidi" w:cstheme="majorBidi"/>
                <w:sz w:val="30"/>
                <w:szCs w:val="30"/>
              </w:rPr>
            </w:pPr>
            <w:r w:rsidRPr="00743E19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2613" w:type="dxa"/>
            <w:gridSpan w:val="3"/>
          </w:tcPr>
          <w:p w14:paraId="26B84375" w14:textId="4CD36E68" w:rsidR="00C950E3" w:rsidRPr="00743E19" w:rsidRDefault="00C950E3" w:rsidP="00CD0F01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3E1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43E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43E19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743E19" w:rsidRPr="00CF7ED9" w14:paraId="5F0356C0" w14:textId="77777777" w:rsidTr="0083400E">
        <w:tc>
          <w:tcPr>
            <w:tcW w:w="6595" w:type="dxa"/>
          </w:tcPr>
          <w:p w14:paraId="47FE7E1C" w14:textId="77777777" w:rsidR="00743E19" w:rsidRPr="00743E19" w:rsidRDefault="00743E19" w:rsidP="00743E19">
            <w:pPr>
              <w:spacing w:line="240" w:lineRule="auto"/>
              <w:ind w:left="180" w:hanging="262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43E1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743E1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43E1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43E1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38E293" w14:textId="33FF369F" w:rsidR="00743E19" w:rsidRPr="00743E19" w:rsidRDefault="00743E19" w:rsidP="00743E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201EF">
              <w:rPr>
                <w:rFonts w:asciiTheme="majorBidi" w:hAnsiTheme="majorBidi" w:cstheme="majorBidi"/>
                <w:sz w:val="30"/>
                <w:szCs w:val="30"/>
              </w:rPr>
              <w:t>12,060</w:t>
            </w:r>
          </w:p>
        </w:tc>
        <w:tc>
          <w:tcPr>
            <w:tcW w:w="270" w:type="dxa"/>
            <w:vAlign w:val="bottom"/>
          </w:tcPr>
          <w:p w14:paraId="6658D22E" w14:textId="77777777" w:rsidR="00743E19" w:rsidRPr="00743E19" w:rsidRDefault="00743E19" w:rsidP="00743E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6F0E4C5" w14:textId="1D0BF6E2" w:rsidR="00743E19" w:rsidRPr="00743E19" w:rsidRDefault="00743E19" w:rsidP="00743E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201EF">
              <w:rPr>
                <w:rFonts w:asciiTheme="majorBidi" w:hAnsiTheme="majorBidi" w:cstheme="majorBidi"/>
                <w:sz w:val="30"/>
                <w:szCs w:val="30"/>
              </w:rPr>
              <w:t>8,526</w:t>
            </w:r>
          </w:p>
        </w:tc>
      </w:tr>
      <w:tr w:rsidR="00743E19" w:rsidRPr="00CF7ED9" w14:paraId="50AB90DA" w14:textId="77777777" w:rsidTr="0083400E">
        <w:tc>
          <w:tcPr>
            <w:tcW w:w="6595" w:type="dxa"/>
          </w:tcPr>
          <w:p w14:paraId="1E23E948" w14:textId="77777777" w:rsidR="00743E19" w:rsidRPr="00743E19" w:rsidRDefault="00743E19" w:rsidP="00743E19">
            <w:pPr>
              <w:spacing w:line="240" w:lineRule="auto"/>
              <w:ind w:left="180" w:hanging="26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43E19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743E1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9275A" w14:textId="71A92183" w:rsidR="00743E19" w:rsidRPr="00743E19" w:rsidRDefault="00743E19" w:rsidP="00743E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1EF">
              <w:rPr>
                <w:rFonts w:asciiTheme="majorBidi" w:hAnsiTheme="majorBidi" w:cstheme="majorBidi"/>
                <w:sz w:val="30"/>
                <w:szCs w:val="30"/>
              </w:rPr>
              <w:t>8,425</w:t>
            </w:r>
          </w:p>
        </w:tc>
        <w:tc>
          <w:tcPr>
            <w:tcW w:w="270" w:type="dxa"/>
            <w:vAlign w:val="bottom"/>
          </w:tcPr>
          <w:p w14:paraId="74278A5F" w14:textId="77777777" w:rsidR="00743E19" w:rsidRPr="00743E19" w:rsidRDefault="00743E19" w:rsidP="00743E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DC334" w14:textId="139B3B29" w:rsidR="00743E19" w:rsidRPr="00743E19" w:rsidRDefault="00743E19" w:rsidP="00743E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201EF">
              <w:rPr>
                <w:rFonts w:asciiTheme="majorBidi" w:hAnsiTheme="majorBidi" w:cstheme="majorBidi"/>
                <w:sz w:val="30"/>
                <w:szCs w:val="30"/>
              </w:rPr>
              <w:t>8,425</w:t>
            </w:r>
          </w:p>
        </w:tc>
      </w:tr>
      <w:tr w:rsidR="00743E19" w:rsidRPr="00CF7ED9" w14:paraId="2D6A602A" w14:textId="77777777" w:rsidTr="0083400E">
        <w:tc>
          <w:tcPr>
            <w:tcW w:w="6595" w:type="dxa"/>
          </w:tcPr>
          <w:p w14:paraId="60E0C992" w14:textId="77777777" w:rsidR="00743E19" w:rsidRPr="00743E19" w:rsidRDefault="00743E19" w:rsidP="00743E19">
            <w:pPr>
              <w:spacing w:line="240" w:lineRule="auto"/>
              <w:ind w:left="180" w:hanging="262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43E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A1BFBB" w14:textId="04AF8A8E" w:rsidR="00743E19" w:rsidRPr="00743E19" w:rsidRDefault="00743E19" w:rsidP="00743E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01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20,485</w:t>
            </w:r>
          </w:p>
        </w:tc>
        <w:tc>
          <w:tcPr>
            <w:tcW w:w="270" w:type="dxa"/>
          </w:tcPr>
          <w:p w14:paraId="1A452CAC" w14:textId="77777777" w:rsidR="00743E19" w:rsidRPr="00743E19" w:rsidRDefault="00743E19" w:rsidP="00743E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F3CDCC" w14:textId="4539ADBB" w:rsidR="00743E19" w:rsidRPr="00743E19" w:rsidRDefault="00743E19" w:rsidP="00743E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1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16,951</w:t>
            </w:r>
          </w:p>
        </w:tc>
      </w:tr>
    </w:tbl>
    <w:p w14:paraId="7C133C33" w14:textId="713EFE67" w:rsidR="00C259A0" w:rsidRDefault="00C259A0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5"/>
        <w:gridCol w:w="1440"/>
        <w:gridCol w:w="243"/>
        <w:gridCol w:w="1197"/>
        <w:gridCol w:w="243"/>
        <w:gridCol w:w="1199"/>
        <w:gridCol w:w="236"/>
        <w:gridCol w:w="1207"/>
      </w:tblGrid>
      <w:tr w:rsidR="0083400E" w:rsidRPr="00CF7ED9" w14:paraId="227BF4BB" w14:textId="77777777" w:rsidTr="00AF1BD7">
        <w:trPr>
          <w:trHeight w:val="70"/>
        </w:trPr>
        <w:tc>
          <w:tcPr>
            <w:tcW w:w="3505" w:type="dxa"/>
            <w:vAlign w:val="bottom"/>
          </w:tcPr>
          <w:p w14:paraId="29824500" w14:textId="77777777" w:rsidR="0083400E" w:rsidRPr="00CF7ED9" w:rsidRDefault="0083400E" w:rsidP="00AF1BD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059DE8F8" w14:textId="77777777" w:rsidR="0083400E" w:rsidRPr="00CF7ED9" w:rsidRDefault="0083400E" w:rsidP="00AF1BD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43" w:type="dxa"/>
          </w:tcPr>
          <w:p w14:paraId="15FF2F03" w14:textId="77777777" w:rsidR="0083400E" w:rsidRPr="00CF7ED9" w:rsidRDefault="0083400E" w:rsidP="00AF1BD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42" w:type="dxa"/>
            <w:gridSpan w:val="3"/>
          </w:tcPr>
          <w:p w14:paraId="79BB536A" w14:textId="77777777" w:rsidR="0083400E" w:rsidRPr="00CF7ED9" w:rsidRDefault="0083400E" w:rsidP="00AF1BD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3400E" w:rsidRPr="00CF7ED9" w14:paraId="43BA633A" w14:textId="77777777" w:rsidTr="00AF1BD7">
        <w:trPr>
          <w:trHeight w:val="70"/>
        </w:trPr>
        <w:tc>
          <w:tcPr>
            <w:tcW w:w="3505" w:type="dxa"/>
            <w:vAlign w:val="bottom"/>
          </w:tcPr>
          <w:p w14:paraId="08688114" w14:textId="77777777" w:rsidR="0083400E" w:rsidRPr="00B5297A" w:rsidRDefault="0083400E" w:rsidP="00AF1BD7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C2C9942" w14:textId="77777777" w:rsidR="0083400E" w:rsidRPr="00CF7ED9" w:rsidRDefault="0083400E" w:rsidP="00AF1BD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สำหรับงวดระยะเวลาตั้งแต่</w:t>
            </w:r>
            <w:r w:rsidRPr="00124B3C">
              <w:rPr>
                <w:rFonts w:ascii="Angsana New" w:hAnsi="Angsana New"/>
                <w:b/>
                <w:sz w:val="30"/>
                <w:szCs w:val="30"/>
                <w:lang w:bidi="th-TH"/>
              </w:rPr>
              <w:br/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วันที่ </w:t>
            </w:r>
            <w:r w:rsidRPr="00124B3C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</w:t>
            </w:r>
            <w:r w:rsidRPr="00124B3C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มกราคม</w:t>
            </w:r>
            <w:r w:rsidRPr="00124B3C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124B3C">
              <w:rPr>
                <w:rFonts w:ascii="Angsana New" w:hAnsi="Angsana New"/>
                <w:b/>
                <w:sz w:val="30"/>
                <w:szCs w:val="30"/>
                <w:cs/>
              </w:rPr>
              <w:br/>
            </w:r>
            <w:r w:rsidRPr="00C950E3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 xml:space="preserve">2563 </w:t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ถึงวันที่ </w:t>
            </w:r>
            <w:r w:rsidRPr="00124B3C">
              <w:rPr>
                <w:rFonts w:ascii="Angsana New" w:hAnsi="Angsana New"/>
                <w:bCs/>
                <w:sz w:val="30"/>
                <w:szCs w:val="30"/>
                <w:lang w:bidi="th-TH"/>
              </w:rPr>
              <w:t xml:space="preserve">22 </w:t>
            </w:r>
            <w:r w:rsidRPr="00124B3C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พฤษภาคม</w:t>
            </w:r>
          </w:p>
        </w:tc>
        <w:tc>
          <w:tcPr>
            <w:tcW w:w="243" w:type="dxa"/>
            <w:vAlign w:val="bottom"/>
          </w:tcPr>
          <w:p w14:paraId="46004D45" w14:textId="77777777" w:rsidR="0083400E" w:rsidRPr="00CF7ED9" w:rsidRDefault="0083400E" w:rsidP="00AF1BD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14A1372C" w14:textId="77777777" w:rsidR="0083400E" w:rsidRPr="00EE0462" w:rsidRDefault="0083400E" w:rsidP="00AF1BD7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สำหรับงวดหกเดือน</w:t>
            </w:r>
          </w:p>
          <w:p w14:paraId="07CE4411" w14:textId="77777777" w:rsidR="0083400E" w:rsidRPr="00EE0462" w:rsidRDefault="0083400E" w:rsidP="00AF1BD7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สิ้นสุดวันที่</w:t>
            </w:r>
          </w:p>
          <w:p w14:paraId="0F15F2AE" w14:textId="77777777" w:rsidR="0083400E" w:rsidRPr="00CF7ED9" w:rsidRDefault="0083400E" w:rsidP="00AF1BD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772">
              <w:rPr>
                <w:rFonts w:asciiTheme="majorBidi" w:hAnsiTheme="majorBidi"/>
                <w:sz w:val="30"/>
                <w:szCs w:val="30"/>
                <w:lang w:val="en-US" w:bidi="th-TH"/>
              </w:rPr>
              <w:t>30</w:t>
            </w:r>
            <w:r w:rsidRPr="00EE046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43" w:type="dxa"/>
            <w:vAlign w:val="bottom"/>
          </w:tcPr>
          <w:p w14:paraId="580BC105" w14:textId="77777777" w:rsidR="0083400E" w:rsidRPr="00CF7ED9" w:rsidRDefault="0083400E" w:rsidP="00AF1BD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42" w:type="dxa"/>
            <w:gridSpan w:val="3"/>
            <w:vAlign w:val="bottom"/>
          </w:tcPr>
          <w:p w14:paraId="55F8C56A" w14:textId="77777777" w:rsidR="0083400E" w:rsidRPr="00CF7ED9" w:rsidRDefault="0083400E" w:rsidP="00AF1BD7">
            <w:pPr>
              <w:pStyle w:val="acctfourfigures"/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สำหรับงวดหกเดือนสิ้นสุดวันที่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  <w:r w:rsidRPr="00001772">
              <w:rPr>
                <w:rFonts w:asciiTheme="majorBidi" w:hAnsiTheme="majorBidi"/>
                <w:sz w:val="30"/>
                <w:szCs w:val="30"/>
                <w:lang w:val="en-US" w:bidi="th-TH"/>
              </w:rPr>
              <w:t>30</w:t>
            </w:r>
            <w:r w:rsidRPr="00EE046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EE046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</w:tr>
      <w:tr w:rsidR="0083400E" w:rsidRPr="00CF7ED9" w14:paraId="6B4B2C06" w14:textId="77777777" w:rsidTr="00AF1BD7">
        <w:trPr>
          <w:trHeight w:val="70"/>
        </w:trPr>
        <w:tc>
          <w:tcPr>
            <w:tcW w:w="3505" w:type="dxa"/>
            <w:vAlign w:val="bottom"/>
          </w:tcPr>
          <w:p w14:paraId="607D7B3D" w14:textId="77777777" w:rsidR="0083400E" w:rsidRPr="00B5297A" w:rsidRDefault="0083400E" w:rsidP="00AF1BD7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8EDC4D3" w14:textId="77777777" w:rsidR="0083400E" w:rsidRPr="00CF7ED9" w:rsidRDefault="0083400E" w:rsidP="00AF1BD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43" w:type="dxa"/>
          </w:tcPr>
          <w:p w14:paraId="64A4C18B" w14:textId="77777777" w:rsidR="0083400E" w:rsidRPr="00CF7ED9" w:rsidRDefault="0083400E" w:rsidP="00AF1BD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97" w:type="dxa"/>
          </w:tcPr>
          <w:p w14:paraId="1FA1EB1B" w14:textId="77777777" w:rsidR="0083400E" w:rsidRPr="00CF7ED9" w:rsidRDefault="0083400E" w:rsidP="00AF1BD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3" w:type="dxa"/>
          </w:tcPr>
          <w:p w14:paraId="21C53D15" w14:textId="77777777" w:rsidR="0083400E" w:rsidRPr="00CF7ED9" w:rsidRDefault="0083400E" w:rsidP="00AF1BD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</w:tcPr>
          <w:p w14:paraId="26C5130A" w14:textId="77777777" w:rsidR="0083400E" w:rsidRPr="00CF7ED9" w:rsidRDefault="0083400E" w:rsidP="00AF1BD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36" w:type="dxa"/>
          </w:tcPr>
          <w:p w14:paraId="71783A40" w14:textId="77777777" w:rsidR="0083400E" w:rsidRPr="00CF7ED9" w:rsidRDefault="0083400E" w:rsidP="00AF1BD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7" w:type="dxa"/>
          </w:tcPr>
          <w:p w14:paraId="2C5F9E5D" w14:textId="77777777" w:rsidR="0083400E" w:rsidRPr="00CF7ED9" w:rsidRDefault="0083400E" w:rsidP="00AF1BD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83400E" w:rsidRPr="00CF7ED9" w14:paraId="4E70DFBC" w14:textId="77777777" w:rsidTr="00AF1BD7">
        <w:tc>
          <w:tcPr>
            <w:tcW w:w="3505" w:type="dxa"/>
          </w:tcPr>
          <w:p w14:paraId="3DE4E501" w14:textId="77777777" w:rsidR="0083400E" w:rsidRPr="00CF7ED9" w:rsidRDefault="0083400E" w:rsidP="00AF1BD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765" w:type="dxa"/>
            <w:gridSpan w:val="7"/>
          </w:tcPr>
          <w:p w14:paraId="113236E6" w14:textId="77777777" w:rsidR="0083400E" w:rsidRPr="00CF7ED9" w:rsidRDefault="0083400E" w:rsidP="00A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380" w:lineRule="exact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00E" w:rsidRPr="00CF7ED9" w14:paraId="2250D03E" w14:textId="77777777" w:rsidTr="00AF1BD7">
        <w:tc>
          <w:tcPr>
            <w:tcW w:w="3505" w:type="dxa"/>
          </w:tcPr>
          <w:p w14:paraId="5B440264" w14:textId="77777777" w:rsidR="0083400E" w:rsidRPr="000A1FA7" w:rsidRDefault="0083400E" w:rsidP="00A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0A1FA7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440" w:type="dxa"/>
          </w:tcPr>
          <w:p w14:paraId="5B1CA106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45A5631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8A98F09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BE12237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76EA5891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54A28C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24EC8FAE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400E" w:rsidRPr="00CF7ED9" w14:paraId="675BA4CE" w14:textId="77777777" w:rsidTr="00AF1BD7">
        <w:tc>
          <w:tcPr>
            <w:tcW w:w="3505" w:type="dxa"/>
          </w:tcPr>
          <w:p w14:paraId="11519FAF" w14:textId="77777777" w:rsidR="0083400E" w:rsidRPr="00CF7ED9" w:rsidRDefault="0083400E" w:rsidP="00A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A1FA7">
              <w:rPr>
                <w:rFonts w:asciiTheme="majorBidi" w:hAnsiTheme="majorBidi" w:hint="cs"/>
                <w:b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</w:tcPr>
          <w:p w14:paraId="0367C928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  <w:tc>
          <w:tcPr>
            <w:tcW w:w="243" w:type="dxa"/>
          </w:tcPr>
          <w:p w14:paraId="3F9CA912" w14:textId="77777777" w:rsidR="0083400E" w:rsidRPr="00CF7ED9" w:rsidRDefault="0083400E" w:rsidP="00A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780EF173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3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051C7C7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C6A1901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236" w:type="dxa"/>
          </w:tcPr>
          <w:p w14:paraId="5D4DEAA4" w14:textId="77777777" w:rsidR="0083400E" w:rsidRPr="00CF7ED9" w:rsidRDefault="0083400E" w:rsidP="00A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</w:tcPr>
          <w:p w14:paraId="112F8706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400E" w:rsidRPr="00CF7ED9" w14:paraId="3ED77DB3" w14:textId="77777777" w:rsidTr="00AF1BD7">
        <w:tc>
          <w:tcPr>
            <w:tcW w:w="3505" w:type="dxa"/>
          </w:tcPr>
          <w:p w14:paraId="41CE5272" w14:textId="77777777" w:rsidR="0083400E" w:rsidRPr="000A1FA7" w:rsidRDefault="0083400E" w:rsidP="00A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</w:tcPr>
          <w:p w14:paraId="233DB090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13,936</w:t>
            </w:r>
          </w:p>
        </w:tc>
        <w:tc>
          <w:tcPr>
            <w:tcW w:w="243" w:type="dxa"/>
          </w:tcPr>
          <w:p w14:paraId="10AB534A" w14:textId="77777777" w:rsidR="0083400E" w:rsidRPr="00CF7ED9" w:rsidRDefault="0083400E" w:rsidP="00A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17A70298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3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D1B4A58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1B001CF7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11,825</w:t>
            </w:r>
          </w:p>
        </w:tc>
        <w:tc>
          <w:tcPr>
            <w:tcW w:w="236" w:type="dxa"/>
          </w:tcPr>
          <w:p w14:paraId="6E63E11B" w14:textId="77777777" w:rsidR="0083400E" w:rsidRPr="00CF7ED9" w:rsidRDefault="0083400E" w:rsidP="00A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</w:tcPr>
          <w:p w14:paraId="08BFBD8D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400E" w:rsidRPr="00CF7ED9" w14:paraId="564B0D6F" w14:textId="77777777" w:rsidTr="00AF1BD7">
        <w:tc>
          <w:tcPr>
            <w:tcW w:w="3505" w:type="dxa"/>
          </w:tcPr>
          <w:p w14:paraId="6BFE0DB2" w14:textId="77777777" w:rsidR="0083400E" w:rsidRPr="00CF7ED9" w:rsidRDefault="0083400E" w:rsidP="00A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A1FA7">
              <w:rPr>
                <w:rFonts w:asciiTheme="majorBidi" w:hAnsiTheme="majorBidi" w:hint="cs"/>
                <w:b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440" w:type="dxa"/>
          </w:tcPr>
          <w:p w14:paraId="0C60656C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91F882B" w14:textId="77777777" w:rsidR="0083400E" w:rsidRPr="00CF7ED9" w:rsidRDefault="0083400E" w:rsidP="00A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79B7D2B4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13,753</w:t>
            </w:r>
          </w:p>
        </w:tc>
        <w:tc>
          <w:tcPr>
            <w:tcW w:w="243" w:type="dxa"/>
          </w:tcPr>
          <w:p w14:paraId="1C1B319D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5A4B0F01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3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8B7155" w14:textId="77777777" w:rsidR="0083400E" w:rsidRPr="00CF7ED9" w:rsidRDefault="0083400E" w:rsidP="00A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</w:tcPr>
          <w:p w14:paraId="5C8786CB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12,424</w:t>
            </w:r>
          </w:p>
        </w:tc>
      </w:tr>
      <w:tr w:rsidR="0083400E" w:rsidRPr="00CF7ED9" w14:paraId="35D2F4E1" w14:textId="77777777" w:rsidTr="00AF1BD7">
        <w:tc>
          <w:tcPr>
            <w:tcW w:w="3505" w:type="dxa"/>
          </w:tcPr>
          <w:p w14:paraId="184F468D" w14:textId="77777777" w:rsidR="0083400E" w:rsidRPr="000A1FA7" w:rsidRDefault="0083400E" w:rsidP="00A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/>
                <w:b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4523FED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26B437C" w14:textId="77777777" w:rsidR="0083400E" w:rsidRPr="00CF7ED9" w:rsidRDefault="0083400E" w:rsidP="00A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7808C476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365C999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72F3A741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645D0E" w14:textId="77777777" w:rsidR="0083400E" w:rsidRPr="00CF7ED9" w:rsidRDefault="0083400E" w:rsidP="00A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</w:tcPr>
          <w:p w14:paraId="0D52A00E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400E" w:rsidRPr="00CF7ED9" w14:paraId="2D7542AB" w14:textId="77777777" w:rsidTr="00AF1BD7">
        <w:tc>
          <w:tcPr>
            <w:tcW w:w="3505" w:type="dxa"/>
          </w:tcPr>
          <w:p w14:paraId="790933A0" w14:textId="77777777" w:rsidR="0083400E" w:rsidRPr="000A1FA7" w:rsidRDefault="0083400E" w:rsidP="00A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0A1FA7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จำนวนที่รับรู้ในงบกระแสเงินสด</w:t>
            </w:r>
          </w:p>
        </w:tc>
        <w:tc>
          <w:tcPr>
            <w:tcW w:w="1440" w:type="dxa"/>
          </w:tcPr>
          <w:p w14:paraId="710E83CC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4E320EB" w14:textId="77777777" w:rsidR="0083400E" w:rsidRPr="00CF7ED9" w:rsidRDefault="0083400E" w:rsidP="00A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2872C24C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59498CD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0B6DD58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564FE3" w14:textId="77777777" w:rsidR="0083400E" w:rsidRPr="00CF7ED9" w:rsidRDefault="0083400E" w:rsidP="00A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</w:tcPr>
          <w:p w14:paraId="044385EB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400E" w:rsidRPr="00CF7ED9" w14:paraId="4CCCC024" w14:textId="77777777" w:rsidTr="00AF1BD7">
        <w:tc>
          <w:tcPr>
            <w:tcW w:w="3505" w:type="dxa"/>
          </w:tcPr>
          <w:p w14:paraId="068B59BD" w14:textId="77777777" w:rsidR="0083400E" w:rsidRPr="000A1FA7" w:rsidRDefault="0083400E" w:rsidP="00A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0A1FA7">
              <w:rPr>
                <w:rFonts w:asciiTheme="majorBidi" w:hAnsiTheme="majorBidi" w:hint="cs"/>
                <w:b/>
                <w:sz w:val="30"/>
                <w:szCs w:val="30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</w:tcPr>
          <w:p w14:paraId="2AFE634E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14,337</w:t>
            </w:r>
          </w:p>
        </w:tc>
        <w:tc>
          <w:tcPr>
            <w:tcW w:w="243" w:type="dxa"/>
          </w:tcPr>
          <w:p w14:paraId="7C347149" w14:textId="77777777" w:rsidR="0083400E" w:rsidRPr="00CF7ED9" w:rsidRDefault="0083400E" w:rsidP="00A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02EB0871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3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DAF818A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1093E3D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12,128</w:t>
            </w:r>
          </w:p>
        </w:tc>
        <w:tc>
          <w:tcPr>
            <w:tcW w:w="236" w:type="dxa"/>
          </w:tcPr>
          <w:p w14:paraId="7AA56FFD" w14:textId="77777777" w:rsidR="0083400E" w:rsidRPr="00CF7ED9" w:rsidRDefault="0083400E" w:rsidP="00A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</w:tcPr>
          <w:p w14:paraId="37C64834" w14:textId="77777777" w:rsidR="0083400E" w:rsidRPr="00CF7ED9" w:rsidRDefault="0083400E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7AE01A7" w14:textId="77777777" w:rsidR="0083400E" w:rsidRPr="00691F2E" w:rsidRDefault="0083400E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3BD7765B" w14:textId="6ED80F95" w:rsidR="00E2753A" w:rsidRPr="007704B0" w:rsidRDefault="00E2753A" w:rsidP="00D16FB7">
      <w:pPr>
        <w:pStyle w:val="index"/>
        <w:numPr>
          <w:ilvl w:val="0"/>
          <w:numId w:val="21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704B0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</w:t>
      </w:r>
      <w:r w:rsidR="007F0FA7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ภาย</w:t>
      </w:r>
      <w:r w:rsidRPr="007704B0">
        <w:rPr>
          <w:rFonts w:asciiTheme="majorBidi" w:hAnsiTheme="majorBidi" w:cstheme="majorBidi" w:hint="cs"/>
          <w:b/>
          <w:bCs/>
          <w:sz w:val="30"/>
          <w:szCs w:val="30"/>
          <w:cs/>
        </w:rPr>
        <w:t>หลังรอบระยะเวลารายงาน</w:t>
      </w:r>
    </w:p>
    <w:p w14:paraId="4622B026" w14:textId="53114CBA" w:rsidR="006413FC" w:rsidRDefault="006413FC" w:rsidP="00CF7ED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EDA00C2" w14:textId="63EB1384" w:rsidR="00C259A0" w:rsidRDefault="00C259A0" w:rsidP="00C259A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259A0">
        <w:rPr>
          <w:rFonts w:asciiTheme="majorBidi" w:hAnsiTheme="majorBidi" w:hint="cs"/>
          <w:sz w:val="30"/>
          <w:szCs w:val="30"/>
          <w:cs/>
          <w:lang w:val="en-US" w:bidi="th-TH"/>
        </w:rPr>
        <w:t>เมื่อวันที่</w:t>
      </w:r>
      <w:r w:rsidRPr="00C259A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20</w:t>
      </w:r>
      <w:r w:rsidRPr="00C259A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259A0">
        <w:rPr>
          <w:rFonts w:asciiTheme="majorBidi" w:hAnsiTheme="majorBidi" w:hint="cs"/>
          <w:sz w:val="30"/>
          <w:szCs w:val="30"/>
          <w:cs/>
          <w:lang w:val="en-US" w:bidi="th-TH"/>
        </w:rPr>
        <w:t>สิงหาคม</w:t>
      </w:r>
      <w:r w:rsidRPr="00C259A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2563 </w:t>
      </w:r>
      <w:r w:rsidRPr="00C259A0">
        <w:rPr>
          <w:rFonts w:asciiTheme="majorBidi" w:hAnsiTheme="majorBidi" w:hint="cs"/>
          <w:sz w:val="30"/>
          <w:szCs w:val="30"/>
          <w:cs/>
          <w:lang w:val="en-US" w:bidi="th-TH"/>
        </w:rPr>
        <w:t>ที่ประชุมคณะกรรมการบริษัทได้มีมติอนุมัติการจ่ายเงินปันผลสำหรับผลการดำเนินงานสำหรับไตรมาสที่</w:t>
      </w:r>
      <w:r w:rsidRPr="00C259A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259A0">
        <w:rPr>
          <w:rFonts w:asciiTheme="majorBidi" w:hAnsiTheme="majorBidi" w:cstheme="majorBidi"/>
          <w:sz w:val="30"/>
          <w:szCs w:val="30"/>
          <w:lang w:val="en-US" w:bidi="th-TH"/>
        </w:rPr>
        <w:t xml:space="preserve">2 </w:t>
      </w:r>
      <w:r w:rsidRPr="00C259A0">
        <w:rPr>
          <w:rFonts w:asciiTheme="majorBidi" w:hAnsiTheme="majorBidi" w:hint="cs"/>
          <w:sz w:val="30"/>
          <w:szCs w:val="30"/>
          <w:cs/>
          <w:lang w:val="en-US" w:bidi="th-TH"/>
        </w:rPr>
        <w:t>ปี</w:t>
      </w:r>
      <w:r w:rsidRPr="00C259A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259A0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C259A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259A0">
        <w:rPr>
          <w:rFonts w:asciiTheme="majorBidi" w:hAnsiTheme="majorBidi" w:hint="cs"/>
          <w:sz w:val="30"/>
          <w:szCs w:val="30"/>
          <w:cs/>
          <w:lang w:val="en-US" w:bidi="th-TH"/>
        </w:rPr>
        <w:t>ให้แก่ผู้ถือหุ้นในอัตราหุ้นละ</w:t>
      </w:r>
      <w:r w:rsidRPr="00C259A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259A0">
        <w:rPr>
          <w:rFonts w:asciiTheme="majorBidi" w:hAnsiTheme="majorBidi" w:cstheme="majorBidi"/>
          <w:sz w:val="30"/>
          <w:szCs w:val="30"/>
          <w:lang w:val="en-US" w:bidi="th-TH"/>
        </w:rPr>
        <w:t>0.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71 </w:t>
      </w:r>
      <w:r w:rsidRPr="00C259A0">
        <w:rPr>
          <w:rFonts w:asciiTheme="majorBidi" w:hAnsiTheme="majorBidi" w:hint="cs"/>
          <w:sz w:val="30"/>
          <w:szCs w:val="30"/>
          <w:cs/>
          <w:lang w:val="en-US" w:bidi="th-TH"/>
        </w:rPr>
        <w:t>บาท</w:t>
      </w:r>
      <w:r w:rsidRPr="00C259A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259A0">
        <w:rPr>
          <w:rFonts w:asciiTheme="majorBidi" w:hAnsiTheme="majorBidi" w:hint="cs"/>
          <w:sz w:val="30"/>
          <w:szCs w:val="30"/>
          <w:cs/>
          <w:lang w:val="en-US" w:bidi="th-TH"/>
        </w:rPr>
        <w:t>เป็นจำนวนเงิน</w:t>
      </w:r>
      <w:r w:rsidRPr="00C259A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259A0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69</w:t>
      </w:r>
      <w:r w:rsidRPr="00C259A0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C259A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259A0">
        <w:rPr>
          <w:rFonts w:asciiTheme="majorBidi" w:hAnsiTheme="majorBidi" w:hint="cs"/>
          <w:sz w:val="30"/>
          <w:szCs w:val="30"/>
          <w:cs/>
          <w:lang w:val="en-US" w:bidi="th-TH"/>
        </w:rPr>
        <w:t>ล้านบาท</w:t>
      </w:r>
      <w:r w:rsidRPr="00C259A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259A0">
        <w:rPr>
          <w:rFonts w:asciiTheme="majorBidi" w:hAnsiTheme="majorBidi" w:hint="cs"/>
          <w:sz w:val="30"/>
          <w:szCs w:val="30"/>
          <w:cs/>
          <w:lang w:val="en-US" w:bidi="th-TH"/>
        </w:rPr>
        <w:t>เงินปันผลดังกล่าวจะจ่ายให้แก่ผู้ถือหุ้นในวันที่</w:t>
      </w:r>
      <w:r w:rsidRPr="00C259A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259A0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C259A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259A0">
        <w:rPr>
          <w:rFonts w:asciiTheme="majorBidi" w:hAnsiTheme="majorBidi" w:hint="cs"/>
          <w:sz w:val="30"/>
          <w:szCs w:val="30"/>
          <w:cs/>
          <w:lang w:val="en-US" w:bidi="th-TH"/>
        </w:rPr>
        <w:t>สิงหาคม</w:t>
      </w:r>
      <w:r w:rsidRPr="00C259A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259A0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3</w:t>
      </w:r>
    </w:p>
    <w:p w14:paraId="6E84D104" w14:textId="785382E8" w:rsidR="00C950E3" w:rsidRDefault="00C950E3" w:rsidP="00CF7ED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F0E5436" w14:textId="77777777" w:rsidR="009619AD" w:rsidRPr="00791933" w:rsidRDefault="009619AD" w:rsidP="00D16FB7">
      <w:pPr>
        <w:pStyle w:val="index"/>
        <w:numPr>
          <w:ilvl w:val="0"/>
          <w:numId w:val="21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การวัดมูลค่ายุติธรรม</w:t>
      </w:r>
    </w:p>
    <w:p w14:paraId="1A02A1B8" w14:textId="77777777" w:rsidR="009619AD" w:rsidRDefault="009619AD" w:rsidP="0096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540"/>
          <w:tab w:val="left" w:pos="959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C16D98" w14:textId="5243501B" w:rsidR="009619AD" w:rsidRPr="005D6865" w:rsidRDefault="00916234" w:rsidP="007C1C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7C1C58">
        <w:rPr>
          <w:rFonts w:asciiTheme="majorBidi" w:hAnsiTheme="majorBidi" w:cstheme="majorBidi"/>
          <w:b/>
          <w:bCs/>
          <w:i/>
          <w:iCs/>
          <w:sz w:val="30"/>
          <w:szCs w:val="30"/>
        </w:rPr>
        <w:t>0</w:t>
      </w:r>
      <w:r w:rsidR="009619AD" w:rsidRPr="002A452D">
        <w:rPr>
          <w:rFonts w:asciiTheme="majorBidi" w:hAnsiTheme="majorBidi" w:cstheme="majorBidi"/>
          <w:b/>
          <w:bCs/>
          <w:i/>
          <w:iCs/>
          <w:sz w:val="30"/>
          <w:szCs w:val="30"/>
        </w:rPr>
        <w:t>.1</w:t>
      </w:r>
      <w:r w:rsidR="009619AD" w:rsidRPr="002A452D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9619AD" w:rsidRPr="002A452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4529C062" w14:textId="77777777" w:rsidR="009619AD" w:rsidRPr="005D6865" w:rsidRDefault="009619AD" w:rsidP="005D6865">
      <w:pPr>
        <w:rPr>
          <w:rFonts w:asciiTheme="majorBidi" w:hAnsiTheme="majorBidi" w:cstheme="majorBidi"/>
          <w:sz w:val="30"/>
          <w:szCs w:val="30"/>
          <w:cs/>
        </w:rPr>
      </w:pPr>
    </w:p>
    <w:p w14:paraId="504D3084" w14:textId="35461ACC" w:rsidR="009619AD" w:rsidRDefault="00EF3EC1" w:rsidP="007B5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decimal" w:pos="9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EF3EC1">
        <w:rPr>
          <w:rFonts w:asciiTheme="majorBidi" w:hAnsiTheme="majorBidi" w:hint="cs"/>
          <w:sz w:val="30"/>
          <w:szCs w:val="30"/>
          <w:cs/>
        </w:rPr>
        <w:t>ตารางต่อไปนี้แสดงลำดับชั้นมูลค่ายุติธรรมของเครื่องมือทางการเงินที่วัดมูลค่าด้วยมูลค่ายุติธรรม</w:t>
      </w:r>
      <w:r w:rsidRPr="00EF3EC1">
        <w:rPr>
          <w:rFonts w:asciiTheme="majorBidi" w:hAnsiTheme="majorBidi"/>
          <w:sz w:val="30"/>
          <w:szCs w:val="30"/>
          <w:cs/>
        </w:rPr>
        <w:t xml:space="preserve"> </w:t>
      </w:r>
      <w:r w:rsidRPr="00EF3EC1">
        <w:rPr>
          <w:rFonts w:asciiTheme="majorBidi" w:hAnsiTheme="majorBidi" w:hint="cs"/>
          <w:sz w:val="30"/>
          <w:szCs w:val="30"/>
          <w:cs/>
        </w:rPr>
        <w:t>ณ</w:t>
      </w:r>
      <w:r w:rsidRPr="00EF3EC1">
        <w:rPr>
          <w:rFonts w:asciiTheme="majorBidi" w:hAnsiTheme="majorBidi"/>
          <w:sz w:val="30"/>
          <w:szCs w:val="30"/>
          <w:cs/>
        </w:rPr>
        <w:t xml:space="preserve"> </w:t>
      </w:r>
      <w:r w:rsidRPr="00EF3EC1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EF3EC1">
        <w:rPr>
          <w:rFonts w:asciiTheme="majorBidi" w:hAnsiTheme="majorBidi"/>
          <w:sz w:val="30"/>
          <w:szCs w:val="30"/>
          <w:cs/>
        </w:rPr>
        <w:t xml:space="preserve"> </w:t>
      </w:r>
      <w:r w:rsidRPr="00EF3EC1">
        <w:rPr>
          <w:rFonts w:asciiTheme="majorBidi" w:hAnsiTheme="majorBidi" w:hint="cs"/>
          <w:sz w:val="30"/>
          <w:szCs w:val="30"/>
          <w:cs/>
        </w:rPr>
        <w:t>ตามประเภทการวัดมูลค่ายุติธรรมซึ่งเป็นมูลค่าที่รับรู้ในงบแสดงฐานะการเงิน</w:t>
      </w:r>
      <w:r w:rsidRPr="00EF3EC1">
        <w:rPr>
          <w:rFonts w:asciiTheme="majorBidi" w:hAnsiTheme="majorBidi"/>
          <w:sz w:val="30"/>
          <w:szCs w:val="30"/>
          <w:cs/>
        </w:rPr>
        <w:t xml:space="preserve"> </w:t>
      </w:r>
      <w:r w:rsidRPr="00EF3EC1">
        <w:rPr>
          <w:rFonts w:asciiTheme="majorBidi" w:hAnsiTheme="majorBidi" w:hint="cs"/>
          <w:sz w:val="30"/>
          <w:szCs w:val="30"/>
          <w:cs/>
        </w:rPr>
        <w:t>มูลค่ายุติธรรมนี้ได้รวมผลต่างที่ยัง</w:t>
      </w:r>
      <w:r w:rsidR="009710E6">
        <w:rPr>
          <w:rFonts w:asciiTheme="majorBidi" w:hAnsiTheme="majorBidi"/>
          <w:sz w:val="30"/>
          <w:szCs w:val="30"/>
          <w:cs/>
        </w:rPr>
        <w:br/>
      </w:r>
      <w:r w:rsidRPr="00EF3EC1">
        <w:rPr>
          <w:rFonts w:asciiTheme="majorBidi" w:hAnsiTheme="majorBidi" w:hint="cs"/>
          <w:sz w:val="30"/>
          <w:szCs w:val="30"/>
          <w:cs/>
        </w:rPr>
        <w:t>ไม่รับรู้ระหว่างมูลค่าของรายการและมูลค่ายุติธรรมที่รับรู้เมื่อเริ่มแรกซึ่งได้มาจากเทคนิคการวัดมูลค่ายุติธรรมที่ใช้ข้อมูลที่ไม่สามารถสังเกตได้</w:t>
      </w:r>
    </w:p>
    <w:p w14:paraId="61C6E79D" w14:textId="77777777" w:rsidR="00EF3EC1" w:rsidRPr="00D81524" w:rsidRDefault="00EF3EC1" w:rsidP="0096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decimal" w:pos="9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53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170"/>
        <w:gridCol w:w="1260"/>
        <w:gridCol w:w="1080"/>
        <w:gridCol w:w="1103"/>
      </w:tblGrid>
      <w:tr w:rsidR="00EF3EC1" w:rsidRPr="00D81524" w14:paraId="45FAE587" w14:textId="77777777" w:rsidTr="00EF3EC1">
        <w:trPr>
          <w:cantSplit/>
          <w:tblHeader/>
        </w:trPr>
        <w:tc>
          <w:tcPr>
            <w:tcW w:w="5040" w:type="dxa"/>
            <w:shd w:val="clear" w:color="auto" w:fill="auto"/>
          </w:tcPr>
          <w:p w14:paraId="064077FC" w14:textId="77777777" w:rsidR="00EF3EC1" w:rsidRPr="00245154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13" w:type="dxa"/>
            <w:gridSpan w:val="4"/>
          </w:tcPr>
          <w:p w14:paraId="7247C26E" w14:textId="331BB74C" w:rsidR="00EF3EC1" w:rsidRPr="00245154" w:rsidRDefault="00EF3EC1" w:rsidP="0022039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F3EC1" w:rsidRPr="00D81524" w14:paraId="1FD8E59E" w14:textId="77777777" w:rsidTr="00EF3EC1">
        <w:trPr>
          <w:cantSplit/>
          <w:tblHeader/>
        </w:trPr>
        <w:tc>
          <w:tcPr>
            <w:tcW w:w="5040" w:type="dxa"/>
            <w:shd w:val="clear" w:color="auto" w:fill="auto"/>
          </w:tcPr>
          <w:p w14:paraId="14E1EA5A" w14:textId="77777777" w:rsidR="00EF3EC1" w:rsidRPr="00245154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13" w:type="dxa"/>
            <w:gridSpan w:val="4"/>
          </w:tcPr>
          <w:p w14:paraId="39E84CD9" w14:textId="68E10B70" w:rsidR="00EF3EC1" w:rsidRPr="00245154" w:rsidRDefault="00EF3EC1" w:rsidP="0022039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DB1D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EF3EC1" w:rsidRPr="00D81524" w14:paraId="02832629" w14:textId="77777777" w:rsidTr="00EF3EC1">
        <w:trPr>
          <w:cantSplit/>
          <w:tblHeader/>
        </w:trPr>
        <w:tc>
          <w:tcPr>
            <w:tcW w:w="5040" w:type="dxa"/>
            <w:shd w:val="clear" w:color="auto" w:fill="auto"/>
          </w:tcPr>
          <w:p w14:paraId="1459DCD3" w14:textId="77777777" w:rsidR="00EF3EC1" w:rsidRPr="00245154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13" w:type="dxa"/>
            <w:gridSpan w:val="4"/>
          </w:tcPr>
          <w:p w14:paraId="03DE4ED6" w14:textId="77777777" w:rsidR="00EF3EC1" w:rsidRPr="00245154" w:rsidRDefault="00EF3EC1" w:rsidP="0022039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F3EC1" w:rsidRPr="00D81524" w14:paraId="59ED75EC" w14:textId="77777777" w:rsidTr="00EF3EC1">
        <w:trPr>
          <w:cantSplit/>
          <w:tblHeader/>
        </w:trPr>
        <w:tc>
          <w:tcPr>
            <w:tcW w:w="5040" w:type="dxa"/>
            <w:shd w:val="clear" w:color="auto" w:fill="auto"/>
          </w:tcPr>
          <w:p w14:paraId="7C5BB221" w14:textId="77777777" w:rsidR="00EF3EC1" w:rsidRPr="00245154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0AE584D" w14:textId="77777777" w:rsidR="00EF3EC1" w:rsidRPr="00245154" w:rsidRDefault="00EF3EC1" w:rsidP="00220396">
            <w:pPr>
              <w:pStyle w:val="acctfourfigures"/>
              <w:tabs>
                <w:tab w:val="clear" w:pos="765"/>
                <w:tab w:val="decimal" w:pos="-85"/>
                <w:tab w:val="decimal" w:pos="630"/>
              </w:tabs>
              <w:spacing w:line="240" w:lineRule="auto"/>
              <w:ind w:left="-85" w:right="-68" w:hanging="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451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</w:tcPr>
          <w:p w14:paraId="7B7E5B95" w14:textId="77777777" w:rsidR="00EF3EC1" w:rsidRPr="00245154" w:rsidRDefault="00EF3EC1" w:rsidP="00220396">
            <w:pPr>
              <w:pStyle w:val="acctfourfigures"/>
              <w:tabs>
                <w:tab w:val="decimal" w:pos="-85"/>
              </w:tabs>
              <w:spacing w:line="240" w:lineRule="auto"/>
              <w:ind w:left="-85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451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080" w:type="dxa"/>
          </w:tcPr>
          <w:p w14:paraId="398C6C9F" w14:textId="77777777" w:rsidR="00EF3EC1" w:rsidRPr="00245154" w:rsidRDefault="00EF3EC1" w:rsidP="00220396">
            <w:pPr>
              <w:pStyle w:val="acctfourfigures"/>
              <w:tabs>
                <w:tab w:val="decimal" w:pos="-85"/>
              </w:tabs>
              <w:spacing w:line="240" w:lineRule="auto"/>
              <w:ind w:left="-85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4515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03" w:type="dxa"/>
          </w:tcPr>
          <w:p w14:paraId="5B2FF597" w14:textId="77777777" w:rsidR="00EF3EC1" w:rsidRPr="00245154" w:rsidRDefault="00EF3EC1" w:rsidP="0022039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F3EC1" w:rsidRPr="00D81524" w14:paraId="53E8AEF2" w14:textId="77777777" w:rsidTr="00EF3EC1">
        <w:trPr>
          <w:cantSplit/>
        </w:trPr>
        <w:tc>
          <w:tcPr>
            <w:tcW w:w="5040" w:type="dxa"/>
            <w:shd w:val="clear" w:color="auto" w:fill="auto"/>
          </w:tcPr>
          <w:p w14:paraId="04A16515" w14:textId="77777777" w:rsidR="00EF3EC1" w:rsidRPr="00245154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13" w:type="dxa"/>
            <w:gridSpan w:val="4"/>
          </w:tcPr>
          <w:p w14:paraId="130F7ADA" w14:textId="28FF0C0D" w:rsidR="00EF3EC1" w:rsidRPr="00EF3EC1" w:rsidRDefault="00EF3EC1" w:rsidP="00EF3EC1">
            <w:pPr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EC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3EC1" w:rsidRPr="00D81524" w14:paraId="5FF0B99E" w14:textId="77777777" w:rsidTr="00EF3EC1">
        <w:trPr>
          <w:cantSplit/>
        </w:trPr>
        <w:tc>
          <w:tcPr>
            <w:tcW w:w="5040" w:type="dxa"/>
            <w:shd w:val="clear" w:color="auto" w:fill="auto"/>
          </w:tcPr>
          <w:p w14:paraId="18DA219C" w14:textId="1C452210" w:rsidR="00EF3EC1" w:rsidRPr="00F121A3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51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EC6B079" w14:textId="77777777" w:rsidR="00EF3EC1" w:rsidRPr="00245154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6D11B7" w14:textId="77777777" w:rsidR="00EF3EC1" w:rsidRPr="00245154" w:rsidRDefault="00EF3EC1" w:rsidP="00220396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4D5859" w14:textId="77777777" w:rsidR="00EF3EC1" w:rsidRPr="00245154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18431105" w14:textId="77777777" w:rsidR="00EF3EC1" w:rsidRPr="00245154" w:rsidRDefault="00EF3EC1" w:rsidP="00220396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EC1" w:rsidRPr="00D81524" w14:paraId="43EF690C" w14:textId="77777777" w:rsidTr="00EF3EC1">
        <w:trPr>
          <w:cantSplit/>
        </w:trPr>
        <w:tc>
          <w:tcPr>
            <w:tcW w:w="5040" w:type="dxa"/>
            <w:shd w:val="clear" w:color="auto" w:fill="auto"/>
          </w:tcPr>
          <w:p w14:paraId="310DC335" w14:textId="77777777" w:rsidR="00EF3EC1" w:rsidRPr="007522C2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2FADD99A" w14:textId="77777777" w:rsidR="00EF3EC1" w:rsidRPr="00245154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B81B3CD" w14:textId="77777777" w:rsidR="00EF3EC1" w:rsidRPr="00245154" w:rsidRDefault="00EF3EC1" w:rsidP="00220396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783A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1080" w:type="dxa"/>
          </w:tcPr>
          <w:p w14:paraId="79DB848E" w14:textId="77777777" w:rsidR="00EF3EC1" w:rsidRPr="00245154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03" w:type="dxa"/>
          </w:tcPr>
          <w:p w14:paraId="7579278E" w14:textId="77777777" w:rsidR="00EF3EC1" w:rsidRPr="00245154" w:rsidRDefault="00EF3EC1" w:rsidP="00220396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783A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</w:tr>
      <w:tr w:rsidR="00EF3EC1" w:rsidRPr="00D81524" w14:paraId="6D1FDE20" w14:textId="77777777" w:rsidTr="00EF3EC1">
        <w:trPr>
          <w:cantSplit/>
        </w:trPr>
        <w:tc>
          <w:tcPr>
            <w:tcW w:w="5040" w:type="dxa"/>
            <w:shd w:val="clear" w:color="auto" w:fill="auto"/>
          </w:tcPr>
          <w:p w14:paraId="529DD1F1" w14:textId="77777777" w:rsidR="00EF3EC1" w:rsidRPr="00245154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170" w:type="dxa"/>
          </w:tcPr>
          <w:p w14:paraId="118BF914" w14:textId="77777777" w:rsidR="00EF3EC1" w:rsidRPr="00245154" w:rsidRDefault="00EF3EC1" w:rsidP="00220396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599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1260" w:type="dxa"/>
          </w:tcPr>
          <w:p w14:paraId="41DF3DD8" w14:textId="77777777" w:rsidR="00EF3EC1" w:rsidRPr="00245154" w:rsidRDefault="00EF3EC1" w:rsidP="00220396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208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1080" w:type="dxa"/>
          </w:tcPr>
          <w:p w14:paraId="2C546F8C" w14:textId="77777777" w:rsidR="00EF3EC1" w:rsidRPr="00245154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532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03" w:type="dxa"/>
          </w:tcPr>
          <w:p w14:paraId="3E480CCD" w14:textId="77777777" w:rsidR="00EF3EC1" w:rsidRPr="00245154" w:rsidRDefault="00EF3EC1" w:rsidP="00220396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808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</w:tr>
      <w:tr w:rsidR="00EF3EC1" w:rsidRPr="00D81524" w14:paraId="624CDFC2" w14:textId="77777777" w:rsidTr="00EF3EC1">
        <w:trPr>
          <w:cantSplit/>
        </w:trPr>
        <w:tc>
          <w:tcPr>
            <w:tcW w:w="5040" w:type="dxa"/>
            <w:shd w:val="clear" w:color="auto" w:fill="auto"/>
          </w:tcPr>
          <w:p w14:paraId="7A9960AA" w14:textId="77777777" w:rsidR="00EF3EC1" w:rsidRPr="00245154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170" w:type="dxa"/>
          </w:tcPr>
          <w:p w14:paraId="4D8D772E" w14:textId="77777777" w:rsidR="00EF3EC1" w:rsidRPr="00245154" w:rsidRDefault="00EF3EC1" w:rsidP="00E1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532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72209F6" w14:textId="77777777" w:rsidR="00EF3EC1" w:rsidRPr="00245154" w:rsidRDefault="00EF3EC1" w:rsidP="00220396">
            <w:pPr>
              <w:tabs>
                <w:tab w:val="clear" w:pos="680"/>
                <w:tab w:val="decimal" w:pos="64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1080" w:type="dxa"/>
          </w:tcPr>
          <w:p w14:paraId="7FE4EB92" w14:textId="77777777" w:rsidR="00EF3EC1" w:rsidRPr="00245154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532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03" w:type="dxa"/>
          </w:tcPr>
          <w:p w14:paraId="0C2E2BA4" w14:textId="77777777" w:rsidR="00EF3EC1" w:rsidRPr="00245154" w:rsidRDefault="00EF3EC1" w:rsidP="00220396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</w:tr>
      <w:tr w:rsidR="00C950E3" w:rsidRPr="00D81524" w14:paraId="4D356993" w14:textId="77777777" w:rsidTr="00EF3EC1">
        <w:trPr>
          <w:cantSplit/>
        </w:trPr>
        <w:tc>
          <w:tcPr>
            <w:tcW w:w="5040" w:type="dxa"/>
            <w:shd w:val="clear" w:color="auto" w:fill="auto"/>
          </w:tcPr>
          <w:p w14:paraId="0552ECB3" w14:textId="77777777" w:rsidR="00C950E3" w:rsidRPr="00C950E3" w:rsidRDefault="00C950E3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94F547C" w14:textId="77777777" w:rsidR="00C950E3" w:rsidRPr="00153203" w:rsidRDefault="00C950E3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69017F" w14:textId="77777777" w:rsidR="00C950E3" w:rsidRPr="001F0E13" w:rsidRDefault="00C950E3" w:rsidP="00220396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6B46EA" w14:textId="77777777" w:rsidR="00C950E3" w:rsidRPr="00153203" w:rsidRDefault="00C950E3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748C80C8" w14:textId="77777777" w:rsidR="00C950E3" w:rsidRPr="001F0E13" w:rsidRDefault="00C950E3" w:rsidP="00220396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EC1" w:rsidRPr="00D81524" w14:paraId="5152B91A" w14:textId="77777777" w:rsidTr="00EF3EC1">
        <w:trPr>
          <w:cantSplit/>
        </w:trPr>
        <w:tc>
          <w:tcPr>
            <w:tcW w:w="5040" w:type="dxa"/>
            <w:shd w:val="clear" w:color="auto" w:fill="auto"/>
          </w:tcPr>
          <w:p w14:paraId="6C275307" w14:textId="413DF27B" w:rsidR="00EF3EC1" w:rsidRPr="00C950E3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950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3BA92BA8" w14:textId="3E451B8B" w:rsidR="00EF3EC1" w:rsidRPr="00153203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FC9D07" w14:textId="77777777" w:rsidR="00EF3EC1" w:rsidRPr="001F0E13" w:rsidRDefault="00EF3EC1" w:rsidP="00220396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20FCF1" w14:textId="77777777" w:rsidR="00EF3EC1" w:rsidRPr="00153203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5949CDE" w14:textId="77777777" w:rsidR="00EF3EC1" w:rsidRPr="001F0E13" w:rsidRDefault="00EF3EC1" w:rsidP="00220396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EC1" w:rsidRPr="00D81524" w14:paraId="4918A104" w14:textId="77777777" w:rsidTr="00EF3EC1">
        <w:trPr>
          <w:cantSplit/>
        </w:trPr>
        <w:tc>
          <w:tcPr>
            <w:tcW w:w="5040" w:type="dxa"/>
            <w:shd w:val="clear" w:color="auto" w:fill="auto"/>
          </w:tcPr>
          <w:p w14:paraId="3A31039F" w14:textId="77777777" w:rsidR="00EF3EC1" w:rsidRPr="007522C2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170" w:type="dxa"/>
          </w:tcPr>
          <w:p w14:paraId="05E858D8" w14:textId="77777777" w:rsidR="00EF3EC1" w:rsidRPr="00245154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532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DA51722" w14:textId="77777777" w:rsidR="00EF3EC1" w:rsidRPr="00245154" w:rsidRDefault="00EF3EC1" w:rsidP="00220396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080" w:type="dxa"/>
          </w:tcPr>
          <w:p w14:paraId="017543D4" w14:textId="77777777" w:rsidR="00EF3EC1" w:rsidRPr="00245154" w:rsidRDefault="00EF3EC1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532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03" w:type="dxa"/>
          </w:tcPr>
          <w:p w14:paraId="0AB7D2A4" w14:textId="77777777" w:rsidR="00EF3EC1" w:rsidRPr="00245154" w:rsidRDefault="00EF3EC1" w:rsidP="00220396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</w:tr>
    </w:tbl>
    <w:p w14:paraId="71663F31" w14:textId="6DD02976" w:rsidR="00AA2E5F" w:rsidRDefault="00AA2E5F" w:rsidP="0096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53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170"/>
        <w:gridCol w:w="1260"/>
        <w:gridCol w:w="1080"/>
        <w:gridCol w:w="1103"/>
      </w:tblGrid>
      <w:tr w:rsidR="00C950E3" w:rsidRPr="00D81524" w14:paraId="261361A5" w14:textId="77777777" w:rsidTr="00C950E3">
        <w:trPr>
          <w:cantSplit/>
          <w:tblHeader/>
        </w:trPr>
        <w:tc>
          <w:tcPr>
            <w:tcW w:w="5040" w:type="dxa"/>
            <w:shd w:val="clear" w:color="auto" w:fill="auto"/>
          </w:tcPr>
          <w:p w14:paraId="10A21556" w14:textId="77777777" w:rsidR="00C950E3" w:rsidRPr="002A452D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613" w:type="dxa"/>
            <w:gridSpan w:val="4"/>
          </w:tcPr>
          <w:p w14:paraId="35194907" w14:textId="7F354F02" w:rsidR="00C950E3" w:rsidRPr="000B4C05" w:rsidRDefault="00C950E3" w:rsidP="00A1024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4C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950E3" w:rsidRPr="00D81524" w14:paraId="2D782A28" w14:textId="77777777" w:rsidTr="00C950E3">
        <w:trPr>
          <w:cantSplit/>
          <w:tblHeader/>
        </w:trPr>
        <w:tc>
          <w:tcPr>
            <w:tcW w:w="5040" w:type="dxa"/>
            <w:shd w:val="clear" w:color="auto" w:fill="auto"/>
          </w:tcPr>
          <w:p w14:paraId="5095B116" w14:textId="77777777" w:rsidR="00C950E3" w:rsidRPr="002A452D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613" w:type="dxa"/>
            <w:gridSpan w:val="4"/>
          </w:tcPr>
          <w:p w14:paraId="19B77109" w14:textId="32162A27" w:rsidR="00C950E3" w:rsidRPr="000B4C05" w:rsidRDefault="00C950E3" w:rsidP="00A1024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4C05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30 </w:t>
            </w:r>
            <w:r w:rsidRPr="000B4C0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มิถุนายน </w:t>
            </w:r>
            <w:r w:rsidRPr="000B4C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C950E3" w:rsidRPr="00D81524" w14:paraId="0C5890BD" w14:textId="77777777" w:rsidTr="00C950E3">
        <w:trPr>
          <w:cantSplit/>
          <w:tblHeader/>
        </w:trPr>
        <w:tc>
          <w:tcPr>
            <w:tcW w:w="5040" w:type="dxa"/>
            <w:shd w:val="clear" w:color="auto" w:fill="auto"/>
          </w:tcPr>
          <w:p w14:paraId="75F609BC" w14:textId="77777777" w:rsidR="00C950E3" w:rsidRPr="002A452D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613" w:type="dxa"/>
            <w:gridSpan w:val="4"/>
          </w:tcPr>
          <w:p w14:paraId="7AE05CE4" w14:textId="77777777" w:rsidR="00C950E3" w:rsidRPr="000B4C05" w:rsidRDefault="00C950E3" w:rsidP="00A1024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4C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950E3" w:rsidRPr="00D81524" w14:paraId="17EF7DF6" w14:textId="77777777" w:rsidTr="00C950E3">
        <w:trPr>
          <w:cantSplit/>
          <w:tblHeader/>
        </w:trPr>
        <w:tc>
          <w:tcPr>
            <w:tcW w:w="5040" w:type="dxa"/>
            <w:shd w:val="clear" w:color="auto" w:fill="auto"/>
          </w:tcPr>
          <w:p w14:paraId="3CB56A84" w14:textId="77777777" w:rsidR="00C950E3" w:rsidRPr="002A452D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70" w:type="dxa"/>
          </w:tcPr>
          <w:p w14:paraId="16C42B36" w14:textId="77777777" w:rsidR="00C950E3" w:rsidRPr="000B4C05" w:rsidRDefault="00C950E3" w:rsidP="00A10246">
            <w:pPr>
              <w:pStyle w:val="acctfourfigures"/>
              <w:tabs>
                <w:tab w:val="clear" w:pos="765"/>
                <w:tab w:val="decimal" w:pos="-85"/>
                <w:tab w:val="decimal" w:pos="630"/>
              </w:tabs>
              <w:spacing w:line="240" w:lineRule="auto"/>
              <w:ind w:left="-85" w:right="-68" w:hanging="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4C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B4C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B4C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</w:tcPr>
          <w:p w14:paraId="7EBA879C" w14:textId="77777777" w:rsidR="00C950E3" w:rsidRPr="000B4C05" w:rsidRDefault="00C950E3" w:rsidP="00A10246">
            <w:pPr>
              <w:pStyle w:val="acctfourfigures"/>
              <w:tabs>
                <w:tab w:val="decimal" w:pos="-85"/>
              </w:tabs>
              <w:spacing w:line="240" w:lineRule="auto"/>
              <w:ind w:left="-85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4C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B4C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B4C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080" w:type="dxa"/>
          </w:tcPr>
          <w:p w14:paraId="54F1796F" w14:textId="77777777" w:rsidR="00C950E3" w:rsidRPr="000B4C05" w:rsidRDefault="00C950E3" w:rsidP="00A10246">
            <w:pPr>
              <w:pStyle w:val="acctfourfigures"/>
              <w:tabs>
                <w:tab w:val="decimal" w:pos="-85"/>
              </w:tabs>
              <w:spacing w:line="240" w:lineRule="auto"/>
              <w:ind w:left="-85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4C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B4C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0B4C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03" w:type="dxa"/>
          </w:tcPr>
          <w:p w14:paraId="4ECC8AA3" w14:textId="77777777" w:rsidR="00C950E3" w:rsidRPr="000B4C05" w:rsidRDefault="00C950E3" w:rsidP="00A1024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4C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950E3" w:rsidRPr="00D81524" w14:paraId="2EA2A172" w14:textId="77777777" w:rsidTr="00C950E3">
        <w:trPr>
          <w:cantSplit/>
          <w:tblHeader/>
        </w:trPr>
        <w:tc>
          <w:tcPr>
            <w:tcW w:w="5040" w:type="dxa"/>
            <w:shd w:val="clear" w:color="auto" w:fill="auto"/>
          </w:tcPr>
          <w:p w14:paraId="59C00BAD" w14:textId="77777777" w:rsidR="00C950E3" w:rsidRPr="00245154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13" w:type="dxa"/>
            <w:gridSpan w:val="4"/>
          </w:tcPr>
          <w:p w14:paraId="378CC65D" w14:textId="77777777" w:rsidR="00C950E3" w:rsidRPr="00EF3EC1" w:rsidRDefault="00C950E3" w:rsidP="00A10246">
            <w:pPr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EC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50E3" w:rsidRPr="00D81524" w14:paraId="050AC928" w14:textId="77777777" w:rsidTr="00A10246">
        <w:trPr>
          <w:cantSplit/>
        </w:trPr>
        <w:tc>
          <w:tcPr>
            <w:tcW w:w="5040" w:type="dxa"/>
            <w:shd w:val="clear" w:color="auto" w:fill="auto"/>
          </w:tcPr>
          <w:p w14:paraId="30186D14" w14:textId="77777777" w:rsidR="00C950E3" w:rsidRPr="00F121A3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51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341D69DD" w14:textId="77777777" w:rsidR="00C950E3" w:rsidRPr="00245154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7315B4" w14:textId="77777777" w:rsidR="00C950E3" w:rsidRPr="00245154" w:rsidRDefault="00C950E3" w:rsidP="00A10246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14931A" w14:textId="77777777" w:rsidR="00C950E3" w:rsidRPr="00245154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415C17D3" w14:textId="77777777" w:rsidR="00C950E3" w:rsidRPr="00245154" w:rsidRDefault="00C950E3" w:rsidP="00A10246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50E3" w:rsidRPr="00D81524" w14:paraId="64FE7A3C" w14:textId="77777777" w:rsidTr="00A10246">
        <w:trPr>
          <w:cantSplit/>
        </w:trPr>
        <w:tc>
          <w:tcPr>
            <w:tcW w:w="5040" w:type="dxa"/>
            <w:shd w:val="clear" w:color="auto" w:fill="auto"/>
          </w:tcPr>
          <w:p w14:paraId="09D3AC4C" w14:textId="06AA3F67" w:rsidR="00C950E3" w:rsidRPr="007B526A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</w:rPr>
            </w:pPr>
            <w:r w:rsidRPr="007B526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18858BE5" w14:textId="59ACB43A" w:rsidR="00C950E3" w:rsidRPr="00245154" w:rsidRDefault="00E129E0" w:rsidP="00E1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6549114" w14:textId="16DF4D78" w:rsidR="00C950E3" w:rsidRPr="00245154" w:rsidRDefault="000B4C05" w:rsidP="00E1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498,118</w:t>
            </w:r>
          </w:p>
        </w:tc>
        <w:tc>
          <w:tcPr>
            <w:tcW w:w="1080" w:type="dxa"/>
          </w:tcPr>
          <w:p w14:paraId="054E91A6" w14:textId="2057FB3D" w:rsidR="00C950E3" w:rsidRPr="00245154" w:rsidRDefault="00E129E0" w:rsidP="00E1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03" w:type="dxa"/>
          </w:tcPr>
          <w:p w14:paraId="32363791" w14:textId="1B08D26D" w:rsidR="00C950E3" w:rsidRPr="00245154" w:rsidRDefault="000B4C05" w:rsidP="00E1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498,118</w:t>
            </w:r>
          </w:p>
        </w:tc>
      </w:tr>
      <w:tr w:rsidR="00C950E3" w:rsidRPr="00D81524" w14:paraId="11D92EA9" w14:textId="77777777" w:rsidTr="00A10246">
        <w:trPr>
          <w:cantSplit/>
        </w:trPr>
        <w:tc>
          <w:tcPr>
            <w:tcW w:w="5040" w:type="dxa"/>
            <w:shd w:val="clear" w:color="auto" w:fill="auto"/>
          </w:tcPr>
          <w:p w14:paraId="11A4315B" w14:textId="105C9FF3" w:rsidR="00C950E3" w:rsidRPr="00E129E0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FC4DCD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170" w:type="dxa"/>
          </w:tcPr>
          <w:p w14:paraId="63063690" w14:textId="75FF7DE9" w:rsidR="00C950E3" w:rsidRPr="00245154" w:rsidRDefault="00C950E3" w:rsidP="00C950E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682F99" w14:textId="09C56D51" w:rsidR="00C950E3" w:rsidRPr="00245154" w:rsidRDefault="00C950E3" w:rsidP="00C950E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F6A8AB" w14:textId="4ECC2C1E" w:rsidR="00C950E3" w:rsidRPr="00245154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CB188C9" w14:textId="0C2050E6" w:rsidR="00C950E3" w:rsidRPr="00245154" w:rsidRDefault="00C950E3" w:rsidP="00C950E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50E3" w:rsidRPr="00D81524" w14:paraId="0ABD563F" w14:textId="77777777" w:rsidTr="00A10246">
        <w:trPr>
          <w:cantSplit/>
        </w:trPr>
        <w:tc>
          <w:tcPr>
            <w:tcW w:w="5040" w:type="dxa"/>
            <w:shd w:val="clear" w:color="auto" w:fill="auto"/>
          </w:tcPr>
          <w:p w14:paraId="53DFC03E" w14:textId="23FA804D" w:rsidR="00C950E3" w:rsidRPr="007B526A" w:rsidRDefault="00C950E3" w:rsidP="00FC4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26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เงินลงทุนตามวิธีมูลค่ายุติธรรมผ่าน</w:t>
            </w:r>
            <w:r w:rsidRPr="007B526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B526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170" w:type="dxa"/>
          </w:tcPr>
          <w:p w14:paraId="70B4B888" w14:textId="77777777" w:rsidR="00C950E3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DEE2DD" w14:textId="0A1D1414" w:rsidR="00750400" w:rsidRPr="00245154" w:rsidRDefault="00750400" w:rsidP="0075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E11F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B4C0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E11F6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0B4C05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="00EE324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7A45C179" w14:textId="77777777" w:rsidR="00750400" w:rsidRDefault="00750400" w:rsidP="00C950E3">
            <w:pPr>
              <w:tabs>
                <w:tab w:val="clear" w:pos="680"/>
                <w:tab w:val="decimal" w:pos="64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B2180C" w14:textId="0B0158EB" w:rsidR="00C950E3" w:rsidRPr="00245154" w:rsidRDefault="00750400" w:rsidP="00C950E3">
            <w:pPr>
              <w:tabs>
                <w:tab w:val="clear" w:pos="680"/>
                <w:tab w:val="decimal" w:pos="64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B4C05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4C05">
              <w:rPr>
                <w:rFonts w:asciiTheme="majorBidi" w:hAnsiTheme="majorBidi" w:cstheme="majorBidi"/>
                <w:sz w:val="30"/>
                <w:szCs w:val="30"/>
              </w:rPr>
              <w:t>940</w:t>
            </w:r>
          </w:p>
        </w:tc>
        <w:tc>
          <w:tcPr>
            <w:tcW w:w="1080" w:type="dxa"/>
          </w:tcPr>
          <w:p w14:paraId="1039C974" w14:textId="77777777" w:rsidR="00C950E3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513D14" w14:textId="13F2203D" w:rsidR="00750400" w:rsidRPr="00245154" w:rsidRDefault="00750400" w:rsidP="0075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03" w:type="dxa"/>
          </w:tcPr>
          <w:p w14:paraId="7D151EBA" w14:textId="77777777" w:rsidR="00C950E3" w:rsidRDefault="00C950E3" w:rsidP="00C950E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A1155D" w14:textId="5F14C82D" w:rsidR="00750400" w:rsidRPr="00245154" w:rsidRDefault="00750400" w:rsidP="00C950E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="000B4C05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4C05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78720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50400" w:rsidRPr="00D81524" w14:paraId="6AD98F5B" w14:textId="77777777" w:rsidTr="00A10246">
        <w:trPr>
          <w:cantSplit/>
        </w:trPr>
        <w:tc>
          <w:tcPr>
            <w:tcW w:w="5040" w:type="dxa"/>
            <w:shd w:val="clear" w:color="auto" w:fill="auto"/>
          </w:tcPr>
          <w:p w14:paraId="2916B48D" w14:textId="32C29785" w:rsidR="00750400" w:rsidRPr="007B526A" w:rsidRDefault="00750400" w:rsidP="00FC4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26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เงินลงทุนตามวิธีมูลค่ายุติธรรมผ่าน</w:t>
            </w:r>
            <w:r w:rsidRPr="007B526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B526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</w:t>
            </w:r>
            <w:r w:rsidR="007C1C58"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  <w:r w:rsidRPr="007B526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16DF6373" w14:textId="77777777" w:rsidR="00750400" w:rsidRDefault="00750400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195AB7" w14:textId="7CD12A17" w:rsidR="00750400" w:rsidRPr="00245154" w:rsidRDefault="00750400" w:rsidP="0075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43518D6" w14:textId="77777777" w:rsidR="00750400" w:rsidRDefault="00750400" w:rsidP="00C950E3">
            <w:pPr>
              <w:tabs>
                <w:tab w:val="clear" w:pos="680"/>
                <w:tab w:val="decimal" w:pos="64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BA01FC" w14:textId="240682EA" w:rsidR="00750400" w:rsidRPr="00245154" w:rsidRDefault="00750400" w:rsidP="0075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1A0A7B0C" w14:textId="77777777" w:rsidR="00750400" w:rsidRDefault="00750400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EB02C7" w14:textId="146458F4" w:rsidR="00750400" w:rsidRPr="00245154" w:rsidRDefault="00750400" w:rsidP="0075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CE11F6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78720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03" w:type="dxa"/>
          </w:tcPr>
          <w:p w14:paraId="0EEC4486" w14:textId="77777777" w:rsidR="00750400" w:rsidRDefault="00750400" w:rsidP="00C950E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D66B28" w14:textId="0BA21EA5" w:rsidR="00750400" w:rsidRPr="00245154" w:rsidRDefault="00750400" w:rsidP="00750400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CE11F6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78720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50400" w:rsidRPr="00D81524" w14:paraId="4F34CC64" w14:textId="77777777" w:rsidTr="00A10246">
        <w:trPr>
          <w:cantSplit/>
        </w:trPr>
        <w:tc>
          <w:tcPr>
            <w:tcW w:w="5040" w:type="dxa"/>
            <w:shd w:val="clear" w:color="auto" w:fill="auto"/>
          </w:tcPr>
          <w:p w14:paraId="2354CEC9" w14:textId="77777777" w:rsidR="00750400" w:rsidRPr="007B526A" w:rsidRDefault="00750400" w:rsidP="0097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78DC652" w14:textId="77777777" w:rsidR="00750400" w:rsidRPr="00245154" w:rsidRDefault="00750400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FDEE56" w14:textId="77777777" w:rsidR="00750400" w:rsidRPr="00245154" w:rsidRDefault="00750400" w:rsidP="00C950E3">
            <w:pPr>
              <w:tabs>
                <w:tab w:val="clear" w:pos="680"/>
                <w:tab w:val="decimal" w:pos="64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AD3C12" w14:textId="77777777" w:rsidR="00750400" w:rsidRPr="00245154" w:rsidRDefault="00750400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1CE66EC9" w14:textId="77777777" w:rsidR="00750400" w:rsidRPr="00245154" w:rsidRDefault="00750400" w:rsidP="00C950E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50E3" w:rsidRPr="00D81524" w14:paraId="3E0847DC" w14:textId="77777777" w:rsidTr="00A10246">
        <w:trPr>
          <w:cantSplit/>
        </w:trPr>
        <w:tc>
          <w:tcPr>
            <w:tcW w:w="5040" w:type="dxa"/>
            <w:shd w:val="clear" w:color="auto" w:fill="auto"/>
          </w:tcPr>
          <w:p w14:paraId="1CA270FA" w14:textId="77777777" w:rsidR="00C950E3" w:rsidRPr="007B526A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52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1ED4E23E" w14:textId="77777777" w:rsidR="00C950E3" w:rsidRPr="00153203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F81992" w14:textId="77777777" w:rsidR="00C950E3" w:rsidRPr="001F0E13" w:rsidRDefault="00C950E3" w:rsidP="00A10246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F9E6F5" w14:textId="77777777" w:rsidR="00C950E3" w:rsidRPr="00153203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151E1495" w14:textId="77777777" w:rsidR="00C950E3" w:rsidRPr="001F0E13" w:rsidRDefault="00C950E3" w:rsidP="00A10246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50E3" w:rsidRPr="00D81524" w14:paraId="6EC1FD16" w14:textId="77777777" w:rsidTr="00A10246">
        <w:trPr>
          <w:cantSplit/>
        </w:trPr>
        <w:tc>
          <w:tcPr>
            <w:tcW w:w="5040" w:type="dxa"/>
            <w:shd w:val="clear" w:color="auto" w:fill="auto"/>
          </w:tcPr>
          <w:p w14:paraId="19741FBF" w14:textId="7CE026EB" w:rsidR="00C950E3" w:rsidRPr="007B526A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26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170" w:type="dxa"/>
          </w:tcPr>
          <w:p w14:paraId="16F294AB" w14:textId="06FA1FC7" w:rsidR="00C950E3" w:rsidRPr="00245154" w:rsidRDefault="00CE11F6" w:rsidP="00CE1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260" w:type="dxa"/>
          </w:tcPr>
          <w:p w14:paraId="733E1306" w14:textId="6C582747" w:rsidR="00C950E3" w:rsidRPr="00245154" w:rsidRDefault="00750400" w:rsidP="00C950E3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264,</w:t>
            </w:r>
            <w:r w:rsidR="00CE11F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B4C0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E11F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2F6CC225" w14:textId="71F737E6" w:rsidR="00C950E3" w:rsidRPr="00245154" w:rsidRDefault="00750400" w:rsidP="0075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03" w:type="dxa"/>
          </w:tcPr>
          <w:p w14:paraId="7A60CDBE" w14:textId="7D12E7A5" w:rsidR="00C950E3" w:rsidRPr="00245154" w:rsidRDefault="000B4C05" w:rsidP="00C950E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264,502</w:t>
            </w:r>
          </w:p>
        </w:tc>
      </w:tr>
    </w:tbl>
    <w:p w14:paraId="7D066A36" w14:textId="71BBF4E5" w:rsidR="009619AD" w:rsidRDefault="009619AD" w:rsidP="0096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53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170"/>
        <w:gridCol w:w="1260"/>
        <w:gridCol w:w="1080"/>
        <w:gridCol w:w="1103"/>
      </w:tblGrid>
      <w:tr w:rsidR="00C950E3" w:rsidRPr="00D81524" w14:paraId="03D4CA6E" w14:textId="77777777" w:rsidTr="00A10246">
        <w:trPr>
          <w:cantSplit/>
          <w:tblHeader/>
        </w:trPr>
        <w:tc>
          <w:tcPr>
            <w:tcW w:w="5040" w:type="dxa"/>
            <w:shd w:val="clear" w:color="auto" w:fill="auto"/>
          </w:tcPr>
          <w:p w14:paraId="490F7AD8" w14:textId="77777777" w:rsidR="00C950E3" w:rsidRPr="00245154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13" w:type="dxa"/>
            <w:gridSpan w:val="4"/>
          </w:tcPr>
          <w:p w14:paraId="71E89CD0" w14:textId="2DEE7BB0" w:rsidR="00C950E3" w:rsidRPr="00245154" w:rsidRDefault="00C950E3" w:rsidP="00C950E3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16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950E3" w:rsidRPr="00D81524" w14:paraId="5BA9383A" w14:textId="77777777" w:rsidTr="00A10246">
        <w:trPr>
          <w:cantSplit/>
          <w:tblHeader/>
        </w:trPr>
        <w:tc>
          <w:tcPr>
            <w:tcW w:w="5040" w:type="dxa"/>
            <w:shd w:val="clear" w:color="auto" w:fill="auto"/>
          </w:tcPr>
          <w:p w14:paraId="1566A2F9" w14:textId="77777777" w:rsidR="00C950E3" w:rsidRPr="00245154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13" w:type="dxa"/>
            <w:gridSpan w:val="4"/>
          </w:tcPr>
          <w:p w14:paraId="1D86E919" w14:textId="4E821A57" w:rsidR="00C950E3" w:rsidRPr="00245154" w:rsidRDefault="00C950E3" w:rsidP="00C950E3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Pr="0024515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DB1D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C950E3" w:rsidRPr="00D81524" w14:paraId="77B801CC" w14:textId="77777777" w:rsidTr="00A10246">
        <w:trPr>
          <w:cantSplit/>
          <w:tblHeader/>
        </w:trPr>
        <w:tc>
          <w:tcPr>
            <w:tcW w:w="5040" w:type="dxa"/>
            <w:shd w:val="clear" w:color="auto" w:fill="auto"/>
          </w:tcPr>
          <w:p w14:paraId="05DEE23D" w14:textId="77777777" w:rsidR="00C950E3" w:rsidRPr="00245154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13" w:type="dxa"/>
            <w:gridSpan w:val="4"/>
          </w:tcPr>
          <w:p w14:paraId="5299F77B" w14:textId="77777777" w:rsidR="00C950E3" w:rsidRPr="00245154" w:rsidRDefault="00C950E3" w:rsidP="00C950E3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950E3" w:rsidRPr="00D81524" w14:paraId="7409D425" w14:textId="77777777" w:rsidTr="00A10246">
        <w:trPr>
          <w:cantSplit/>
          <w:tblHeader/>
        </w:trPr>
        <w:tc>
          <w:tcPr>
            <w:tcW w:w="5040" w:type="dxa"/>
            <w:shd w:val="clear" w:color="auto" w:fill="auto"/>
          </w:tcPr>
          <w:p w14:paraId="6929E053" w14:textId="77777777" w:rsidR="00C950E3" w:rsidRPr="00245154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68FBBAE" w14:textId="77777777" w:rsidR="00C950E3" w:rsidRPr="00245154" w:rsidRDefault="00C950E3" w:rsidP="00C950E3">
            <w:pPr>
              <w:pStyle w:val="acctfourfigures"/>
              <w:tabs>
                <w:tab w:val="clear" w:pos="765"/>
                <w:tab w:val="decimal" w:pos="-85"/>
                <w:tab w:val="decimal" w:pos="630"/>
              </w:tabs>
              <w:spacing w:line="240" w:lineRule="auto"/>
              <w:ind w:left="-85" w:right="-68" w:hanging="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451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</w:tcPr>
          <w:p w14:paraId="531FA86C" w14:textId="77777777" w:rsidR="00C950E3" w:rsidRPr="00245154" w:rsidRDefault="00C950E3" w:rsidP="00C950E3">
            <w:pPr>
              <w:pStyle w:val="acctfourfigures"/>
              <w:tabs>
                <w:tab w:val="decimal" w:pos="-85"/>
              </w:tabs>
              <w:spacing w:line="240" w:lineRule="auto"/>
              <w:ind w:left="-85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451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080" w:type="dxa"/>
          </w:tcPr>
          <w:p w14:paraId="008D2981" w14:textId="77777777" w:rsidR="00C950E3" w:rsidRPr="00245154" w:rsidRDefault="00C950E3" w:rsidP="00C950E3">
            <w:pPr>
              <w:pStyle w:val="acctfourfigures"/>
              <w:tabs>
                <w:tab w:val="decimal" w:pos="-85"/>
              </w:tabs>
              <w:spacing w:line="240" w:lineRule="auto"/>
              <w:ind w:left="-85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4515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03" w:type="dxa"/>
          </w:tcPr>
          <w:p w14:paraId="427DED6A" w14:textId="77777777" w:rsidR="00C950E3" w:rsidRPr="00245154" w:rsidRDefault="00C950E3" w:rsidP="00C950E3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950E3" w:rsidRPr="00D81524" w14:paraId="00BA143E" w14:textId="77777777" w:rsidTr="00A10246">
        <w:trPr>
          <w:cantSplit/>
        </w:trPr>
        <w:tc>
          <w:tcPr>
            <w:tcW w:w="5040" w:type="dxa"/>
            <w:shd w:val="clear" w:color="auto" w:fill="auto"/>
          </w:tcPr>
          <w:p w14:paraId="381C968A" w14:textId="77777777" w:rsidR="00C950E3" w:rsidRPr="00245154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13" w:type="dxa"/>
            <w:gridSpan w:val="4"/>
          </w:tcPr>
          <w:p w14:paraId="3BC7F2CA" w14:textId="77777777" w:rsidR="00C950E3" w:rsidRPr="00EF3EC1" w:rsidRDefault="00C950E3" w:rsidP="00C950E3">
            <w:pPr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EC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50E3" w:rsidRPr="00D81524" w14:paraId="44EBD4D1" w14:textId="77777777" w:rsidTr="00A10246">
        <w:trPr>
          <w:cantSplit/>
        </w:trPr>
        <w:tc>
          <w:tcPr>
            <w:tcW w:w="5040" w:type="dxa"/>
            <w:shd w:val="clear" w:color="auto" w:fill="auto"/>
          </w:tcPr>
          <w:p w14:paraId="7DA72E5D" w14:textId="77777777" w:rsidR="00C950E3" w:rsidRPr="00F121A3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51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11AAAD8F" w14:textId="77777777" w:rsidR="00C950E3" w:rsidRPr="00245154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D10B0F" w14:textId="77777777" w:rsidR="00C950E3" w:rsidRPr="00245154" w:rsidRDefault="00C950E3" w:rsidP="00C950E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A21C8E" w14:textId="77777777" w:rsidR="00C950E3" w:rsidRPr="00245154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4F2E792F" w14:textId="77777777" w:rsidR="00C950E3" w:rsidRPr="00245154" w:rsidRDefault="00C950E3" w:rsidP="00C950E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50E3" w:rsidRPr="00D81524" w14:paraId="04F86599" w14:textId="77777777" w:rsidTr="00A10246">
        <w:trPr>
          <w:cantSplit/>
        </w:trPr>
        <w:tc>
          <w:tcPr>
            <w:tcW w:w="5040" w:type="dxa"/>
            <w:shd w:val="clear" w:color="auto" w:fill="auto"/>
          </w:tcPr>
          <w:p w14:paraId="2650407A" w14:textId="11E8E5F8" w:rsidR="00C950E3" w:rsidRPr="007522C2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6FC64708" w14:textId="234E1E17" w:rsidR="00C950E3" w:rsidRPr="00245154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49FFF62" w14:textId="06E5162D" w:rsidR="00C950E3" w:rsidRPr="00245154" w:rsidRDefault="00C950E3" w:rsidP="00C950E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783A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1080" w:type="dxa"/>
          </w:tcPr>
          <w:p w14:paraId="291527A6" w14:textId="1D906A35" w:rsidR="00C950E3" w:rsidRPr="00245154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03" w:type="dxa"/>
          </w:tcPr>
          <w:p w14:paraId="2B9EC500" w14:textId="48472D06" w:rsidR="00C950E3" w:rsidRPr="00245154" w:rsidRDefault="00C950E3" w:rsidP="00C950E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783A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</w:tr>
      <w:tr w:rsidR="00C950E3" w:rsidRPr="00D81524" w14:paraId="2CEA9C6E" w14:textId="77777777" w:rsidTr="00A10246">
        <w:trPr>
          <w:cantSplit/>
        </w:trPr>
        <w:tc>
          <w:tcPr>
            <w:tcW w:w="5040" w:type="dxa"/>
            <w:shd w:val="clear" w:color="auto" w:fill="auto"/>
          </w:tcPr>
          <w:p w14:paraId="485E54D4" w14:textId="40FA71B1" w:rsidR="00C950E3" w:rsidRPr="00245154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170" w:type="dxa"/>
          </w:tcPr>
          <w:p w14:paraId="65E93656" w14:textId="6D971ABD" w:rsidR="00C950E3" w:rsidRPr="00245154" w:rsidRDefault="00C950E3" w:rsidP="00C950E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599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1260" w:type="dxa"/>
          </w:tcPr>
          <w:p w14:paraId="3ED65B9B" w14:textId="58E9C383" w:rsidR="00C950E3" w:rsidRPr="00245154" w:rsidRDefault="00C950E3" w:rsidP="00C950E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208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1080" w:type="dxa"/>
          </w:tcPr>
          <w:p w14:paraId="40852565" w14:textId="1AFE665D" w:rsidR="00C950E3" w:rsidRPr="00245154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532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03" w:type="dxa"/>
          </w:tcPr>
          <w:p w14:paraId="4EF87699" w14:textId="2CA9B53C" w:rsidR="00C950E3" w:rsidRPr="00245154" w:rsidRDefault="00C950E3" w:rsidP="00C950E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808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</w:tr>
      <w:tr w:rsidR="00C950E3" w:rsidRPr="00D81524" w14:paraId="0486DD43" w14:textId="77777777" w:rsidTr="00A10246">
        <w:trPr>
          <w:cantSplit/>
        </w:trPr>
        <w:tc>
          <w:tcPr>
            <w:tcW w:w="5040" w:type="dxa"/>
            <w:shd w:val="clear" w:color="auto" w:fill="auto"/>
          </w:tcPr>
          <w:p w14:paraId="3F80016D" w14:textId="08EC588C" w:rsidR="00C950E3" w:rsidRPr="00245154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170" w:type="dxa"/>
          </w:tcPr>
          <w:p w14:paraId="2CC387CB" w14:textId="059A8229" w:rsidR="00C950E3" w:rsidRPr="00245154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532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43D3E60" w14:textId="13801DB0" w:rsidR="00C950E3" w:rsidRPr="00245154" w:rsidRDefault="00C950E3" w:rsidP="00C950E3">
            <w:pPr>
              <w:tabs>
                <w:tab w:val="clear" w:pos="680"/>
                <w:tab w:val="decimal" w:pos="64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1080" w:type="dxa"/>
          </w:tcPr>
          <w:p w14:paraId="1C8EDB98" w14:textId="34FFA4A8" w:rsidR="00C950E3" w:rsidRPr="00245154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532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03" w:type="dxa"/>
          </w:tcPr>
          <w:p w14:paraId="2F8B0D38" w14:textId="4E5C91F4" w:rsidR="00C950E3" w:rsidRPr="00245154" w:rsidRDefault="00C950E3" w:rsidP="00C950E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</w:tr>
      <w:tr w:rsidR="00C950E3" w:rsidRPr="00D81524" w14:paraId="4B36A665" w14:textId="77777777" w:rsidTr="00A10246">
        <w:trPr>
          <w:cantSplit/>
        </w:trPr>
        <w:tc>
          <w:tcPr>
            <w:tcW w:w="5040" w:type="dxa"/>
            <w:shd w:val="clear" w:color="auto" w:fill="auto"/>
          </w:tcPr>
          <w:p w14:paraId="44E3047E" w14:textId="77777777" w:rsidR="00C950E3" w:rsidRPr="00C950E3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430359B" w14:textId="75B02E8A" w:rsidR="00C950E3" w:rsidRPr="00153203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85615C" w14:textId="24C6B23A" w:rsidR="00C950E3" w:rsidRPr="001F0E13" w:rsidRDefault="00C950E3" w:rsidP="00C950E3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F4EF66" w14:textId="529B2426" w:rsidR="00C950E3" w:rsidRPr="00153203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4290E1E3" w14:textId="773F4DDE" w:rsidR="00C950E3" w:rsidRPr="001F0E13" w:rsidRDefault="00C950E3" w:rsidP="00C950E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50E3" w:rsidRPr="00D81524" w14:paraId="61DCA9B8" w14:textId="77777777" w:rsidTr="00A10246">
        <w:trPr>
          <w:cantSplit/>
        </w:trPr>
        <w:tc>
          <w:tcPr>
            <w:tcW w:w="5040" w:type="dxa"/>
            <w:shd w:val="clear" w:color="auto" w:fill="auto"/>
          </w:tcPr>
          <w:p w14:paraId="0A9A3DDF" w14:textId="77777777" w:rsidR="00C950E3" w:rsidRPr="00C950E3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950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5A444AEF" w14:textId="77777777" w:rsidR="00C950E3" w:rsidRPr="00153203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FB9223" w14:textId="77777777" w:rsidR="00C950E3" w:rsidRPr="001F0E13" w:rsidRDefault="00C950E3" w:rsidP="00C950E3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21FDFD" w14:textId="77777777" w:rsidR="00C950E3" w:rsidRPr="00153203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119B25E" w14:textId="77777777" w:rsidR="00C950E3" w:rsidRPr="001F0E13" w:rsidRDefault="00C950E3" w:rsidP="00C950E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50E3" w:rsidRPr="00D81524" w14:paraId="0AF24264" w14:textId="77777777" w:rsidTr="00A10246">
        <w:trPr>
          <w:cantSplit/>
        </w:trPr>
        <w:tc>
          <w:tcPr>
            <w:tcW w:w="5040" w:type="dxa"/>
            <w:shd w:val="clear" w:color="auto" w:fill="auto"/>
          </w:tcPr>
          <w:p w14:paraId="6967F56C" w14:textId="77777777" w:rsidR="00C950E3" w:rsidRPr="007522C2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170" w:type="dxa"/>
          </w:tcPr>
          <w:p w14:paraId="543F1A8F" w14:textId="1DF12CE2" w:rsidR="00C950E3" w:rsidRPr="00245154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532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3EAB020" w14:textId="4A4862F8" w:rsidR="00C950E3" w:rsidRPr="00245154" w:rsidRDefault="00C950E3" w:rsidP="00C950E3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080" w:type="dxa"/>
          </w:tcPr>
          <w:p w14:paraId="2D737CBD" w14:textId="4AE2A126" w:rsidR="00C950E3" w:rsidRPr="00245154" w:rsidRDefault="00C950E3" w:rsidP="00C9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532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03" w:type="dxa"/>
          </w:tcPr>
          <w:p w14:paraId="42853294" w14:textId="6F96197D" w:rsidR="00C950E3" w:rsidRPr="00245154" w:rsidRDefault="00C950E3" w:rsidP="00C950E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</w:tr>
    </w:tbl>
    <w:p w14:paraId="52AEE6EF" w14:textId="77777777" w:rsidR="00C950E3" w:rsidRPr="002C413D" w:rsidRDefault="00C950E3" w:rsidP="0096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8EF1031" w14:textId="3AD95BE4" w:rsidR="00C950E3" w:rsidRPr="005D6865" w:rsidRDefault="00916234" w:rsidP="00834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7C1C58">
        <w:rPr>
          <w:rFonts w:asciiTheme="majorBidi" w:hAnsiTheme="majorBidi" w:cstheme="majorBidi"/>
          <w:b/>
          <w:bCs/>
          <w:i/>
          <w:iCs/>
          <w:sz w:val="30"/>
          <w:szCs w:val="30"/>
        </w:rPr>
        <w:t>0</w:t>
      </w:r>
      <w:r w:rsidR="00C950E3" w:rsidRPr="005D6865">
        <w:rPr>
          <w:rFonts w:asciiTheme="majorBidi" w:hAnsiTheme="majorBidi" w:cstheme="majorBidi"/>
          <w:b/>
          <w:bCs/>
          <w:i/>
          <w:iCs/>
          <w:sz w:val="30"/>
          <w:szCs w:val="30"/>
        </w:rPr>
        <w:t>.2</w:t>
      </w:r>
      <w:r w:rsidR="00C950E3" w:rsidRPr="005D6865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C950E3" w:rsidRPr="005D68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เครื่องมือทางการเงินที่ไม่ได้วัดมูลค่าด้วยมูลค่ายุติธรรม</w:t>
      </w:r>
    </w:p>
    <w:p w14:paraId="764CF6D9" w14:textId="77777777" w:rsidR="00C950E3" w:rsidRPr="002C413D" w:rsidRDefault="00C950E3" w:rsidP="005D6865">
      <w:pPr>
        <w:rPr>
          <w:rFonts w:asciiTheme="majorBidi" w:hAnsiTheme="majorBidi" w:cstheme="majorBidi"/>
          <w:sz w:val="30"/>
          <w:szCs w:val="30"/>
          <w:cs/>
        </w:rPr>
      </w:pPr>
    </w:p>
    <w:p w14:paraId="7CDB4242" w14:textId="3A837E04" w:rsidR="009619AD" w:rsidRPr="00CE11F6" w:rsidRDefault="00C950E3" w:rsidP="00CE1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decimal" w:pos="9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มูลค่ายุติธรรมของเครื่องมือทางการเงินที่ไม่ได้วัดมูลค่าด้วยมูลค่ายุติธรรม และแตกต่างจากมูลค่าตามบัญชีอย่างมีสาระสำคัญ ณ 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sz w:val="30"/>
          <w:szCs w:val="30"/>
        </w:rPr>
        <w:t xml:space="preserve">2562 </w:t>
      </w:r>
      <w:r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2A6DEBDB" w14:textId="55FE059A" w:rsidR="00C950E3" w:rsidRPr="002C413D" w:rsidRDefault="00C950E3" w:rsidP="00403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53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1170"/>
        <w:gridCol w:w="1260"/>
        <w:gridCol w:w="1080"/>
        <w:gridCol w:w="1103"/>
      </w:tblGrid>
      <w:tr w:rsidR="00C950E3" w:rsidRPr="00D81524" w14:paraId="7C860043" w14:textId="77777777" w:rsidTr="00A10246">
        <w:trPr>
          <w:cantSplit/>
          <w:tblHeader/>
        </w:trPr>
        <w:tc>
          <w:tcPr>
            <w:tcW w:w="3960" w:type="dxa"/>
            <w:shd w:val="clear" w:color="auto" w:fill="auto"/>
          </w:tcPr>
          <w:p w14:paraId="602EFE3F" w14:textId="77777777" w:rsidR="00C950E3" w:rsidRPr="00245154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3" w:type="dxa"/>
            <w:gridSpan w:val="5"/>
          </w:tcPr>
          <w:p w14:paraId="05DCA3D6" w14:textId="77777777" w:rsidR="00C950E3" w:rsidRPr="00245154" w:rsidRDefault="00C950E3" w:rsidP="00A1024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950E3" w:rsidRPr="00D81524" w14:paraId="2617D3A5" w14:textId="77777777" w:rsidTr="00A10246">
        <w:trPr>
          <w:cantSplit/>
          <w:tblHeader/>
        </w:trPr>
        <w:tc>
          <w:tcPr>
            <w:tcW w:w="3960" w:type="dxa"/>
            <w:shd w:val="clear" w:color="auto" w:fill="auto"/>
          </w:tcPr>
          <w:p w14:paraId="3BC4FB08" w14:textId="77777777" w:rsidR="00C950E3" w:rsidRPr="00245154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3" w:type="dxa"/>
            <w:gridSpan w:val="5"/>
          </w:tcPr>
          <w:p w14:paraId="0EDF42F1" w14:textId="164840C2" w:rsidR="00C950E3" w:rsidRPr="00DB1D62" w:rsidRDefault="00C950E3" w:rsidP="00A1024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Pr="0024515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DB1D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C950E3" w:rsidRPr="00D81524" w14:paraId="53119FEC" w14:textId="77777777" w:rsidTr="00A10246">
        <w:trPr>
          <w:cantSplit/>
          <w:tblHeader/>
        </w:trPr>
        <w:tc>
          <w:tcPr>
            <w:tcW w:w="3960" w:type="dxa"/>
            <w:shd w:val="clear" w:color="auto" w:fill="auto"/>
          </w:tcPr>
          <w:p w14:paraId="7B1F2E57" w14:textId="77777777" w:rsidR="00C950E3" w:rsidRPr="00245154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641B1CB" w14:textId="77777777" w:rsidR="00C950E3" w:rsidRPr="00245154" w:rsidRDefault="00C950E3" w:rsidP="00A1024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354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มูลค่าตาม</w:t>
            </w:r>
          </w:p>
        </w:tc>
        <w:tc>
          <w:tcPr>
            <w:tcW w:w="4613" w:type="dxa"/>
            <w:gridSpan w:val="4"/>
          </w:tcPr>
          <w:p w14:paraId="514EB20E" w14:textId="77777777" w:rsidR="00C950E3" w:rsidRPr="00245154" w:rsidRDefault="00C950E3" w:rsidP="00A1024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950E3" w:rsidRPr="00D81524" w14:paraId="74919FC7" w14:textId="77777777" w:rsidTr="00A10246">
        <w:trPr>
          <w:cantSplit/>
          <w:tblHeader/>
        </w:trPr>
        <w:tc>
          <w:tcPr>
            <w:tcW w:w="3960" w:type="dxa"/>
            <w:shd w:val="clear" w:color="auto" w:fill="auto"/>
          </w:tcPr>
          <w:p w14:paraId="6630FC98" w14:textId="77777777" w:rsidR="00C950E3" w:rsidRPr="00245154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0574796" w14:textId="77777777" w:rsidR="00C950E3" w:rsidRPr="00EA354B" w:rsidRDefault="00C950E3" w:rsidP="00A10246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A354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170" w:type="dxa"/>
          </w:tcPr>
          <w:p w14:paraId="2F61FC57" w14:textId="77777777" w:rsidR="00C950E3" w:rsidRPr="00245154" w:rsidRDefault="00C950E3" w:rsidP="00A10246">
            <w:pPr>
              <w:pStyle w:val="acctfourfigures"/>
              <w:tabs>
                <w:tab w:val="clear" w:pos="765"/>
                <w:tab w:val="decimal" w:pos="-85"/>
                <w:tab w:val="decimal" w:pos="630"/>
              </w:tabs>
              <w:spacing w:line="240" w:lineRule="auto"/>
              <w:ind w:left="-85" w:right="-68" w:hanging="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451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</w:tcPr>
          <w:p w14:paraId="5D1A6DF2" w14:textId="77777777" w:rsidR="00C950E3" w:rsidRPr="00245154" w:rsidRDefault="00C950E3" w:rsidP="00A10246">
            <w:pPr>
              <w:pStyle w:val="acctfourfigures"/>
              <w:tabs>
                <w:tab w:val="decimal" w:pos="-85"/>
              </w:tabs>
              <w:spacing w:line="240" w:lineRule="auto"/>
              <w:ind w:left="-85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451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080" w:type="dxa"/>
          </w:tcPr>
          <w:p w14:paraId="59F8CB0F" w14:textId="77777777" w:rsidR="00C950E3" w:rsidRPr="00245154" w:rsidRDefault="00C950E3" w:rsidP="00A10246">
            <w:pPr>
              <w:pStyle w:val="acctfourfigures"/>
              <w:tabs>
                <w:tab w:val="decimal" w:pos="-85"/>
              </w:tabs>
              <w:spacing w:line="240" w:lineRule="auto"/>
              <w:ind w:left="-85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4515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03" w:type="dxa"/>
          </w:tcPr>
          <w:p w14:paraId="3892D8BD" w14:textId="77777777" w:rsidR="00C950E3" w:rsidRPr="00245154" w:rsidRDefault="00C950E3" w:rsidP="00A1024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950E3" w:rsidRPr="00D81524" w14:paraId="2B449533" w14:textId="77777777" w:rsidTr="00A10246">
        <w:trPr>
          <w:cantSplit/>
          <w:tblHeader/>
        </w:trPr>
        <w:tc>
          <w:tcPr>
            <w:tcW w:w="3960" w:type="dxa"/>
            <w:shd w:val="clear" w:color="auto" w:fill="auto"/>
          </w:tcPr>
          <w:p w14:paraId="11AB7C53" w14:textId="77777777" w:rsidR="00C950E3" w:rsidRPr="00245154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3" w:type="dxa"/>
            <w:gridSpan w:val="5"/>
          </w:tcPr>
          <w:p w14:paraId="7ACD2655" w14:textId="77777777" w:rsidR="00C950E3" w:rsidRPr="00245154" w:rsidRDefault="00C950E3" w:rsidP="00A10246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950E3" w:rsidRPr="00D81524" w14:paraId="71AF2211" w14:textId="77777777" w:rsidTr="00A10246">
        <w:trPr>
          <w:cantSplit/>
        </w:trPr>
        <w:tc>
          <w:tcPr>
            <w:tcW w:w="3960" w:type="dxa"/>
            <w:shd w:val="clear" w:color="auto" w:fill="auto"/>
          </w:tcPr>
          <w:p w14:paraId="68F793DF" w14:textId="4D0EFF0D" w:rsidR="00C950E3" w:rsidRPr="00F121A3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58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7CF0CF37" w14:textId="77777777" w:rsidR="00C950E3" w:rsidRPr="00965A47" w:rsidRDefault="00C950E3" w:rsidP="00A10246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D4A5ED3" w14:textId="77777777" w:rsidR="00C950E3" w:rsidRPr="00245154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24A994" w14:textId="77777777" w:rsidR="00C950E3" w:rsidRPr="00965A47" w:rsidRDefault="00C950E3" w:rsidP="00A10246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8A864E" w14:textId="77777777" w:rsidR="00C950E3" w:rsidRPr="00965A47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634F3B9F" w14:textId="77777777" w:rsidR="00C950E3" w:rsidRPr="00965A47" w:rsidRDefault="00C950E3" w:rsidP="00A10246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50E3" w:rsidRPr="00D81524" w14:paraId="5DFF9E55" w14:textId="77777777" w:rsidTr="00A10246">
        <w:trPr>
          <w:cantSplit/>
        </w:trPr>
        <w:tc>
          <w:tcPr>
            <w:tcW w:w="3960" w:type="dxa"/>
            <w:shd w:val="clear" w:color="auto" w:fill="auto"/>
          </w:tcPr>
          <w:p w14:paraId="66BAE82D" w14:textId="77777777" w:rsidR="00C950E3" w:rsidRPr="00965A47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5A4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080" w:type="dxa"/>
          </w:tcPr>
          <w:p w14:paraId="2B69E5E2" w14:textId="77777777" w:rsidR="00C950E3" w:rsidRPr="00965A47" w:rsidRDefault="00C950E3" w:rsidP="00A10246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7,974</w:t>
            </w:r>
          </w:p>
        </w:tc>
        <w:tc>
          <w:tcPr>
            <w:tcW w:w="1170" w:type="dxa"/>
          </w:tcPr>
          <w:p w14:paraId="18A4D949" w14:textId="77777777" w:rsidR="00C950E3" w:rsidRPr="00245154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86D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7307241" w14:textId="77777777" w:rsidR="00C950E3" w:rsidRPr="00965A47" w:rsidRDefault="00C950E3" w:rsidP="0075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86D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689BEBF2" w14:textId="77777777" w:rsidR="00C950E3" w:rsidRPr="00F4006A" w:rsidRDefault="00C950E3" w:rsidP="00A10246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00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7,886</w:t>
            </w:r>
          </w:p>
        </w:tc>
        <w:tc>
          <w:tcPr>
            <w:tcW w:w="1103" w:type="dxa"/>
          </w:tcPr>
          <w:p w14:paraId="40B795EE" w14:textId="77777777" w:rsidR="00C950E3" w:rsidRPr="00F4006A" w:rsidRDefault="00C950E3" w:rsidP="00A10246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06A">
              <w:rPr>
                <w:rFonts w:asciiTheme="majorBidi" w:hAnsiTheme="majorBidi" w:cstheme="majorBidi"/>
                <w:sz w:val="30"/>
                <w:szCs w:val="30"/>
              </w:rPr>
              <w:t>7,886</w:t>
            </w:r>
          </w:p>
        </w:tc>
      </w:tr>
    </w:tbl>
    <w:p w14:paraId="0D29C502" w14:textId="16778BF6" w:rsidR="00C950E3" w:rsidRPr="002C413D" w:rsidRDefault="00C950E3" w:rsidP="0096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080"/>
        <w:gridCol w:w="1170"/>
        <w:gridCol w:w="1260"/>
        <w:gridCol w:w="1080"/>
        <w:gridCol w:w="1080"/>
      </w:tblGrid>
      <w:tr w:rsidR="00C950E3" w:rsidRPr="00D81524" w14:paraId="1C2D9B8C" w14:textId="77777777" w:rsidTr="00A10246">
        <w:trPr>
          <w:cantSplit/>
          <w:tblHeader/>
        </w:trPr>
        <w:tc>
          <w:tcPr>
            <w:tcW w:w="3600" w:type="dxa"/>
            <w:shd w:val="clear" w:color="auto" w:fill="auto"/>
          </w:tcPr>
          <w:p w14:paraId="1C6C2FE0" w14:textId="77777777" w:rsidR="00C950E3" w:rsidRPr="00C51695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5"/>
          </w:tcPr>
          <w:p w14:paraId="7D756842" w14:textId="77777777" w:rsidR="00C950E3" w:rsidRPr="00C51695" w:rsidRDefault="00C950E3" w:rsidP="00A10246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516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950E3" w:rsidRPr="00D81524" w14:paraId="35986560" w14:textId="77777777" w:rsidTr="00A10246">
        <w:trPr>
          <w:cantSplit/>
          <w:tblHeader/>
        </w:trPr>
        <w:tc>
          <w:tcPr>
            <w:tcW w:w="3600" w:type="dxa"/>
            <w:shd w:val="clear" w:color="auto" w:fill="auto"/>
          </w:tcPr>
          <w:p w14:paraId="1CB50F2C" w14:textId="77777777" w:rsidR="00C950E3" w:rsidRPr="00C51695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5"/>
          </w:tcPr>
          <w:p w14:paraId="6913BF22" w14:textId="77777777" w:rsidR="00C950E3" w:rsidRPr="00C51695" w:rsidRDefault="00C950E3" w:rsidP="00A10246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Pr="0024515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DB1D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C950E3" w:rsidRPr="00D81524" w14:paraId="1A4E4A68" w14:textId="77777777" w:rsidTr="00A10246">
        <w:trPr>
          <w:cantSplit/>
          <w:tblHeader/>
        </w:trPr>
        <w:tc>
          <w:tcPr>
            <w:tcW w:w="3600" w:type="dxa"/>
            <w:shd w:val="clear" w:color="auto" w:fill="auto"/>
          </w:tcPr>
          <w:p w14:paraId="3275EE8A" w14:textId="77777777" w:rsidR="00C950E3" w:rsidRPr="00C51695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14CF5BA" w14:textId="77777777" w:rsidR="00C950E3" w:rsidRPr="00C51695" w:rsidRDefault="00C950E3" w:rsidP="00A10246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4590" w:type="dxa"/>
            <w:gridSpan w:val="4"/>
          </w:tcPr>
          <w:p w14:paraId="307BD95B" w14:textId="77777777" w:rsidR="00C950E3" w:rsidRPr="00C51695" w:rsidRDefault="00C950E3" w:rsidP="00A10246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950E3" w:rsidRPr="00D81524" w14:paraId="248352F7" w14:textId="77777777" w:rsidTr="00750400">
        <w:trPr>
          <w:cantSplit/>
          <w:tblHeader/>
        </w:trPr>
        <w:tc>
          <w:tcPr>
            <w:tcW w:w="3600" w:type="dxa"/>
            <w:shd w:val="clear" w:color="auto" w:fill="auto"/>
          </w:tcPr>
          <w:p w14:paraId="48894329" w14:textId="77777777" w:rsidR="00C950E3" w:rsidRPr="00C51695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4E24B64" w14:textId="77777777" w:rsidR="00C950E3" w:rsidRPr="00C51695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บัญชี</w:t>
            </w:r>
          </w:p>
        </w:tc>
        <w:tc>
          <w:tcPr>
            <w:tcW w:w="1170" w:type="dxa"/>
            <w:vAlign w:val="bottom"/>
          </w:tcPr>
          <w:p w14:paraId="087330D2" w14:textId="77777777" w:rsidR="00C950E3" w:rsidRPr="00C51695" w:rsidRDefault="00C950E3" w:rsidP="00A10246">
            <w:pPr>
              <w:pStyle w:val="acctfourfigures"/>
              <w:tabs>
                <w:tab w:val="clear" w:pos="765"/>
                <w:tab w:val="decimal" w:pos="-85"/>
                <w:tab w:val="decimal" w:pos="630"/>
              </w:tabs>
              <w:spacing w:line="240" w:lineRule="atLeast"/>
              <w:ind w:left="-85" w:right="-68" w:hanging="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516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14:paraId="46249492" w14:textId="77777777" w:rsidR="00C950E3" w:rsidRPr="00C51695" w:rsidRDefault="00C950E3" w:rsidP="00A10246">
            <w:pPr>
              <w:pStyle w:val="acctfourfigures"/>
              <w:tabs>
                <w:tab w:val="decimal" w:pos="-85"/>
              </w:tabs>
              <w:spacing w:line="240" w:lineRule="atLeast"/>
              <w:ind w:left="-85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516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080" w:type="dxa"/>
            <w:vAlign w:val="bottom"/>
          </w:tcPr>
          <w:p w14:paraId="04648C4B" w14:textId="77777777" w:rsidR="00C950E3" w:rsidRPr="00C51695" w:rsidRDefault="00C950E3" w:rsidP="00A10246">
            <w:pPr>
              <w:pStyle w:val="acctfourfigures"/>
              <w:tabs>
                <w:tab w:val="decimal" w:pos="-85"/>
              </w:tabs>
              <w:spacing w:line="240" w:lineRule="atLeast"/>
              <w:ind w:left="-85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516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080" w:type="dxa"/>
            <w:vAlign w:val="bottom"/>
          </w:tcPr>
          <w:p w14:paraId="2066D843" w14:textId="77777777" w:rsidR="00C950E3" w:rsidRPr="00C51695" w:rsidRDefault="00C950E3" w:rsidP="00A10246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950E3" w:rsidRPr="00D81524" w14:paraId="39016F8F" w14:textId="77777777" w:rsidTr="00A10246">
        <w:trPr>
          <w:cantSplit/>
          <w:tblHeader/>
        </w:trPr>
        <w:tc>
          <w:tcPr>
            <w:tcW w:w="3600" w:type="dxa"/>
            <w:shd w:val="clear" w:color="auto" w:fill="auto"/>
          </w:tcPr>
          <w:p w14:paraId="5D12924A" w14:textId="77777777" w:rsidR="00C950E3" w:rsidRPr="00C51695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5"/>
          </w:tcPr>
          <w:p w14:paraId="2C830271" w14:textId="77777777" w:rsidR="00C950E3" w:rsidRPr="00C51695" w:rsidRDefault="00C950E3" w:rsidP="00A10246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516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950E3" w:rsidRPr="00D81524" w14:paraId="6B935D00" w14:textId="77777777" w:rsidTr="00750400">
        <w:trPr>
          <w:cantSplit/>
        </w:trPr>
        <w:tc>
          <w:tcPr>
            <w:tcW w:w="3600" w:type="dxa"/>
            <w:shd w:val="clear" w:color="auto" w:fill="auto"/>
          </w:tcPr>
          <w:p w14:paraId="020DE39C" w14:textId="535B7C26" w:rsidR="00C950E3" w:rsidRPr="00623B05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58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69E19BA1" w14:textId="77777777" w:rsidR="00C950E3" w:rsidRPr="009A586B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F1C6608" w14:textId="77777777" w:rsidR="00C950E3" w:rsidRPr="00C51695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82F2A8" w14:textId="77777777" w:rsidR="00C950E3" w:rsidRPr="009A586B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A4083F" w14:textId="77777777" w:rsidR="00C950E3" w:rsidRPr="009A586B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DD4455" w14:textId="77777777" w:rsidR="00C950E3" w:rsidRPr="009A586B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50E3" w:rsidRPr="00D81524" w14:paraId="176A0DF5" w14:textId="77777777" w:rsidTr="00750400">
        <w:trPr>
          <w:cantSplit/>
        </w:trPr>
        <w:tc>
          <w:tcPr>
            <w:tcW w:w="3600" w:type="dxa"/>
            <w:shd w:val="clear" w:color="auto" w:fill="auto"/>
          </w:tcPr>
          <w:p w14:paraId="0F63A6F7" w14:textId="77777777" w:rsidR="00C950E3" w:rsidRPr="009A586B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1" w:hanging="3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080" w:type="dxa"/>
          </w:tcPr>
          <w:p w14:paraId="7D08FCD0" w14:textId="77777777" w:rsidR="00C950E3" w:rsidRPr="00486D52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6D52">
              <w:rPr>
                <w:rFonts w:asciiTheme="majorBidi" w:hAnsiTheme="majorBidi" w:cstheme="majorBidi"/>
                <w:sz w:val="30"/>
                <w:szCs w:val="30"/>
              </w:rPr>
              <w:t>3,481</w:t>
            </w:r>
          </w:p>
        </w:tc>
        <w:tc>
          <w:tcPr>
            <w:tcW w:w="1170" w:type="dxa"/>
          </w:tcPr>
          <w:p w14:paraId="5CD7A269" w14:textId="77777777" w:rsidR="00C950E3" w:rsidRPr="00486D52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6D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77E70E2" w14:textId="77777777" w:rsidR="00C950E3" w:rsidRPr="00486D52" w:rsidRDefault="00C950E3" w:rsidP="0075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6D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8BD66AB" w14:textId="77777777" w:rsidR="00C950E3" w:rsidRPr="00F4524A" w:rsidRDefault="00C950E3" w:rsidP="007504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524A">
              <w:rPr>
                <w:rFonts w:asciiTheme="majorBidi" w:hAnsiTheme="majorBidi" w:cstheme="majorBidi"/>
                <w:sz w:val="30"/>
                <w:szCs w:val="30"/>
              </w:rPr>
              <w:t>3,393</w:t>
            </w:r>
          </w:p>
        </w:tc>
        <w:tc>
          <w:tcPr>
            <w:tcW w:w="1080" w:type="dxa"/>
            <w:shd w:val="clear" w:color="auto" w:fill="auto"/>
          </w:tcPr>
          <w:p w14:paraId="05187C6D" w14:textId="77777777" w:rsidR="00C950E3" w:rsidRPr="00F4524A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524A">
              <w:rPr>
                <w:rFonts w:asciiTheme="majorBidi" w:hAnsiTheme="majorBidi" w:cstheme="majorBidi"/>
                <w:sz w:val="30"/>
                <w:szCs w:val="30"/>
              </w:rPr>
              <w:t>3,393</w:t>
            </w:r>
          </w:p>
        </w:tc>
      </w:tr>
    </w:tbl>
    <w:p w14:paraId="0341129F" w14:textId="66BE029B" w:rsidR="00A92F90" w:rsidRPr="002C413D" w:rsidRDefault="00A92F90" w:rsidP="0096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F56AAAD" w14:textId="77B6A341" w:rsidR="009619AD" w:rsidRDefault="0010254E" w:rsidP="0096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9619AD" w:rsidRPr="008C555F">
        <w:rPr>
          <w:rFonts w:asciiTheme="majorBidi" w:hAnsiTheme="majorBidi" w:cstheme="majorBidi"/>
          <w:sz w:val="30"/>
          <w:szCs w:val="30"/>
          <w:cs/>
        </w:rPr>
        <w:t>ใช้วิธีการและข้อสมมติ</w:t>
      </w:r>
      <w:r>
        <w:rPr>
          <w:rFonts w:asciiTheme="majorBidi" w:hAnsiTheme="majorBidi" w:cstheme="majorBidi" w:hint="cs"/>
          <w:sz w:val="30"/>
          <w:szCs w:val="30"/>
          <w:cs/>
        </w:rPr>
        <w:t>ในการประมาณมูลค่ายุติธรรมของเครื่องมือทางการเงินสรุปได้ดังนี้</w:t>
      </w:r>
      <w:r w:rsidR="009619AD" w:rsidRPr="008C555F">
        <w:rPr>
          <w:rFonts w:asciiTheme="majorBidi" w:hAnsiTheme="majorBidi" w:cstheme="majorBidi"/>
          <w:sz w:val="30"/>
          <w:szCs w:val="30"/>
        </w:rPr>
        <w:t xml:space="preserve"> </w:t>
      </w:r>
    </w:p>
    <w:p w14:paraId="2ADE7DF9" w14:textId="77777777" w:rsidR="009619AD" w:rsidRPr="002C413D" w:rsidRDefault="009619AD" w:rsidP="00A92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6300"/>
      </w:tblGrid>
      <w:tr w:rsidR="0010254E" w14:paraId="4A3FEB8F" w14:textId="77777777" w:rsidTr="007C1C58">
        <w:tc>
          <w:tcPr>
            <w:tcW w:w="2880" w:type="dxa"/>
          </w:tcPr>
          <w:p w14:paraId="71CF2266" w14:textId="34A1F292" w:rsidR="0010254E" w:rsidRPr="0071670F" w:rsidRDefault="0010254E" w:rsidP="00DA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6300" w:type="dxa"/>
          </w:tcPr>
          <w:p w14:paraId="3267915A" w14:textId="48C29CDF" w:rsidR="0010254E" w:rsidRPr="0071670F" w:rsidRDefault="0010254E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มูลค่าย</w:t>
            </w:r>
            <w:r w:rsidR="009710E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ุ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ติธรรมโดยประมาณแสดง</w:t>
            </w:r>
            <w:r w:rsidR="009710E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ตาม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10254E" w:rsidRPr="002C413D" w14:paraId="44F7390E" w14:textId="77777777" w:rsidTr="007C1C58">
        <w:tc>
          <w:tcPr>
            <w:tcW w:w="2880" w:type="dxa"/>
          </w:tcPr>
          <w:p w14:paraId="3965383D" w14:textId="77777777" w:rsidR="0010254E" w:rsidRPr="002C413D" w:rsidRDefault="0010254E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7B2B3E05" w14:textId="77777777" w:rsidR="0010254E" w:rsidRPr="002C413D" w:rsidRDefault="0010254E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</w:tr>
      <w:tr w:rsidR="009619AD" w14:paraId="18BE9A0B" w14:textId="77777777" w:rsidTr="007C1C58">
        <w:tc>
          <w:tcPr>
            <w:tcW w:w="2880" w:type="dxa"/>
          </w:tcPr>
          <w:p w14:paraId="34938C1B" w14:textId="77777777" w:rsidR="009619AD" w:rsidRPr="0071670F" w:rsidRDefault="009619AD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6300" w:type="dxa"/>
          </w:tcPr>
          <w:p w14:paraId="1B72A8B3" w14:textId="257AFEFC" w:rsidR="009619AD" w:rsidRPr="0071670F" w:rsidRDefault="009619AD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670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มูลค่ายุติธรรม</w:t>
            </w:r>
            <w:r w:rsidR="0010254E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โดยประมาณอ้างอิงจาก</w:t>
            </w:r>
            <w:r w:rsidRPr="0071670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มูลค่าตามบัญชี</w:t>
            </w:r>
            <w:r w:rsidRPr="0071670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71670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เนื่องจากลูกหนี้ธุรกิจหลักทรัพย์มีระยะเวลาสั้นและอัตราดอกเบี้ยเป็นไปตามราคาตลาด</w:t>
            </w:r>
          </w:p>
        </w:tc>
      </w:tr>
      <w:tr w:rsidR="009710E6" w:rsidRPr="002C413D" w14:paraId="7E651159" w14:textId="77777777" w:rsidTr="007C1C58">
        <w:tc>
          <w:tcPr>
            <w:tcW w:w="2880" w:type="dxa"/>
          </w:tcPr>
          <w:p w14:paraId="5C60F964" w14:textId="77777777" w:rsidR="009710E6" w:rsidRPr="002C413D" w:rsidRDefault="009710E6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0F4C54FC" w14:textId="77777777" w:rsidR="009710E6" w:rsidRPr="002C413D" w:rsidRDefault="009710E6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619AD" w14:paraId="49B85AA1" w14:textId="77777777" w:rsidTr="007C1C58">
        <w:tc>
          <w:tcPr>
            <w:tcW w:w="2880" w:type="dxa"/>
          </w:tcPr>
          <w:p w14:paraId="249E1BD7" w14:textId="77777777" w:rsidR="009619AD" w:rsidRPr="0071670F" w:rsidRDefault="009619AD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6300" w:type="dxa"/>
          </w:tcPr>
          <w:p w14:paraId="609EDE05" w14:textId="77777777" w:rsidR="009619AD" w:rsidRPr="0071670F" w:rsidRDefault="009619AD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มูลค่ายุติธรรมสำหรับสินทรัพย์อนุพันธ์ที่ซื้อขายนอกตลาดหลักทรัพย์ อ้างอิงราคาจากนายหน้าในตลาดที่มีสภาพคล่อง </w:t>
            </w:r>
            <w:r w:rsidRPr="00CE5FFF">
              <w:rPr>
                <w:rFonts w:asciiTheme="majorBidi" w:hAnsiTheme="majorBidi" w:hint="cs"/>
                <w:sz w:val="30"/>
                <w:szCs w:val="30"/>
                <w:cs/>
              </w:rPr>
              <w:t>หรือ</w:t>
            </w:r>
            <w:r w:rsidRPr="00CE5FF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E5FFF">
              <w:rPr>
                <w:rFonts w:asciiTheme="majorBidi" w:hAnsiTheme="majorBidi" w:hint="cs"/>
                <w:sz w:val="30"/>
                <w:szCs w:val="30"/>
                <w:cs/>
              </w:rPr>
              <w:t>จากผู้ให้บริการข้อมูลที่มีความน่าเชื่อถือ</w:t>
            </w:r>
            <w:r w:rsidRPr="00CE5FF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E5FFF">
              <w:rPr>
                <w:rFonts w:asciiTheme="majorBidi" w:hAnsiTheme="majorBidi" w:hint="cs"/>
                <w:sz w:val="30"/>
                <w:szCs w:val="30"/>
                <w:cs/>
              </w:rPr>
              <w:t>โดย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มูลค่ายุติธรรมสะท้อนผลกระทบของความเสี่ยงด้านเครดิตของคู่สัญญา </w:t>
            </w:r>
          </w:p>
        </w:tc>
      </w:tr>
      <w:tr w:rsidR="009619AD" w:rsidRPr="002C413D" w14:paraId="334A82E1" w14:textId="77777777" w:rsidTr="007C1C58">
        <w:tc>
          <w:tcPr>
            <w:tcW w:w="2880" w:type="dxa"/>
          </w:tcPr>
          <w:p w14:paraId="4079B325" w14:textId="77777777" w:rsidR="009619AD" w:rsidRPr="002C413D" w:rsidRDefault="009619AD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17DA786C" w14:textId="77777777" w:rsidR="009619AD" w:rsidRPr="002C413D" w:rsidRDefault="009619AD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619AD" w14:paraId="462FF310" w14:textId="77777777" w:rsidTr="007C1C58">
        <w:tc>
          <w:tcPr>
            <w:tcW w:w="2880" w:type="dxa"/>
          </w:tcPr>
          <w:p w14:paraId="4C8BBBB1" w14:textId="77777777" w:rsidR="009619AD" w:rsidRPr="007B526A" w:rsidRDefault="009619AD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8" w:hanging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26A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6300" w:type="dxa"/>
          </w:tcPr>
          <w:p w14:paraId="19FFF742" w14:textId="61A6C96F" w:rsidR="009619AD" w:rsidRDefault="009710E6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10E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มูลค่ายุติธรรมของเงินลงทุนในตราสารหนี้ภาครัฐ</w:t>
            </w:r>
            <w:r w:rsidRPr="009710E6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9710E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คำนวณโดยใช้อัตราผลตอบแทนหรือราคาที่ประกาศโดยสมาคมตลาดตราสารหนี้ไทย</w:t>
            </w:r>
            <w:r w:rsidRPr="009710E6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9710E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เงินลงทุนในตราสารหนี้อื่นที่ออกจำหน่ายในประเทศคำนวณโดยใช้ราคาตลาดที่ประเมินโดยสถาบันที่เชื่อถือได้หรืออัตราผลตอบแทนของตราสารหนี้นั้นหรือคำนวณจากอัตราผลตอบแทนของสมาคมตลาด</w:t>
            </w:r>
            <w:r w:rsidR="00DF0C1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br/>
            </w:r>
            <w:r w:rsidRPr="009710E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ตราสารหนี้ไทย</w:t>
            </w:r>
            <w:r w:rsidRPr="009710E6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9710E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ปรับด้วยปัจจัยความเสี่ยงตามความเหมาะสม</w:t>
            </w:r>
          </w:p>
          <w:p w14:paraId="5A0189D4" w14:textId="7A20E580" w:rsidR="009710E6" w:rsidRDefault="009710E6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pacing w:val="-2"/>
                <w:sz w:val="30"/>
                <w:szCs w:val="30"/>
                <w:lang w:eastAsia="zh-CN"/>
              </w:rPr>
            </w:pPr>
          </w:p>
          <w:p w14:paraId="5B114CAB" w14:textId="41B72EFD" w:rsidR="002C413D" w:rsidRDefault="002C413D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pacing w:val="-2"/>
                <w:sz w:val="30"/>
                <w:szCs w:val="30"/>
                <w:lang w:eastAsia="zh-CN"/>
              </w:rPr>
            </w:pPr>
          </w:p>
          <w:p w14:paraId="2B9264D9" w14:textId="2A339081" w:rsidR="002C413D" w:rsidRDefault="002C413D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pacing w:val="-2"/>
                <w:sz w:val="30"/>
                <w:szCs w:val="30"/>
                <w:lang w:eastAsia="zh-CN"/>
              </w:rPr>
            </w:pPr>
          </w:p>
          <w:p w14:paraId="173B7D22" w14:textId="603C33C7" w:rsidR="002C413D" w:rsidRDefault="002C413D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pacing w:val="-2"/>
                <w:sz w:val="30"/>
                <w:szCs w:val="30"/>
                <w:lang w:eastAsia="zh-CN"/>
              </w:rPr>
            </w:pPr>
          </w:p>
          <w:p w14:paraId="009B3C81" w14:textId="5E6CC0DB" w:rsidR="002C413D" w:rsidRDefault="002C413D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pacing w:val="-2"/>
                <w:sz w:val="30"/>
                <w:szCs w:val="30"/>
                <w:lang w:eastAsia="zh-CN"/>
              </w:rPr>
            </w:pPr>
          </w:p>
          <w:p w14:paraId="0D2F80E8" w14:textId="77777777" w:rsidR="002C413D" w:rsidRPr="007B526A" w:rsidRDefault="002C413D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pacing w:val="-2"/>
                <w:sz w:val="30"/>
                <w:szCs w:val="30"/>
                <w:lang w:eastAsia="zh-CN"/>
              </w:rPr>
            </w:pPr>
          </w:p>
          <w:p w14:paraId="67CD3325" w14:textId="5EE69D1A" w:rsidR="009619AD" w:rsidRPr="009710E6" w:rsidRDefault="009619AD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  <w:r w:rsidRPr="007B526A">
              <w:rPr>
                <w:rFonts w:ascii="AngsanaNew" w:hAnsi="AngsanaNew" w:cs="AngsanaNew"/>
                <w:sz w:val="30"/>
                <w:szCs w:val="30"/>
                <w:cs/>
              </w:rPr>
              <w:lastRenderedPageBreak/>
              <w:t>มูลค่ายุติธรรมสำหรับเงินลงทุนในตราสารทุนที่อยู่ในความต้องการของตลาดจะใช้ราคาเสนอซื้อครั้งสุดท้าย ณ วันทำการสุดท้ายของรอบระยะเวลาบัญชีที่รายงานของตลาดหลักทรัพย์แห่งประเทศไทย</w:t>
            </w:r>
            <w:r w:rsidR="009710E6">
              <w:rPr>
                <w:rFonts w:ascii="AngsanaNew" w:hAnsi="AngsanaNew" w:cs="AngsanaNew" w:hint="cs"/>
                <w:sz w:val="30"/>
                <w:szCs w:val="30"/>
                <w:cs/>
              </w:rPr>
              <w:t xml:space="preserve"> </w:t>
            </w:r>
            <w:r w:rsidRPr="007B526A">
              <w:rPr>
                <w:rFonts w:ascii="AngsanaNew" w:hAnsi="AngsanaNew" w:cs="AngsanaNew"/>
                <w:sz w:val="30"/>
                <w:szCs w:val="30"/>
                <w:cs/>
              </w:rPr>
              <w:t>มูลค่ายุติธรรมของหน่วยลงทุนใช้มูลค่าสินทรัพย์สุทธิที่ประกาศ ณ วันสิ้นรอบระยะเวลารายงาน</w:t>
            </w:r>
            <w:r w:rsidR="009710E6">
              <w:rPr>
                <w:rFonts w:ascii="AngsanaNew" w:hAnsi="AngsanaNew" w:cs="AngsanaNew" w:hint="cs"/>
                <w:sz w:val="30"/>
                <w:szCs w:val="30"/>
                <w:cs/>
              </w:rPr>
              <w:t xml:space="preserve"> </w:t>
            </w:r>
            <w:r w:rsidRPr="007B526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ที่ใช้แพร่หลายในตลาดได้แก่วิธีราคาทุน (</w:t>
            </w:r>
            <w:r w:rsidRPr="007B526A">
              <w:rPr>
                <w:rFonts w:asciiTheme="majorBidi" w:hAnsiTheme="majorBidi" w:cstheme="majorBidi" w:hint="cs"/>
                <w:sz w:val="30"/>
                <w:szCs w:val="30"/>
              </w:rPr>
              <w:t xml:space="preserve">Cost Approach) </w:t>
            </w:r>
            <w:r w:rsidRPr="007B526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หรือการปรับปรุงมูลค่าตามบัญชี (</w:t>
            </w:r>
            <w:r w:rsidRPr="007B526A">
              <w:rPr>
                <w:rFonts w:asciiTheme="majorBidi" w:hAnsiTheme="majorBidi" w:cstheme="majorBidi" w:hint="cs"/>
                <w:sz w:val="30"/>
                <w:szCs w:val="30"/>
              </w:rPr>
              <w:t>Adjusted Book Value)</w:t>
            </w:r>
          </w:p>
        </w:tc>
      </w:tr>
      <w:tr w:rsidR="009619AD" w:rsidRPr="007D58E2" w14:paraId="7843F3C1" w14:textId="77777777" w:rsidTr="007C1C58">
        <w:tc>
          <w:tcPr>
            <w:tcW w:w="2880" w:type="dxa"/>
          </w:tcPr>
          <w:p w14:paraId="38BB2846" w14:textId="60B23808" w:rsidR="009619AD" w:rsidRPr="007D58E2" w:rsidRDefault="009619AD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7F04DA9F" w14:textId="50943496" w:rsidR="009619AD" w:rsidRPr="007D58E2" w:rsidRDefault="009619AD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C413D" w14:paraId="59844DCD" w14:textId="77777777" w:rsidTr="007C1C58">
        <w:tc>
          <w:tcPr>
            <w:tcW w:w="2880" w:type="dxa"/>
          </w:tcPr>
          <w:p w14:paraId="0BB73823" w14:textId="00E57C13" w:rsidR="002C413D" w:rsidRPr="0071670F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เงินลงทุนเพื่อค้า</w:t>
            </w:r>
            <w:r w:rsidRPr="0071670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1670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16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6300" w:type="dxa"/>
          </w:tcPr>
          <w:p w14:paraId="0EF148D8" w14:textId="7ED597ED" w:rsidR="002C413D" w:rsidRPr="0071670F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71670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สำหรับเงินลงทุนเพื่อค้า </w:t>
            </w:r>
            <w:r w:rsidRPr="0071670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ใช้ราคาเสนอซื้อที่ประกาศโดยตลาดหลักทรัพย์แห่งประเทศไทย ณ</w:t>
            </w:r>
            <w:r w:rsidRPr="007167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ที่รายงาน</w:t>
            </w:r>
          </w:p>
        </w:tc>
      </w:tr>
      <w:tr w:rsidR="002C413D" w:rsidRPr="007D58E2" w14:paraId="4BD005F4" w14:textId="77777777" w:rsidTr="007C1C58">
        <w:tc>
          <w:tcPr>
            <w:tcW w:w="2880" w:type="dxa"/>
          </w:tcPr>
          <w:p w14:paraId="2EE54F3F" w14:textId="77777777" w:rsidR="002C413D" w:rsidRPr="007D58E2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2E1DE467" w14:textId="77777777" w:rsidR="002C413D" w:rsidRPr="007D58E2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C413D" w14:paraId="4E91BF34" w14:textId="77777777" w:rsidTr="007C1C58">
        <w:tc>
          <w:tcPr>
            <w:tcW w:w="2880" w:type="dxa"/>
          </w:tcPr>
          <w:p w14:paraId="343D8993" w14:textId="77777777" w:rsidR="002C413D" w:rsidRPr="0071670F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เงินลงทุนเพื่อค้า</w:t>
            </w:r>
            <w:r w:rsidRPr="0071670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1670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16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6300" w:type="dxa"/>
          </w:tcPr>
          <w:p w14:paraId="37D3AC9C" w14:textId="77777777" w:rsidR="002C413D" w:rsidRPr="0071670F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71670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สำหรับเงินลงทุนเพื่อค้า </w:t>
            </w:r>
            <w:r w:rsidRPr="0071670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1670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ตราสารหนี้คำนวณจากราคาตราสารหนี้ที่ไม่รวมดอกเบี้ยค้างรับของสมาคมตลาดตราสารหนี้ไทย</w:t>
            </w:r>
          </w:p>
        </w:tc>
      </w:tr>
      <w:tr w:rsidR="002C413D" w:rsidRPr="007D58E2" w14:paraId="2171F098" w14:textId="77777777" w:rsidTr="007C1C58">
        <w:tc>
          <w:tcPr>
            <w:tcW w:w="2880" w:type="dxa"/>
          </w:tcPr>
          <w:p w14:paraId="4148C85D" w14:textId="77777777" w:rsidR="002C413D" w:rsidRPr="007D58E2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203B63D7" w14:textId="77777777" w:rsidR="002C413D" w:rsidRPr="007D58E2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C413D" w14:paraId="37CE5CF5" w14:textId="77777777" w:rsidTr="007C1C58">
        <w:tc>
          <w:tcPr>
            <w:tcW w:w="2880" w:type="dxa"/>
          </w:tcPr>
          <w:p w14:paraId="407A9B73" w14:textId="77777777" w:rsidR="002C413D" w:rsidRPr="0071670F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6300" w:type="dxa"/>
          </w:tcPr>
          <w:p w14:paraId="3AAA716E" w14:textId="77777777" w:rsidR="002C413D" w:rsidRPr="0071670F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มูลค่ายุติธรรมสำหรับเงินลงทุนเผื่อขายคำนวณจากมูลค่าสินทรัพย์สุทธิ </w:t>
            </w:r>
            <w:r w:rsidRPr="0071670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71670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ที่รายงาน</w:t>
            </w:r>
          </w:p>
        </w:tc>
      </w:tr>
      <w:tr w:rsidR="002C413D" w:rsidRPr="007D58E2" w14:paraId="341BE1CB" w14:textId="77777777" w:rsidTr="007C1C58">
        <w:tc>
          <w:tcPr>
            <w:tcW w:w="2880" w:type="dxa"/>
          </w:tcPr>
          <w:p w14:paraId="02D0EE3C" w14:textId="77777777" w:rsidR="002C413D" w:rsidRPr="007D58E2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</w:tcPr>
          <w:p w14:paraId="2450355C" w14:textId="77777777" w:rsidR="002C413D" w:rsidRPr="007D58E2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413D" w14:paraId="3377C9A3" w14:textId="77777777" w:rsidTr="007C1C58">
        <w:tc>
          <w:tcPr>
            <w:tcW w:w="2880" w:type="dxa"/>
          </w:tcPr>
          <w:p w14:paraId="0507B8DD" w14:textId="77777777" w:rsidR="002C413D" w:rsidRPr="0071670F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6300" w:type="dxa"/>
          </w:tcPr>
          <w:p w14:paraId="144B9AA1" w14:textId="77777777" w:rsidR="002C413D" w:rsidRPr="0071670F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มูลค่ายุติธรรมของเงินลงทุนทั่วไปแสดงด้วยมูลค่าตามบัญชีสุทธิ</w:t>
            </w:r>
          </w:p>
        </w:tc>
      </w:tr>
      <w:tr w:rsidR="002C413D" w:rsidRPr="007D58E2" w14:paraId="0DFBD525" w14:textId="77777777" w:rsidTr="007C1C58">
        <w:tc>
          <w:tcPr>
            <w:tcW w:w="2880" w:type="dxa"/>
          </w:tcPr>
          <w:p w14:paraId="7334D7C0" w14:textId="77777777" w:rsidR="002C413D" w:rsidRPr="007D58E2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</w:tcPr>
          <w:p w14:paraId="4D45E8AB" w14:textId="77777777" w:rsidR="002C413D" w:rsidRPr="007D58E2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413D" w14:paraId="623C4895" w14:textId="77777777" w:rsidTr="007C1C58">
        <w:tc>
          <w:tcPr>
            <w:tcW w:w="2880" w:type="dxa"/>
          </w:tcPr>
          <w:p w14:paraId="193AC6CE" w14:textId="09BD4DB1" w:rsidR="002C413D" w:rsidRPr="0071670F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6300" w:type="dxa"/>
          </w:tcPr>
          <w:p w14:paraId="7EE99669" w14:textId="6FBB1DC4" w:rsidR="002C413D" w:rsidRPr="0071670F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มูลค่ายุติธรรมโดยประมาณอ้างอิงจากมูลค่าตามบัญชี</w:t>
            </w:r>
          </w:p>
        </w:tc>
      </w:tr>
      <w:tr w:rsidR="002C413D" w:rsidRPr="007D58E2" w14:paraId="4A5D6B5C" w14:textId="77777777" w:rsidTr="007C1C58">
        <w:tc>
          <w:tcPr>
            <w:tcW w:w="2880" w:type="dxa"/>
          </w:tcPr>
          <w:p w14:paraId="157F4011" w14:textId="77777777" w:rsidR="002C413D" w:rsidRPr="007D58E2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</w:tcPr>
          <w:p w14:paraId="4DC99B73" w14:textId="77777777" w:rsidR="002C413D" w:rsidRPr="007D58E2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413D" w14:paraId="3FA9D503" w14:textId="77777777" w:rsidTr="007C1C58">
        <w:tc>
          <w:tcPr>
            <w:tcW w:w="2880" w:type="dxa"/>
          </w:tcPr>
          <w:p w14:paraId="7CEC876D" w14:textId="77777777" w:rsidR="002C413D" w:rsidRPr="0071670F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1627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6300" w:type="dxa"/>
          </w:tcPr>
          <w:p w14:paraId="19146D17" w14:textId="5025C895" w:rsidR="002C413D" w:rsidRPr="0071670F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65EA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โดยประมาณอ้างอิงจาก</w:t>
            </w:r>
            <w:r w:rsidRPr="00565EA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  <w:r w:rsidRPr="00565E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5EA7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เนื่องจากเจ้าหนี้ธุรกิจหลักทรัพย์มีระยะเวลาสั้น</w:t>
            </w:r>
          </w:p>
        </w:tc>
      </w:tr>
      <w:tr w:rsidR="002C413D" w:rsidRPr="007D58E2" w14:paraId="07ACB7F9" w14:textId="77777777" w:rsidTr="007C1C58">
        <w:tc>
          <w:tcPr>
            <w:tcW w:w="2880" w:type="dxa"/>
          </w:tcPr>
          <w:p w14:paraId="229D84BD" w14:textId="77777777" w:rsidR="002C413D" w:rsidRPr="007D58E2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0FFA12B7" w14:textId="77777777" w:rsidR="002C413D" w:rsidRPr="007D58E2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C413D" w14:paraId="6140F832" w14:textId="77777777" w:rsidTr="007C1C58">
        <w:tc>
          <w:tcPr>
            <w:tcW w:w="2880" w:type="dxa"/>
          </w:tcPr>
          <w:p w14:paraId="5B018B4D" w14:textId="4614251A" w:rsidR="002C413D" w:rsidRPr="00D16270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ภาระในการส่งคืนหลักทรัพย์</w:t>
            </w:r>
          </w:p>
        </w:tc>
        <w:tc>
          <w:tcPr>
            <w:tcW w:w="6300" w:type="dxa"/>
          </w:tcPr>
          <w:p w14:paraId="6549F4CB" w14:textId="2863FE91" w:rsidR="002C413D" w:rsidRPr="00565EA7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มูลค่ายุติธรรมสำหรับภาระในการส่งคืนหลักทรัพย์จะใช้ราคาเสนอซื้อ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ครั้งสุดท้าย ณ วันทำการสุดท้ายของรอบระยะเวลาบัญชีที่รายงานของ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ตลาดหลักทรัพย์แห่งประเทศไทย</w:t>
            </w:r>
          </w:p>
        </w:tc>
      </w:tr>
      <w:tr w:rsidR="002C413D" w:rsidRPr="007D58E2" w14:paraId="3E6F3E8F" w14:textId="77777777" w:rsidTr="007C1C58">
        <w:tc>
          <w:tcPr>
            <w:tcW w:w="2880" w:type="dxa"/>
          </w:tcPr>
          <w:p w14:paraId="4D01587C" w14:textId="77777777" w:rsidR="002C413D" w:rsidRPr="007D58E2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47AC7772" w14:textId="77777777" w:rsidR="002C413D" w:rsidRPr="007D58E2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C413D" w14:paraId="6EE869DA" w14:textId="77777777" w:rsidTr="007C1C58">
        <w:tc>
          <w:tcPr>
            <w:tcW w:w="2880" w:type="dxa"/>
          </w:tcPr>
          <w:p w14:paraId="4C42FD00" w14:textId="7C199F1B" w:rsidR="002C413D" w:rsidRPr="0071670F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6300" w:type="dxa"/>
          </w:tcPr>
          <w:p w14:paraId="40F0BF51" w14:textId="7DF9CABD" w:rsidR="002C413D" w:rsidRPr="0071670F" w:rsidRDefault="002C413D" w:rsidP="002C413D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65EA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มูลค่ายุติธรรมสำหรับหนี้สินอนุพันธ์ซึ่งไม่มีสภาพคล่องคำนวณจากราคา</w:t>
            </w:r>
            <w:r w:rsidRPr="00565EA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ปิด ณ วันที่รายงาน หรือดัชนีกลุ่มหลักทรัพย์อ้างอิงจากผู้ให้บริการข้อมูลที่มีความน่าเชื่อถือ</w:t>
            </w:r>
          </w:p>
        </w:tc>
      </w:tr>
      <w:tr w:rsidR="002C413D" w14:paraId="641B4628" w14:textId="77777777" w:rsidTr="007C1C58">
        <w:tc>
          <w:tcPr>
            <w:tcW w:w="2880" w:type="dxa"/>
          </w:tcPr>
          <w:p w14:paraId="497D121A" w14:textId="77777777" w:rsidR="002C413D" w:rsidRPr="001B0A0D" w:rsidRDefault="002C413D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0A0D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ตราสารหนี้ที่ออก</w:t>
            </w:r>
          </w:p>
        </w:tc>
        <w:tc>
          <w:tcPr>
            <w:tcW w:w="6300" w:type="dxa"/>
          </w:tcPr>
          <w:p w14:paraId="5E2C49E2" w14:textId="3B369466" w:rsidR="002C413D" w:rsidRPr="001B0A0D" w:rsidRDefault="002C413D" w:rsidP="002C413D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C1C5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7C1C5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โดยประมาณอ้างอิงจาก</w:t>
            </w:r>
            <w:r w:rsidRPr="007C1C5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  <w:r w:rsidRPr="007C1C5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เนื่องจากตราสารหนี้ที่ออกมีระยะเวลาสั้นและอัตราดอกเบี้ยเป็นไปตามราคาตลาด</w:t>
            </w:r>
          </w:p>
        </w:tc>
      </w:tr>
      <w:tr w:rsidR="007D58E2" w14:paraId="3A16157D" w14:textId="77777777" w:rsidTr="007C1C58">
        <w:tc>
          <w:tcPr>
            <w:tcW w:w="2880" w:type="dxa"/>
          </w:tcPr>
          <w:p w14:paraId="623FF70A" w14:textId="77777777" w:rsidR="007D58E2" w:rsidRPr="001B0A0D" w:rsidRDefault="007D58E2" w:rsidP="002C4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4AF52841" w14:textId="77777777" w:rsidR="007D58E2" w:rsidRPr="007C1C58" w:rsidRDefault="007D58E2" w:rsidP="002C413D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1B056A8C" w14:textId="61DB5713" w:rsidR="00EC4BA2" w:rsidRPr="007704B0" w:rsidRDefault="00EC4BA2" w:rsidP="00D16FB7">
      <w:pPr>
        <w:pStyle w:val="index"/>
        <w:numPr>
          <w:ilvl w:val="0"/>
          <w:numId w:val="21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การจัดประเภทรายการใหม่</w:t>
      </w:r>
    </w:p>
    <w:p w14:paraId="538D5C81" w14:textId="77777777" w:rsidR="002120D3" w:rsidRPr="002C413D" w:rsidRDefault="002120D3" w:rsidP="002120D3">
      <w:pPr>
        <w:rPr>
          <w:rFonts w:asciiTheme="majorBidi" w:hAnsiTheme="majorBidi" w:cstheme="majorBidi"/>
          <w:sz w:val="30"/>
          <w:szCs w:val="30"/>
        </w:rPr>
      </w:pPr>
    </w:p>
    <w:p w14:paraId="632358B6" w14:textId="2ABB5CCF" w:rsidR="00FC759A" w:rsidRDefault="00FC759A" w:rsidP="007C1C5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20D3">
        <w:rPr>
          <w:rFonts w:asciiTheme="majorBidi" w:hAnsiTheme="majorBidi" w:cstheme="majorBidi"/>
          <w:sz w:val="30"/>
          <w:szCs w:val="30"/>
          <w:cs/>
        </w:rPr>
        <w:t>รายการบางรายการในงบการเงิน</w:t>
      </w:r>
      <w:r w:rsidR="0010254E" w:rsidRPr="002120D3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557301" w:rsidRPr="002120D3">
        <w:rPr>
          <w:rFonts w:asciiTheme="majorBidi" w:hAnsiTheme="majorBidi" w:cstheme="majorBidi"/>
          <w:sz w:val="30"/>
          <w:szCs w:val="30"/>
          <w:cs/>
        </w:rPr>
        <w:t xml:space="preserve">งวดหกเดือนสิ้นสุดวันที่ </w:t>
      </w:r>
      <w:r w:rsidR="00557301" w:rsidRPr="002120D3">
        <w:rPr>
          <w:rFonts w:asciiTheme="majorBidi" w:hAnsiTheme="majorBidi" w:cstheme="majorBidi"/>
          <w:sz w:val="30"/>
          <w:szCs w:val="30"/>
        </w:rPr>
        <w:t xml:space="preserve">30 </w:t>
      </w:r>
      <w:r w:rsidR="00557301" w:rsidRPr="002120D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557301" w:rsidRPr="002120D3">
        <w:rPr>
          <w:rFonts w:asciiTheme="majorBidi" w:hAnsiTheme="majorBidi" w:cstheme="majorBidi"/>
          <w:sz w:val="30"/>
          <w:szCs w:val="30"/>
        </w:rPr>
        <w:t>2562</w:t>
      </w:r>
      <w:r w:rsidRPr="002120D3">
        <w:rPr>
          <w:rFonts w:asciiTheme="majorBidi" w:hAnsiTheme="majorBidi" w:cstheme="majorBidi"/>
          <w:sz w:val="30"/>
          <w:szCs w:val="30"/>
        </w:rPr>
        <w:t xml:space="preserve"> </w:t>
      </w:r>
      <w:r w:rsidRPr="002120D3">
        <w:rPr>
          <w:rFonts w:asciiTheme="majorBidi" w:hAnsiTheme="majorBidi" w:cstheme="majorBidi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="00557301" w:rsidRPr="002120D3">
        <w:rPr>
          <w:rFonts w:asciiTheme="majorBidi" w:hAnsiTheme="majorBidi" w:cstheme="majorBidi"/>
          <w:sz w:val="30"/>
          <w:szCs w:val="30"/>
          <w:cs/>
        </w:rPr>
        <w:t xml:space="preserve">สำหรับงวดหกเดือนสิ้นสุดวันที่ </w:t>
      </w:r>
      <w:r w:rsidR="00557301" w:rsidRPr="002120D3">
        <w:rPr>
          <w:rFonts w:asciiTheme="majorBidi" w:hAnsiTheme="majorBidi" w:cstheme="majorBidi"/>
          <w:sz w:val="30"/>
          <w:szCs w:val="30"/>
        </w:rPr>
        <w:t xml:space="preserve">30 </w:t>
      </w:r>
      <w:r w:rsidR="00557301" w:rsidRPr="002120D3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2120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120D3">
        <w:rPr>
          <w:rFonts w:asciiTheme="majorBidi" w:hAnsiTheme="majorBidi" w:cstheme="majorBidi"/>
          <w:sz w:val="30"/>
          <w:szCs w:val="30"/>
        </w:rPr>
        <w:t>256</w:t>
      </w:r>
      <w:r w:rsidR="00557301" w:rsidRPr="002120D3">
        <w:rPr>
          <w:rFonts w:asciiTheme="majorBidi" w:hAnsiTheme="majorBidi" w:cstheme="majorBidi"/>
          <w:sz w:val="30"/>
          <w:szCs w:val="30"/>
        </w:rPr>
        <w:t>3</w:t>
      </w:r>
      <w:r w:rsidRPr="002120D3">
        <w:rPr>
          <w:rFonts w:asciiTheme="majorBidi" w:hAnsiTheme="majorBidi" w:cstheme="majorBidi"/>
          <w:sz w:val="30"/>
          <w:szCs w:val="30"/>
        </w:rPr>
        <w:t xml:space="preserve"> </w:t>
      </w:r>
      <w:r w:rsidR="00B35E7B" w:rsidRPr="002120D3">
        <w:rPr>
          <w:rFonts w:asciiTheme="majorBidi" w:hAnsiTheme="majorBidi" w:cstheme="majorBidi"/>
          <w:sz w:val="30"/>
          <w:szCs w:val="30"/>
          <w:cs/>
        </w:rPr>
        <w:t>การจัดประเภทรายการ</w:t>
      </w:r>
      <w:r w:rsidR="0010254E" w:rsidRPr="002120D3">
        <w:rPr>
          <w:rFonts w:asciiTheme="majorBidi" w:hAnsiTheme="majorBidi" w:cstheme="majorBidi"/>
          <w:sz w:val="30"/>
          <w:szCs w:val="30"/>
          <w:cs/>
        </w:rPr>
        <w:t>ใหม่</w:t>
      </w:r>
      <w:r w:rsidR="00B35E7B" w:rsidRPr="002120D3">
        <w:rPr>
          <w:rFonts w:asciiTheme="majorBidi" w:hAnsiTheme="majorBidi" w:cstheme="majorBidi"/>
          <w:sz w:val="30"/>
          <w:szCs w:val="30"/>
          <w:cs/>
        </w:rPr>
        <w:t>นี้</w:t>
      </w:r>
      <w:r w:rsidR="00CC3918" w:rsidRPr="002120D3">
        <w:rPr>
          <w:rFonts w:asciiTheme="majorBidi" w:hAnsiTheme="majorBidi" w:cstheme="majorBidi"/>
          <w:sz w:val="30"/>
          <w:szCs w:val="30"/>
          <w:cs/>
        </w:rPr>
        <w:t xml:space="preserve">เป็นไปตามประกาศสำนักงานคณะกรรมการกำกับหลักทรัพย์และตลาดหลักทรัพย์ที่ สธ. </w:t>
      </w:r>
      <w:r w:rsidR="00CC3918" w:rsidRPr="002120D3">
        <w:rPr>
          <w:rFonts w:asciiTheme="majorBidi" w:hAnsiTheme="majorBidi" w:cstheme="majorBidi"/>
          <w:sz w:val="30"/>
          <w:szCs w:val="30"/>
        </w:rPr>
        <w:t xml:space="preserve">6/2562 </w:t>
      </w:r>
      <w:r w:rsidR="007C1C58">
        <w:rPr>
          <w:rFonts w:asciiTheme="majorBidi" w:hAnsiTheme="majorBidi" w:cstheme="majorBidi"/>
          <w:sz w:val="30"/>
          <w:szCs w:val="30"/>
        </w:rPr>
        <w:br/>
      </w:r>
      <w:r w:rsidR="007C1C58" w:rsidRPr="002120D3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="007C1C58" w:rsidRPr="002120D3">
        <w:rPr>
          <w:rFonts w:asciiTheme="majorBidi" w:hAnsiTheme="majorBidi" w:cstheme="majorBidi"/>
          <w:sz w:val="30"/>
          <w:szCs w:val="30"/>
        </w:rPr>
        <w:t xml:space="preserve">8 </w:t>
      </w:r>
      <w:r w:rsidR="007C1C58" w:rsidRPr="002120D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7C1C58" w:rsidRPr="002120D3">
        <w:rPr>
          <w:rFonts w:asciiTheme="majorBidi" w:hAnsiTheme="majorBidi" w:cstheme="majorBidi"/>
          <w:sz w:val="30"/>
          <w:szCs w:val="30"/>
        </w:rPr>
        <w:t xml:space="preserve">2562 </w:t>
      </w:r>
      <w:r w:rsidR="00CC3918" w:rsidRPr="002120D3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CC3918" w:rsidRPr="007C1C5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แบบงบการเงินสำหรับบริษัทหลักทรัพย์ (ฉบับที่ </w:t>
      </w:r>
      <w:r w:rsidR="00CC3918" w:rsidRPr="007C1C58">
        <w:rPr>
          <w:rFonts w:asciiTheme="majorBidi" w:hAnsiTheme="majorBidi" w:cstheme="majorBidi"/>
          <w:i/>
          <w:iCs/>
          <w:sz w:val="30"/>
          <w:szCs w:val="30"/>
        </w:rPr>
        <w:t>3)</w:t>
      </w:r>
      <w:r w:rsidR="00CC3918" w:rsidRPr="002120D3">
        <w:rPr>
          <w:rFonts w:asciiTheme="majorBidi" w:hAnsiTheme="majorBidi" w:cstheme="majorBidi"/>
          <w:sz w:val="30"/>
          <w:szCs w:val="30"/>
        </w:rPr>
        <w:t xml:space="preserve"> </w:t>
      </w:r>
      <w:r w:rsidRPr="002120D3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585F171E" w14:textId="2B27C79E" w:rsidR="00530996" w:rsidRPr="002C413D" w:rsidRDefault="00530996" w:rsidP="002C413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620"/>
        <w:gridCol w:w="270"/>
        <w:gridCol w:w="1530"/>
        <w:gridCol w:w="270"/>
        <w:gridCol w:w="1620"/>
        <w:gridCol w:w="21"/>
      </w:tblGrid>
      <w:tr w:rsidR="0010254E" w:rsidRPr="00561E1C" w14:paraId="597D7285" w14:textId="77777777" w:rsidTr="0010254E">
        <w:trPr>
          <w:gridAfter w:val="1"/>
          <w:wAfter w:w="21" w:type="dxa"/>
          <w:trHeight w:val="488"/>
          <w:tblHeader/>
        </w:trPr>
        <w:tc>
          <w:tcPr>
            <w:tcW w:w="3870" w:type="dxa"/>
          </w:tcPr>
          <w:p w14:paraId="090A8AA6" w14:textId="77931BBD" w:rsidR="0010254E" w:rsidRPr="00561E1C" w:rsidRDefault="006A6175" w:rsidP="00557301">
            <w:pPr>
              <w:pStyle w:val="BodyText"/>
              <w:spacing w:after="0"/>
              <w:ind w:left="336" w:right="-405" w:hanging="90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5310" w:type="dxa"/>
            <w:gridSpan w:val="5"/>
            <w:vAlign w:val="bottom"/>
          </w:tcPr>
          <w:p w14:paraId="609544CE" w14:textId="022A3E2F" w:rsidR="0010254E" w:rsidRPr="00B35E7B" w:rsidRDefault="0010254E" w:rsidP="00557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5E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0254E" w:rsidRPr="00561E1C" w14:paraId="31111975" w14:textId="77777777" w:rsidTr="0010254E">
        <w:trPr>
          <w:trHeight w:val="380"/>
          <w:tblHeader/>
        </w:trPr>
        <w:tc>
          <w:tcPr>
            <w:tcW w:w="3870" w:type="dxa"/>
          </w:tcPr>
          <w:p w14:paraId="3C9F306F" w14:textId="77777777" w:rsidR="0010254E" w:rsidRPr="00561E1C" w:rsidRDefault="0010254E" w:rsidP="00557301">
            <w:pPr>
              <w:pStyle w:val="BodyText"/>
              <w:spacing w:after="0"/>
              <w:ind w:left="66"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620" w:type="dxa"/>
            <w:hideMark/>
          </w:tcPr>
          <w:p w14:paraId="425EF2CC" w14:textId="77777777" w:rsidR="0010254E" w:rsidRPr="00561E1C" w:rsidRDefault="0010254E" w:rsidP="00AF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E1C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4F9541B8" w14:textId="77777777" w:rsidR="0010254E" w:rsidRPr="00561E1C" w:rsidRDefault="0010254E" w:rsidP="00AF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06FFDE" w14:textId="77777777" w:rsidR="0010254E" w:rsidRPr="00561E1C" w:rsidRDefault="0010254E" w:rsidP="00AF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E1C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2392C131" w14:textId="77777777" w:rsidR="0010254E" w:rsidRPr="00561E1C" w:rsidRDefault="0010254E" w:rsidP="00AF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gridSpan w:val="2"/>
            <w:hideMark/>
          </w:tcPr>
          <w:p w14:paraId="500A2A99" w14:textId="77777777" w:rsidR="0010254E" w:rsidRPr="00561E1C" w:rsidRDefault="0010254E" w:rsidP="00AF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E1C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10254E" w:rsidRPr="00561E1C" w14:paraId="1706D3F2" w14:textId="77777777" w:rsidTr="00A10246">
        <w:trPr>
          <w:trHeight w:val="357"/>
        </w:trPr>
        <w:tc>
          <w:tcPr>
            <w:tcW w:w="3870" w:type="dxa"/>
          </w:tcPr>
          <w:p w14:paraId="612588CA" w14:textId="77777777" w:rsidR="0010254E" w:rsidRDefault="0010254E" w:rsidP="0010254E">
            <w:pPr>
              <w:pStyle w:val="BodyText"/>
              <w:tabs>
                <w:tab w:val="clear" w:pos="227"/>
                <w:tab w:val="left" w:pos="0"/>
              </w:tabs>
              <w:spacing w:after="0"/>
              <w:ind w:left="248" w:right="-405" w:hanging="24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1" w:type="dxa"/>
            <w:gridSpan w:val="6"/>
          </w:tcPr>
          <w:p w14:paraId="566C6260" w14:textId="1105EA68" w:rsidR="0010254E" w:rsidRPr="00561E1C" w:rsidRDefault="0010254E" w:rsidP="0010254E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E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254E" w:rsidRPr="00561E1C" w14:paraId="18B9D3A8" w14:textId="77777777" w:rsidTr="0010254E">
        <w:trPr>
          <w:trHeight w:val="357"/>
        </w:trPr>
        <w:tc>
          <w:tcPr>
            <w:tcW w:w="3870" w:type="dxa"/>
            <w:hideMark/>
          </w:tcPr>
          <w:p w14:paraId="17FE5CB5" w14:textId="73FB6013" w:rsidR="0010254E" w:rsidRPr="00561E1C" w:rsidRDefault="0010254E" w:rsidP="0010254E">
            <w:pPr>
              <w:pStyle w:val="BodyText"/>
              <w:tabs>
                <w:tab w:val="clear" w:pos="227"/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งบกำไรขาดทุนเบ็ดเสร็จสำหรับ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งวดหกเดือนสิ้นสุดวันที่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29E5A50D" w14:textId="77777777" w:rsidR="0010254E" w:rsidRPr="00561E1C" w:rsidRDefault="0010254E" w:rsidP="00AF6B2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F9AC2D" w14:textId="77777777" w:rsidR="0010254E" w:rsidRPr="00561E1C" w:rsidRDefault="0010254E" w:rsidP="00AF6B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A4F2CFD" w14:textId="77777777" w:rsidR="0010254E" w:rsidRPr="00561E1C" w:rsidRDefault="0010254E" w:rsidP="00AF6B2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DBC4E" w14:textId="77777777" w:rsidR="0010254E" w:rsidRPr="00561E1C" w:rsidRDefault="0010254E" w:rsidP="00AF6B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gridSpan w:val="2"/>
          </w:tcPr>
          <w:p w14:paraId="04ADC060" w14:textId="77777777" w:rsidR="0010254E" w:rsidRPr="00561E1C" w:rsidRDefault="0010254E" w:rsidP="00AF6B2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254E" w:rsidRPr="00561E1C" w14:paraId="10A48857" w14:textId="77777777" w:rsidTr="0010254E">
        <w:trPr>
          <w:trHeight w:val="334"/>
        </w:trPr>
        <w:tc>
          <w:tcPr>
            <w:tcW w:w="3870" w:type="dxa"/>
          </w:tcPr>
          <w:p w14:paraId="458EE74A" w14:textId="709126BF" w:rsidR="0010254E" w:rsidRDefault="0010254E" w:rsidP="00B35E7B">
            <w:pPr>
              <w:pStyle w:val="BodyText"/>
              <w:spacing w:after="0"/>
              <w:ind w:left="246" w:right="-405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  <w:r w:rsidR="007C1C58">
              <w:rPr>
                <w:rFonts w:ascii="Angsana New" w:hAnsi="Angsana New" w:hint="cs"/>
                <w:sz w:val="30"/>
                <w:szCs w:val="30"/>
                <w:cs/>
              </w:rPr>
              <w:t>จากเ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งินให้กู้ยืมเพื่อซื้อหลักทรัพย์</w:t>
            </w:r>
          </w:p>
        </w:tc>
        <w:tc>
          <w:tcPr>
            <w:tcW w:w="1620" w:type="dxa"/>
          </w:tcPr>
          <w:p w14:paraId="75F45F7E" w14:textId="737EBA69" w:rsidR="0010254E" w:rsidRPr="00561E1C" w:rsidRDefault="0010254E" w:rsidP="004033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30"/>
              </w:tabs>
              <w:spacing w:after="0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31,719</w:t>
            </w:r>
          </w:p>
        </w:tc>
        <w:tc>
          <w:tcPr>
            <w:tcW w:w="270" w:type="dxa"/>
          </w:tcPr>
          <w:p w14:paraId="3B0060C8" w14:textId="77777777" w:rsidR="0010254E" w:rsidRPr="00561E1C" w:rsidRDefault="0010254E" w:rsidP="00AF6B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8DA3D0" w14:textId="0F5C8053" w:rsidR="0010254E" w:rsidRPr="00561E1C" w:rsidRDefault="0010254E" w:rsidP="00B35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(31,719)</w:t>
            </w:r>
          </w:p>
        </w:tc>
        <w:tc>
          <w:tcPr>
            <w:tcW w:w="270" w:type="dxa"/>
          </w:tcPr>
          <w:p w14:paraId="0CD21D29" w14:textId="77777777" w:rsidR="0010254E" w:rsidRPr="00561E1C" w:rsidRDefault="0010254E" w:rsidP="00AF6B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gridSpan w:val="2"/>
          </w:tcPr>
          <w:p w14:paraId="73B56304" w14:textId="243188BC" w:rsidR="0010254E" w:rsidRPr="00561E1C" w:rsidRDefault="0010254E" w:rsidP="007C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254E" w:rsidRPr="00561E1C" w14:paraId="494C8282" w14:textId="77777777" w:rsidTr="0010254E">
        <w:trPr>
          <w:trHeight w:val="334"/>
        </w:trPr>
        <w:tc>
          <w:tcPr>
            <w:tcW w:w="3870" w:type="dxa"/>
          </w:tcPr>
          <w:p w14:paraId="2BF99106" w14:textId="471EEF2A" w:rsidR="0010254E" w:rsidRPr="00561E1C" w:rsidRDefault="0010254E" w:rsidP="0055730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620" w:type="dxa"/>
          </w:tcPr>
          <w:p w14:paraId="6EB7740E" w14:textId="4FE23E6F" w:rsidR="0010254E" w:rsidRPr="00561E1C" w:rsidRDefault="0010254E" w:rsidP="007C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5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EC3AE5" w14:textId="77777777" w:rsidR="0010254E" w:rsidRPr="00561E1C" w:rsidRDefault="0010254E" w:rsidP="00AF6B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9C15C5" w14:textId="2DC25787" w:rsidR="0010254E" w:rsidRPr="00561E1C" w:rsidRDefault="0010254E" w:rsidP="00B35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47,544</w:t>
            </w:r>
          </w:p>
        </w:tc>
        <w:tc>
          <w:tcPr>
            <w:tcW w:w="270" w:type="dxa"/>
          </w:tcPr>
          <w:p w14:paraId="59FBF158" w14:textId="77777777" w:rsidR="0010254E" w:rsidRPr="00561E1C" w:rsidRDefault="0010254E" w:rsidP="00AF6B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gridSpan w:val="2"/>
          </w:tcPr>
          <w:p w14:paraId="3166A173" w14:textId="2301D769" w:rsidR="0010254E" w:rsidRPr="00561E1C" w:rsidRDefault="0010254E" w:rsidP="00642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47,544</w:t>
            </w:r>
          </w:p>
        </w:tc>
      </w:tr>
      <w:tr w:rsidR="0010254E" w:rsidRPr="00561E1C" w14:paraId="5FC67311" w14:textId="77777777" w:rsidTr="0010254E">
        <w:trPr>
          <w:trHeight w:val="334"/>
        </w:trPr>
        <w:tc>
          <w:tcPr>
            <w:tcW w:w="3870" w:type="dxa"/>
          </w:tcPr>
          <w:p w14:paraId="07D34FFE" w14:textId="6295690A" w:rsidR="0010254E" w:rsidRDefault="0010254E" w:rsidP="00CC3918">
            <w:pPr>
              <w:pStyle w:val="BodyText"/>
              <w:spacing w:after="0"/>
              <w:ind w:left="246" w:right="-405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กำไรและผลตอบแทนจาก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620" w:type="dxa"/>
          </w:tcPr>
          <w:p w14:paraId="09141B08" w14:textId="77777777" w:rsidR="0010254E" w:rsidRDefault="0010254E" w:rsidP="00B35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21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E18C64B" w14:textId="635DACFE" w:rsidR="0010254E" w:rsidRDefault="0010254E" w:rsidP="00B35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2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151,302</w:t>
            </w:r>
          </w:p>
        </w:tc>
        <w:tc>
          <w:tcPr>
            <w:tcW w:w="270" w:type="dxa"/>
          </w:tcPr>
          <w:p w14:paraId="377BEED5" w14:textId="77777777" w:rsidR="0010254E" w:rsidRPr="00561E1C" w:rsidRDefault="0010254E" w:rsidP="00B35E7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BC267C1" w14:textId="77777777" w:rsidR="0010254E" w:rsidRDefault="0010254E" w:rsidP="00B35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8863513" w14:textId="0C13195A" w:rsidR="0010254E" w:rsidRDefault="0010254E" w:rsidP="00B35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(14,250)</w:t>
            </w:r>
          </w:p>
        </w:tc>
        <w:tc>
          <w:tcPr>
            <w:tcW w:w="270" w:type="dxa"/>
          </w:tcPr>
          <w:p w14:paraId="3FAEEF9F" w14:textId="77777777" w:rsidR="0010254E" w:rsidRPr="00561E1C" w:rsidRDefault="0010254E" w:rsidP="00B35E7B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gridSpan w:val="2"/>
          </w:tcPr>
          <w:p w14:paraId="53C05B0D" w14:textId="77777777" w:rsidR="0010254E" w:rsidRDefault="0010254E" w:rsidP="00642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52B78CF" w14:textId="1571D4E5" w:rsidR="0010254E" w:rsidRDefault="0010254E" w:rsidP="00642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137,052</w:t>
            </w:r>
          </w:p>
        </w:tc>
      </w:tr>
      <w:tr w:rsidR="0010254E" w:rsidRPr="00561E1C" w14:paraId="47D70B00" w14:textId="77777777" w:rsidTr="0010254E">
        <w:trPr>
          <w:trHeight w:val="334"/>
        </w:trPr>
        <w:tc>
          <w:tcPr>
            <w:tcW w:w="3870" w:type="dxa"/>
          </w:tcPr>
          <w:p w14:paraId="173784E1" w14:textId="68A25E91" w:rsidR="0010254E" w:rsidRPr="00561E1C" w:rsidRDefault="0010254E" w:rsidP="00B35E7B">
            <w:pPr>
              <w:pStyle w:val="BodyText"/>
              <w:tabs>
                <w:tab w:val="clear" w:pos="227"/>
                <w:tab w:val="left" w:pos="426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20" w:type="dxa"/>
          </w:tcPr>
          <w:p w14:paraId="125A2D18" w14:textId="70659346" w:rsidR="0010254E" w:rsidRPr="00561E1C" w:rsidRDefault="0010254E" w:rsidP="00B35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2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202,781</w:t>
            </w:r>
          </w:p>
        </w:tc>
        <w:tc>
          <w:tcPr>
            <w:tcW w:w="270" w:type="dxa"/>
          </w:tcPr>
          <w:p w14:paraId="2880B35C" w14:textId="77777777" w:rsidR="0010254E" w:rsidRPr="00561E1C" w:rsidRDefault="0010254E" w:rsidP="00B35E7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C6D8864" w14:textId="03738F73" w:rsidR="0010254E" w:rsidRPr="00561E1C" w:rsidRDefault="0010254E" w:rsidP="00B35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(1,575)</w:t>
            </w:r>
          </w:p>
        </w:tc>
        <w:tc>
          <w:tcPr>
            <w:tcW w:w="270" w:type="dxa"/>
          </w:tcPr>
          <w:p w14:paraId="41165878" w14:textId="77777777" w:rsidR="0010254E" w:rsidRPr="00561E1C" w:rsidRDefault="0010254E" w:rsidP="00B35E7B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gridSpan w:val="2"/>
          </w:tcPr>
          <w:p w14:paraId="114CBC0D" w14:textId="0BB70216" w:rsidR="0010254E" w:rsidRPr="00561E1C" w:rsidRDefault="0010254E" w:rsidP="00642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201,206</w:t>
            </w:r>
          </w:p>
        </w:tc>
      </w:tr>
      <w:tr w:rsidR="0010254E" w:rsidRPr="00561E1C" w14:paraId="55E46BFF" w14:textId="77777777" w:rsidTr="0010254E">
        <w:trPr>
          <w:trHeight w:val="349"/>
        </w:trPr>
        <w:tc>
          <w:tcPr>
            <w:tcW w:w="3870" w:type="dxa"/>
          </w:tcPr>
          <w:p w14:paraId="6EE38140" w14:textId="77777777" w:rsidR="0010254E" w:rsidRPr="00561E1C" w:rsidRDefault="0010254E" w:rsidP="00B35E7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2807921" w14:textId="77777777" w:rsidR="0010254E" w:rsidRPr="00561E1C" w:rsidRDefault="0010254E" w:rsidP="00B35E7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B3A6AD" w14:textId="77777777" w:rsidR="0010254E" w:rsidRPr="00561E1C" w:rsidRDefault="0010254E" w:rsidP="00B35E7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80E23D3" w14:textId="77777777" w:rsidR="0010254E" w:rsidRPr="00561E1C" w:rsidRDefault="0010254E" w:rsidP="0041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E1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811B7D" w14:textId="77777777" w:rsidR="0010254E" w:rsidRPr="00561E1C" w:rsidRDefault="0010254E" w:rsidP="00B35E7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gridSpan w:val="2"/>
          </w:tcPr>
          <w:p w14:paraId="210848FA" w14:textId="77777777" w:rsidR="0010254E" w:rsidRPr="00561E1C" w:rsidRDefault="0010254E" w:rsidP="00B35E7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E60EFCE" w14:textId="6724CDE5" w:rsidR="007D58E2" w:rsidRDefault="007D58E2" w:rsidP="00AD4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</w:p>
    <w:p w14:paraId="09FBC454" w14:textId="77777777" w:rsidR="007D58E2" w:rsidRDefault="007D58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  <w:lang w:val="en-GB"/>
        </w:rPr>
      </w:pPr>
      <w:r>
        <w:rPr>
          <w:rFonts w:asciiTheme="majorBidi" w:eastAsia="Times New Roman" w:hAnsiTheme="majorBidi" w:cstheme="majorBidi"/>
          <w:sz w:val="30"/>
          <w:szCs w:val="30"/>
          <w:lang w:val="en-GB"/>
        </w:rPr>
        <w:br w:type="page"/>
      </w:r>
    </w:p>
    <w:tbl>
      <w:tblPr>
        <w:tblW w:w="92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620"/>
        <w:gridCol w:w="270"/>
        <w:gridCol w:w="1530"/>
        <w:gridCol w:w="270"/>
        <w:gridCol w:w="1620"/>
        <w:gridCol w:w="21"/>
      </w:tblGrid>
      <w:tr w:rsidR="0010254E" w:rsidRPr="00561E1C" w14:paraId="3891A0CD" w14:textId="77777777" w:rsidTr="0010254E">
        <w:trPr>
          <w:gridAfter w:val="1"/>
          <w:wAfter w:w="21" w:type="dxa"/>
          <w:trHeight w:val="488"/>
          <w:tblHeader/>
        </w:trPr>
        <w:tc>
          <w:tcPr>
            <w:tcW w:w="3870" w:type="dxa"/>
          </w:tcPr>
          <w:p w14:paraId="73D4CA90" w14:textId="77777777" w:rsidR="0010254E" w:rsidRPr="00561E1C" w:rsidRDefault="0010254E" w:rsidP="00AF6B2B">
            <w:pPr>
              <w:pStyle w:val="BodyText"/>
              <w:spacing w:after="0"/>
              <w:ind w:left="336" w:right="-405" w:hanging="90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10" w:type="dxa"/>
            <w:gridSpan w:val="5"/>
            <w:vAlign w:val="bottom"/>
          </w:tcPr>
          <w:p w14:paraId="58E732B8" w14:textId="58DF0FE0" w:rsidR="0010254E" w:rsidRPr="00B35E7B" w:rsidRDefault="0010254E" w:rsidP="00AF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5E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0254E" w:rsidRPr="00561E1C" w14:paraId="33D8C915" w14:textId="77777777" w:rsidTr="0010254E">
        <w:trPr>
          <w:trHeight w:val="380"/>
          <w:tblHeader/>
        </w:trPr>
        <w:tc>
          <w:tcPr>
            <w:tcW w:w="3870" w:type="dxa"/>
          </w:tcPr>
          <w:p w14:paraId="45D297C9" w14:textId="77777777" w:rsidR="0010254E" w:rsidRPr="00561E1C" w:rsidRDefault="0010254E" w:rsidP="00AF6B2B">
            <w:pPr>
              <w:pStyle w:val="BodyText"/>
              <w:spacing w:after="0"/>
              <w:ind w:left="66"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620" w:type="dxa"/>
            <w:hideMark/>
          </w:tcPr>
          <w:p w14:paraId="52393064" w14:textId="77777777" w:rsidR="0010254E" w:rsidRPr="00561E1C" w:rsidRDefault="0010254E" w:rsidP="00AF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E1C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77024F61" w14:textId="77777777" w:rsidR="0010254E" w:rsidRPr="00561E1C" w:rsidRDefault="0010254E" w:rsidP="00AF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EAC4163" w14:textId="77777777" w:rsidR="0010254E" w:rsidRPr="00561E1C" w:rsidRDefault="0010254E" w:rsidP="00AF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E1C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21554444" w14:textId="77777777" w:rsidR="0010254E" w:rsidRPr="00561E1C" w:rsidRDefault="0010254E" w:rsidP="00AF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gridSpan w:val="2"/>
            <w:hideMark/>
          </w:tcPr>
          <w:p w14:paraId="5F289B40" w14:textId="77777777" w:rsidR="0010254E" w:rsidRPr="00561E1C" w:rsidRDefault="0010254E" w:rsidP="00AF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E1C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10254E" w:rsidRPr="00561E1C" w14:paraId="031D7853" w14:textId="77777777" w:rsidTr="0010254E">
        <w:trPr>
          <w:trHeight w:val="357"/>
        </w:trPr>
        <w:tc>
          <w:tcPr>
            <w:tcW w:w="3870" w:type="dxa"/>
          </w:tcPr>
          <w:p w14:paraId="74498ECC" w14:textId="77777777" w:rsidR="0010254E" w:rsidRDefault="0010254E" w:rsidP="00AF6B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1" w:type="dxa"/>
            <w:gridSpan w:val="6"/>
          </w:tcPr>
          <w:p w14:paraId="309C9C1B" w14:textId="6E14EA42" w:rsidR="0010254E" w:rsidRPr="00561E1C" w:rsidRDefault="0010254E" w:rsidP="0010254E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E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254E" w:rsidRPr="00561E1C" w14:paraId="5AB57FA2" w14:textId="77777777" w:rsidTr="0010254E">
        <w:trPr>
          <w:trHeight w:val="357"/>
        </w:trPr>
        <w:tc>
          <w:tcPr>
            <w:tcW w:w="3870" w:type="dxa"/>
            <w:hideMark/>
          </w:tcPr>
          <w:p w14:paraId="7B5756C0" w14:textId="77777777" w:rsidR="0010254E" w:rsidRPr="00561E1C" w:rsidRDefault="0010254E" w:rsidP="0010254E">
            <w:pPr>
              <w:pStyle w:val="BodyText"/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งบกำไรขาดทุนเบ็ดเสร็จสำหรับ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งวดหกเดือนสิ้นสุดวันที่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29BD8D2E" w14:textId="77777777" w:rsidR="0010254E" w:rsidRPr="00561E1C" w:rsidRDefault="0010254E" w:rsidP="00AF6B2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DDD6CE" w14:textId="77777777" w:rsidR="0010254E" w:rsidRPr="00561E1C" w:rsidRDefault="0010254E" w:rsidP="00AF6B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4868669" w14:textId="77777777" w:rsidR="0010254E" w:rsidRPr="00561E1C" w:rsidRDefault="0010254E" w:rsidP="00AF6B2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F415C" w14:textId="77777777" w:rsidR="0010254E" w:rsidRPr="00561E1C" w:rsidRDefault="0010254E" w:rsidP="00AF6B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gridSpan w:val="2"/>
          </w:tcPr>
          <w:p w14:paraId="4ADB50BF" w14:textId="77777777" w:rsidR="0010254E" w:rsidRPr="00561E1C" w:rsidRDefault="0010254E" w:rsidP="00AF6B2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254E" w:rsidRPr="00561E1C" w14:paraId="3DE3F841" w14:textId="77777777" w:rsidTr="0010254E">
        <w:trPr>
          <w:trHeight w:val="334"/>
        </w:trPr>
        <w:tc>
          <w:tcPr>
            <w:tcW w:w="3870" w:type="dxa"/>
          </w:tcPr>
          <w:p w14:paraId="7FEE584B" w14:textId="24436C90" w:rsidR="0010254E" w:rsidRDefault="0010254E" w:rsidP="00AF6B2B">
            <w:pPr>
              <w:pStyle w:val="BodyText"/>
              <w:spacing w:after="0"/>
              <w:ind w:left="246" w:right="-405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  <w:r w:rsidR="007C1C58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620" w:type="dxa"/>
          </w:tcPr>
          <w:p w14:paraId="1C96DDC4" w14:textId="77777777" w:rsidR="0010254E" w:rsidRPr="00561E1C" w:rsidRDefault="0010254E" w:rsidP="004033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31,719</w:t>
            </w:r>
          </w:p>
        </w:tc>
        <w:tc>
          <w:tcPr>
            <w:tcW w:w="270" w:type="dxa"/>
          </w:tcPr>
          <w:p w14:paraId="62C66D6F" w14:textId="77777777" w:rsidR="0010254E" w:rsidRPr="00561E1C" w:rsidRDefault="0010254E" w:rsidP="00AF6B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440694" w14:textId="77777777" w:rsidR="0010254E" w:rsidRPr="00561E1C" w:rsidRDefault="0010254E" w:rsidP="00AF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(31,719)</w:t>
            </w:r>
          </w:p>
        </w:tc>
        <w:tc>
          <w:tcPr>
            <w:tcW w:w="270" w:type="dxa"/>
          </w:tcPr>
          <w:p w14:paraId="01BD3635" w14:textId="77777777" w:rsidR="0010254E" w:rsidRPr="00561E1C" w:rsidRDefault="0010254E" w:rsidP="00AF6B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gridSpan w:val="2"/>
          </w:tcPr>
          <w:p w14:paraId="5BCF61B3" w14:textId="77777777" w:rsidR="0010254E" w:rsidRPr="00561E1C" w:rsidRDefault="0010254E" w:rsidP="007C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254E" w:rsidRPr="00561E1C" w14:paraId="65F4C521" w14:textId="77777777" w:rsidTr="0010254E">
        <w:trPr>
          <w:trHeight w:val="334"/>
        </w:trPr>
        <w:tc>
          <w:tcPr>
            <w:tcW w:w="3870" w:type="dxa"/>
          </w:tcPr>
          <w:p w14:paraId="6DB7A27D" w14:textId="77777777" w:rsidR="0010254E" w:rsidRPr="00561E1C" w:rsidRDefault="0010254E" w:rsidP="00AF6B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620" w:type="dxa"/>
          </w:tcPr>
          <w:p w14:paraId="3D8C63F1" w14:textId="77777777" w:rsidR="0010254E" w:rsidRPr="00561E1C" w:rsidRDefault="0010254E" w:rsidP="007C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5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E2F5A8" w14:textId="77777777" w:rsidR="0010254E" w:rsidRPr="00561E1C" w:rsidRDefault="0010254E" w:rsidP="00AF6B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F71775" w14:textId="69CD6E15" w:rsidR="0010254E" w:rsidRPr="00561E1C" w:rsidRDefault="0010254E" w:rsidP="00AF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47,447</w:t>
            </w:r>
          </w:p>
        </w:tc>
        <w:tc>
          <w:tcPr>
            <w:tcW w:w="270" w:type="dxa"/>
          </w:tcPr>
          <w:p w14:paraId="204BACC9" w14:textId="77777777" w:rsidR="0010254E" w:rsidRPr="00561E1C" w:rsidRDefault="0010254E" w:rsidP="00AF6B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gridSpan w:val="2"/>
          </w:tcPr>
          <w:p w14:paraId="1230673A" w14:textId="3055E363" w:rsidR="0010254E" w:rsidRPr="00561E1C" w:rsidRDefault="0010254E" w:rsidP="00642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47,447</w:t>
            </w:r>
          </w:p>
        </w:tc>
      </w:tr>
      <w:tr w:rsidR="0010254E" w:rsidRPr="00561E1C" w14:paraId="6C38DB63" w14:textId="77777777" w:rsidTr="0010254E">
        <w:trPr>
          <w:trHeight w:val="334"/>
        </w:trPr>
        <w:tc>
          <w:tcPr>
            <w:tcW w:w="3870" w:type="dxa"/>
          </w:tcPr>
          <w:p w14:paraId="7A3B7181" w14:textId="77777777" w:rsidR="0010254E" w:rsidRDefault="0010254E" w:rsidP="00AF6B2B">
            <w:pPr>
              <w:pStyle w:val="BodyText"/>
              <w:spacing w:after="0"/>
              <w:ind w:left="246" w:right="-405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กำไรและผลตอบแทนจาก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620" w:type="dxa"/>
          </w:tcPr>
          <w:p w14:paraId="6C0F1D4C" w14:textId="77777777" w:rsidR="0010254E" w:rsidRDefault="0010254E" w:rsidP="00AF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21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AE3E373" w14:textId="41564DA7" w:rsidR="0010254E" w:rsidRDefault="0010254E" w:rsidP="00AF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2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151,205</w:t>
            </w:r>
          </w:p>
        </w:tc>
        <w:tc>
          <w:tcPr>
            <w:tcW w:w="270" w:type="dxa"/>
          </w:tcPr>
          <w:p w14:paraId="3399698D" w14:textId="77777777" w:rsidR="0010254E" w:rsidRPr="00561E1C" w:rsidRDefault="0010254E" w:rsidP="00AF6B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F731799" w14:textId="77777777" w:rsidR="0010254E" w:rsidRDefault="0010254E" w:rsidP="00AF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D5D061A" w14:textId="5B01ACC1" w:rsidR="0010254E" w:rsidRDefault="0010254E" w:rsidP="00AF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(14,153)</w:t>
            </w:r>
          </w:p>
        </w:tc>
        <w:tc>
          <w:tcPr>
            <w:tcW w:w="270" w:type="dxa"/>
          </w:tcPr>
          <w:p w14:paraId="14BFCBCB" w14:textId="77777777" w:rsidR="0010254E" w:rsidRPr="00561E1C" w:rsidRDefault="0010254E" w:rsidP="00AF6B2B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gridSpan w:val="2"/>
          </w:tcPr>
          <w:p w14:paraId="1CF9F501" w14:textId="77777777" w:rsidR="0010254E" w:rsidRDefault="0010254E" w:rsidP="00642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C38DB10" w14:textId="77777777" w:rsidR="0010254E" w:rsidRDefault="0010254E" w:rsidP="00642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137,052</w:t>
            </w:r>
          </w:p>
        </w:tc>
      </w:tr>
      <w:tr w:rsidR="0010254E" w:rsidRPr="00561E1C" w14:paraId="3822EBD2" w14:textId="77777777" w:rsidTr="0010254E">
        <w:trPr>
          <w:trHeight w:val="334"/>
        </w:trPr>
        <w:tc>
          <w:tcPr>
            <w:tcW w:w="3870" w:type="dxa"/>
          </w:tcPr>
          <w:p w14:paraId="5C45585A" w14:textId="77777777" w:rsidR="0010254E" w:rsidRPr="00561E1C" w:rsidRDefault="0010254E" w:rsidP="00AF6B2B">
            <w:pPr>
              <w:pStyle w:val="BodyText"/>
              <w:tabs>
                <w:tab w:val="clear" w:pos="227"/>
                <w:tab w:val="left" w:pos="426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20" w:type="dxa"/>
          </w:tcPr>
          <w:p w14:paraId="2D0DFF55" w14:textId="577186FE" w:rsidR="0010254E" w:rsidRPr="00561E1C" w:rsidRDefault="0010254E" w:rsidP="00AF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2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132,855</w:t>
            </w:r>
          </w:p>
        </w:tc>
        <w:tc>
          <w:tcPr>
            <w:tcW w:w="270" w:type="dxa"/>
          </w:tcPr>
          <w:p w14:paraId="0D093AEC" w14:textId="77777777" w:rsidR="0010254E" w:rsidRPr="00561E1C" w:rsidRDefault="0010254E" w:rsidP="00AF6B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261773" w14:textId="77777777" w:rsidR="0010254E" w:rsidRPr="00561E1C" w:rsidRDefault="0010254E" w:rsidP="00AF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(1,575)</w:t>
            </w:r>
          </w:p>
        </w:tc>
        <w:tc>
          <w:tcPr>
            <w:tcW w:w="270" w:type="dxa"/>
          </w:tcPr>
          <w:p w14:paraId="6E5E5497" w14:textId="77777777" w:rsidR="0010254E" w:rsidRPr="00561E1C" w:rsidRDefault="0010254E" w:rsidP="00AF6B2B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gridSpan w:val="2"/>
          </w:tcPr>
          <w:p w14:paraId="33E01F70" w14:textId="6D7603B5" w:rsidR="0010254E" w:rsidRPr="00561E1C" w:rsidRDefault="0010254E" w:rsidP="00642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131,280</w:t>
            </w:r>
          </w:p>
        </w:tc>
      </w:tr>
      <w:tr w:rsidR="0010254E" w:rsidRPr="00561E1C" w14:paraId="511178CF" w14:textId="77777777" w:rsidTr="0010254E">
        <w:trPr>
          <w:trHeight w:val="349"/>
        </w:trPr>
        <w:tc>
          <w:tcPr>
            <w:tcW w:w="3870" w:type="dxa"/>
          </w:tcPr>
          <w:p w14:paraId="2EBDB2DA" w14:textId="77777777" w:rsidR="0010254E" w:rsidRPr="00561E1C" w:rsidRDefault="0010254E" w:rsidP="00AF6B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7C8045" w14:textId="77777777" w:rsidR="0010254E" w:rsidRPr="00561E1C" w:rsidRDefault="0010254E" w:rsidP="00AF6B2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51ADE8" w14:textId="77777777" w:rsidR="0010254E" w:rsidRPr="00561E1C" w:rsidRDefault="0010254E" w:rsidP="00AF6B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0898B21" w14:textId="77777777" w:rsidR="0010254E" w:rsidRPr="00561E1C" w:rsidRDefault="0010254E" w:rsidP="001B4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E1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AB2F68" w14:textId="77777777" w:rsidR="0010254E" w:rsidRPr="00561E1C" w:rsidRDefault="0010254E" w:rsidP="00AF6B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gridSpan w:val="2"/>
          </w:tcPr>
          <w:p w14:paraId="3D466806" w14:textId="77777777" w:rsidR="0010254E" w:rsidRPr="00561E1C" w:rsidRDefault="0010254E" w:rsidP="00AF6B2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659D211" w14:textId="35AABC0F" w:rsidR="001B441E" w:rsidRPr="002C413D" w:rsidRDefault="001B441E" w:rsidP="002C41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en-GB"/>
        </w:rPr>
      </w:pPr>
    </w:p>
    <w:sectPr w:rsidR="001B441E" w:rsidRPr="002C413D" w:rsidSect="00A80BF2">
      <w:headerReference w:type="default" r:id="rId13"/>
      <w:pgSz w:w="11907" w:h="16839" w:code="9"/>
      <w:pgMar w:top="691" w:right="1152" w:bottom="576" w:left="1170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DC211" w14:textId="77777777" w:rsidR="00182A0E" w:rsidRDefault="00182A0E">
      <w:r>
        <w:separator/>
      </w:r>
    </w:p>
  </w:endnote>
  <w:endnote w:type="continuationSeparator" w:id="0">
    <w:p w14:paraId="29CC8086" w14:textId="77777777" w:rsidR="00182A0E" w:rsidRDefault="00182A0E">
      <w:r>
        <w:continuationSeparator/>
      </w:r>
    </w:p>
  </w:endnote>
  <w:endnote w:type="continuationNotice" w:id="1">
    <w:p w14:paraId="20C46C4F" w14:textId="77777777" w:rsidR="00182A0E" w:rsidRDefault="00182A0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New-BoldItalic">
    <w:altName w:val="Angsana New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82535C" w14:textId="77777777" w:rsidR="00182A0E" w:rsidRDefault="00182A0E">
      <w:r>
        <w:separator/>
      </w:r>
    </w:p>
  </w:footnote>
  <w:footnote w:type="continuationSeparator" w:id="0">
    <w:p w14:paraId="6C069B3D" w14:textId="77777777" w:rsidR="00182A0E" w:rsidRDefault="00182A0E">
      <w:r>
        <w:continuationSeparator/>
      </w:r>
    </w:p>
  </w:footnote>
  <w:footnote w:type="continuationNotice" w:id="1">
    <w:p w14:paraId="0DE3B929" w14:textId="77777777" w:rsidR="00182A0E" w:rsidRDefault="00182A0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C2DA5" w14:textId="77777777" w:rsidR="003E55EE" w:rsidRDefault="003E55EE" w:rsidP="007522C2">
    <w:pPr>
      <w:tabs>
        <w:tab w:val="clear" w:pos="454"/>
        <w:tab w:val="left" w:pos="450"/>
      </w:tabs>
      <w:spacing w:line="240" w:lineRule="auto"/>
      <w:ind w:left="630" w:hanging="6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ไทยพาณิชย์ จำกัด และบริษัทย่อย</w:t>
    </w:r>
  </w:p>
  <w:p w14:paraId="3B9F2F29" w14:textId="77777777" w:rsidR="003E55EE" w:rsidRDefault="003E55EE" w:rsidP="001246B6">
    <w:pPr>
      <w:tabs>
        <w:tab w:val="clear" w:pos="454"/>
        <w:tab w:val="left" w:pos="450"/>
      </w:tabs>
      <w:spacing w:line="240" w:lineRule="auto"/>
      <w:ind w:left="720" w:hanging="72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14:paraId="1E9973B5" w14:textId="7C1BA149" w:rsidR="003E55EE" w:rsidRDefault="003E55EE" w:rsidP="001246B6">
    <w:pPr>
      <w:spacing w:line="240" w:lineRule="auto"/>
      <w:ind w:left="720" w:hanging="72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1F0E13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3</w:t>
    </w:r>
  </w:p>
  <w:p w14:paraId="7FF8AE28" w14:textId="77777777" w:rsidR="003E55EE" w:rsidRPr="000E0B3D" w:rsidRDefault="003E55EE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27A22" w14:textId="77777777" w:rsidR="003E55EE" w:rsidRDefault="003E55EE" w:rsidP="002B413A">
    <w:pPr>
      <w:tabs>
        <w:tab w:val="clear" w:pos="454"/>
        <w:tab w:val="clear" w:pos="680"/>
        <w:tab w:val="left" w:pos="450"/>
        <w:tab w:val="left" w:pos="630"/>
      </w:tabs>
      <w:spacing w:line="240" w:lineRule="auto"/>
      <w:ind w:left="72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ไทยพาณิชย์ จำกัด และบริษัทย่อย</w:t>
    </w:r>
  </w:p>
  <w:p w14:paraId="4D944F21" w14:textId="77777777" w:rsidR="003E55EE" w:rsidRDefault="003E55EE" w:rsidP="002B413A">
    <w:pPr>
      <w:tabs>
        <w:tab w:val="clear" w:pos="227"/>
        <w:tab w:val="clear" w:pos="454"/>
        <w:tab w:val="clear" w:pos="680"/>
        <w:tab w:val="left" w:pos="630"/>
      </w:tabs>
      <w:spacing w:line="240" w:lineRule="auto"/>
      <w:ind w:left="72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14:paraId="4DAC8A97" w14:textId="77777777" w:rsidR="003E55EE" w:rsidRDefault="003E55EE" w:rsidP="002B413A">
    <w:pPr>
      <w:tabs>
        <w:tab w:val="clear" w:pos="680"/>
        <w:tab w:val="left" w:pos="630"/>
      </w:tabs>
      <w:spacing w:line="240" w:lineRule="auto"/>
      <w:ind w:left="72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1F0E13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3</w:t>
    </w:r>
  </w:p>
  <w:p w14:paraId="6F4DA861" w14:textId="77777777" w:rsidR="003E55EE" w:rsidRPr="000E0B3D" w:rsidRDefault="003E55EE">
    <w:pPr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899BD" w14:textId="77777777" w:rsidR="003E55EE" w:rsidRDefault="003E55EE" w:rsidP="002B413A">
    <w:pPr>
      <w:tabs>
        <w:tab w:val="clear" w:pos="454"/>
        <w:tab w:val="clear" w:pos="680"/>
        <w:tab w:val="left" w:pos="450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ไทยพาณิชย์ จำกัด และบริษัทย่อย</w:t>
    </w:r>
  </w:p>
  <w:p w14:paraId="0CDE92BF" w14:textId="77777777" w:rsidR="003E55EE" w:rsidRDefault="003E55EE" w:rsidP="002B413A">
    <w:pPr>
      <w:tabs>
        <w:tab w:val="clear" w:pos="227"/>
        <w:tab w:val="clear" w:pos="454"/>
        <w:tab w:val="clear" w:pos="680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14:paraId="51B06DDF" w14:textId="77777777" w:rsidR="003E55EE" w:rsidRDefault="003E55EE" w:rsidP="002B413A">
    <w:pPr>
      <w:tabs>
        <w:tab w:val="clear" w:pos="680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1F0E13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3</w:t>
    </w:r>
  </w:p>
  <w:p w14:paraId="7873DE99" w14:textId="77777777" w:rsidR="003E55EE" w:rsidRPr="000E0B3D" w:rsidRDefault="003E55EE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1440"/>
        </w:tabs>
        <w:ind w:left="-100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-1440"/>
        </w:tabs>
        <w:ind w:left="-86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-1440"/>
        </w:tabs>
        <w:ind w:left="-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1440"/>
        </w:tabs>
        <w:ind w:left="-57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1440"/>
        </w:tabs>
        <w:ind w:left="-432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-1440"/>
        </w:tabs>
        <w:ind w:left="-28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1440"/>
        </w:tabs>
        <w:ind w:left="-14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1440"/>
        </w:tabs>
        <w:ind w:left="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1440"/>
        </w:tabs>
        <w:ind w:left="144" w:hanging="1584"/>
      </w:pPr>
    </w:lvl>
  </w:abstractNum>
  <w:abstractNum w:abstractNumId="1" w15:restartNumberingAfterBreak="0">
    <w:nsid w:val="02675030"/>
    <w:multiLevelType w:val="hybridMultilevel"/>
    <w:tmpl w:val="F21A7FC4"/>
    <w:lvl w:ilvl="0" w:tplc="DFF8E972">
      <w:start w:val="1"/>
      <w:numFmt w:val="thaiLetters"/>
      <w:lvlText w:val="(%1)"/>
      <w:lvlJc w:val="left"/>
      <w:pPr>
        <w:ind w:left="54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3784E91"/>
    <w:multiLevelType w:val="multilevel"/>
    <w:tmpl w:val="F1E46BAE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048A4131"/>
    <w:multiLevelType w:val="multilevel"/>
    <w:tmpl w:val="DCB46B70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4"/>
      <w:numFmt w:val="decimal"/>
      <w:lvlText w:val="%4.4.1.1"/>
      <w:lvlJc w:val="left"/>
      <w:pPr>
        <w:ind w:left="234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052B6F60"/>
    <w:multiLevelType w:val="hybridMultilevel"/>
    <w:tmpl w:val="0250F9C2"/>
    <w:lvl w:ilvl="0" w:tplc="AEB87DD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67D46"/>
    <w:multiLevelType w:val="multilevel"/>
    <w:tmpl w:val="2C4854F6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8B2701"/>
    <w:multiLevelType w:val="hybridMultilevel"/>
    <w:tmpl w:val="2B664B2A"/>
    <w:lvl w:ilvl="0" w:tplc="76A65A22">
      <w:start w:val="1"/>
      <w:numFmt w:val="thaiLetters"/>
      <w:lvlText w:val="(%1)"/>
      <w:lvlJc w:val="left"/>
      <w:pPr>
        <w:ind w:left="900" w:hanging="540"/>
      </w:pPr>
      <w:rPr>
        <w:rFonts w:eastAsia="MS Mincho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3046AD"/>
    <w:multiLevelType w:val="hybridMultilevel"/>
    <w:tmpl w:val="066492B8"/>
    <w:lvl w:ilvl="0" w:tplc="3280BD1E">
      <w:start w:val="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610239"/>
    <w:multiLevelType w:val="multilevel"/>
    <w:tmpl w:val="E35A8E02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color w:val="auto"/>
        <w:sz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0A40B2A"/>
    <w:multiLevelType w:val="multilevel"/>
    <w:tmpl w:val="52805B9C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30B45E9"/>
    <w:multiLevelType w:val="hybridMultilevel"/>
    <w:tmpl w:val="5270F568"/>
    <w:lvl w:ilvl="0" w:tplc="0980D586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A51068"/>
    <w:multiLevelType w:val="hybridMultilevel"/>
    <w:tmpl w:val="F154A252"/>
    <w:lvl w:ilvl="0" w:tplc="7458DDA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17751A67"/>
    <w:multiLevelType w:val="multilevel"/>
    <w:tmpl w:val="5C8CE1D8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8245D6C"/>
    <w:multiLevelType w:val="multilevel"/>
    <w:tmpl w:val="A66643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DEE6B53"/>
    <w:multiLevelType w:val="hybridMultilevel"/>
    <w:tmpl w:val="272287A6"/>
    <w:lvl w:ilvl="0" w:tplc="BAAA94E2">
      <w:start w:val="99"/>
      <w:numFmt w:val="bullet"/>
      <w:lvlText w:val="*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E10738B"/>
    <w:multiLevelType w:val="hybridMultilevel"/>
    <w:tmpl w:val="6380A61E"/>
    <w:lvl w:ilvl="0" w:tplc="384071CE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cs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27576AD7"/>
    <w:multiLevelType w:val="multilevel"/>
    <w:tmpl w:val="F604ABEC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4"/>
      <w:numFmt w:val="decimal"/>
      <w:lvlText w:val="%4.4.1.2"/>
      <w:lvlJc w:val="left"/>
      <w:pPr>
        <w:ind w:left="234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3" w15:restartNumberingAfterBreak="0">
    <w:nsid w:val="2DB125F2"/>
    <w:multiLevelType w:val="hybridMultilevel"/>
    <w:tmpl w:val="F65A7B9E"/>
    <w:lvl w:ilvl="0" w:tplc="B82271D4">
      <w:numFmt w:val="bullet"/>
      <w:lvlText w:val="*"/>
      <w:lvlJc w:val="left"/>
      <w:pPr>
        <w:ind w:left="1890" w:hanging="360"/>
      </w:pPr>
      <w:rPr>
        <w:rFonts w:ascii="Angsana New" w:eastAsia="MS Mincho" w:hAnsi="Angsana New" w:cs="Angsana New" w:hint="default"/>
        <w:sz w:val="24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6DC4780"/>
    <w:multiLevelType w:val="hybridMultilevel"/>
    <w:tmpl w:val="974E2A3A"/>
    <w:lvl w:ilvl="0" w:tplc="00B690C6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42239B"/>
    <w:multiLevelType w:val="hybridMultilevel"/>
    <w:tmpl w:val="25768C40"/>
    <w:lvl w:ilvl="0" w:tplc="F208C2E4">
      <w:start w:val="18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74697E"/>
    <w:multiLevelType w:val="hybridMultilevel"/>
    <w:tmpl w:val="EC065D66"/>
    <w:lvl w:ilvl="0" w:tplc="BE427D7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461C5D3C"/>
    <w:multiLevelType w:val="hybridMultilevel"/>
    <w:tmpl w:val="974E2A3A"/>
    <w:lvl w:ilvl="0" w:tplc="00B690C6">
      <w:start w:val="29"/>
      <w:numFmt w:val="decimal"/>
      <w:lvlText w:val="%1"/>
      <w:lvlJc w:val="left"/>
      <w:pPr>
        <w:ind w:left="59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6705EE"/>
    <w:multiLevelType w:val="multilevel"/>
    <w:tmpl w:val="A66643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A654FB"/>
    <w:multiLevelType w:val="hybridMultilevel"/>
    <w:tmpl w:val="E22EC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B3208"/>
    <w:multiLevelType w:val="hybridMultilevel"/>
    <w:tmpl w:val="599E6FC2"/>
    <w:lvl w:ilvl="0" w:tplc="9AFAE978">
      <w:numFmt w:val="bullet"/>
      <w:lvlText w:val=""/>
      <w:lvlJc w:val="left"/>
      <w:pPr>
        <w:ind w:left="720" w:hanging="360"/>
      </w:pPr>
      <w:rPr>
        <w:rFonts w:ascii="Wingdings" w:eastAsia="MS Mincho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D47ED9"/>
    <w:multiLevelType w:val="hybridMultilevel"/>
    <w:tmpl w:val="032C0942"/>
    <w:lvl w:ilvl="0" w:tplc="18AE1538">
      <w:start w:val="1"/>
      <w:numFmt w:val="decimal"/>
      <w:lvlText w:val="(%1)"/>
      <w:lvlJc w:val="left"/>
      <w:pPr>
        <w:tabs>
          <w:tab w:val="num" w:pos="1290"/>
        </w:tabs>
        <w:ind w:left="1290" w:hanging="360"/>
      </w:pPr>
      <w:rPr>
        <w:rFonts w:hint="default"/>
        <w:cs w:val="0"/>
        <w:lang w:bidi="th-TH"/>
      </w:rPr>
    </w:lvl>
    <w:lvl w:ilvl="1" w:tplc="7DBAEAE4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B6184380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DD966750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F97254B0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406CEA28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BCDA9AAC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2C32003C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7FD473C8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34" w15:restartNumberingAfterBreak="0">
    <w:nsid w:val="597C4004"/>
    <w:multiLevelType w:val="hybridMultilevel"/>
    <w:tmpl w:val="A04E6A0C"/>
    <w:lvl w:ilvl="0" w:tplc="B39E3FC8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5C1C30"/>
    <w:multiLevelType w:val="hybridMultilevel"/>
    <w:tmpl w:val="AFCA4B92"/>
    <w:lvl w:ilvl="0" w:tplc="44CCC776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870943"/>
    <w:multiLevelType w:val="singleLevel"/>
    <w:tmpl w:val="2260089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DB401B"/>
    <w:multiLevelType w:val="hybridMultilevel"/>
    <w:tmpl w:val="88CA24E0"/>
    <w:lvl w:ilvl="0" w:tplc="1BB8A8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11762C"/>
    <w:multiLevelType w:val="multilevel"/>
    <w:tmpl w:val="F2DA4E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3EC73E8"/>
    <w:multiLevelType w:val="hybridMultilevel"/>
    <w:tmpl w:val="88CA24E0"/>
    <w:lvl w:ilvl="0" w:tplc="1BB8A8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C27FF0"/>
    <w:multiLevelType w:val="hybridMultilevel"/>
    <w:tmpl w:val="9C4442EE"/>
    <w:lvl w:ilvl="0" w:tplc="17B85C0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F17997"/>
    <w:multiLevelType w:val="hybridMultilevel"/>
    <w:tmpl w:val="EADCAF78"/>
    <w:lvl w:ilvl="0" w:tplc="128CF338">
      <w:start w:val="1"/>
      <w:numFmt w:val="bullet"/>
      <w:lvlText w:val="-"/>
      <w:lvlJc w:val="left"/>
      <w:pPr>
        <w:ind w:left="4590" w:hanging="360"/>
      </w:pPr>
      <w:rPr>
        <w:rFonts w:ascii="Calibri" w:eastAsia="Calibri" w:hAnsi="Calibri" w:cs="Cordia New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37"/>
  </w:num>
  <w:num w:numId="4">
    <w:abstractNumId w:val="19"/>
  </w:num>
  <w:num w:numId="5">
    <w:abstractNumId w:val="7"/>
  </w:num>
  <w:num w:numId="6">
    <w:abstractNumId w:val="2"/>
  </w:num>
  <w:num w:numId="7">
    <w:abstractNumId w:val="21"/>
  </w:num>
  <w:num w:numId="8">
    <w:abstractNumId w:val="6"/>
  </w:num>
  <w:num w:numId="9">
    <w:abstractNumId w:val="27"/>
  </w:num>
  <w:num w:numId="10">
    <w:abstractNumId w:val="23"/>
  </w:num>
  <w:num w:numId="11">
    <w:abstractNumId w:val="17"/>
  </w:num>
  <w:num w:numId="12">
    <w:abstractNumId w:val="18"/>
  </w:num>
  <w:num w:numId="13">
    <w:abstractNumId w:val="42"/>
  </w:num>
  <w:num w:numId="14">
    <w:abstractNumId w:val="35"/>
  </w:num>
  <w:num w:numId="15">
    <w:abstractNumId w:val="13"/>
  </w:num>
  <w:num w:numId="16">
    <w:abstractNumId w:val="10"/>
  </w:num>
  <w:num w:numId="17">
    <w:abstractNumId w:val="1"/>
  </w:num>
  <w:num w:numId="18">
    <w:abstractNumId w:val="14"/>
  </w:num>
  <w:num w:numId="19">
    <w:abstractNumId w:val="26"/>
  </w:num>
  <w:num w:numId="20">
    <w:abstractNumId w:val="12"/>
  </w:num>
  <w:num w:numId="21">
    <w:abstractNumId w:val="5"/>
  </w:num>
  <w:num w:numId="22">
    <w:abstractNumId w:val="0"/>
  </w:num>
  <w:num w:numId="23">
    <w:abstractNumId w:val="36"/>
  </w:num>
  <w:num w:numId="24">
    <w:abstractNumId w:val="38"/>
  </w:num>
  <w:num w:numId="25">
    <w:abstractNumId w:val="4"/>
  </w:num>
  <w:num w:numId="26">
    <w:abstractNumId w:val="9"/>
  </w:num>
  <w:num w:numId="27">
    <w:abstractNumId w:val="8"/>
  </w:num>
  <w:num w:numId="2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40"/>
  </w:num>
  <w:num w:numId="31">
    <w:abstractNumId w:val="16"/>
  </w:num>
  <w:num w:numId="32">
    <w:abstractNumId w:val="15"/>
  </w:num>
  <w:num w:numId="33">
    <w:abstractNumId w:val="41"/>
  </w:num>
  <w:num w:numId="34">
    <w:abstractNumId w:val="39"/>
  </w:num>
  <w:num w:numId="35">
    <w:abstractNumId w:val="33"/>
  </w:num>
  <w:num w:numId="36">
    <w:abstractNumId w:val="30"/>
  </w:num>
  <w:num w:numId="37">
    <w:abstractNumId w:val="3"/>
  </w:num>
  <w:num w:numId="38">
    <w:abstractNumId w:val="22"/>
  </w:num>
  <w:num w:numId="39">
    <w:abstractNumId w:val="43"/>
  </w:num>
  <w:num w:numId="40">
    <w:abstractNumId w:val="34"/>
  </w:num>
  <w:num w:numId="41">
    <w:abstractNumId w:val="25"/>
  </w:num>
  <w:num w:numId="42">
    <w:abstractNumId w:val="28"/>
  </w:num>
  <w:num w:numId="43">
    <w:abstractNumId w:val="32"/>
  </w:num>
  <w:num w:numId="44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9908C1"/>
    <w:rsid w:val="0000011A"/>
    <w:rsid w:val="00000130"/>
    <w:rsid w:val="0000028B"/>
    <w:rsid w:val="00000291"/>
    <w:rsid w:val="000009CF"/>
    <w:rsid w:val="00000C46"/>
    <w:rsid w:val="000011BC"/>
    <w:rsid w:val="000015C8"/>
    <w:rsid w:val="00001772"/>
    <w:rsid w:val="000018E6"/>
    <w:rsid w:val="00001BCA"/>
    <w:rsid w:val="00001DBA"/>
    <w:rsid w:val="00002417"/>
    <w:rsid w:val="0000282F"/>
    <w:rsid w:val="00002CB9"/>
    <w:rsid w:val="00002D5F"/>
    <w:rsid w:val="00002E8C"/>
    <w:rsid w:val="000031CB"/>
    <w:rsid w:val="0000363C"/>
    <w:rsid w:val="00003917"/>
    <w:rsid w:val="00003A4F"/>
    <w:rsid w:val="00003A58"/>
    <w:rsid w:val="00004632"/>
    <w:rsid w:val="000050B0"/>
    <w:rsid w:val="000051AA"/>
    <w:rsid w:val="00005329"/>
    <w:rsid w:val="00005904"/>
    <w:rsid w:val="000059B1"/>
    <w:rsid w:val="00005DB9"/>
    <w:rsid w:val="0000613C"/>
    <w:rsid w:val="00006987"/>
    <w:rsid w:val="000069A9"/>
    <w:rsid w:val="00006E08"/>
    <w:rsid w:val="00007133"/>
    <w:rsid w:val="0000769D"/>
    <w:rsid w:val="00007AED"/>
    <w:rsid w:val="00007D7C"/>
    <w:rsid w:val="00007E52"/>
    <w:rsid w:val="000100A1"/>
    <w:rsid w:val="00010458"/>
    <w:rsid w:val="000105A8"/>
    <w:rsid w:val="00010F3A"/>
    <w:rsid w:val="000110B5"/>
    <w:rsid w:val="000111CC"/>
    <w:rsid w:val="00011238"/>
    <w:rsid w:val="000112F4"/>
    <w:rsid w:val="00011570"/>
    <w:rsid w:val="00011E02"/>
    <w:rsid w:val="00011F73"/>
    <w:rsid w:val="00012234"/>
    <w:rsid w:val="0001235C"/>
    <w:rsid w:val="00012FCB"/>
    <w:rsid w:val="000131F6"/>
    <w:rsid w:val="00013215"/>
    <w:rsid w:val="00013A3F"/>
    <w:rsid w:val="00013AD1"/>
    <w:rsid w:val="0001493A"/>
    <w:rsid w:val="00014F0A"/>
    <w:rsid w:val="00015109"/>
    <w:rsid w:val="00015115"/>
    <w:rsid w:val="0001547D"/>
    <w:rsid w:val="0001584D"/>
    <w:rsid w:val="00015D71"/>
    <w:rsid w:val="00015EFB"/>
    <w:rsid w:val="000160D9"/>
    <w:rsid w:val="00016580"/>
    <w:rsid w:val="00016F39"/>
    <w:rsid w:val="00017021"/>
    <w:rsid w:val="00017458"/>
    <w:rsid w:val="000176BC"/>
    <w:rsid w:val="0001795E"/>
    <w:rsid w:val="00017BF5"/>
    <w:rsid w:val="00020233"/>
    <w:rsid w:val="00020286"/>
    <w:rsid w:val="000202F5"/>
    <w:rsid w:val="00020602"/>
    <w:rsid w:val="00020676"/>
    <w:rsid w:val="0002083B"/>
    <w:rsid w:val="00020A44"/>
    <w:rsid w:val="00021082"/>
    <w:rsid w:val="00021127"/>
    <w:rsid w:val="00021439"/>
    <w:rsid w:val="0002178F"/>
    <w:rsid w:val="00021A8B"/>
    <w:rsid w:val="000223D4"/>
    <w:rsid w:val="000227C1"/>
    <w:rsid w:val="00022A53"/>
    <w:rsid w:val="000234F0"/>
    <w:rsid w:val="00023765"/>
    <w:rsid w:val="0002404C"/>
    <w:rsid w:val="00024184"/>
    <w:rsid w:val="00024463"/>
    <w:rsid w:val="00024789"/>
    <w:rsid w:val="00024940"/>
    <w:rsid w:val="000251B9"/>
    <w:rsid w:val="00025581"/>
    <w:rsid w:val="00025D5B"/>
    <w:rsid w:val="00025D72"/>
    <w:rsid w:val="0002648A"/>
    <w:rsid w:val="00026601"/>
    <w:rsid w:val="00026691"/>
    <w:rsid w:val="0002694F"/>
    <w:rsid w:val="00026BD3"/>
    <w:rsid w:val="0002710E"/>
    <w:rsid w:val="00027135"/>
    <w:rsid w:val="000277C4"/>
    <w:rsid w:val="00027C74"/>
    <w:rsid w:val="00027EC0"/>
    <w:rsid w:val="00030270"/>
    <w:rsid w:val="000308D6"/>
    <w:rsid w:val="00030F01"/>
    <w:rsid w:val="000311BF"/>
    <w:rsid w:val="000326C2"/>
    <w:rsid w:val="00032923"/>
    <w:rsid w:val="00032DB1"/>
    <w:rsid w:val="00033192"/>
    <w:rsid w:val="000335EA"/>
    <w:rsid w:val="000337F5"/>
    <w:rsid w:val="0003397D"/>
    <w:rsid w:val="00033BEC"/>
    <w:rsid w:val="00033CAE"/>
    <w:rsid w:val="00034130"/>
    <w:rsid w:val="0003428F"/>
    <w:rsid w:val="00034507"/>
    <w:rsid w:val="00034ABD"/>
    <w:rsid w:val="00034FE8"/>
    <w:rsid w:val="00035795"/>
    <w:rsid w:val="00035A5F"/>
    <w:rsid w:val="00035B05"/>
    <w:rsid w:val="00035C9C"/>
    <w:rsid w:val="000361B0"/>
    <w:rsid w:val="000366C0"/>
    <w:rsid w:val="00036A17"/>
    <w:rsid w:val="00036BCE"/>
    <w:rsid w:val="00036DDE"/>
    <w:rsid w:val="00036F7C"/>
    <w:rsid w:val="000371BA"/>
    <w:rsid w:val="000371E3"/>
    <w:rsid w:val="000373E1"/>
    <w:rsid w:val="0003758E"/>
    <w:rsid w:val="00037620"/>
    <w:rsid w:val="00037723"/>
    <w:rsid w:val="00037C68"/>
    <w:rsid w:val="00037E11"/>
    <w:rsid w:val="00037EE2"/>
    <w:rsid w:val="000401F2"/>
    <w:rsid w:val="00040704"/>
    <w:rsid w:val="000409DA"/>
    <w:rsid w:val="00040AE3"/>
    <w:rsid w:val="000415FC"/>
    <w:rsid w:val="000417F5"/>
    <w:rsid w:val="00041A9E"/>
    <w:rsid w:val="00041AD4"/>
    <w:rsid w:val="00042494"/>
    <w:rsid w:val="00042622"/>
    <w:rsid w:val="0004272D"/>
    <w:rsid w:val="00042A6E"/>
    <w:rsid w:val="00043123"/>
    <w:rsid w:val="00043261"/>
    <w:rsid w:val="00043A61"/>
    <w:rsid w:val="00043AC4"/>
    <w:rsid w:val="00043E9A"/>
    <w:rsid w:val="000440BC"/>
    <w:rsid w:val="00044585"/>
    <w:rsid w:val="00044E8C"/>
    <w:rsid w:val="00045866"/>
    <w:rsid w:val="000459DE"/>
    <w:rsid w:val="00045BCC"/>
    <w:rsid w:val="00045C18"/>
    <w:rsid w:val="00046739"/>
    <w:rsid w:val="00046821"/>
    <w:rsid w:val="000468CB"/>
    <w:rsid w:val="00046B9F"/>
    <w:rsid w:val="00046D49"/>
    <w:rsid w:val="0004753E"/>
    <w:rsid w:val="00047581"/>
    <w:rsid w:val="00047BD5"/>
    <w:rsid w:val="00050000"/>
    <w:rsid w:val="0005037F"/>
    <w:rsid w:val="00050B45"/>
    <w:rsid w:val="00050C6B"/>
    <w:rsid w:val="00050EE4"/>
    <w:rsid w:val="00051228"/>
    <w:rsid w:val="0005191E"/>
    <w:rsid w:val="00051E1E"/>
    <w:rsid w:val="00052243"/>
    <w:rsid w:val="00052307"/>
    <w:rsid w:val="00052890"/>
    <w:rsid w:val="00052B2A"/>
    <w:rsid w:val="00052D09"/>
    <w:rsid w:val="00052D91"/>
    <w:rsid w:val="00052DF5"/>
    <w:rsid w:val="000539DB"/>
    <w:rsid w:val="00053C0A"/>
    <w:rsid w:val="00053DB4"/>
    <w:rsid w:val="00053F4D"/>
    <w:rsid w:val="0005419A"/>
    <w:rsid w:val="00054C5C"/>
    <w:rsid w:val="00054D5D"/>
    <w:rsid w:val="00054DE4"/>
    <w:rsid w:val="00054DF1"/>
    <w:rsid w:val="00055595"/>
    <w:rsid w:val="00055941"/>
    <w:rsid w:val="00055D25"/>
    <w:rsid w:val="0005621E"/>
    <w:rsid w:val="00056588"/>
    <w:rsid w:val="000565F1"/>
    <w:rsid w:val="00056795"/>
    <w:rsid w:val="00056A54"/>
    <w:rsid w:val="00056B23"/>
    <w:rsid w:val="00056D2F"/>
    <w:rsid w:val="00056FE0"/>
    <w:rsid w:val="000579E9"/>
    <w:rsid w:val="00060190"/>
    <w:rsid w:val="0006041B"/>
    <w:rsid w:val="00060718"/>
    <w:rsid w:val="000608D5"/>
    <w:rsid w:val="00060C56"/>
    <w:rsid w:val="00060F16"/>
    <w:rsid w:val="000614DB"/>
    <w:rsid w:val="00061815"/>
    <w:rsid w:val="00061BC4"/>
    <w:rsid w:val="00062056"/>
    <w:rsid w:val="00062118"/>
    <w:rsid w:val="000621A3"/>
    <w:rsid w:val="000623A6"/>
    <w:rsid w:val="000627EE"/>
    <w:rsid w:val="0006280C"/>
    <w:rsid w:val="00062827"/>
    <w:rsid w:val="00062948"/>
    <w:rsid w:val="00062A53"/>
    <w:rsid w:val="00062FD2"/>
    <w:rsid w:val="00063001"/>
    <w:rsid w:val="0006325B"/>
    <w:rsid w:val="0006347D"/>
    <w:rsid w:val="00063D10"/>
    <w:rsid w:val="00063E05"/>
    <w:rsid w:val="00063FD7"/>
    <w:rsid w:val="00064032"/>
    <w:rsid w:val="000646D8"/>
    <w:rsid w:val="000647A2"/>
    <w:rsid w:val="000648DF"/>
    <w:rsid w:val="00065023"/>
    <w:rsid w:val="000650B1"/>
    <w:rsid w:val="00065135"/>
    <w:rsid w:val="00065986"/>
    <w:rsid w:val="00065D2F"/>
    <w:rsid w:val="00065E0A"/>
    <w:rsid w:val="00065E5E"/>
    <w:rsid w:val="00065FC9"/>
    <w:rsid w:val="00066328"/>
    <w:rsid w:val="00067270"/>
    <w:rsid w:val="000679A3"/>
    <w:rsid w:val="00067FED"/>
    <w:rsid w:val="00070143"/>
    <w:rsid w:val="00070166"/>
    <w:rsid w:val="00070256"/>
    <w:rsid w:val="000703B5"/>
    <w:rsid w:val="00070A2F"/>
    <w:rsid w:val="00070D45"/>
    <w:rsid w:val="00070E4C"/>
    <w:rsid w:val="0007126A"/>
    <w:rsid w:val="000713D2"/>
    <w:rsid w:val="000716BC"/>
    <w:rsid w:val="00071729"/>
    <w:rsid w:val="000717B0"/>
    <w:rsid w:val="00071C02"/>
    <w:rsid w:val="00072117"/>
    <w:rsid w:val="00072425"/>
    <w:rsid w:val="0007250A"/>
    <w:rsid w:val="000726FB"/>
    <w:rsid w:val="00072A37"/>
    <w:rsid w:val="00072B4A"/>
    <w:rsid w:val="00072BB3"/>
    <w:rsid w:val="00072BDC"/>
    <w:rsid w:val="00073040"/>
    <w:rsid w:val="0007311D"/>
    <w:rsid w:val="00073179"/>
    <w:rsid w:val="000734D8"/>
    <w:rsid w:val="000736B1"/>
    <w:rsid w:val="000737FC"/>
    <w:rsid w:val="00073840"/>
    <w:rsid w:val="00074189"/>
    <w:rsid w:val="000743CA"/>
    <w:rsid w:val="000743FA"/>
    <w:rsid w:val="000746B3"/>
    <w:rsid w:val="00074B8E"/>
    <w:rsid w:val="00074EA0"/>
    <w:rsid w:val="00074F87"/>
    <w:rsid w:val="0007596D"/>
    <w:rsid w:val="00075B86"/>
    <w:rsid w:val="00076666"/>
    <w:rsid w:val="00076C37"/>
    <w:rsid w:val="0007718E"/>
    <w:rsid w:val="0007719B"/>
    <w:rsid w:val="00077987"/>
    <w:rsid w:val="00077C5B"/>
    <w:rsid w:val="00077D31"/>
    <w:rsid w:val="00077F1F"/>
    <w:rsid w:val="000808C6"/>
    <w:rsid w:val="00081973"/>
    <w:rsid w:val="00081AD8"/>
    <w:rsid w:val="00081F5A"/>
    <w:rsid w:val="000823E6"/>
    <w:rsid w:val="00082762"/>
    <w:rsid w:val="00082888"/>
    <w:rsid w:val="00082EA3"/>
    <w:rsid w:val="0008321A"/>
    <w:rsid w:val="000834DB"/>
    <w:rsid w:val="000837AF"/>
    <w:rsid w:val="00083B5D"/>
    <w:rsid w:val="00083C92"/>
    <w:rsid w:val="00083EC8"/>
    <w:rsid w:val="00084265"/>
    <w:rsid w:val="00084AF3"/>
    <w:rsid w:val="00084C7D"/>
    <w:rsid w:val="00085056"/>
    <w:rsid w:val="000851FC"/>
    <w:rsid w:val="000854C8"/>
    <w:rsid w:val="00085C25"/>
    <w:rsid w:val="00086BCF"/>
    <w:rsid w:val="00087061"/>
    <w:rsid w:val="00087127"/>
    <w:rsid w:val="0008757D"/>
    <w:rsid w:val="0008768D"/>
    <w:rsid w:val="00087B3E"/>
    <w:rsid w:val="00087C09"/>
    <w:rsid w:val="00087E01"/>
    <w:rsid w:val="00090A0B"/>
    <w:rsid w:val="00091673"/>
    <w:rsid w:val="00091781"/>
    <w:rsid w:val="0009188A"/>
    <w:rsid w:val="00091904"/>
    <w:rsid w:val="00091C1D"/>
    <w:rsid w:val="0009221D"/>
    <w:rsid w:val="00092883"/>
    <w:rsid w:val="00092CD0"/>
    <w:rsid w:val="000937E5"/>
    <w:rsid w:val="000938D9"/>
    <w:rsid w:val="00093CF7"/>
    <w:rsid w:val="0009457A"/>
    <w:rsid w:val="00094919"/>
    <w:rsid w:val="00094965"/>
    <w:rsid w:val="00094A59"/>
    <w:rsid w:val="00094F22"/>
    <w:rsid w:val="000961BE"/>
    <w:rsid w:val="00096292"/>
    <w:rsid w:val="00096367"/>
    <w:rsid w:val="0009656B"/>
    <w:rsid w:val="0009693D"/>
    <w:rsid w:val="00096ED8"/>
    <w:rsid w:val="000974FC"/>
    <w:rsid w:val="000976F8"/>
    <w:rsid w:val="00097DD5"/>
    <w:rsid w:val="00097DE2"/>
    <w:rsid w:val="000A0893"/>
    <w:rsid w:val="000A0933"/>
    <w:rsid w:val="000A0951"/>
    <w:rsid w:val="000A0AD3"/>
    <w:rsid w:val="000A0DBF"/>
    <w:rsid w:val="000A0E7D"/>
    <w:rsid w:val="000A1119"/>
    <w:rsid w:val="000A1235"/>
    <w:rsid w:val="000A1344"/>
    <w:rsid w:val="000A1468"/>
    <w:rsid w:val="000A16F2"/>
    <w:rsid w:val="000A1D00"/>
    <w:rsid w:val="000A1F08"/>
    <w:rsid w:val="000A1FA7"/>
    <w:rsid w:val="000A2333"/>
    <w:rsid w:val="000A2904"/>
    <w:rsid w:val="000A2C6F"/>
    <w:rsid w:val="000A2D91"/>
    <w:rsid w:val="000A3F2F"/>
    <w:rsid w:val="000A41A2"/>
    <w:rsid w:val="000A48E8"/>
    <w:rsid w:val="000A508E"/>
    <w:rsid w:val="000A51CA"/>
    <w:rsid w:val="000A5780"/>
    <w:rsid w:val="000A5B56"/>
    <w:rsid w:val="000A5C68"/>
    <w:rsid w:val="000A60CD"/>
    <w:rsid w:val="000A667C"/>
    <w:rsid w:val="000A6767"/>
    <w:rsid w:val="000A736B"/>
    <w:rsid w:val="000A75EC"/>
    <w:rsid w:val="000B0511"/>
    <w:rsid w:val="000B08A4"/>
    <w:rsid w:val="000B1246"/>
    <w:rsid w:val="000B1F87"/>
    <w:rsid w:val="000B23D0"/>
    <w:rsid w:val="000B2667"/>
    <w:rsid w:val="000B2DFF"/>
    <w:rsid w:val="000B30AE"/>
    <w:rsid w:val="000B39EE"/>
    <w:rsid w:val="000B39F2"/>
    <w:rsid w:val="000B3D07"/>
    <w:rsid w:val="000B4873"/>
    <w:rsid w:val="000B4881"/>
    <w:rsid w:val="000B48AE"/>
    <w:rsid w:val="000B4C05"/>
    <w:rsid w:val="000B54E7"/>
    <w:rsid w:val="000B567A"/>
    <w:rsid w:val="000B58C6"/>
    <w:rsid w:val="000B58E4"/>
    <w:rsid w:val="000B6552"/>
    <w:rsid w:val="000B6B5B"/>
    <w:rsid w:val="000B7434"/>
    <w:rsid w:val="000B749E"/>
    <w:rsid w:val="000B7744"/>
    <w:rsid w:val="000B77E4"/>
    <w:rsid w:val="000C0237"/>
    <w:rsid w:val="000C02CF"/>
    <w:rsid w:val="000C0739"/>
    <w:rsid w:val="000C0AA4"/>
    <w:rsid w:val="000C1178"/>
    <w:rsid w:val="000C119E"/>
    <w:rsid w:val="000C1559"/>
    <w:rsid w:val="000C15C2"/>
    <w:rsid w:val="000C15C7"/>
    <w:rsid w:val="000C16D0"/>
    <w:rsid w:val="000C1A7C"/>
    <w:rsid w:val="000C1CAA"/>
    <w:rsid w:val="000C1F81"/>
    <w:rsid w:val="000C2175"/>
    <w:rsid w:val="000C29C6"/>
    <w:rsid w:val="000C29D6"/>
    <w:rsid w:val="000C313B"/>
    <w:rsid w:val="000C32F6"/>
    <w:rsid w:val="000C34CD"/>
    <w:rsid w:val="000C392A"/>
    <w:rsid w:val="000C3988"/>
    <w:rsid w:val="000C3BC8"/>
    <w:rsid w:val="000C3C50"/>
    <w:rsid w:val="000C454F"/>
    <w:rsid w:val="000C4C41"/>
    <w:rsid w:val="000C51D9"/>
    <w:rsid w:val="000C5283"/>
    <w:rsid w:val="000C5339"/>
    <w:rsid w:val="000C571C"/>
    <w:rsid w:val="000C59AA"/>
    <w:rsid w:val="000C5F09"/>
    <w:rsid w:val="000C638A"/>
    <w:rsid w:val="000C63C5"/>
    <w:rsid w:val="000C6946"/>
    <w:rsid w:val="000C6AE6"/>
    <w:rsid w:val="000C6CBE"/>
    <w:rsid w:val="000C7062"/>
    <w:rsid w:val="000C726E"/>
    <w:rsid w:val="000C735E"/>
    <w:rsid w:val="000C754C"/>
    <w:rsid w:val="000C794A"/>
    <w:rsid w:val="000C7C57"/>
    <w:rsid w:val="000C7D7E"/>
    <w:rsid w:val="000C7FE5"/>
    <w:rsid w:val="000D0259"/>
    <w:rsid w:val="000D07CC"/>
    <w:rsid w:val="000D0A82"/>
    <w:rsid w:val="000D0DDB"/>
    <w:rsid w:val="000D1817"/>
    <w:rsid w:val="000D1B59"/>
    <w:rsid w:val="000D2141"/>
    <w:rsid w:val="000D245F"/>
    <w:rsid w:val="000D261F"/>
    <w:rsid w:val="000D26C8"/>
    <w:rsid w:val="000D2816"/>
    <w:rsid w:val="000D3DDE"/>
    <w:rsid w:val="000D46C0"/>
    <w:rsid w:val="000D484E"/>
    <w:rsid w:val="000D48E5"/>
    <w:rsid w:val="000D4950"/>
    <w:rsid w:val="000D4DF3"/>
    <w:rsid w:val="000D57A4"/>
    <w:rsid w:val="000D59FC"/>
    <w:rsid w:val="000D5D04"/>
    <w:rsid w:val="000D6820"/>
    <w:rsid w:val="000D6A69"/>
    <w:rsid w:val="000D6CD3"/>
    <w:rsid w:val="000D6F93"/>
    <w:rsid w:val="000D72D9"/>
    <w:rsid w:val="000D74AE"/>
    <w:rsid w:val="000D75D9"/>
    <w:rsid w:val="000D79A5"/>
    <w:rsid w:val="000D7B1C"/>
    <w:rsid w:val="000D7D79"/>
    <w:rsid w:val="000E075D"/>
    <w:rsid w:val="000E0903"/>
    <w:rsid w:val="000E0961"/>
    <w:rsid w:val="000E0A82"/>
    <w:rsid w:val="000E0B2F"/>
    <w:rsid w:val="000E0B3D"/>
    <w:rsid w:val="000E0C3D"/>
    <w:rsid w:val="000E0CE1"/>
    <w:rsid w:val="000E0D61"/>
    <w:rsid w:val="000E0E1A"/>
    <w:rsid w:val="000E100E"/>
    <w:rsid w:val="000E13F5"/>
    <w:rsid w:val="000E1626"/>
    <w:rsid w:val="000E1A67"/>
    <w:rsid w:val="000E246C"/>
    <w:rsid w:val="000E2B4A"/>
    <w:rsid w:val="000E2BFF"/>
    <w:rsid w:val="000E2EA5"/>
    <w:rsid w:val="000E2ED7"/>
    <w:rsid w:val="000E31C8"/>
    <w:rsid w:val="000E3395"/>
    <w:rsid w:val="000E36FD"/>
    <w:rsid w:val="000E3815"/>
    <w:rsid w:val="000E3BAF"/>
    <w:rsid w:val="000E3BE5"/>
    <w:rsid w:val="000E45F0"/>
    <w:rsid w:val="000E461C"/>
    <w:rsid w:val="000E488C"/>
    <w:rsid w:val="000E49C6"/>
    <w:rsid w:val="000E4A90"/>
    <w:rsid w:val="000E5570"/>
    <w:rsid w:val="000E584E"/>
    <w:rsid w:val="000E5C3D"/>
    <w:rsid w:val="000E5FFF"/>
    <w:rsid w:val="000E6028"/>
    <w:rsid w:val="000E6941"/>
    <w:rsid w:val="000E6BC7"/>
    <w:rsid w:val="000E6E03"/>
    <w:rsid w:val="000E6E0A"/>
    <w:rsid w:val="000E7188"/>
    <w:rsid w:val="000E7392"/>
    <w:rsid w:val="000E7559"/>
    <w:rsid w:val="000E7A29"/>
    <w:rsid w:val="000E7BA2"/>
    <w:rsid w:val="000F014B"/>
    <w:rsid w:val="000F0868"/>
    <w:rsid w:val="000F087B"/>
    <w:rsid w:val="000F0D27"/>
    <w:rsid w:val="000F1024"/>
    <w:rsid w:val="000F18FD"/>
    <w:rsid w:val="000F224A"/>
    <w:rsid w:val="000F23F1"/>
    <w:rsid w:val="000F2E80"/>
    <w:rsid w:val="000F3413"/>
    <w:rsid w:val="000F3B16"/>
    <w:rsid w:val="000F3B78"/>
    <w:rsid w:val="000F3B83"/>
    <w:rsid w:val="000F3C1A"/>
    <w:rsid w:val="000F3D3B"/>
    <w:rsid w:val="000F4329"/>
    <w:rsid w:val="000F4623"/>
    <w:rsid w:val="000F4932"/>
    <w:rsid w:val="000F5010"/>
    <w:rsid w:val="000F548F"/>
    <w:rsid w:val="000F5816"/>
    <w:rsid w:val="000F5A63"/>
    <w:rsid w:val="000F5D98"/>
    <w:rsid w:val="000F5D9A"/>
    <w:rsid w:val="000F624F"/>
    <w:rsid w:val="000F6320"/>
    <w:rsid w:val="000F6444"/>
    <w:rsid w:val="000F6515"/>
    <w:rsid w:val="000F69D3"/>
    <w:rsid w:val="000F6D3F"/>
    <w:rsid w:val="000F6F39"/>
    <w:rsid w:val="000F7203"/>
    <w:rsid w:val="000F7592"/>
    <w:rsid w:val="000F79B0"/>
    <w:rsid w:val="000F79F6"/>
    <w:rsid w:val="000F7A08"/>
    <w:rsid w:val="000F7A7F"/>
    <w:rsid w:val="000F7BA4"/>
    <w:rsid w:val="000F7CC9"/>
    <w:rsid w:val="0010066E"/>
    <w:rsid w:val="00100696"/>
    <w:rsid w:val="001008A9"/>
    <w:rsid w:val="00100D48"/>
    <w:rsid w:val="00100F11"/>
    <w:rsid w:val="00100F19"/>
    <w:rsid w:val="00101233"/>
    <w:rsid w:val="00101349"/>
    <w:rsid w:val="0010170B"/>
    <w:rsid w:val="00101B1B"/>
    <w:rsid w:val="00101CEA"/>
    <w:rsid w:val="00101D7A"/>
    <w:rsid w:val="00101F86"/>
    <w:rsid w:val="00102079"/>
    <w:rsid w:val="0010254E"/>
    <w:rsid w:val="00102638"/>
    <w:rsid w:val="0010278F"/>
    <w:rsid w:val="00102A8C"/>
    <w:rsid w:val="00102D19"/>
    <w:rsid w:val="00102EEF"/>
    <w:rsid w:val="00103028"/>
    <w:rsid w:val="0010305A"/>
    <w:rsid w:val="00103142"/>
    <w:rsid w:val="00103261"/>
    <w:rsid w:val="00103B97"/>
    <w:rsid w:val="001040B4"/>
    <w:rsid w:val="00104805"/>
    <w:rsid w:val="001049EA"/>
    <w:rsid w:val="00104C04"/>
    <w:rsid w:val="00104C6F"/>
    <w:rsid w:val="00104E92"/>
    <w:rsid w:val="00105008"/>
    <w:rsid w:val="001050B8"/>
    <w:rsid w:val="00105431"/>
    <w:rsid w:val="0010560B"/>
    <w:rsid w:val="0010565B"/>
    <w:rsid w:val="0010591E"/>
    <w:rsid w:val="00106054"/>
    <w:rsid w:val="0010645C"/>
    <w:rsid w:val="00106629"/>
    <w:rsid w:val="001066B1"/>
    <w:rsid w:val="001066F3"/>
    <w:rsid w:val="00106954"/>
    <w:rsid w:val="00106ACA"/>
    <w:rsid w:val="00106D49"/>
    <w:rsid w:val="00106F38"/>
    <w:rsid w:val="0010703A"/>
    <w:rsid w:val="001072F8"/>
    <w:rsid w:val="00107408"/>
    <w:rsid w:val="001074A1"/>
    <w:rsid w:val="001074DC"/>
    <w:rsid w:val="00107821"/>
    <w:rsid w:val="00107B27"/>
    <w:rsid w:val="00107D2D"/>
    <w:rsid w:val="00110862"/>
    <w:rsid w:val="00110BA5"/>
    <w:rsid w:val="00110CF9"/>
    <w:rsid w:val="00110E36"/>
    <w:rsid w:val="00111074"/>
    <w:rsid w:val="00111503"/>
    <w:rsid w:val="00111554"/>
    <w:rsid w:val="00111687"/>
    <w:rsid w:val="001118B9"/>
    <w:rsid w:val="00111A99"/>
    <w:rsid w:val="00111B9E"/>
    <w:rsid w:val="00111DFD"/>
    <w:rsid w:val="00111E17"/>
    <w:rsid w:val="001120A6"/>
    <w:rsid w:val="00112108"/>
    <w:rsid w:val="00112511"/>
    <w:rsid w:val="0011261F"/>
    <w:rsid w:val="00112B3C"/>
    <w:rsid w:val="00112E29"/>
    <w:rsid w:val="00112E8B"/>
    <w:rsid w:val="0011365C"/>
    <w:rsid w:val="00113D23"/>
    <w:rsid w:val="00113D74"/>
    <w:rsid w:val="0011412F"/>
    <w:rsid w:val="0011467F"/>
    <w:rsid w:val="001146AC"/>
    <w:rsid w:val="0011498D"/>
    <w:rsid w:val="00114C24"/>
    <w:rsid w:val="001152E0"/>
    <w:rsid w:val="00115613"/>
    <w:rsid w:val="00115A41"/>
    <w:rsid w:val="00115B7F"/>
    <w:rsid w:val="00115EF3"/>
    <w:rsid w:val="001163D3"/>
    <w:rsid w:val="001164EA"/>
    <w:rsid w:val="00116A45"/>
    <w:rsid w:val="00116BC4"/>
    <w:rsid w:val="00116CA5"/>
    <w:rsid w:val="00117473"/>
    <w:rsid w:val="00117B7F"/>
    <w:rsid w:val="00117C28"/>
    <w:rsid w:val="00117DCF"/>
    <w:rsid w:val="00117FCF"/>
    <w:rsid w:val="001201AE"/>
    <w:rsid w:val="001202F0"/>
    <w:rsid w:val="001208C0"/>
    <w:rsid w:val="00120A48"/>
    <w:rsid w:val="00120FD0"/>
    <w:rsid w:val="0012115D"/>
    <w:rsid w:val="001216ED"/>
    <w:rsid w:val="00121711"/>
    <w:rsid w:val="001217BC"/>
    <w:rsid w:val="00121C46"/>
    <w:rsid w:val="00122400"/>
    <w:rsid w:val="001224D9"/>
    <w:rsid w:val="0012321E"/>
    <w:rsid w:val="0012332C"/>
    <w:rsid w:val="001234B1"/>
    <w:rsid w:val="00123839"/>
    <w:rsid w:val="00123872"/>
    <w:rsid w:val="00123C9A"/>
    <w:rsid w:val="00123F2D"/>
    <w:rsid w:val="00124098"/>
    <w:rsid w:val="0012427C"/>
    <w:rsid w:val="00124415"/>
    <w:rsid w:val="001246B6"/>
    <w:rsid w:val="00124766"/>
    <w:rsid w:val="00124AAE"/>
    <w:rsid w:val="00124B3C"/>
    <w:rsid w:val="00124B65"/>
    <w:rsid w:val="00124EB4"/>
    <w:rsid w:val="00124F73"/>
    <w:rsid w:val="001252FD"/>
    <w:rsid w:val="00125484"/>
    <w:rsid w:val="00125751"/>
    <w:rsid w:val="001266DF"/>
    <w:rsid w:val="00126F06"/>
    <w:rsid w:val="00127216"/>
    <w:rsid w:val="001273F7"/>
    <w:rsid w:val="001279B2"/>
    <w:rsid w:val="0013010E"/>
    <w:rsid w:val="00130335"/>
    <w:rsid w:val="00130C20"/>
    <w:rsid w:val="00130CCE"/>
    <w:rsid w:val="00130D5F"/>
    <w:rsid w:val="0013119B"/>
    <w:rsid w:val="001315F2"/>
    <w:rsid w:val="0013210E"/>
    <w:rsid w:val="00132BC2"/>
    <w:rsid w:val="001342E9"/>
    <w:rsid w:val="001343E5"/>
    <w:rsid w:val="001346E2"/>
    <w:rsid w:val="001347A1"/>
    <w:rsid w:val="0013489C"/>
    <w:rsid w:val="00134E0D"/>
    <w:rsid w:val="00135128"/>
    <w:rsid w:val="00135816"/>
    <w:rsid w:val="00135D64"/>
    <w:rsid w:val="00135E28"/>
    <w:rsid w:val="0013654B"/>
    <w:rsid w:val="0013672D"/>
    <w:rsid w:val="00136809"/>
    <w:rsid w:val="00137219"/>
    <w:rsid w:val="00137236"/>
    <w:rsid w:val="00137BF7"/>
    <w:rsid w:val="00137DAB"/>
    <w:rsid w:val="00140268"/>
    <w:rsid w:val="00140277"/>
    <w:rsid w:val="0014056F"/>
    <w:rsid w:val="00140578"/>
    <w:rsid w:val="00141044"/>
    <w:rsid w:val="001410F1"/>
    <w:rsid w:val="00141163"/>
    <w:rsid w:val="001411F5"/>
    <w:rsid w:val="00141477"/>
    <w:rsid w:val="00141BCB"/>
    <w:rsid w:val="00141BED"/>
    <w:rsid w:val="00141D67"/>
    <w:rsid w:val="00142E17"/>
    <w:rsid w:val="0014334F"/>
    <w:rsid w:val="00143680"/>
    <w:rsid w:val="0014369C"/>
    <w:rsid w:val="0014410B"/>
    <w:rsid w:val="00144EC2"/>
    <w:rsid w:val="001455A3"/>
    <w:rsid w:val="001455B1"/>
    <w:rsid w:val="001459F6"/>
    <w:rsid w:val="00145AAA"/>
    <w:rsid w:val="00145DEF"/>
    <w:rsid w:val="00145E8C"/>
    <w:rsid w:val="001460EF"/>
    <w:rsid w:val="001462C8"/>
    <w:rsid w:val="00146D26"/>
    <w:rsid w:val="00147169"/>
    <w:rsid w:val="00147201"/>
    <w:rsid w:val="00147237"/>
    <w:rsid w:val="001474D8"/>
    <w:rsid w:val="00147A74"/>
    <w:rsid w:val="00147DE9"/>
    <w:rsid w:val="00147F49"/>
    <w:rsid w:val="001501FB"/>
    <w:rsid w:val="001502AB"/>
    <w:rsid w:val="00150415"/>
    <w:rsid w:val="00150969"/>
    <w:rsid w:val="00150AB5"/>
    <w:rsid w:val="00150F7E"/>
    <w:rsid w:val="001511A6"/>
    <w:rsid w:val="001513DF"/>
    <w:rsid w:val="001518EF"/>
    <w:rsid w:val="00151B5A"/>
    <w:rsid w:val="00152074"/>
    <w:rsid w:val="001524EF"/>
    <w:rsid w:val="00152506"/>
    <w:rsid w:val="00152BCE"/>
    <w:rsid w:val="00152CA4"/>
    <w:rsid w:val="00152DB6"/>
    <w:rsid w:val="00153203"/>
    <w:rsid w:val="001539E2"/>
    <w:rsid w:val="00153FED"/>
    <w:rsid w:val="001542D1"/>
    <w:rsid w:val="001542F4"/>
    <w:rsid w:val="001543AB"/>
    <w:rsid w:val="00154ADA"/>
    <w:rsid w:val="00154C13"/>
    <w:rsid w:val="00154C92"/>
    <w:rsid w:val="00155040"/>
    <w:rsid w:val="00155357"/>
    <w:rsid w:val="00155810"/>
    <w:rsid w:val="00156197"/>
    <w:rsid w:val="001562E5"/>
    <w:rsid w:val="001565E5"/>
    <w:rsid w:val="001571D1"/>
    <w:rsid w:val="001574CA"/>
    <w:rsid w:val="00157AED"/>
    <w:rsid w:val="00157B01"/>
    <w:rsid w:val="00157D76"/>
    <w:rsid w:val="001604FA"/>
    <w:rsid w:val="001605D6"/>
    <w:rsid w:val="001606B8"/>
    <w:rsid w:val="001607DE"/>
    <w:rsid w:val="00160874"/>
    <w:rsid w:val="00160A3C"/>
    <w:rsid w:val="00160CE1"/>
    <w:rsid w:val="00160F4D"/>
    <w:rsid w:val="00160F83"/>
    <w:rsid w:val="00161286"/>
    <w:rsid w:val="00161391"/>
    <w:rsid w:val="00161BDD"/>
    <w:rsid w:val="00161C3B"/>
    <w:rsid w:val="00161D8D"/>
    <w:rsid w:val="00161FF1"/>
    <w:rsid w:val="0016221E"/>
    <w:rsid w:val="00162C2C"/>
    <w:rsid w:val="00162C64"/>
    <w:rsid w:val="00162DDB"/>
    <w:rsid w:val="0016308B"/>
    <w:rsid w:val="00163936"/>
    <w:rsid w:val="00164792"/>
    <w:rsid w:val="00164946"/>
    <w:rsid w:val="00164992"/>
    <w:rsid w:val="00164AC8"/>
    <w:rsid w:val="00164BD8"/>
    <w:rsid w:val="00164D4C"/>
    <w:rsid w:val="00164E43"/>
    <w:rsid w:val="0016515A"/>
    <w:rsid w:val="00165272"/>
    <w:rsid w:val="001653A4"/>
    <w:rsid w:val="0016590E"/>
    <w:rsid w:val="001659DE"/>
    <w:rsid w:val="00165D27"/>
    <w:rsid w:val="00165EA3"/>
    <w:rsid w:val="00165F65"/>
    <w:rsid w:val="00166234"/>
    <w:rsid w:val="00166473"/>
    <w:rsid w:val="0016657E"/>
    <w:rsid w:val="00166B47"/>
    <w:rsid w:val="00167096"/>
    <w:rsid w:val="001675C8"/>
    <w:rsid w:val="00167893"/>
    <w:rsid w:val="00167984"/>
    <w:rsid w:val="00170008"/>
    <w:rsid w:val="00170CFA"/>
    <w:rsid w:val="00170DA7"/>
    <w:rsid w:val="00170FB3"/>
    <w:rsid w:val="001711C7"/>
    <w:rsid w:val="00171862"/>
    <w:rsid w:val="001718B8"/>
    <w:rsid w:val="00171A84"/>
    <w:rsid w:val="00171D1D"/>
    <w:rsid w:val="00171DCD"/>
    <w:rsid w:val="001722B0"/>
    <w:rsid w:val="0017243D"/>
    <w:rsid w:val="001724B9"/>
    <w:rsid w:val="001724E1"/>
    <w:rsid w:val="00172ABA"/>
    <w:rsid w:val="00172CC5"/>
    <w:rsid w:val="00173083"/>
    <w:rsid w:val="00173289"/>
    <w:rsid w:val="001732F4"/>
    <w:rsid w:val="001733B9"/>
    <w:rsid w:val="001737A1"/>
    <w:rsid w:val="0017393C"/>
    <w:rsid w:val="00173B10"/>
    <w:rsid w:val="00173EC6"/>
    <w:rsid w:val="001741E4"/>
    <w:rsid w:val="001742BE"/>
    <w:rsid w:val="0017437D"/>
    <w:rsid w:val="00174501"/>
    <w:rsid w:val="001748E8"/>
    <w:rsid w:val="00174A45"/>
    <w:rsid w:val="00174C7F"/>
    <w:rsid w:val="00174EB5"/>
    <w:rsid w:val="00175174"/>
    <w:rsid w:val="0017524A"/>
    <w:rsid w:val="0017532D"/>
    <w:rsid w:val="00175755"/>
    <w:rsid w:val="00175A2A"/>
    <w:rsid w:val="00175AA4"/>
    <w:rsid w:val="00175ACB"/>
    <w:rsid w:val="00175B59"/>
    <w:rsid w:val="00175EF6"/>
    <w:rsid w:val="00176141"/>
    <w:rsid w:val="00176409"/>
    <w:rsid w:val="00176ECB"/>
    <w:rsid w:val="00176F1E"/>
    <w:rsid w:val="001776EB"/>
    <w:rsid w:val="0017772B"/>
    <w:rsid w:val="0018012B"/>
    <w:rsid w:val="001802FF"/>
    <w:rsid w:val="0018053D"/>
    <w:rsid w:val="001807F8"/>
    <w:rsid w:val="0018120B"/>
    <w:rsid w:val="0018129C"/>
    <w:rsid w:val="001816EC"/>
    <w:rsid w:val="00181BC4"/>
    <w:rsid w:val="00181D96"/>
    <w:rsid w:val="00181DE1"/>
    <w:rsid w:val="001824CF"/>
    <w:rsid w:val="00182A0E"/>
    <w:rsid w:val="00182A7D"/>
    <w:rsid w:val="00182A94"/>
    <w:rsid w:val="00182ADF"/>
    <w:rsid w:val="00182C3B"/>
    <w:rsid w:val="00182FC3"/>
    <w:rsid w:val="00183779"/>
    <w:rsid w:val="00184917"/>
    <w:rsid w:val="00184B65"/>
    <w:rsid w:val="00184F5E"/>
    <w:rsid w:val="00185075"/>
    <w:rsid w:val="00185123"/>
    <w:rsid w:val="001851B0"/>
    <w:rsid w:val="00185521"/>
    <w:rsid w:val="00185B15"/>
    <w:rsid w:val="00185B3F"/>
    <w:rsid w:val="00185E97"/>
    <w:rsid w:val="00186500"/>
    <w:rsid w:val="00186F8F"/>
    <w:rsid w:val="0018707D"/>
    <w:rsid w:val="0018737B"/>
    <w:rsid w:val="00187507"/>
    <w:rsid w:val="00187C28"/>
    <w:rsid w:val="00190237"/>
    <w:rsid w:val="00190492"/>
    <w:rsid w:val="001906C2"/>
    <w:rsid w:val="00190E92"/>
    <w:rsid w:val="00191041"/>
    <w:rsid w:val="00191061"/>
    <w:rsid w:val="00191792"/>
    <w:rsid w:val="001918D3"/>
    <w:rsid w:val="00191918"/>
    <w:rsid w:val="00191C81"/>
    <w:rsid w:val="00191C98"/>
    <w:rsid w:val="00191EB2"/>
    <w:rsid w:val="00192019"/>
    <w:rsid w:val="00192244"/>
    <w:rsid w:val="001922AD"/>
    <w:rsid w:val="001922EB"/>
    <w:rsid w:val="00192561"/>
    <w:rsid w:val="00192BE5"/>
    <w:rsid w:val="001931BA"/>
    <w:rsid w:val="0019340E"/>
    <w:rsid w:val="001934EC"/>
    <w:rsid w:val="00193592"/>
    <w:rsid w:val="00193680"/>
    <w:rsid w:val="0019390A"/>
    <w:rsid w:val="00193E9B"/>
    <w:rsid w:val="00193F89"/>
    <w:rsid w:val="00194032"/>
    <w:rsid w:val="001948F3"/>
    <w:rsid w:val="00194C42"/>
    <w:rsid w:val="00194C68"/>
    <w:rsid w:val="00194C90"/>
    <w:rsid w:val="00194D92"/>
    <w:rsid w:val="001954CB"/>
    <w:rsid w:val="001958BD"/>
    <w:rsid w:val="00195FB0"/>
    <w:rsid w:val="00196020"/>
    <w:rsid w:val="001962B2"/>
    <w:rsid w:val="00196950"/>
    <w:rsid w:val="00196BA8"/>
    <w:rsid w:val="00196E7D"/>
    <w:rsid w:val="001A00B4"/>
    <w:rsid w:val="001A02E6"/>
    <w:rsid w:val="001A07A7"/>
    <w:rsid w:val="001A08F5"/>
    <w:rsid w:val="001A0CC8"/>
    <w:rsid w:val="001A10FC"/>
    <w:rsid w:val="001A117D"/>
    <w:rsid w:val="001A1400"/>
    <w:rsid w:val="001A15E1"/>
    <w:rsid w:val="001A17A8"/>
    <w:rsid w:val="001A1A5B"/>
    <w:rsid w:val="001A22B0"/>
    <w:rsid w:val="001A25F3"/>
    <w:rsid w:val="001A2962"/>
    <w:rsid w:val="001A2A72"/>
    <w:rsid w:val="001A2F2B"/>
    <w:rsid w:val="001A30D8"/>
    <w:rsid w:val="001A32D8"/>
    <w:rsid w:val="001A3359"/>
    <w:rsid w:val="001A34D1"/>
    <w:rsid w:val="001A37BD"/>
    <w:rsid w:val="001A3874"/>
    <w:rsid w:val="001A3AE6"/>
    <w:rsid w:val="001A3D23"/>
    <w:rsid w:val="001A3DAB"/>
    <w:rsid w:val="001A422A"/>
    <w:rsid w:val="001A43DB"/>
    <w:rsid w:val="001A4ABE"/>
    <w:rsid w:val="001A4CFE"/>
    <w:rsid w:val="001A50DB"/>
    <w:rsid w:val="001A548A"/>
    <w:rsid w:val="001A57A7"/>
    <w:rsid w:val="001A6299"/>
    <w:rsid w:val="001A6565"/>
    <w:rsid w:val="001A6997"/>
    <w:rsid w:val="001A6BE6"/>
    <w:rsid w:val="001A7014"/>
    <w:rsid w:val="001A7F9E"/>
    <w:rsid w:val="001A7FF5"/>
    <w:rsid w:val="001B01AF"/>
    <w:rsid w:val="001B032F"/>
    <w:rsid w:val="001B06C5"/>
    <w:rsid w:val="001B0A0D"/>
    <w:rsid w:val="001B0DE6"/>
    <w:rsid w:val="001B0EA3"/>
    <w:rsid w:val="001B122D"/>
    <w:rsid w:val="001B14D2"/>
    <w:rsid w:val="001B15C7"/>
    <w:rsid w:val="001B1766"/>
    <w:rsid w:val="001B19DB"/>
    <w:rsid w:val="001B1F0B"/>
    <w:rsid w:val="001B1F6D"/>
    <w:rsid w:val="001B207B"/>
    <w:rsid w:val="001B2150"/>
    <w:rsid w:val="001B22B4"/>
    <w:rsid w:val="001B291F"/>
    <w:rsid w:val="001B2BC4"/>
    <w:rsid w:val="001B2DC7"/>
    <w:rsid w:val="001B2E24"/>
    <w:rsid w:val="001B30A4"/>
    <w:rsid w:val="001B3AC5"/>
    <w:rsid w:val="001B3D20"/>
    <w:rsid w:val="001B3EAB"/>
    <w:rsid w:val="001B42DC"/>
    <w:rsid w:val="001B43B8"/>
    <w:rsid w:val="001B441E"/>
    <w:rsid w:val="001B4672"/>
    <w:rsid w:val="001B4817"/>
    <w:rsid w:val="001B4A95"/>
    <w:rsid w:val="001B4CB2"/>
    <w:rsid w:val="001B4D12"/>
    <w:rsid w:val="001B5041"/>
    <w:rsid w:val="001B540D"/>
    <w:rsid w:val="001B5951"/>
    <w:rsid w:val="001B5D2A"/>
    <w:rsid w:val="001B5E61"/>
    <w:rsid w:val="001B61F6"/>
    <w:rsid w:val="001B6505"/>
    <w:rsid w:val="001B6991"/>
    <w:rsid w:val="001B6A63"/>
    <w:rsid w:val="001B6AE9"/>
    <w:rsid w:val="001B6F01"/>
    <w:rsid w:val="001B70EF"/>
    <w:rsid w:val="001B7931"/>
    <w:rsid w:val="001B7BC9"/>
    <w:rsid w:val="001B7DCC"/>
    <w:rsid w:val="001C0483"/>
    <w:rsid w:val="001C04AE"/>
    <w:rsid w:val="001C0632"/>
    <w:rsid w:val="001C076B"/>
    <w:rsid w:val="001C1847"/>
    <w:rsid w:val="001C2104"/>
    <w:rsid w:val="001C28C8"/>
    <w:rsid w:val="001C2FA6"/>
    <w:rsid w:val="001C300B"/>
    <w:rsid w:val="001C315E"/>
    <w:rsid w:val="001C345C"/>
    <w:rsid w:val="001C35C5"/>
    <w:rsid w:val="001C384B"/>
    <w:rsid w:val="001C3F73"/>
    <w:rsid w:val="001C49DF"/>
    <w:rsid w:val="001C4DE8"/>
    <w:rsid w:val="001C5A91"/>
    <w:rsid w:val="001C67B3"/>
    <w:rsid w:val="001C6C9E"/>
    <w:rsid w:val="001C7BFE"/>
    <w:rsid w:val="001C7E0E"/>
    <w:rsid w:val="001D0125"/>
    <w:rsid w:val="001D015E"/>
    <w:rsid w:val="001D076B"/>
    <w:rsid w:val="001D0E63"/>
    <w:rsid w:val="001D1227"/>
    <w:rsid w:val="001D1244"/>
    <w:rsid w:val="001D18C4"/>
    <w:rsid w:val="001D1966"/>
    <w:rsid w:val="001D1E83"/>
    <w:rsid w:val="001D1EEC"/>
    <w:rsid w:val="001D2032"/>
    <w:rsid w:val="001D2404"/>
    <w:rsid w:val="001D243A"/>
    <w:rsid w:val="001D2576"/>
    <w:rsid w:val="001D2710"/>
    <w:rsid w:val="001D2F47"/>
    <w:rsid w:val="001D325F"/>
    <w:rsid w:val="001D35D6"/>
    <w:rsid w:val="001D36D8"/>
    <w:rsid w:val="001D399D"/>
    <w:rsid w:val="001D3F7F"/>
    <w:rsid w:val="001D4025"/>
    <w:rsid w:val="001D4515"/>
    <w:rsid w:val="001D50E1"/>
    <w:rsid w:val="001D5177"/>
    <w:rsid w:val="001D552A"/>
    <w:rsid w:val="001D5D74"/>
    <w:rsid w:val="001D5E39"/>
    <w:rsid w:val="001D61E1"/>
    <w:rsid w:val="001D6CA1"/>
    <w:rsid w:val="001D6D02"/>
    <w:rsid w:val="001D6EA8"/>
    <w:rsid w:val="001D72DD"/>
    <w:rsid w:val="001D7339"/>
    <w:rsid w:val="001D7686"/>
    <w:rsid w:val="001D7AC3"/>
    <w:rsid w:val="001D7B68"/>
    <w:rsid w:val="001D7FBC"/>
    <w:rsid w:val="001D7FE9"/>
    <w:rsid w:val="001E03BA"/>
    <w:rsid w:val="001E0457"/>
    <w:rsid w:val="001E0918"/>
    <w:rsid w:val="001E0F2F"/>
    <w:rsid w:val="001E0FEA"/>
    <w:rsid w:val="001E1802"/>
    <w:rsid w:val="001E19D0"/>
    <w:rsid w:val="001E1BF7"/>
    <w:rsid w:val="001E2004"/>
    <w:rsid w:val="001E2633"/>
    <w:rsid w:val="001E2709"/>
    <w:rsid w:val="001E28F9"/>
    <w:rsid w:val="001E2AE8"/>
    <w:rsid w:val="001E2B03"/>
    <w:rsid w:val="001E2B65"/>
    <w:rsid w:val="001E2D8F"/>
    <w:rsid w:val="001E2E7C"/>
    <w:rsid w:val="001E35C3"/>
    <w:rsid w:val="001E3615"/>
    <w:rsid w:val="001E37DA"/>
    <w:rsid w:val="001E3944"/>
    <w:rsid w:val="001E3B52"/>
    <w:rsid w:val="001E3DD6"/>
    <w:rsid w:val="001E4153"/>
    <w:rsid w:val="001E464E"/>
    <w:rsid w:val="001E4C87"/>
    <w:rsid w:val="001E4D1C"/>
    <w:rsid w:val="001E4EF3"/>
    <w:rsid w:val="001E51F5"/>
    <w:rsid w:val="001E57C8"/>
    <w:rsid w:val="001E58C1"/>
    <w:rsid w:val="001E5AD1"/>
    <w:rsid w:val="001E5C67"/>
    <w:rsid w:val="001E5C6C"/>
    <w:rsid w:val="001E5F53"/>
    <w:rsid w:val="001E6362"/>
    <w:rsid w:val="001E6370"/>
    <w:rsid w:val="001E63D6"/>
    <w:rsid w:val="001E6BA8"/>
    <w:rsid w:val="001E6C92"/>
    <w:rsid w:val="001E6CCA"/>
    <w:rsid w:val="001E6D68"/>
    <w:rsid w:val="001E6D9E"/>
    <w:rsid w:val="001E6DED"/>
    <w:rsid w:val="001E7024"/>
    <w:rsid w:val="001E717B"/>
    <w:rsid w:val="001E71C6"/>
    <w:rsid w:val="001E722E"/>
    <w:rsid w:val="001E7384"/>
    <w:rsid w:val="001E7508"/>
    <w:rsid w:val="001E7D36"/>
    <w:rsid w:val="001F0695"/>
    <w:rsid w:val="001F09F5"/>
    <w:rsid w:val="001F0C4C"/>
    <w:rsid w:val="001F0E13"/>
    <w:rsid w:val="001F14A5"/>
    <w:rsid w:val="001F19B5"/>
    <w:rsid w:val="001F1D2F"/>
    <w:rsid w:val="001F2115"/>
    <w:rsid w:val="001F2770"/>
    <w:rsid w:val="001F2AD4"/>
    <w:rsid w:val="001F2DDD"/>
    <w:rsid w:val="001F3CC9"/>
    <w:rsid w:val="001F3D23"/>
    <w:rsid w:val="001F448E"/>
    <w:rsid w:val="001F469D"/>
    <w:rsid w:val="001F4714"/>
    <w:rsid w:val="001F4C03"/>
    <w:rsid w:val="001F4EAB"/>
    <w:rsid w:val="001F53D1"/>
    <w:rsid w:val="001F578F"/>
    <w:rsid w:val="001F57F4"/>
    <w:rsid w:val="001F5B20"/>
    <w:rsid w:val="001F5C60"/>
    <w:rsid w:val="001F617A"/>
    <w:rsid w:val="001F6863"/>
    <w:rsid w:val="001F6952"/>
    <w:rsid w:val="001F6B72"/>
    <w:rsid w:val="001F6CB9"/>
    <w:rsid w:val="001F7082"/>
    <w:rsid w:val="001F7193"/>
    <w:rsid w:val="001F798A"/>
    <w:rsid w:val="001F79F4"/>
    <w:rsid w:val="001F7F99"/>
    <w:rsid w:val="0020007F"/>
    <w:rsid w:val="002004AC"/>
    <w:rsid w:val="00200E0A"/>
    <w:rsid w:val="0020135D"/>
    <w:rsid w:val="002014D1"/>
    <w:rsid w:val="0020151A"/>
    <w:rsid w:val="002015C7"/>
    <w:rsid w:val="00201823"/>
    <w:rsid w:val="00201BA5"/>
    <w:rsid w:val="00201C15"/>
    <w:rsid w:val="00201C3F"/>
    <w:rsid w:val="002022E8"/>
    <w:rsid w:val="00202976"/>
    <w:rsid w:val="00202B41"/>
    <w:rsid w:val="00202D79"/>
    <w:rsid w:val="00202E6A"/>
    <w:rsid w:val="00202E78"/>
    <w:rsid w:val="00203391"/>
    <w:rsid w:val="00203446"/>
    <w:rsid w:val="002034D0"/>
    <w:rsid w:val="0020361B"/>
    <w:rsid w:val="00203D49"/>
    <w:rsid w:val="002043CC"/>
    <w:rsid w:val="00204744"/>
    <w:rsid w:val="00204877"/>
    <w:rsid w:val="00204A7F"/>
    <w:rsid w:val="00204DA7"/>
    <w:rsid w:val="00204FA5"/>
    <w:rsid w:val="00205109"/>
    <w:rsid w:val="00205186"/>
    <w:rsid w:val="002052FB"/>
    <w:rsid w:val="002055B8"/>
    <w:rsid w:val="00205798"/>
    <w:rsid w:val="00205976"/>
    <w:rsid w:val="00205C0C"/>
    <w:rsid w:val="00205FE9"/>
    <w:rsid w:val="00206218"/>
    <w:rsid w:val="002067FE"/>
    <w:rsid w:val="002069E1"/>
    <w:rsid w:val="00206AAE"/>
    <w:rsid w:val="00206EBC"/>
    <w:rsid w:val="00207249"/>
    <w:rsid w:val="002075D8"/>
    <w:rsid w:val="00207BDA"/>
    <w:rsid w:val="00207C94"/>
    <w:rsid w:val="00207EFF"/>
    <w:rsid w:val="0021034F"/>
    <w:rsid w:val="0021043A"/>
    <w:rsid w:val="002106A9"/>
    <w:rsid w:val="00210818"/>
    <w:rsid w:val="00210A5C"/>
    <w:rsid w:val="00210B05"/>
    <w:rsid w:val="00210E84"/>
    <w:rsid w:val="00210FC1"/>
    <w:rsid w:val="002111B8"/>
    <w:rsid w:val="002111F7"/>
    <w:rsid w:val="00211357"/>
    <w:rsid w:val="00211C7C"/>
    <w:rsid w:val="00211E0A"/>
    <w:rsid w:val="00211E13"/>
    <w:rsid w:val="002120D3"/>
    <w:rsid w:val="0021216E"/>
    <w:rsid w:val="00212653"/>
    <w:rsid w:val="00212BC7"/>
    <w:rsid w:val="00212DD0"/>
    <w:rsid w:val="00213073"/>
    <w:rsid w:val="00213341"/>
    <w:rsid w:val="002133C7"/>
    <w:rsid w:val="00213453"/>
    <w:rsid w:val="002135CF"/>
    <w:rsid w:val="002140F9"/>
    <w:rsid w:val="00214373"/>
    <w:rsid w:val="0021488E"/>
    <w:rsid w:val="00214B8A"/>
    <w:rsid w:val="00214DDF"/>
    <w:rsid w:val="002152F2"/>
    <w:rsid w:val="0021531B"/>
    <w:rsid w:val="0021566A"/>
    <w:rsid w:val="00215AB8"/>
    <w:rsid w:val="00215B42"/>
    <w:rsid w:val="00215BA3"/>
    <w:rsid w:val="00215DB1"/>
    <w:rsid w:val="002161F0"/>
    <w:rsid w:val="0021620D"/>
    <w:rsid w:val="002163BD"/>
    <w:rsid w:val="00216716"/>
    <w:rsid w:val="002169B0"/>
    <w:rsid w:val="00216B7A"/>
    <w:rsid w:val="00216BDF"/>
    <w:rsid w:val="002173A9"/>
    <w:rsid w:val="002176A8"/>
    <w:rsid w:val="00217919"/>
    <w:rsid w:val="00217986"/>
    <w:rsid w:val="00217987"/>
    <w:rsid w:val="0022035A"/>
    <w:rsid w:val="00220396"/>
    <w:rsid w:val="002206E9"/>
    <w:rsid w:val="002208E5"/>
    <w:rsid w:val="00220EFA"/>
    <w:rsid w:val="00221B74"/>
    <w:rsid w:val="00221CEC"/>
    <w:rsid w:val="00221F39"/>
    <w:rsid w:val="00221F9B"/>
    <w:rsid w:val="002229BF"/>
    <w:rsid w:val="00222AB1"/>
    <w:rsid w:val="00222B7A"/>
    <w:rsid w:val="00222D10"/>
    <w:rsid w:val="00222DCC"/>
    <w:rsid w:val="0022321C"/>
    <w:rsid w:val="00223266"/>
    <w:rsid w:val="00223804"/>
    <w:rsid w:val="00223A3C"/>
    <w:rsid w:val="002240E9"/>
    <w:rsid w:val="002243AA"/>
    <w:rsid w:val="002248C0"/>
    <w:rsid w:val="0022495B"/>
    <w:rsid w:val="00224BAF"/>
    <w:rsid w:val="0022501F"/>
    <w:rsid w:val="00225231"/>
    <w:rsid w:val="00225277"/>
    <w:rsid w:val="00225754"/>
    <w:rsid w:val="00225763"/>
    <w:rsid w:val="00225AFC"/>
    <w:rsid w:val="00225C25"/>
    <w:rsid w:val="0022610C"/>
    <w:rsid w:val="002261CC"/>
    <w:rsid w:val="0022693F"/>
    <w:rsid w:val="00226CBD"/>
    <w:rsid w:val="00226EF2"/>
    <w:rsid w:val="0022716B"/>
    <w:rsid w:val="00227242"/>
    <w:rsid w:val="002274B7"/>
    <w:rsid w:val="00227627"/>
    <w:rsid w:val="00227F13"/>
    <w:rsid w:val="002307B0"/>
    <w:rsid w:val="00230CF7"/>
    <w:rsid w:val="00230FAB"/>
    <w:rsid w:val="0023107B"/>
    <w:rsid w:val="00231804"/>
    <w:rsid w:val="00231A84"/>
    <w:rsid w:val="00231C1F"/>
    <w:rsid w:val="00231CDF"/>
    <w:rsid w:val="00232039"/>
    <w:rsid w:val="0023246C"/>
    <w:rsid w:val="002324D6"/>
    <w:rsid w:val="002325B6"/>
    <w:rsid w:val="00232722"/>
    <w:rsid w:val="002327C6"/>
    <w:rsid w:val="0023292C"/>
    <w:rsid w:val="00232FB1"/>
    <w:rsid w:val="00232FE4"/>
    <w:rsid w:val="00233127"/>
    <w:rsid w:val="0023321F"/>
    <w:rsid w:val="00233253"/>
    <w:rsid w:val="00233953"/>
    <w:rsid w:val="002339B8"/>
    <w:rsid w:val="00233A85"/>
    <w:rsid w:val="00233DD0"/>
    <w:rsid w:val="00233E7A"/>
    <w:rsid w:val="00234033"/>
    <w:rsid w:val="00234230"/>
    <w:rsid w:val="00234859"/>
    <w:rsid w:val="00235571"/>
    <w:rsid w:val="00235708"/>
    <w:rsid w:val="0023583F"/>
    <w:rsid w:val="00235C72"/>
    <w:rsid w:val="00235F21"/>
    <w:rsid w:val="0023624E"/>
    <w:rsid w:val="00236721"/>
    <w:rsid w:val="002367A0"/>
    <w:rsid w:val="002376B6"/>
    <w:rsid w:val="002378A6"/>
    <w:rsid w:val="00237AA3"/>
    <w:rsid w:val="00237BB2"/>
    <w:rsid w:val="0024006D"/>
    <w:rsid w:val="00240368"/>
    <w:rsid w:val="0024093C"/>
    <w:rsid w:val="00240B7B"/>
    <w:rsid w:val="00240DE5"/>
    <w:rsid w:val="002418D5"/>
    <w:rsid w:val="002429CC"/>
    <w:rsid w:val="00242CAB"/>
    <w:rsid w:val="00242E29"/>
    <w:rsid w:val="00242EE7"/>
    <w:rsid w:val="00242F17"/>
    <w:rsid w:val="00243578"/>
    <w:rsid w:val="0024388B"/>
    <w:rsid w:val="00243FE0"/>
    <w:rsid w:val="00244874"/>
    <w:rsid w:val="00244AEC"/>
    <w:rsid w:val="00244D3C"/>
    <w:rsid w:val="00244F0D"/>
    <w:rsid w:val="00245154"/>
    <w:rsid w:val="002454E5"/>
    <w:rsid w:val="002456FF"/>
    <w:rsid w:val="00245A97"/>
    <w:rsid w:val="00245D01"/>
    <w:rsid w:val="00245D7D"/>
    <w:rsid w:val="00246029"/>
    <w:rsid w:val="0024694C"/>
    <w:rsid w:val="00246F33"/>
    <w:rsid w:val="00246F41"/>
    <w:rsid w:val="00247393"/>
    <w:rsid w:val="00247AA2"/>
    <w:rsid w:val="00247C37"/>
    <w:rsid w:val="00247CAD"/>
    <w:rsid w:val="00247DD9"/>
    <w:rsid w:val="00250651"/>
    <w:rsid w:val="0025092E"/>
    <w:rsid w:val="00251348"/>
    <w:rsid w:val="002517D9"/>
    <w:rsid w:val="00251821"/>
    <w:rsid w:val="00252500"/>
    <w:rsid w:val="002532CD"/>
    <w:rsid w:val="00253343"/>
    <w:rsid w:val="00253432"/>
    <w:rsid w:val="00253837"/>
    <w:rsid w:val="00253CD4"/>
    <w:rsid w:val="002541D9"/>
    <w:rsid w:val="002548B5"/>
    <w:rsid w:val="00254DD6"/>
    <w:rsid w:val="00255D39"/>
    <w:rsid w:val="00255E36"/>
    <w:rsid w:val="0025632D"/>
    <w:rsid w:val="002563A9"/>
    <w:rsid w:val="00256470"/>
    <w:rsid w:val="00256528"/>
    <w:rsid w:val="00256B74"/>
    <w:rsid w:val="00256BCF"/>
    <w:rsid w:val="00256C3A"/>
    <w:rsid w:val="00256D65"/>
    <w:rsid w:val="00256E0C"/>
    <w:rsid w:val="00257066"/>
    <w:rsid w:val="002571B5"/>
    <w:rsid w:val="00257370"/>
    <w:rsid w:val="00257457"/>
    <w:rsid w:val="002576E1"/>
    <w:rsid w:val="0025796D"/>
    <w:rsid w:val="00257A6D"/>
    <w:rsid w:val="00257B61"/>
    <w:rsid w:val="00260368"/>
    <w:rsid w:val="0026037C"/>
    <w:rsid w:val="00260593"/>
    <w:rsid w:val="002610EF"/>
    <w:rsid w:val="0026110E"/>
    <w:rsid w:val="002611E8"/>
    <w:rsid w:val="002617FF"/>
    <w:rsid w:val="00261D70"/>
    <w:rsid w:val="002628B9"/>
    <w:rsid w:val="00262C4B"/>
    <w:rsid w:val="00262CBD"/>
    <w:rsid w:val="00262DFC"/>
    <w:rsid w:val="00263971"/>
    <w:rsid w:val="00263BE3"/>
    <w:rsid w:val="00263CE9"/>
    <w:rsid w:val="00263EE5"/>
    <w:rsid w:val="00263EF9"/>
    <w:rsid w:val="00264602"/>
    <w:rsid w:val="0026461B"/>
    <w:rsid w:val="00264837"/>
    <w:rsid w:val="00264CAC"/>
    <w:rsid w:val="00264FE2"/>
    <w:rsid w:val="002652A4"/>
    <w:rsid w:val="0026540A"/>
    <w:rsid w:val="002662C2"/>
    <w:rsid w:val="00266638"/>
    <w:rsid w:val="002701F0"/>
    <w:rsid w:val="00270E66"/>
    <w:rsid w:val="00270F3A"/>
    <w:rsid w:val="00271039"/>
    <w:rsid w:val="0027104F"/>
    <w:rsid w:val="00271263"/>
    <w:rsid w:val="0027170C"/>
    <w:rsid w:val="00271CA8"/>
    <w:rsid w:val="00272185"/>
    <w:rsid w:val="002727AC"/>
    <w:rsid w:val="0027295D"/>
    <w:rsid w:val="00272C24"/>
    <w:rsid w:val="00272D92"/>
    <w:rsid w:val="002732FD"/>
    <w:rsid w:val="00273533"/>
    <w:rsid w:val="002736B0"/>
    <w:rsid w:val="0027371D"/>
    <w:rsid w:val="00274253"/>
    <w:rsid w:val="002746FE"/>
    <w:rsid w:val="0027484E"/>
    <w:rsid w:val="00274E6F"/>
    <w:rsid w:val="002767D3"/>
    <w:rsid w:val="00276AFA"/>
    <w:rsid w:val="00276AFB"/>
    <w:rsid w:val="00276B5F"/>
    <w:rsid w:val="00276CD1"/>
    <w:rsid w:val="00276F65"/>
    <w:rsid w:val="0027740E"/>
    <w:rsid w:val="00277676"/>
    <w:rsid w:val="002777B5"/>
    <w:rsid w:val="00277DD3"/>
    <w:rsid w:val="00280178"/>
    <w:rsid w:val="00280329"/>
    <w:rsid w:val="00280441"/>
    <w:rsid w:val="00280851"/>
    <w:rsid w:val="00280968"/>
    <w:rsid w:val="00280A05"/>
    <w:rsid w:val="00280BE3"/>
    <w:rsid w:val="002810AB"/>
    <w:rsid w:val="00281552"/>
    <w:rsid w:val="00281F10"/>
    <w:rsid w:val="002821EF"/>
    <w:rsid w:val="00282228"/>
    <w:rsid w:val="002824B7"/>
    <w:rsid w:val="002826C7"/>
    <w:rsid w:val="002826E1"/>
    <w:rsid w:val="0028270C"/>
    <w:rsid w:val="00282767"/>
    <w:rsid w:val="00282E98"/>
    <w:rsid w:val="00282F07"/>
    <w:rsid w:val="002831B8"/>
    <w:rsid w:val="00283365"/>
    <w:rsid w:val="00283ADA"/>
    <w:rsid w:val="00283DB5"/>
    <w:rsid w:val="00283FA7"/>
    <w:rsid w:val="00284614"/>
    <w:rsid w:val="0028462A"/>
    <w:rsid w:val="002846C3"/>
    <w:rsid w:val="00284C69"/>
    <w:rsid w:val="00284F5B"/>
    <w:rsid w:val="002850BA"/>
    <w:rsid w:val="0028514B"/>
    <w:rsid w:val="0028534E"/>
    <w:rsid w:val="002854A3"/>
    <w:rsid w:val="00285702"/>
    <w:rsid w:val="00285A29"/>
    <w:rsid w:val="00285E44"/>
    <w:rsid w:val="002869F3"/>
    <w:rsid w:val="00286F33"/>
    <w:rsid w:val="00286FEC"/>
    <w:rsid w:val="002874CE"/>
    <w:rsid w:val="00287563"/>
    <w:rsid w:val="00287777"/>
    <w:rsid w:val="00287781"/>
    <w:rsid w:val="00287EC2"/>
    <w:rsid w:val="002904BE"/>
    <w:rsid w:val="00290899"/>
    <w:rsid w:val="002909EC"/>
    <w:rsid w:val="00290AF2"/>
    <w:rsid w:val="00290BDD"/>
    <w:rsid w:val="00290F3F"/>
    <w:rsid w:val="0029175D"/>
    <w:rsid w:val="0029204F"/>
    <w:rsid w:val="00292353"/>
    <w:rsid w:val="00292661"/>
    <w:rsid w:val="002927B9"/>
    <w:rsid w:val="00292B37"/>
    <w:rsid w:val="002930FE"/>
    <w:rsid w:val="0029381B"/>
    <w:rsid w:val="002938BA"/>
    <w:rsid w:val="00293B8F"/>
    <w:rsid w:val="00293E07"/>
    <w:rsid w:val="00293FA2"/>
    <w:rsid w:val="0029439B"/>
    <w:rsid w:val="002945AF"/>
    <w:rsid w:val="002947BD"/>
    <w:rsid w:val="00294AA8"/>
    <w:rsid w:val="0029525A"/>
    <w:rsid w:val="002956DE"/>
    <w:rsid w:val="002958EB"/>
    <w:rsid w:val="00295B8C"/>
    <w:rsid w:val="00295C85"/>
    <w:rsid w:val="00296279"/>
    <w:rsid w:val="00296610"/>
    <w:rsid w:val="00296656"/>
    <w:rsid w:val="00296E97"/>
    <w:rsid w:val="00296F9C"/>
    <w:rsid w:val="0029753A"/>
    <w:rsid w:val="00297817"/>
    <w:rsid w:val="0029786B"/>
    <w:rsid w:val="002978C7"/>
    <w:rsid w:val="002A00D8"/>
    <w:rsid w:val="002A00E8"/>
    <w:rsid w:val="002A03E2"/>
    <w:rsid w:val="002A0DF9"/>
    <w:rsid w:val="002A0F5C"/>
    <w:rsid w:val="002A133F"/>
    <w:rsid w:val="002A13D1"/>
    <w:rsid w:val="002A1AA8"/>
    <w:rsid w:val="002A2422"/>
    <w:rsid w:val="002A2462"/>
    <w:rsid w:val="002A2ABA"/>
    <w:rsid w:val="002A2F06"/>
    <w:rsid w:val="002A3315"/>
    <w:rsid w:val="002A3CD6"/>
    <w:rsid w:val="002A3FBB"/>
    <w:rsid w:val="002A3FDB"/>
    <w:rsid w:val="002A452D"/>
    <w:rsid w:val="002A4982"/>
    <w:rsid w:val="002A4A53"/>
    <w:rsid w:val="002A4F0A"/>
    <w:rsid w:val="002A57C7"/>
    <w:rsid w:val="002A626E"/>
    <w:rsid w:val="002A646E"/>
    <w:rsid w:val="002A6647"/>
    <w:rsid w:val="002A690E"/>
    <w:rsid w:val="002A6F7E"/>
    <w:rsid w:val="002A6F8D"/>
    <w:rsid w:val="002A7136"/>
    <w:rsid w:val="002A7454"/>
    <w:rsid w:val="002A750D"/>
    <w:rsid w:val="002A7763"/>
    <w:rsid w:val="002A79B0"/>
    <w:rsid w:val="002A7EFC"/>
    <w:rsid w:val="002B1060"/>
    <w:rsid w:val="002B142F"/>
    <w:rsid w:val="002B1B14"/>
    <w:rsid w:val="002B1DCC"/>
    <w:rsid w:val="002B1F7D"/>
    <w:rsid w:val="002B25B0"/>
    <w:rsid w:val="002B28A9"/>
    <w:rsid w:val="002B2987"/>
    <w:rsid w:val="002B2B00"/>
    <w:rsid w:val="002B2DD1"/>
    <w:rsid w:val="002B2E56"/>
    <w:rsid w:val="002B3103"/>
    <w:rsid w:val="002B3648"/>
    <w:rsid w:val="002B3C20"/>
    <w:rsid w:val="002B413A"/>
    <w:rsid w:val="002B43A4"/>
    <w:rsid w:val="002B4A0F"/>
    <w:rsid w:val="002B4A64"/>
    <w:rsid w:val="002B4A9B"/>
    <w:rsid w:val="002B4B26"/>
    <w:rsid w:val="002B4CA9"/>
    <w:rsid w:val="002B4E8C"/>
    <w:rsid w:val="002B5381"/>
    <w:rsid w:val="002B5888"/>
    <w:rsid w:val="002B5DCF"/>
    <w:rsid w:val="002B5E80"/>
    <w:rsid w:val="002B6040"/>
    <w:rsid w:val="002B622C"/>
    <w:rsid w:val="002B68EC"/>
    <w:rsid w:val="002B6DAB"/>
    <w:rsid w:val="002B7187"/>
    <w:rsid w:val="002B760A"/>
    <w:rsid w:val="002B76E1"/>
    <w:rsid w:val="002B7758"/>
    <w:rsid w:val="002B7903"/>
    <w:rsid w:val="002C01DB"/>
    <w:rsid w:val="002C0252"/>
    <w:rsid w:val="002C04E9"/>
    <w:rsid w:val="002C055E"/>
    <w:rsid w:val="002C08B8"/>
    <w:rsid w:val="002C0CC5"/>
    <w:rsid w:val="002C126B"/>
    <w:rsid w:val="002C16A1"/>
    <w:rsid w:val="002C16B9"/>
    <w:rsid w:val="002C1827"/>
    <w:rsid w:val="002C1913"/>
    <w:rsid w:val="002C1A1A"/>
    <w:rsid w:val="002C1C92"/>
    <w:rsid w:val="002C1EF7"/>
    <w:rsid w:val="002C232F"/>
    <w:rsid w:val="002C291F"/>
    <w:rsid w:val="002C2B70"/>
    <w:rsid w:val="002C2CF5"/>
    <w:rsid w:val="002C2E9D"/>
    <w:rsid w:val="002C2ED5"/>
    <w:rsid w:val="002C3C31"/>
    <w:rsid w:val="002C3C70"/>
    <w:rsid w:val="002C413D"/>
    <w:rsid w:val="002C47C7"/>
    <w:rsid w:val="002C48BE"/>
    <w:rsid w:val="002C4BBF"/>
    <w:rsid w:val="002C4BCC"/>
    <w:rsid w:val="002C5239"/>
    <w:rsid w:val="002C549F"/>
    <w:rsid w:val="002C54D8"/>
    <w:rsid w:val="002C5881"/>
    <w:rsid w:val="002C699C"/>
    <w:rsid w:val="002C6A9A"/>
    <w:rsid w:val="002C7D79"/>
    <w:rsid w:val="002C7D87"/>
    <w:rsid w:val="002C7E11"/>
    <w:rsid w:val="002D0452"/>
    <w:rsid w:val="002D05D7"/>
    <w:rsid w:val="002D0665"/>
    <w:rsid w:val="002D0745"/>
    <w:rsid w:val="002D0938"/>
    <w:rsid w:val="002D0AB5"/>
    <w:rsid w:val="002D0B96"/>
    <w:rsid w:val="002D0F74"/>
    <w:rsid w:val="002D1023"/>
    <w:rsid w:val="002D135C"/>
    <w:rsid w:val="002D149F"/>
    <w:rsid w:val="002D1A4D"/>
    <w:rsid w:val="002D1CFF"/>
    <w:rsid w:val="002D217C"/>
    <w:rsid w:val="002D2520"/>
    <w:rsid w:val="002D270B"/>
    <w:rsid w:val="002D2A37"/>
    <w:rsid w:val="002D2BF3"/>
    <w:rsid w:val="002D2C85"/>
    <w:rsid w:val="002D2FDD"/>
    <w:rsid w:val="002D364D"/>
    <w:rsid w:val="002D375D"/>
    <w:rsid w:val="002D3809"/>
    <w:rsid w:val="002D3EC0"/>
    <w:rsid w:val="002D3ED3"/>
    <w:rsid w:val="002D4739"/>
    <w:rsid w:val="002D4841"/>
    <w:rsid w:val="002D4AA9"/>
    <w:rsid w:val="002D50A4"/>
    <w:rsid w:val="002D50EE"/>
    <w:rsid w:val="002D567E"/>
    <w:rsid w:val="002D579E"/>
    <w:rsid w:val="002D5983"/>
    <w:rsid w:val="002D5A66"/>
    <w:rsid w:val="002D6287"/>
    <w:rsid w:val="002D6530"/>
    <w:rsid w:val="002D6CB0"/>
    <w:rsid w:val="002D6FB6"/>
    <w:rsid w:val="002D723F"/>
    <w:rsid w:val="002D7321"/>
    <w:rsid w:val="002D750D"/>
    <w:rsid w:val="002D76ED"/>
    <w:rsid w:val="002D77DC"/>
    <w:rsid w:val="002D7882"/>
    <w:rsid w:val="002D7A06"/>
    <w:rsid w:val="002E0034"/>
    <w:rsid w:val="002E0151"/>
    <w:rsid w:val="002E05EE"/>
    <w:rsid w:val="002E0FB9"/>
    <w:rsid w:val="002E15BF"/>
    <w:rsid w:val="002E1A0F"/>
    <w:rsid w:val="002E1E3B"/>
    <w:rsid w:val="002E210B"/>
    <w:rsid w:val="002E2167"/>
    <w:rsid w:val="002E21E1"/>
    <w:rsid w:val="002E24F9"/>
    <w:rsid w:val="002E291A"/>
    <w:rsid w:val="002E30CF"/>
    <w:rsid w:val="002E3677"/>
    <w:rsid w:val="002E3EE2"/>
    <w:rsid w:val="002E3F6E"/>
    <w:rsid w:val="002E40FF"/>
    <w:rsid w:val="002E50A6"/>
    <w:rsid w:val="002E50A8"/>
    <w:rsid w:val="002E50AA"/>
    <w:rsid w:val="002E5115"/>
    <w:rsid w:val="002E5437"/>
    <w:rsid w:val="002E5566"/>
    <w:rsid w:val="002E5761"/>
    <w:rsid w:val="002E59FF"/>
    <w:rsid w:val="002E5AD4"/>
    <w:rsid w:val="002E60CA"/>
    <w:rsid w:val="002E663B"/>
    <w:rsid w:val="002E6A15"/>
    <w:rsid w:val="002E7491"/>
    <w:rsid w:val="002E797C"/>
    <w:rsid w:val="002E7B35"/>
    <w:rsid w:val="002E7C4A"/>
    <w:rsid w:val="002F0046"/>
    <w:rsid w:val="002F00CF"/>
    <w:rsid w:val="002F0B4C"/>
    <w:rsid w:val="002F0B9B"/>
    <w:rsid w:val="002F0C91"/>
    <w:rsid w:val="002F0FD8"/>
    <w:rsid w:val="002F11F2"/>
    <w:rsid w:val="002F1AE5"/>
    <w:rsid w:val="002F1B05"/>
    <w:rsid w:val="002F1C66"/>
    <w:rsid w:val="002F1E49"/>
    <w:rsid w:val="002F1F26"/>
    <w:rsid w:val="002F1F5A"/>
    <w:rsid w:val="002F1FE8"/>
    <w:rsid w:val="002F21D8"/>
    <w:rsid w:val="002F26C0"/>
    <w:rsid w:val="002F2D41"/>
    <w:rsid w:val="002F2D77"/>
    <w:rsid w:val="002F2F5F"/>
    <w:rsid w:val="002F320A"/>
    <w:rsid w:val="002F33DB"/>
    <w:rsid w:val="002F340B"/>
    <w:rsid w:val="002F34A8"/>
    <w:rsid w:val="002F4415"/>
    <w:rsid w:val="002F4678"/>
    <w:rsid w:val="002F46BE"/>
    <w:rsid w:val="002F4763"/>
    <w:rsid w:val="002F48A8"/>
    <w:rsid w:val="002F49E6"/>
    <w:rsid w:val="002F4D9D"/>
    <w:rsid w:val="002F505A"/>
    <w:rsid w:val="002F51E2"/>
    <w:rsid w:val="002F53D2"/>
    <w:rsid w:val="002F55BB"/>
    <w:rsid w:val="002F5852"/>
    <w:rsid w:val="002F5AE2"/>
    <w:rsid w:val="002F6438"/>
    <w:rsid w:val="002F6654"/>
    <w:rsid w:val="002F6686"/>
    <w:rsid w:val="002F6F98"/>
    <w:rsid w:val="002F7110"/>
    <w:rsid w:val="002F731E"/>
    <w:rsid w:val="002F74B3"/>
    <w:rsid w:val="002F7664"/>
    <w:rsid w:val="002F7B5F"/>
    <w:rsid w:val="002F7F94"/>
    <w:rsid w:val="00300063"/>
    <w:rsid w:val="00300168"/>
    <w:rsid w:val="003001E5"/>
    <w:rsid w:val="00300415"/>
    <w:rsid w:val="00300CC7"/>
    <w:rsid w:val="003016B2"/>
    <w:rsid w:val="003019AD"/>
    <w:rsid w:val="00301B49"/>
    <w:rsid w:val="00302114"/>
    <w:rsid w:val="003026BC"/>
    <w:rsid w:val="0030279C"/>
    <w:rsid w:val="00303F03"/>
    <w:rsid w:val="003041FF"/>
    <w:rsid w:val="003043F6"/>
    <w:rsid w:val="003044C2"/>
    <w:rsid w:val="00304D51"/>
    <w:rsid w:val="00304E7B"/>
    <w:rsid w:val="0030503D"/>
    <w:rsid w:val="00305114"/>
    <w:rsid w:val="00305385"/>
    <w:rsid w:val="003057CC"/>
    <w:rsid w:val="00305A35"/>
    <w:rsid w:val="00306709"/>
    <w:rsid w:val="003067DF"/>
    <w:rsid w:val="00306D76"/>
    <w:rsid w:val="003077E7"/>
    <w:rsid w:val="00307DEC"/>
    <w:rsid w:val="00307EF4"/>
    <w:rsid w:val="00310095"/>
    <w:rsid w:val="0031064A"/>
    <w:rsid w:val="00310CB1"/>
    <w:rsid w:val="00310D9D"/>
    <w:rsid w:val="00310DBB"/>
    <w:rsid w:val="00310FFC"/>
    <w:rsid w:val="0031100B"/>
    <w:rsid w:val="00311494"/>
    <w:rsid w:val="00311CF3"/>
    <w:rsid w:val="00312093"/>
    <w:rsid w:val="00312717"/>
    <w:rsid w:val="00312825"/>
    <w:rsid w:val="00312B68"/>
    <w:rsid w:val="0031380B"/>
    <w:rsid w:val="00313A82"/>
    <w:rsid w:val="00313B67"/>
    <w:rsid w:val="00313C5F"/>
    <w:rsid w:val="00314048"/>
    <w:rsid w:val="003141A3"/>
    <w:rsid w:val="003142F8"/>
    <w:rsid w:val="00314A3B"/>
    <w:rsid w:val="00315044"/>
    <w:rsid w:val="00315185"/>
    <w:rsid w:val="003152C6"/>
    <w:rsid w:val="003157C7"/>
    <w:rsid w:val="00315934"/>
    <w:rsid w:val="003159C0"/>
    <w:rsid w:val="00316180"/>
    <w:rsid w:val="0031662C"/>
    <w:rsid w:val="0031667E"/>
    <w:rsid w:val="00316FF2"/>
    <w:rsid w:val="0031763F"/>
    <w:rsid w:val="0031780C"/>
    <w:rsid w:val="0031795A"/>
    <w:rsid w:val="00317A89"/>
    <w:rsid w:val="00317C2D"/>
    <w:rsid w:val="00317D57"/>
    <w:rsid w:val="00317E84"/>
    <w:rsid w:val="003202B6"/>
    <w:rsid w:val="003203FF"/>
    <w:rsid w:val="00320701"/>
    <w:rsid w:val="0032079F"/>
    <w:rsid w:val="00320891"/>
    <w:rsid w:val="00320AC5"/>
    <w:rsid w:val="00320BDE"/>
    <w:rsid w:val="0032158B"/>
    <w:rsid w:val="00321F95"/>
    <w:rsid w:val="0032214E"/>
    <w:rsid w:val="0032222B"/>
    <w:rsid w:val="00322295"/>
    <w:rsid w:val="003224E3"/>
    <w:rsid w:val="00322565"/>
    <w:rsid w:val="00322A58"/>
    <w:rsid w:val="00323889"/>
    <w:rsid w:val="00323C43"/>
    <w:rsid w:val="00323CFB"/>
    <w:rsid w:val="003248B1"/>
    <w:rsid w:val="003248CC"/>
    <w:rsid w:val="003248E6"/>
    <w:rsid w:val="003255BB"/>
    <w:rsid w:val="003259D3"/>
    <w:rsid w:val="00325E28"/>
    <w:rsid w:val="00325E3B"/>
    <w:rsid w:val="00325F20"/>
    <w:rsid w:val="00326220"/>
    <w:rsid w:val="00326327"/>
    <w:rsid w:val="003268A3"/>
    <w:rsid w:val="003268FD"/>
    <w:rsid w:val="0032690B"/>
    <w:rsid w:val="003269C3"/>
    <w:rsid w:val="00326C2A"/>
    <w:rsid w:val="0032732E"/>
    <w:rsid w:val="00327459"/>
    <w:rsid w:val="00327900"/>
    <w:rsid w:val="00327AA3"/>
    <w:rsid w:val="00327E4D"/>
    <w:rsid w:val="00330192"/>
    <w:rsid w:val="003307FC"/>
    <w:rsid w:val="00330893"/>
    <w:rsid w:val="00330EA9"/>
    <w:rsid w:val="00330F80"/>
    <w:rsid w:val="003311E8"/>
    <w:rsid w:val="003312F5"/>
    <w:rsid w:val="0033161E"/>
    <w:rsid w:val="00331BD0"/>
    <w:rsid w:val="00331CA4"/>
    <w:rsid w:val="00331D7E"/>
    <w:rsid w:val="00331DA3"/>
    <w:rsid w:val="00331DB4"/>
    <w:rsid w:val="00331F4E"/>
    <w:rsid w:val="00332C3E"/>
    <w:rsid w:val="00332C9A"/>
    <w:rsid w:val="00332FC5"/>
    <w:rsid w:val="00333080"/>
    <w:rsid w:val="00333220"/>
    <w:rsid w:val="00333606"/>
    <w:rsid w:val="003336E1"/>
    <w:rsid w:val="00333ABA"/>
    <w:rsid w:val="00333B7A"/>
    <w:rsid w:val="00333C34"/>
    <w:rsid w:val="00333F6A"/>
    <w:rsid w:val="003340C5"/>
    <w:rsid w:val="00334301"/>
    <w:rsid w:val="003346DF"/>
    <w:rsid w:val="00334A21"/>
    <w:rsid w:val="00334CD3"/>
    <w:rsid w:val="0033506A"/>
    <w:rsid w:val="003358B1"/>
    <w:rsid w:val="00335C54"/>
    <w:rsid w:val="00335E1A"/>
    <w:rsid w:val="003363AF"/>
    <w:rsid w:val="00336547"/>
    <w:rsid w:val="003367D1"/>
    <w:rsid w:val="003368DE"/>
    <w:rsid w:val="00336C65"/>
    <w:rsid w:val="00336D23"/>
    <w:rsid w:val="00337101"/>
    <w:rsid w:val="0033796E"/>
    <w:rsid w:val="00337C86"/>
    <w:rsid w:val="00337D5C"/>
    <w:rsid w:val="00337E97"/>
    <w:rsid w:val="003400C8"/>
    <w:rsid w:val="0034019E"/>
    <w:rsid w:val="00340730"/>
    <w:rsid w:val="00340B2B"/>
    <w:rsid w:val="00340DB8"/>
    <w:rsid w:val="00340E20"/>
    <w:rsid w:val="0034118E"/>
    <w:rsid w:val="00341218"/>
    <w:rsid w:val="0034148F"/>
    <w:rsid w:val="003414E3"/>
    <w:rsid w:val="00341BB9"/>
    <w:rsid w:val="003420DB"/>
    <w:rsid w:val="00342332"/>
    <w:rsid w:val="003425DD"/>
    <w:rsid w:val="00342A05"/>
    <w:rsid w:val="00342BF2"/>
    <w:rsid w:val="003430C2"/>
    <w:rsid w:val="003434F0"/>
    <w:rsid w:val="003439B0"/>
    <w:rsid w:val="00343ED2"/>
    <w:rsid w:val="003441A5"/>
    <w:rsid w:val="00344583"/>
    <w:rsid w:val="00344D62"/>
    <w:rsid w:val="00345B87"/>
    <w:rsid w:val="00345B9F"/>
    <w:rsid w:val="00345C43"/>
    <w:rsid w:val="00345F85"/>
    <w:rsid w:val="00346604"/>
    <w:rsid w:val="00346B74"/>
    <w:rsid w:val="00346EF1"/>
    <w:rsid w:val="0034758E"/>
    <w:rsid w:val="003475A4"/>
    <w:rsid w:val="0034796E"/>
    <w:rsid w:val="00347A4C"/>
    <w:rsid w:val="00347C0F"/>
    <w:rsid w:val="003502FA"/>
    <w:rsid w:val="00350607"/>
    <w:rsid w:val="00350E00"/>
    <w:rsid w:val="00351BEB"/>
    <w:rsid w:val="00352115"/>
    <w:rsid w:val="003523EE"/>
    <w:rsid w:val="0035292F"/>
    <w:rsid w:val="00352C3A"/>
    <w:rsid w:val="00352E87"/>
    <w:rsid w:val="00352F2A"/>
    <w:rsid w:val="00352FBF"/>
    <w:rsid w:val="00353359"/>
    <w:rsid w:val="003533D5"/>
    <w:rsid w:val="003536D5"/>
    <w:rsid w:val="00353809"/>
    <w:rsid w:val="00353996"/>
    <w:rsid w:val="003539D5"/>
    <w:rsid w:val="00353B13"/>
    <w:rsid w:val="00354050"/>
    <w:rsid w:val="003543FD"/>
    <w:rsid w:val="00354790"/>
    <w:rsid w:val="00354B98"/>
    <w:rsid w:val="0035521A"/>
    <w:rsid w:val="00355A30"/>
    <w:rsid w:val="00355C08"/>
    <w:rsid w:val="00355C7B"/>
    <w:rsid w:val="00356012"/>
    <w:rsid w:val="003560C5"/>
    <w:rsid w:val="00356641"/>
    <w:rsid w:val="00356B48"/>
    <w:rsid w:val="0035722F"/>
    <w:rsid w:val="00357CC5"/>
    <w:rsid w:val="00357CEE"/>
    <w:rsid w:val="00357D34"/>
    <w:rsid w:val="003601C0"/>
    <w:rsid w:val="0036020A"/>
    <w:rsid w:val="0036086D"/>
    <w:rsid w:val="00360874"/>
    <w:rsid w:val="003608D6"/>
    <w:rsid w:val="003610A5"/>
    <w:rsid w:val="00361497"/>
    <w:rsid w:val="00361890"/>
    <w:rsid w:val="003619F9"/>
    <w:rsid w:val="00361A48"/>
    <w:rsid w:val="0036200D"/>
    <w:rsid w:val="00362B9E"/>
    <w:rsid w:val="00362DB8"/>
    <w:rsid w:val="00362EE7"/>
    <w:rsid w:val="00363071"/>
    <w:rsid w:val="00363202"/>
    <w:rsid w:val="003632E9"/>
    <w:rsid w:val="00363562"/>
    <w:rsid w:val="00363600"/>
    <w:rsid w:val="0036399D"/>
    <w:rsid w:val="00364A14"/>
    <w:rsid w:val="00364BB4"/>
    <w:rsid w:val="00364D7A"/>
    <w:rsid w:val="00365DC4"/>
    <w:rsid w:val="00365EB3"/>
    <w:rsid w:val="00366121"/>
    <w:rsid w:val="0036619E"/>
    <w:rsid w:val="003664DD"/>
    <w:rsid w:val="003668B3"/>
    <w:rsid w:val="00366BC9"/>
    <w:rsid w:val="00366E49"/>
    <w:rsid w:val="00366F9B"/>
    <w:rsid w:val="0036720C"/>
    <w:rsid w:val="003675DF"/>
    <w:rsid w:val="00367F79"/>
    <w:rsid w:val="0037001A"/>
    <w:rsid w:val="0037007B"/>
    <w:rsid w:val="0037035D"/>
    <w:rsid w:val="00370559"/>
    <w:rsid w:val="00370C00"/>
    <w:rsid w:val="00370CDE"/>
    <w:rsid w:val="00371015"/>
    <w:rsid w:val="0037124A"/>
    <w:rsid w:val="0037124D"/>
    <w:rsid w:val="0037133C"/>
    <w:rsid w:val="00371832"/>
    <w:rsid w:val="00371B04"/>
    <w:rsid w:val="00371EA5"/>
    <w:rsid w:val="00372048"/>
    <w:rsid w:val="0037232F"/>
    <w:rsid w:val="003724C6"/>
    <w:rsid w:val="003727F1"/>
    <w:rsid w:val="00372E1B"/>
    <w:rsid w:val="003731E1"/>
    <w:rsid w:val="00373320"/>
    <w:rsid w:val="003738CE"/>
    <w:rsid w:val="00374173"/>
    <w:rsid w:val="003742CF"/>
    <w:rsid w:val="0037458D"/>
    <w:rsid w:val="0037465F"/>
    <w:rsid w:val="003748F5"/>
    <w:rsid w:val="00374974"/>
    <w:rsid w:val="00374A87"/>
    <w:rsid w:val="00374ABF"/>
    <w:rsid w:val="0037549B"/>
    <w:rsid w:val="003754E0"/>
    <w:rsid w:val="003754E6"/>
    <w:rsid w:val="0037557F"/>
    <w:rsid w:val="00375588"/>
    <w:rsid w:val="0037562C"/>
    <w:rsid w:val="00375A01"/>
    <w:rsid w:val="00375BE1"/>
    <w:rsid w:val="00375E44"/>
    <w:rsid w:val="003762E8"/>
    <w:rsid w:val="00376CDB"/>
    <w:rsid w:val="00376F2F"/>
    <w:rsid w:val="00377197"/>
    <w:rsid w:val="003779B1"/>
    <w:rsid w:val="00380269"/>
    <w:rsid w:val="00380383"/>
    <w:rsid w:val="003804CE"/>
    <w:rsid w:val="00380783"/>
    <w:rsid w:val="00380E53"/>
    <w:rsid w:val="00381059"/>
    <w:rsid w:val="0038108B"/>
    <w:rsid w:val="003814D7"/>
    <w:rsid w:val="003822CD"/>
    <w:rsid w:val="003826AB"/>
    <w:rsid w:val="00382E2E"/>
    <w:rsid w:val="003831D8"/>
    <w:rsid w:val="003839C8"/>
    <w:rsid w:val="00384005"/>
    <w:rsid w:val="003840EA"/>
    <w:rsid w:val="00384261"/>
    <w:rsid w:val="003846A1"/>
    <w:rsid w:val="00384718"/>
    <w:rsid w:val="00384908"/>
    <w:rsid w:val="00384B1A"/>
    <w:rsid w:val="003850DD"/>
    <w:rsid w:val="003852B8"/>
    <w:rsid w:val="003855CA"/>
    <w:rsid w:val="00385ABF"/>
    <w:rsid w:val="00386267"/>
    <w:rsid w:val="00386316"/>
    <w:rsid w:val="003869C4"/>
    <w:rsid w:val="003869EF"/>
    <w:rsid w:val="00386BF6"/>
    <w:rsid w:val="00387348"/>
    <w:rsid w:val="00387B34"/>
    <w:rsid w:val="0039021A"/>
    <w:rsid w:val="00390666"/>
    <w:rsid w:val="00390BF7"/>
    <w:rsid w:val="00391159"/>
    <w:rsid w:val="003912FD"/>
    <w:rsid w:val="003913B8"/>
    <w:rsid w:val="003915F3"/>
    <w:rsid w:val="00392153"/>
    <w:rsid w:val="0039236B"/>
    <w:rsid w:val="003923A3"/>
    <w:rsid w:val="003928CE"/>
    <w:rsid w:val="00392F82"/>
    <w:rsid w:val="00393280"/>
    <w:rsid w:val="00393BF1"/>
    <w:rsid w:val="00393E5C"/>
    <w:rsid w:val="00394068"/>
    <w:rsid w:val="00394981"/>
    <w:rsid w:val="00394BFC"/>
    <w:rsid w:val="00394D96"/>
    <w:rsid w:val="00395177"/>
    <w:rsid w:val="0039529B"/>
    <w:rsid w:val="003957BD"/>
    <w:rsid w:val="00395AE8"/>
    <w:rsid w:val="00395B49"/>
    <w:rsid w:val="00395C37"/>
    <w:rsid w:val="00395CED"/>
    <w:rsid w:val="003967D4"/>
    <w:rsid w:val="003967DD"/>
    <w:rsid w:val="00396AC2"/>
    <w:rsid w:val="00396BC1"/>
    <w:rsid w:val="00396CCD"/>
    <w:rsid w:val="00397185"/>
    <w:rsid w:val="00397518"/>
    <w:rsid w:val="0039757C"/>
    <w:rsid w:val="003976F4"/>
    <w:rsid w:val="00397761"/>
    <w:rsid w:val="00397AD5"/>
    <w:rsid w:val="00397C2B"/>
    <w:rsid w:val="00397F4D"/>
    <w:rsid w:val="003A0290"/>
    <w:rsid w:val="003A0308"/>
    <w:rsid w:val="003A0956"/>
    <w:rsid w:val="003A1D13"/>
    <w:rsid w:val="003A2966"/>
    <w:rsid w:val="003A29E4"/>
    <w:rsid w:val="003A2E97"/>
    <w:rsid w:val="003A2EA9"/>
    <w:rsid w:val="003A2FBF"/>
    <w:rsid w:val="003A3653"/>
    <w:rsid w:val="003A3B44"/>
    <w:rsid w:val="003A3C53"/>
    <w:rsid w:val="003A3CB0"/>
    <w:rsid w:val="003A3F7D"/>
    <w:rsid w:val="003A403E"/>
    <w:rsid w:val="003A44D6"/>
    <w:rsid w:val="003A4BCD"/>
    <w:rsid w:val="003A4D9F"/>
    <w:rsid w:val="003A4EA2"/>
    <w:rsid w:val="003A548A"/>
    <w:rsid w:val="003A5E56"/>
    <w:rsid w:val="003A5EA1"/>
    <w:rsid w:val="003A633B"/>
    <w:rsid w:val="003A72CC"/>
    <w:rsid w:val="003A7FDC"/>
    <w:rsid w:val="003B00A8"/>
    <w:rsid w:val="003B05D1"/>
    <w:rsid w:val="003B0A72"/>
    <w:rsid w:val="003B1F94"/>
    <w:rsid w:val="003B344E"/>
    <w:rsid w:val="003B37D0"/>
    <w:rsid w:val="003B399D"/>
    <w:rsid w:val="003B3D06"/>
    <w:rsid w:val="003B3D2E"/>
    <w:rsid w:val="003B3DA2"/>
    <w:rsid w:val="003B3DDA"/>
    <w:rsid w:val="003B4E99"/>
    <w:rsid w:val="003B5294"/>
    <w:rsid w:val="003B561E"/>
    <w:rsid w:val="003B56F8"/>
    <w:rsid w:val="003B5DD3"/>
    <w:rsid w:val="003B5E40"/>
    <w:rsid w:val="003B5E55"/>
    <w:rsid w:val="003B5FD4"/>
    <w:rsid w:val="003B64C2"/>
    <w:rsid w:val="003B6A17"/>
    <w:rsid w:val="003B6A2A"/>
    <w:rsid w:val="003C023A"/>
    <w:rsid w:val="003C07E6"/>
    <w:rsid w:val="003C0A47"/>
    <w:rsid w:val="003C0B15"/>
    <w:rsid w:val="003C116C"/>
    <w:rsid w:val="003C1476"/>
    <w:rsid w:val="003C18DB"/>
    <w:rsid w:val="003C19D6"/>
    <w:rsid w:val="003C1C5E"/>
    <w:rsid w:val="003C1CAC"/>
    <w:rsid w:val="003C1E9E"/>
    <w:rsid w:val="003C1EF0"/>
    <w:rsid w:val="003C1FB7"/>
    <w:rsid w:val="003C2443"/>
    <w:rsid w:val="003C26E9"/>
    <w:rsid w:val="003C2DE1"/>
    <w:rsid w:val="003C3029"/>
    <w:rsid w:val="003C304E"/>
    <w:rsid w:val="003C33F0"/>
    <w:rsid w:val="003C4331"/>
    <w:rsid w:val="003C4545"/>
    <w:rsid w:val="003C4BC7"/>
    <w:rsid w:val="003C4F11"/>
    <w:rsid w:val="003C5000"/>
    <w:rsid w:val="003C5307"/>
    <w:rsid w:val="003C53DB"/>
    <w:rsid w:val="003C550D"/>
    <w:rsid w:val="003C5618"/>
    <w:rsid w:val="003C57F9"/>
    <w:rsid w:val="003C58C8"/>
    <w:rsid w:val="003C5951"/>
    <w:rsid w:val="003C5B3C"/>
    <w:rsid w:val="003C5B4C"/>
    <w:rsid w:val="003C664D"/>
    <w:rsid w:val="003C6D01"/>
    <w:rsid w:val="003C6D05"/>
    <w:rsid w:val="003C70F0"/>
    <w:rsid w:val="003C73C9"/>
    <w:rsid w:val="003C7784"/>
    <w:rsid w:val="003C7942"/>
    <w:rsid w:val="003D0162"/>
    <w:rsid w:val="003D0446"/>
    <w:rsid w:val="003D09B4"/>
    <w:rsid w:val="003D0C18"/>
    <w:rsid w:val="003D10C5"/>
    <w:rsid w:val="003D1145"/>
    <w:rsid w:val="003D13E6"/>
    <w:rsid w:val="003D14E2"/>
    <w:rsid w:val="003D1651"/>
    <w:rsid w:val="003D1704"/>
    <w:rsid w:val="003D1BC1"/>
    <w:rsid w:val="003D1D86"/>
    <w:rsid w:val="003D2620"/>
    <w:rsid w:val="003D268C"/>
    <w:rsid w:val="003D26BC"/>
    <w:rsid w:val="003D26C5"/>
    <w:rsid w:val="003D2921"/>
    <w:rsid w:val="003D2954"/>
    <w:rsid w:val="003D2E9C"/>
    <w:rsid w:val="003D2EDF"/>
    <w:rsid w:val="003D2F1F"/>
    <w:rsid w:val="003D4820"/>
    <w:rsid w:val="003D4D51"/>
    <w:rsid w:val="003D51EA"/>
    <w:rsid w:val="003D540A"/>
    <w:rsid w:val="003D5725"/>
    <w:rsid w:val="003D5BDB"/>
    <w:rsid w:val="003D5EE4"/>
    <w:rsid w:val="003D614A"/>
    <w:rsid w:val="003D6340"/>
    <w:rsid w:val="003D65D1"/>
    <w:rsid w:val="003D6C14"/>
    <w:rsid w:val="003D7025"/>
    <w:rsid w:val="003D709F"/>
    <w:rsid w:val="003D7141"/>
    <w:rsid w:val="003D7310"/>
    <w:rsid w:val="003D757D"/>
    <w:rsid w:val="003D783E"/>
    <w:rsid w:val="003D7C0B"/>
    <w:rsid w:val="003D7E83"/>
    <w:rsid w:val="003E02ED"/>
    <w:rsid w:val="003E0418"/>
    <w:rsid w:val="003E065B"/>
    <w:rsid w:val="003E0938"/>
    <w:rsid w:val="003E0EC6"/>
    <w:rsid w:val="003E12BF"/>
    <w:rsid w:val="003E1750"/>
    <w:rsid w:val="003E1C66"/>
    <w:rsid w:val="003E1C78"/>
    <w:rsid w:val="003E1F64"/>
    <w:rsid w:val="003E2A7D"/>
    <w:rsid w:val="003E2AA6"/>
    <w:rsid w:val="003E2E41"/>
    <w:rsid w:val="003E37AE"/>
    <w:rsid w:val="003E3992"/>
    <w:rsid w:val="003E3A4D"/>
    <w:rsid w:val="003E3D7B"/>
    <w:rsid w:val="003E475E"/>
    <w:rsid w:val="003E4944"/>
    <w:rsid w:val="003E5503"/>
    <w:rsid w:val="003E55EE"/>
    <w:rsid w:val="003E5E98"/>
    <w:rsid w:val="003E610D"/>
    <w:rsid w:val="003E61FC"/>
    <w:rsid w:val="003E6906"/>
    <w:rsid w:val="003E748E"/>
    <w:rsid w:val="003E75D1"/>
    <w:rsid w:val="003E7A53"/>
    <w:rsid w:val="003F03E9"/>
    <w:rsid w:val="003F0A75"/>
    <w:rsid w:val="003F0C5D"/>
    <w:rsid w:val="003F10FF"/>
    <w:rsid w:val="003F1EA7"/>
    <w:rsid w:val="003F1F94"/>
    <w:rsid w:val="003F2015"/>
    <w:rsid w:val="003F2108"/>
    <w:rsid w:val="003F2915"/>
    <w:rsid w:val="003F31A6"/>
    <w:rsid w:val="003F3236"/>
    <w:rsid w:val="003F37D9"/>
    <w:rsid w:val="003F3FE0"/>
    <w:rsid w:val="003F4462"/>
    <w:rsid w:val="003F4648"/>
    <w:rsid w:val="003F490A"/>
    <w:rsid w:val="003F4CEB"/>
    <w:rsid w:val="003F4E5E"/>
    <w:rsid w:val="003F4F13"/>
    <w:rsid w:val="003F5072"/>
    <w:rsid w:val="003F5325"/>
    <w:rsid w:val="003F5332"/>
    <w:rsid w:val="003F5448"/>
    <w:rsid w:val="003F57BE"/>
    <w:rsid w:val="003F5978"/>
    <w:rsid w:val="003F6877"/>
    <w:rsid w:val="003F70FB"/>
    <w:rsid w:val="003F77A6"/>
    <w:rsid w:val="003F7E68"/>
    <w:rsid w:val="00400267"/>
    <w:rsid w:val="004002B4"/>
    <w:rsid w:val="00400622"/>
    <w:rsid w:val="00400F28"/>
    <w:rsid w:val="004015C1"/>
    <w:rsid w:val="004019F2"/>
    <w:rsid w:val="00401B31"/>
    <w:rsid w:val="00401B52"/>
    <w:rsid w:val="00401B66"/>
    <w:rsid w:val="00401BD1"/>
    <w:rsid w:val="004021E2"/>
    <w:rsid w:val="00402A7B"/>
    <w:rsid w:val="00402E28"/>
    <w:rsid w:val="00403344"/>
    <w:rsid w:val="00403473"/>
    <w:rsid w:val="0040353E"/>
    <w:rsid w:val="0040390F"/>
    <w:rsid w:val="004041A7"/>
    <w:rsid w:val="004043AD"/>
    <w:rsid w:val="00404473"/>
    <w:rsid w:val="004046EB"/>
    <w:rsid w:val="004047D7"/>
    <w:rsid w:val="00404ACA"/>
    <w:rsid w:val="00404C60"/>
    <w:rsid w:val="00404C7F"/>
    <w:rsid w:val="004050A6"/>
    <w:rsid w:val="00405211"/>
    <w:rsid w:val="0040583A"/>
    <w:rsid w:val="00405944"/>
    <w:rsid w:val="00405D22"/>
    <w:rsid w:val="00405D52"/>
    <w:rsid w:val="004062CA"/>
    <w:rsid w:val="004062F5"/>
    <w:rsid w:val="00406418"/>
    <w:rsid w:val="0040661F"/>
    <w:rsid w:val="00406D08"/>
    <w:rsid w:val="0040710C"/>
    <w:rsid w:val="0040777E"/>
    <w:rsid w:val="00407DCA"/>
    <w:rsid w:val="0041003D"/>
    <w:rsid w:val="00410374"/>
    <w:rsid w:val="00410A9F"/>
    <w:rsid w:val="00410C24"/>
    <w:rsid w:val="00410C2B"/>
    <w:rsid w:val="00411460"/>
    <w:rsid w:val="00411A90"/>
    <w:rsid w:val="00411A9B"/>
    <w:rsid w:val="004124B5"/>
    <w:rsid w:val="00412A85"/>
    <w:rsid w:val="00412BA3"/>
    <w:rsid w:val="00412E92"/>
    <w:rsid w:val="00413347"/>
    <w:rsid w:val="00413530"/>
    <w:rsid w:val="0041362F"/>
    <w:rsid w:val="004139BF"/>
    <w:rsid w:val="00413DCA"/>
    <w:rsid w:val="00413FEB"/>
    <w:rsid w:val="00414483"/>
    <w:rsid w:val="0041462D"/>
    <w:rsid w:val="00414676"/>
    <w:rsid w:val="0041470A"/>
    <w:rsid w:val="00414DE3"/>
    <w:rsid w:val="0041526F"/>
    <w:rsid w:val="00415297"/>
    <w:rsid w:val="00415498"/>
    <w:rsid w:val="004156B9"/>
    <w:rsid w:val="00415B87"/>
    <w:rsid w:val="00415C46"/>
    <w:rsid w:val="00415FC3"/>
    <w:rsid w:val="004166FA"/>
    <w:rsid w:val="00417153"/>
    <w:rsid w:val="0041716E"/>
    <w:rsid w:val="004172C6"/>
    <w:rsid w:val="004172D1"/>
    <w:rsid w:val="00417416"/>
    <w:rsid w:val="00417772"/>
    <w:rsid w:val="00417A0F"/>
    <w:rsid w:val="00417E9C"/>
    <w:rsid w:val="0042025A"/>
    <w:rsid w:val="00420972"/>
    <w:rsid w:val="00420ADD"/>
    <w:rsid w:val="004210CB"/>
    <w:rsid w:val="0042126A"/>
    <w:rsid w:val="004214A2"/>
    <w:rsid w:val="004215D6"/>
    <w:rsid w:val="004216C5"/>
    <w:rsid w:val="00421D71"/>
    <w:rsid w:val="00421E4C"/>
    <w:rsid w:val="0042265B"/>
    <w:rsid w:val="00422975"/>
    <w:rsid w:val="00423308"/>
    <w:rsid w:val="00423381"/>
    <w:rsid w:val="00423491"/>
    <w:rsid w:val="004234AC"/>
    <w:rsid w:val="00423683"/>
    <w:rsid w:val="0042369C"/>
    <w:rsid w:val="00423788"/>
    <w:rsid w:val="00423B75"/>
    <w:rsid w:val="00424126"/>
    <w:rsid w:val="00424521"/>
    <w:rsid w:val="00424551"/>
    <w:rsid w:val="00424A46"/>
    <w:rsid w:val="00425071"/>
    <w:rsid w:val="0042567E"/>
    <w:rsid w:val="00425B8B"/>
    <w:rsid w:val="00425D23"/>
    <w:rsid w:val="00426392"/>
    <w:rsid w:val="0042664E"/>
    <w:rsid w:val="00426C30"/>
    <w:rsid w:val="00426C37"/>
    <w:rsid w:val="00427008"/>
    <w:rsid w:val="00427B04"/>
    <w:rsid w:val="004304C3"/>
    <w:rsid w:val="004306D9"/>
    <w:rsid w:val="00430B6B"/>
    <w:rsid w:val="00431025"/>
    <w:rsid w:val="004310D7"/>
    <w:rsid w:val="00431693"/>
    <w:rsid w:val="004316EA"/>
    <w:rsid w:val="0043186A"/>
    <w:rsid w:val="00431BE0"/>
    <w:rsid w:val="00431F93"/>
    <w:rsid w:val="004326BA"/>
    <w:rsid w:val="00432C17"/>
    <w:rsid w:val="00432EB8"/>
    <w:rsid w:val="00433CAE"/>
    <w:rsid w:val="00433F79"/>
    <w:rsid w:val="00434A1C"/>
    <w:rsid w:val="00434CCA"/>
    <w:rsid w:val="00435811"/>
    <w:rsid w:val="00435A76"/>
    <w:rsid w:val="00435C9E"/>
    <w:rsid w:val="00436087"/>
    <w:rsid w:val="0043661C"/>
    <w:rsid w:val="00436747"/>
    <w:rsid w:val="004368DC"/>
    <w:rsid w:val="00436C6E"/>
    <w:rsid w:val="00436DA3"/>
    <w:rsid w:val="00436E50"/>
    <w:rsid w:val="00437705"/>
    <w:rsid w:val="00437826"/>
    <w:rsid w:val="00437D62"/>
    <w:rsid w:val="00437DE2"/>
    <w:rsid w:val="004403D2"/>
    <w:rsid w:val="004404B8"/>
    <w:rsid w:val="00440806"/>
    <w:rsid w:val="00440F9B"/>
    <w:rsid w:val="004416E5"/>
    <w:rsid w:val="00441F35"/>
    <w:rsid w:val="00441F91"/>
    <w:rsid w:val="00441F92"/>
    <w:rsid w:val="0044292E"/>
    <w:rsid w:val="00442989"/>
    <w:rsid w:val="00442BDE"/>
    <w:rsid w:val="00442CBB"/>
    <w:rsid w:val="00443468"/>
    <w:rsid w:val="004437BC"/>
    <w:rsid w:val="004437F1"/>
    <w:rsid w:val="00443966"/>
    <w:rsid w:val="00443F03"/>
    <w:rsid w:val="00444498"/>
    <w:rsid w:val="0044458F"/>
    <w:rsid w:val="0044487E"/>
    <w:rsid w:val="0044496A"/>
    <w:rsid w:val="0044554E"/>
    <w:rsid w:val="00445799"/>
    <w:rsid w:val="004457C9"/>
    <w:rsid w:val="00446046"/>
    <w:rsid w:val="00446680"/>
    <w:rsid w:val="0044689F"/>
    <w:rsid w:val="0044699F"/>
    <w:rsid w:val="004470BC"/>
    <w:rsid w:val="00447229"/>
    <w:rsid w:val="004473EB"/>
    <w:rsid w:val="00450DE5"/>
    <w:rsid w:val="0045119D"/>
    <w:rsid w:val="0045292F"/>
    <w:rsid w:val="00452D75"/>
    <w:rsid w:val="00452EE8"/>
    <w:rsid w:val="00452F90"/>
    <w:rsid w:val="004538BB"/>
    <w:rsid w:val="00453B9D"/>
    <w:rsid w:val="00454B04"/>
    <w:rsid w:val="00454BF4"/>
    <w:rsid w:val="00454E1E"/>
    <w:rsid w:val="0045512C"/>
    <w:rsid w:val="00455224"/>
    <w:rsid w:val="0045536C"/>
    <w:rsid w:val="004554FD"/>
    <w:rsid w:val="004556E2"/>
    <w:rsid w:val="00455A73"/>
    <w:rsid w:val="00455CD5"/>
    <w:rsid w:val="00456160"/>
    <w:rsid w:val="00456342"/>
    <w:rsid w:val="0045651F"/>
    <w:rsid w:val="004565CB"/>
    <w:rsid w:val="00456BCF"/>
    <w:rsid w:val="00456E86"/>
    <w:rsid w:val="00456FF6"/>
    <w:rsid w:val="004605C6"/>
    <w:rsid w:val="00460E26"/>
    <w:rsid w:val="004614EE"/>
    <w:rsid w:val="0046185E"/>
    <w:rsid w:val="00461DD9"/>
    <w:rsid w:val="0046236B"/>
    <w:rsid w:val="004627AF"/>
    <w:rsid w:val="00462C2C"/>
    <w:rsid w:val="00462CF9"/>
    <w:rsid w:val="00463307"/>
    <w:rsid w:val="0046348C"/>
    <w:rsid w:val="00463540"/>
    <w:rsid w:val="004638D4"/>
    <w:rsid w:val="00463A66"/>
    <w:rsid w:val="00463EF8"/>
    <w:rsid w:val="00464313"/>
    <w:rsid w:val="004644AB"/>
    <w:rsid w:val="00464D69"/>
    <w:rsid w:val="00465AA5"/>
    <w:rsid w:val="00465AFF"/>
    <w:rsid w:val="00465D77"/>
    <w:rsid w:val="00465DE7"/>
    <w:rsid w:val="00465FA5"/>
    <w:rsid w:val="004666DF"/>
    <w:rsid w:val="004666F4"/>
    <w:rsid w:val="00466985"/>
    <w:rsid w:val="00466B2C"/>
    <w:rsid w:val="00466B39"/>
    <w:rsid w:val="00466C4B"/>
    <w:rsid w:val="00467E3D"/>
    <w:rsid w:val="00467F3E"/>
    <w:rsid w:val="00467FF6"/>
    <w:rsid w:val="0047019D"/>
    <w:rsid w:val="004702CB"/>
    <w:rsid w:val="00470658"/>
    <w:rsid w:val="00470AED"/>
    <w:rsid w:val="0047116B"/>
    <w:rsid w:val="004721C6"/>
    <w:rsid w:val="00472534"/>
    <w:rsid w:val="00472A6A"/>
    <w:rsid w:val="0047316A"/>
    <w:rsid w:val="0047395C"/>
    <w:rsid w:val="0047396F"/>
    <w:rsid w:val="00473988"/>
    <w:rsid w:val="004742C8"/>
    <w:rsid w:val="00474EEC"/>
    <w:rsid w:val="00475238"/>
    <w:rsid w:val="00475634"/>
    <w:rsid w:val="004759EE"/>
    <w:rsid w:val="00475CC8"/>
    <w:rsid w:val="00475D7E"/>
    <w:rsid w:val="00475EA0"/>
    <w:rsid w:val="004763B8"/>
    <w:rsid w:val="004766F0"/>
    <w:rsid w:val="00476F1F"/>
    <w:rsid w:val="004770EC"/>
    <w:rsid w:val="0047724D"/>
    <w:rsid w:val="00477310"/>
    <w:rsid w:val="004778B7"/>
    <w:rsid w:val="00477C41"/>
    <w:rsid w:val="00477DD7"/>
    <w:rsid w:val="00477E0F"/>
    <w:rsid w:val="00480458"/>
    <w:rsid w:val="00480526"/>
    <w:rsid w:val="00480F07"/>
    <w:rsid w:val="00480F88"/>
    <w:rsid w:val="004813A3"/>
    <w:rsid w:val="004816C8"/>
    <w:rsid w:val="00481EFE"/>
    <w:rsid w:val="00482563"/>
    <w:rsid w:val="004825CC"/>
    <w:rsid w:val="00482A36"/>
    <w:rsid w:val="00482D90"/>
    <w:rsid w:val="00483961"/>
    <w:rsid w:val="00483AC5"/>
    <w:rsid w:val="00483E31"/>
    <w:rsid w:val="00484620"/>
    <w:rsid w:val="00484B41"/>
    <w:rsid w:val="00485537"/>
    <w:rsid w:val="004856B8"/>
    <w:rsid w:val="00485730"/>
    <w:rsid w:val="00485775"/>
    <w:rsid w:val="0048601F"/>
    <w:rsid w:val="00486337"/>
    <w:rsid w:val="004863AC"/>
    <w:rsid w:val="0048688D"/>
    <w:rsid w:val="0048692A"/>
    <w:rsid w:val="00486D52"/>
    <w:rsid w:val="00487281"/>
    <w:rsid w:val="004875EE"/>
    <w:rsid w:val="0048770F"/>
    <w:rsid w:val="004877F0"/>
    <w:rsid w:val="00487EA9"/>
    <w:rsid w:val="00487FDB"/>
    <w:rsid w:val="004900C7"/>
    <w:rsid w:val="004901B3"/>
    <w:rsid w:val="004907D5"/>
    <w:rsid w:val="00490975"/>
    <w:rsid w:val="00491417"/>
    <w:rsid w:val="004915F0"/>
    <w:rsid w:val="00491748"/>
    <w:rsid w:val="004917FF"/>
    <w:rsid w:val="0049196C"/>
    <w:rsid w:val="004919E2"/>
    <w:rsid w:val="00491B8B"/>
    <w:rsid w:val="00492061"/>
    <w:rsid w:val="004926B4"/>
    <w:rsid w:val="004929DA"/>
    <w:rsid w:val="00492E39"/>
    <w:rsid w:val="0049329D"/>
    <w:rsid w:val="004932F6"/>
    <w:rsid w:val="0049347A"/>
    <w:rsid w:val="004934EB"/>
    <w:rsid w:val="00493919"/>
    <w:rsid w:val="00493954"/>
    <w:rsid w:val="00493AA1"/>
    <w:rsid w:val="00494103"/>
    <w:rsid w:val="00494646"/>
    <w:rsid w:val="004947DC"/>
    <w:rsid w:val="004947FC"/>
    <w:rsid w:val="00494988"/>
    <w:rsid w:val="00494C7F"/>
    <w:rsid w:val="004950FE"/>
    <w:rsid w:val="00495563"/>
    <w:rsid w:val="004955B5"/>
    <w:rsid w:val="00495B64"/>
    <w:rsid w:val="00495B90"/>
    <w:rsid w:val="0049608F"/>
    <w:rsid w:val="00496311"/>
    <w:rsid w:val="0049647F"/>
    <w:rsid w:val="0049662A"/>
    <w:rsid w:val="00496645"/>
    <w:rsid w:val="00496A2E"/>
    <w:rsid w:val="00496E6E"/>
    <w:rsid w:val="00497054"/>
    <w:rsid w:val="004972B1"/>
    <w:rsid w:val="00497389"/>
    <w:rsid w:val="004977DF"/>
    <w:rsid w:val="004A0309"/>
    <w:rsid w:val="004A0749"/>
    <w:rsid w:val="004A0A20"/>
    <w:rsid w:val="004A13CA"/>
    <w:rsid w:val="004A14BA"/>
    <w:rsid w:val="004A164B"/>
    <w:rsid w:val="004A1D88"/>
    <w:rsid w:val="004A318B"/>
    <w:rsid w:val="004A38D4"/>
    <w:rsid w:val="004A3BCD"/>
    <w:rsid w:val="004A3CC8"/>
    <w:rsid w:val="004A4AAE"/>
    <w:rsid w:val="004A4FF5"/>
    <w:rsid w:val="004A5239"/>
    <w:rsid w:val="004A5251"/>
    <w:rsid w:val="004A552F"/>
    <w:rsid w:val="004A55A8"/>
    <w:rsid w:val="004A5CD3"/>
    <w:rsid w:val="004A5E38"/>
    <w:rsid w:val="004A61ED"/>
    <w:rsid w:val="004A66C0"/>
    <w:rsid w:val="004A6FC1"/>
    <w:rsid w:val="004A712C"/>
    <w:rsid w:val="004A7704"/>
    <w:rsid w:val="004A798D"/>
    <w:rsid w:val="004A7A6C"/>
    <w:rsid w:val="004A7E0E"/>
    <w:rsid w:val="004A7FB4"/>
    <w:rsid w:val="004B0197"/>
    <w:rsid w:val="004B02B2"/>
    <w:rsid w:val="004B04C1"/>
    <w:rsid w:val="004B05D0"/>
    <w:rsid w:val="004B0DA0"/>
    <w:rsid w:val="004B0F12"/>
    <w:rsid w:val="004B1344"/>
    <w:rsid w:val="004B1BFC"/>
    <w:rsid w:val="004B1E4A"/>
    <w:rsid w:val="004B1FC3"/>
    <w:rsid w:val="004B29C4"/>
    <w:rsid w:val="004B2C30"/>
    <w:rsid w:val="004B2CB4"/>
    <w:rsid w:val="004B30BB"/>
    <w:rsid w:val="004B3542"/>
    <w:rsid w:val="004B3B84"/>
    <w:rsid w:val="004B3E55"/>
    <w:rsid w:val="004B400F"/>
    <w:rsid w:val="004B4341"/>
    <w:rsid w:val="004B4410"/>
    <w:rsid w:val="004B4A5E"/>
    <w:rsid w:val="004B4BEF"/>
    <w:rsid w:val="004B5373"/>
    <w:rsid w:val="004B56A2"/>
    <w:rsid w:val="004B66C1"/>
    <w:rsid w:val="004B6AA2"/>
    <w:rsid w:val="004B6C67"/>
    <w:rsid w:val="004B6F7C"/>
    <w:rsid w:val="004B73C1"/>
    <w:rsid w:val="004B7816"/>
    <w:rsid w:val="004B7875"/>
    <w:rsid w:val="004C00C0"/>
    <w:rsid w:val="004C0757"/>
    <w:rsid w:val="004C07AC"/>
    <w:rsid w:val="004C091C"/>
    <w:rsid w:val="004C0A45"/>
    <w:rsid w:val="004C0C33"/>
    <w:rsid w:val="004C0C70"/>
    <w:rsid w:val="004C10C4"/>
    <w:rsid w:val="004C1151"/>
    <w:rsid w:val="004C1197"/>
    <w:rsid w:val="004C14D1"/>
    <w:rsid w:val="004C16E2"/>
    <w:rsid w:val="004C1927"/>
    <w:rsid w:val="004C1E06"/>
    <w:rsid w:val="004C1FA0"/>
    <w:rsid w:val="004C1FC6"/>
    <w:rsid w:val="004C23D7"/>
    <w:rsid w:val="004C280F"/>
    <w:rsid w:val="004C28E7"/>
    <w:rsid w:val="004C2BDD"/>
    <w:rsid w:val="004C2BED"/>
    <w:rsid w:val="004C3110"/>
    <w:rsid w:val="004C32D1"/>
    <w:rsid w:val="004C3C3F"/>
    <w:rsid w:val="004C3CA2"/>
    <w:rsid w:val="004C3FF7"/>
    <w:rsid w:val="004C40E3"/>
    <w:rsid w:val="004C4356"/>
    <w:rsid w:val="004C45A4"/>
    <w:rsid w:val="004C4998"/>
    <w:rsid w:val="004C49EB"/>
    <w:rsid w:val="004C4D8E"/>
    <w:rsid w:val="004C50EE"/>
    <w:rsid w:val="004C5439"/>
    <w:rsid w:val="004C5486"/>
    <w:rsid w:val="004C5528"/>
    <w:rsid w:val="004C588B"/>
    <w:rsid w:val="004C5890"/>
    <w:rsid w:val="004C5910"/>
    <w:rsid w:val="004C5D94"/>
    <w:rsid w:val="004C64BE"/>
    <w:rsid w:val="004C698D"/>
    <w:rsid w:val="004C72DB"/>
    <w:rsid w:val="004C76DD"/>
    <w:rsid w:val="004C7CA5"/>
    <w:rsid w:val="004D0371"/>
    <w:rsid w:val="004D06F2"/>
    <w:rsid w:val="004D0A17"/>
    <w:rsid w:val="004D0F2C"/>
    <w:rsid w:val="004D1834"/>
    <w:rsid w:val="004D1DAD"/>
    <w:rsid w:val="004D1EC2"/>
    <w:rsid w:val="004D1FE4"/>
    <w:rsid w:val="004D2807"/>
    <w:rsid w:val="004D2857"/>
    <w:rsid w:val="004D2863"/>
    <w:rsid w:val="004D2A83"/>
    <w:rsid w:val="004D2AF6"/>
    <w:rsid w:val="004D2D9A"/>
    <w:rsid w:val="004D2DFB"/>
    <w:rsid w:val="004D2EDB"/>
    <w:rsid w:val="004D33B7"/>
    <w:rsid w:val="004D355C"/>
    <w:rsid w:val="004D3D23"/>
    <w:rsid w:val="004D4020"/>
    <w:rsid w:val="004D4491"/>
    <w:rsid w:val="004D4498"/>
    <w:rsid w:val="004D46B8"/>
    <w:rsid w:val="004D472B"/>
    <w:rsid w:val="004D50B1"/>
    <w:rsid w:val="004D5C5B"/>
    <w:rsid w:val="004D5D18"/>
    <w:rsid w:val="004D6B2A"/>
    <w:rsid w:val="004D6CB2"/>
    <w:rsid w:val="004D6EE5"/>
    <w:rsid w:val="004D79CD"/>
    <w:rsid w:val="004D7DFB"/>
    <w:rsid w:val="004D7F0D"/>
    <w:rsid w:val="004E03C9"/>
    <w:rsid w:val="004E03EB"/>
    <w:rsid w:val="004E0438"/>
    <w:rsid w:val="004E0A2C"/>
    <w:rsid w:val="004E0DD2"/>
    <w:rsid w:val="004E18B3"/>
    <w:rsid w:val="004E1AB9"/>
    <w:rsid w:val="004E21B5"/>
    <w:rsid w:val="004E254E"/>
    <w:rsid w:val="004E2572"/>
    <w:rsid w:val="004E3534"/>
    <w:rsid w:val="004E39EB"/>
    <w:rsid w:val="004E3A8F"/>
    <w:rsid w:val="004E3DF0"/>
    <w:rsid w:val="004E4574"/>
    <w:rsid w:val="004E45DE"/>
    <w:rsid w:val="004E474D"/>
    <w:rsid w:val="004E5101"/>
    <w:rsid w:val="004E5C34"/>
    <w:rsid w:val="004E688E"/>
    <w:rsid w:val="004E68D5"/>
    <w:rsid w:val="004E6950"/>
    <w:rsid w:val="004E6B4E"/>
    <w:rsid w:val="004E7010"/>
    <w:rsid w:val="004E79D9"/>
    <w:rsid w:val="004E7FF5"/>
    <w:rsid w:val="004F01E9"/>
    <w:rsid w:val="004F02C4"/>
    <w:rsid w:val="004F03D0"/>
    <w:rsid w:val="004F06DC"/>
    <w:rsid w:val="004F0A90"/>
    <w:rsid w:val="004F1035"/>
    <w:rsid w:val="004F1308"/>
    <w:rsid w:val="004F13DA"/>
    <w:rsid w:val="004F1ACB"/>
    <w:rsid w:val="004F1AEC"/>
    <w:rsid w:val="004F1EC6"/>
    <w:rsid w:val="004F216F"/>
    <w:rsid w:val="004F255C"/>
    <w:rsid w:val="004F269A"/>
    <w:rsid w:val="004F28C5"/>
    <w:rsid w:val="004F29D6"/>
    <w:rsid w:val="004F2A4F"/>
    <w:rsid w:val="004F2BEB"/>
    <w:rsid w:val="004F2C0A"/>
    <w:rsid w:val="004F3181"/>
    <w:rsid w:val="004F3499"/>
    <w:rsid w:val="004F34B1"/>
    <w:rsid w:val="004F39CA"/>
    <w:rsid w:val="004F3F2A"/>
    <w:rsid w:val="004F3FFA"/>
    <w:rsid w:val="004F4584"/>
    <w:rsid w:val="004F480C"/>
    <w:rsid w:val="004F49C3"/>
    <w:rsid w:val="004F4C13"/>
    <w:rsid w:val="004F5D27"/>
    <w:rsid w:val="004F5EB6"/>
    <w:rsid w:val="004F6040"/>
    <w:rsid w:val="004F60FD"/>
    <w:rsid w:val="004F6107"/>
    <w:rsid w:val="004F6208"/>
    <w:rsid w:val="004F6244"/>
    <w:rsid w:val="004F6469"/>
    <w:rsid w:val="004F6D10"/>
    <w:rsid w:val="004F748F"/>
    <w:rsid w:val="004F74CB"/>
    <w:rsid w:val="004F753B"/>
    <w:rsid w:val="0050036B"/>
    <w:rsid w:val="005005D2"/>
    <w:rsid w:val="00500BBA"/>
    <w:rsid w:val="00500F9E"/>
    <w:rsid w:val="0050141C"/>
    <w:rsid w:val="0050145A"/>
    <w:rsid w:val="0050161C"/>
    <w:rsid w:val="00501737"/>
    <w:rsid w:val="00501A28"/>
    <w:rsid w:val="00501B01"/>
    <w:rsid w:val="00501C50"/>
    <w:rsid w:val="00501D62"/>
    <w:rsid w:val="00501F70"/>
    <w:rsid w:val="00502F1A"/>
    <w:rsid w:val="005031DB"/>
    <w:rsid w:val="005032D6"/>
    <w:rsid w:val="005034E0"/>
    <w:rsid w:val="00503A7D"/>
    <w:rsid w:val="00503BC8"/>
    <w:rsid w:val="00504006"/>
    <w:rsid w:val="00504552"/>
    <w:rsid w:val="00504691"/>
    <w:rsid w:val="005046AC"/>
    <w:rsid w:val="00504711"/>
    <w:rsid w:val="00504C9F"/>
    <w:rsid w:val="00505265"/>
    <w:rsid w:val="00505430"/>
    <w:rsid w:val="005055A2"/>
    <w:rsid w:val="0050639A"/>
    <w:rsid w:val="0050676A"/>
    <w:rsid w:val="00506F2A"/>
    <w:rsid w:val="00507016"/>
    <w:rsid w:val="005070E8"/>
    <w:rsid w:val="00507575"/>
    <w:rsid w:val="00507A5F"/>
    <w:rsid w:val="00507ADC"/>
    <w:rsid w:val="00507D1F"/>
    <w:rsid w:val="00507FC8"/>
    <w:rsid w:val="00510136"/>
    <w:rsid w:val="0051023E"/>
    <w:rsid w:val="00510415"/>
    <w:rsid w:val="00510812"/>
    <w:rsid w:val="00511047"/>
    <w:rsid w:val="0051132B"/>
    <w:rsid w:val="0051137B"/>
    <w:rsid w:val="005115FE"/>
    <w:rsid w:val="0051182D"/>
    <w:rsid w:val="00511A4C"/>
    <w:rsid w:val="00511AE2"/>
    <w:rsid w:val="00511C40"/>
    <w:rsid w:val="00512229"/>
    <w:rsid w:val="005125CD"/>
    <w:rsid w:val="00512781"/>
    <w:rsid w:val="005128AC"/>
    <w:rsid w:val="00512D3C"/>
    <w:rsid w:val="00512EEF"/>
    <w:rsid w:val="00513502"/>
    <w:rsid w:val="00513701"/>
    <w:rsid w:val="00513920"/>
    <w:rsid w:val="00513D62"/>
    <w:rsid w:val="0051421A"/>
    <w:rsid w:val="00514273"/>
    <w:rsid w:val="0051429C"/>
    <w:rsid w:val="0051468D"/>
    <w:rsid w:val="0051497B"/>
    <w:rsid w:val="00514ADA"/>
    <w:rsid w:val="00514C1D"/>
    <w:rsid w:val="00514C87"/>
    <w:rsid w:val="00515263"/>
    <w:rsid w:val="00515F18"/>
    <w:rsid w:val="005170B4"/>
    <w:rsid w:val="005171CB"/>
    <w:rsid w:val="0051733D"/>
    <w:rsid w:val="0051739C"/>
    <w:rsid w:val="00517574"/>
    <w:rsid w:val="00517D80"/>
    <w:rsid w:val="00520024"/>
    <w:rsid w:val="0052008C"/>
    <w:rsid w:val="00520487"/>
    <w:rsid w:val="00520C56"/>
    <w:rsid w:val="00520D46"/>
    <w:rsid w:val="005210EC"/>
    <w:rsid w:val="005213D6"/>
    <w:rsid w:val="00521693"/>
    <w:rsid w:val="005224E9"/>
    <w:rsid w:val="00522A45"/>
    <w:rsid w:val="00522CCF"/>
    <w:rsid w:val="00522DB2"/>
    <w:rsid w:val="00522E1E"/>
    <w:rsid w:val="00523602"/>
    <w:rsid w:val="005236B7"/>
    <w:rsid w:val="00523AA5"/>
    <w:rsid w:val="00523C53"/>
    <w:rsid w:val="00523FC0"/>
    <w:rsid w:val="00524853"/>
    <w:rsid w:val="00524BA8"/>
    <w:rsid w:val="0052574C"/>
    <w:rsid w:val="0052579D"/>
    <w:rsid w:val="00525B32"/>
    <w:rsid w:val="005260D7"/>
    <w:rsid w:val="0052666E"/>
    <w:rsid w:val="00526C13"/>
    <w:rsid w:val="0052737C"/>
    <w:rsid w:val="00527B9C"/>
    <w:rsid w:val="00527FF4"/>
    <w:rsid w:val="0053005F"/>
    <w:rsid w:val="00530144"/>
    <w:rsid w:val="005304F7"/>
    <w:rsid w:val="00530996"/>
    <w:rsid w:val="00530A91"/>
    <w:rsid w:val="00530D5A"/>
    <w:rsid w:val="005310D4"/>
    <w:rsid w:val="0053197E"/>
    <w:rsid w:val="0053265F"/>
    <w:rsid w:val="00532D49"/>
    <w:rsid w:val="00532DC9"/>
    <w:rsid w:val="00533163"/>
    <w:rsid w:val="005335AA"/>
    <w:rsid w:val="0053388E"/>
    <w:rsid w:val="00533CD2"/>
    <w:rsid w:val="00533E4D"/>
    <w:rsid w:val="005344EE"/>
    <w:rsid w:val="0053508C"/>
    <w:rsid w:val="005350F4"/>
    <w:rsid w:val="00535601"/>
    <w:rsid w:val="00535C9E"/>
    <w:rsid w:val="00535DE0"/>
    <w:rsid w:val="005360BF"/>
    <w:rsid w:val="005363B5"/>
    <w:rsid w:val="0053682F"/>
    <w:rsid w:val="00536A07"/>
    <w:rsid w:val="00536A3C"/>
    <w:rsid w:val="00536BA8"/>
    <w:rsid w:val="00536C16"/>
    <w:rsid w:val="00537EAD"/>
    <w:rsid w:val="00540060"/>
    <w:rsid w:val="0054013F"/>
    <w:rsid w:val="0054059A"/>
    <w:rsid w:val="005405A1"/>
    <w:rsid w:val="00540837"/>
    <w:rsid w:val="00540981"/>
    <w:rsid w:val="005409DD"/>
    <w:rsid w:val="00540C94"/>
    <w:rsid w:val="00541C33"/>
    <w:rsid w:val="0054222E"/>
    <w:rsid w:val="0054261A"/>
    <w:rsid w:val="005428D0"/>
    <w:rsid w:val="00542B69"/>
    <w:rsid w:val="005431D4"/>
    <w:rsid w:val="00543307"/>
    <w:rsid w:val="00543888"/>
    <w:rsid w:val="0054395A"/>
    <w:rsid w:val="005439B0"/>
    <w:rsid w:val="00543BEB"/>
    <w:rsid w:val="00543D7D"/>
    <w:rsid w:val="00544009"/>
    <w:rsid w:val="005440FA"/>
    <w:rsid w:val="0054441A"/>
    <w:rsid w:val="0054463F"/>
    <w:rsid w:val="005447C3"/>
    <w:rsid w:val="00544D6C"/>
    <w:rsid w:val="005450ED"/>
    <w:rsid w:val="005453AE"/>
    <w:rsid w:val="005455A6"/>
    <w:rsid w:val="005458A6"/>
    <w:rsid w:val="00545A48"/>
    <w:rsid w:val="00545AEC"/>
    <w:rsid w:val="00545C03"/>
    <w:rsid w:val="00545CCA"/>
    <w:rsid w:val="00545DB8"/>
    <w:rsid w:val="00545EA6"/>
    <w:rsid w:val="00545FC1"/>
    <w:rsid w:val="005463EB"/>
    <w:rsid w:val="00547A3D"/>
    <w:rsid w:val="00547C6A"/>
    <w:rsid w:val="00547F50"/>
    <w:rsid w:val="00547F63"/>
    <w:rsid w:val="0055015D"/>
    <w:rsid w:val="005502B7"/>
    <w:rsid w:val="0055116D"/>
    <w:rsid w:val="00551249"/>
    <w:rsid w:val="00551449"/>
    <w:rsid w:val="00551874"/>
    <w:rsid w:val="00551AD1"/>
    <w:rsid w:val="00551B85"/>
    <w:rsid w:val="00551C2B"/>
    <w:rsid w:val="00551CFB"/>
    <w:rsid w:val="00552340"/>
    <w:rsid w:val="0055258D"/>
    <w:rsid w:val="00552AF0"/>
    <w:rsid w:val="00552EFE"/>
    <w:rsid w:val="00552F77"/>
    <w:rsid w:val="005538D7"/>
    <w:rsid w:val="00553C90"/>
    <w:rsid w:val="005548FA"/>
    <w:rsid w:val="00554985"/>
    <w:rsid w:val="00554A17"/>
    <w:rsid w:val="00554E6C"/>
    <w:rsid w:val="00555449"/>
    <w:rsid w:val="005555A5"/>
    <w:rsid w:val="00555C1E"/>
    <w:rsid w:val="00555C67"/>
    <w:rsid w:val="00556017"/>
    <w:rsid w:val="005563CA"/>
    <w:rsid w:val="005567AE"/>
    <w:rsid w:val="00556A2C"/>
    <w:rsid w:val="00556B03"/>
    <w:rsid w:val="00556FB9"/>
    <w:rsid w:val="00556FEE"/>
    <w:rsid w:val="00557301"/>
    <w:rsid w:val="00557F0D"/>
    <w:rsid w:val="005607EE"/>
    <w:rsid w:val="00560B5A"/>
    <w:rsid w:val="005610E2"/>
    <w:rsid w:val="005611F4"/>
    <w:rsid w:val="00561713"/>
    <w:rsid w:val="00562712"/>
    <w:rsid w:val="00562949"/>
    <w:rsid w:val="00562DD3"/>
    <w:rsid w:val="00562E88"/>
    <w:rsid w:val="005633F4"/>
    <w:rsid w:val="005634AB"/>
    <w:rsid w:val="005635DB"/>
    <w:rsid w:val="005639D0"/>
    <w:rsid w:val="00563B83"/>
    <w:rsid w:val="00563BA1"/>
    <w:rsid w:val="00563BAB"/>
    <w:rsid w:val="00563DEB"/>
    <w:rsid w:val="00563EFA"/>
    <w:rsid w:val="00564111"/>
    <w:rsid w:val="0056441A"/>
    <w:rsid w:val="00564502"/>
    <w:rsid w:val="005648FC"/>
    <w:rsid w:val="00564B47"/>
    <w:rsid w:val="00564D18"/>
    <w:rsid w:val="00565612"/>
    <w:rsid w:val="00565E64"/>
    <w:rsid w:val="00565EA7"/>
    <w:rsid w:val="005663E8"/>
    <w:rsid w:val="005666C4"/>
    <w:rsid w:val="0056685C"/>
    <w:rsid w:val="00566E5D"/>
    <w:rsid w:val="00567491"/>
    <w:rsid w:val="005674F1"/>
    <w:rsid w:val="00567975"/>
    <w:rsid w:val="0056799D"/>
    <w:rsid w:val="00567BAB"/>
    <w:rsid w:val="005703A0"/>
    <w:rsid w:val="005705DD"/>
    <w:rsid w:val="0057077B"/>
    <w:rsid w:val="00571076"/>
    <w:rsid w:val="00571235"/>
    <w:rsid w:val="00571542"/>
    <w:rsid w:val="00571730"/>
    <w:rsid w:val="005718BF"/>
    <w:rsid w:val="00571E0B"/>
    <w:rsid w:val="005723D4"/>
    <w:rsid w:val="005724C2"/>
    <w:rsid w:val="00572ADD"/>
    <w:rsid w:val="00572E96"/>
    <w:rsid w:val="00573103"/>
    <w:rsid w:val="00573433"/>
    <w:rsid w:val="005739A3"/>
    <w:rsid w:val="00573BDD"/>
    <w:rsid w:val="00573CA9"/>
    <w:rsid w:val="00573D9D"/>
    <w:rsid w:val="005741BA"/>
    <w:rsid w:val="005745E4"/>
    <w:rsid w:val="00574661"/>
    <w:rsid w:val="00574F69"/>
    <w:rsid w:val="0057514E"/>
    <w:rsid w:val="005754BB"/>
    <w:rsid w:val="00575C25"/>
    <w:rsid w:val="00575D3F"/>
    <w:rsid w:val="00575ECF"/>
    <w:rsid w:val="00575F53"/>
    <w:rsid w:val="00575FA6"/>
    <w:rsid w:val="0057636F"/>
    <w:rsid w:val="0057666D"/>
    <w:rsid w:val="0057711C"/>
    <w:rsid w:val="005779CC"/>
    <w:rsid w:val="00580056"/>
    <w:rsid w:val="00580758"/>
    <w:rsid w:val="00580CCA"/>
    <w:rsid w:val="00580DEF"/>
    <w:rsid w:val="00580EB3"/>
    <w:rsid w:val="00581054"/>
    <w:rsid w:val="005814B7"/>
    <w:rsid w:val="00581546"/>
    <w:rsid w:val="005816EC"/>
    <w:rsid w:val="005822D1"/>
    <w:rsid w:val="00582489"/>
    <w:rsid w:val="00582556"/>
    <w:rsid w:val="0058283D"/>
    <w:rsid w:val="00582B89"/>
    <w:rsid w:val="00582D4F"/>
    <w:rsid w:val="00582D55"/>
    <w:rsid w:val="00583540"/>
    <w:rsid w:val="005835FB"/>
    <w:rsid w:val="00583A88"/>
    <w:rsid w:val="00583F0D"/>
    <w:rsid w:val="00584378"/>
    <w:rsid w:val="00584A5B"/>
    <w:rsid w:val="00584C2F"/>
    <w:rsid w:val="00584C87"/>
    <w:rsid w:val="0058518D"/>
    <w:rsid w:val="00585192"/>
    <w:rsid w:val="005855B9"/>
    <w:rsid w:val="005859A3"/>
    <w:rsid w:val="00585AC9"/>
    <w:rsid w:val="00585B3A"/>
    <w:rsid w:val="00585E12"/>
    <w:rsid w:val="00585E9B"/>
    <w:rsid w:val="00586005"/>
    <w:rsid w:val="0058609B"/>
    <w:rsid w:val="0058634D"/>
    <w:rsid w:val="00586A69"/>
    <w:rsid w:val="00586A99"/>
    <w:rsid w:val="00586AEF"/>
    <w:rsid w:val="00586B45"/>
    <w:rsid w:val="00586C21"/>
    <w:rsid w:val="005871A3"/>
    <w:rsid w:val="005875F0"/>
    <w:rsid w:val="0058781D"/>
    <w:rsid w:val="0059007A"/>
    <w:rsid w:val="005901F5"/>
    <w:rsid w:val="005906D1"/>
    <w:rsid w:val="00590BBD"/>
    <w:rsid w:val="00590C37"/>
    <w:rsid w:val="005913EF"/>
    <w:rsid w:val="00591429"/>
    <w:rsid w:val="005915BC"/>
    <w:rsid w:val="00591624"/>
    <w:rsid w:val="00591881"/>
    <w:rsid w:val="00591ACA"/>
    <w:rsid w:val="00591F3B"/>
    <w:rsid w:val="005924C6"/>
    <w:rsid w:val="00592669"/>
    <w:rsid w:val="005926E1"/>
    <w:rsid w:val="0059298C"/>
    <w:rsid w:val="00593036"/>
    <w:rsid w:val="00593165"/>
    <w:rsid w:val="005933F0"/>
    <w:rsid w:val="0059376A"/>
    <w:rsid w:val="005939B4"/>
    <w:rsid w:val="00593CE2"/>
    <w:rsid w:val="00593ED6"/>
    <w:rsid w:val="00593FCA"/>
    <w:rsid w:val="00594026"/>
    <w:rsid w:val="00594367"/>
    <w:rsid w:val="005943A5"/>
    <w:rsid w:val="00594493"/>
    <w:rsid w:val="005945B5"/>
    <w:rsid w:val="0059464C"/>
    <w:rsid w:val="005947FC"/>
    <w:rsid w:val="00594CC6"/>
    <w:rsid w:val="00595352"/>
    <w:rsid w:val="00595843"/>
    <w:rsid w:val="005963AC"/>
    <w:rsid w:val="00596442"/>
    <w:rsid w:val="005964A6"/>
    <w:rsid w:val="0059670A"/>
    <w:rsid w:val="0059690C"/>
    <w:rsid w:val="005975E0"/>
    <w:rsid w:val="00597F50"/>
    <w:rsid w:val="00597FB3"/>
    <w:rsid w:val="005A0001"/>
    <w:rsid w:val="005A0692"/>
    <w:rsid w:val="005A0815"/>
    <w:rsid w:val="005A106E"/>
    <w:rsid w:val="005A10F0"/>
    <w:rsid w:val="005A136F"/>
    <w:rsid w:val="005A1613"/>
    <w:rsid w:val="005A1C29"/>
    <w:rsid w:val="005A2746"/>
    <w:rsid w:val="005A284A"/>
    <w:rsid w:val="005A2A8B"/>
    <w:rsid w:val="005A2AA4"/>
    <w:rsid w:val="005A2AD4"/>
    <w:rsid w:val="005A32CA"/>
    <w:rsid w:val="005A3E91"/>
    <w:rsid w:val="005A4515"/>
    <w:rsid w:val="005A46B1"/>
    <w:rsid w:val="005A473D"/>
    <w:rsid w:val="005A5192"/>
    <w:rsid w:val="005A53D9"/>
    <w:rsid w:val="005A59A2"/>
    <w:rsid w:val="005A5FAD"/>
    <w:rsid w:val="005A6043"/>
    <w:rsid w:val="005A6219"/>
    <w:rsid w:val="005A7A6B"/>
    <w:rsid w:val="005A7CB5"/>
    <w:rsid w:val="005A7F1C"/>
    <w:rsid w:val="005B0168"/>
    <w:rsid w:val="005B0178"/>
    <w:rsid w:val="005B09C3"/>
    <w:rsid w:val="005B1542"/>
    <w:rsid w:val="005B172B"/>
    <w:rsid w:val="005B1894"/>
    <w:rsid w:val="005B1F76"/>
    <w:rsid w:val="005B203A"/>
    <w:rsid w:val="005B23B4"/>
    <w:rsid w:val="005B266F"/>
    <w:rsid w:val="005B269D"/>
    <w:rsid w:val="005B3091"/>
    <w:rsid w:val="005B33BA"/>
    <w:rsid w:val="005B3424"/>
    <w:rsid w:val="005B3425"/>
    <w:rsid w:val="005B343C"/>
    <w:rsid w:val="005B3A7B"/>
    <w:rsid w:val="005B3BAC"/>
    <w:rsid w:val="005B3F27"/>
    <w:rsid w:val="005B452E"/>
    <w:rsid w:val="005B47A2"/>
    <w:rsid w:val="005B49EC"/>
    <w:rsid w:val="005B4AE4"/>
    <w:rsid w:val="005B4B26"/>
    <w:rsid w:val="005B50D1"/>
    <w:rsid w:val="005B546E"/>
    <w:rsid w:val="005B5490"/>
    <w:rsid w:val="005B5499"/>
    <w:rsid w:val="005B63D4"/>
    <w:rsid w:val="005B6596"/>
    <w:rsid w:val="005B6963"/>
    <w:rsid w:val="005B6CC9"/>
    <w:rsid w:val="005B6FDF"/>
    <w:rsid w:val="005B7393"/>
    <w:rsid w:val="005B789C"/>
    <w:rsid w:val="005B7E43"/>
    <w:rsid w:val="005C0416"/>
    <w:rsid w:val="005C05BF"/>
    <w:rsid w:val="005C098E"/>
    <w:rsid w:val="005C0B89"/>
    <w:rsid w:val="005C0CB8"/>
    <w:rsid w:val="005C14C2"/>
    <w:rsid w:val="005C154C"/>
    <w:rsid w:val="005C16FA"/>
    <w:rsid w:val="005C1AA3"/>
    <w:rsid w:val="005C1C50"/>
    <w:rsid w:val="005C20B1"/>
    <w:rsid w:val="005C224D"/>
    <w:rsid w:val="005C22D0"/>
    <w:rsid w:val="005C27DB"/>
    <w:rsid w:val="005C327A"/>
    <w:rsid w:val="005C3723"/>
    <w:rsid w:val="005C3F85"/>
    <w:rsid w:val="005C45C8"/>
    <w:rsid w:val="005C4B71"/>
    <w:rsid w:val="005C5917"/>
    <w:rsid w:val="005C5A89"/>
    <w:rsid w:val="005C60C7"/>
    <w:rsid w:val="005C67D9"/>
    <w:rsid w:val="005C6EEC"/>
    <w:rsid w:val="005C6FFA"/>
    <w:rsid w:val="005C741B"/>
    <w:rsid w:val="005C7448"/>
    <w:rsid w:val="005C7664"/>
    <w:rsid w:val="005C7953"/>
    <w:rsid w:val="005C7E2D"/>
    <w:rsid w:val="005C7E38"/>
    <w:rsid w:val="005C7EAF"/>
    <w:rsid w:val="005C7F34"/>
    <w:rsid w:val="005D00DB"/>
    <w:rsid w:val="005D089A"/>
    <w:rsid w:val="005D102E"/>
    <w:rsid w:val="005D12EF"/>
    <w:rsid w:val="005D13E7"/>
    <w:rsid w:val="005D1B74"/>
    <w:rsid w:val="005D2079"/>
    <w:rsid w:val="005D2116"/>
    <w:rsid w:val="005D2920"/>
    <w:rsid w:val="005D2A44"/>
    <w:rsid w:val="005D2F20"/>
    <w:rsid w:val="005D37BB"/>
    <w:rsid w:val="005D399D"/>
    <w:rsid w:val="005D3CF5"/>
    <w:rsid w:val="005D43FC"/>
    <w:rsid w:val="005D496D"/>
    <w:rsid w:val="005D4CBF"/>
    <w:rsid w:val="005D5305"/>
    <w:rsid w:val="005D5686"/>
    <w:rsid w:val="005D5796"/>
    <w:rsid w:val="005D5D80"/>
    <w:rsid w:val="005D5EE6"/>
    <w:rsid w:val="005D670A"/>
    <w:rsid w:val="005D6865"/>
    <w:rsid w:val="005D68B0"/>
    <w:rsid w:val="005D6938"/>
    <w:rsid w:val="005D6B38"/>
    <w:rsid w:val="005D71E2"/>
    <w:rsid w:val="005D754D"/>
    <w:rsid w:val="005D7C78"/>
    <w:rsid w:val="005D7D93"/>
    <w:rsid w:val="005D7EB7"/>
    <w:rsid w:val="005E02F8"/>
    <w:rsid w:val="005E0884"/>
    <w:rsid w:val="005E09FC"/>
    <w:rsid w:val="005E0A74"/>
    <w:rsid w:val="005E0C5B"/>
    <w:rsid w:val="005E0EEE"/>
    <w:rsid w:val="005E0FA9"/>
    <w:rsid w:val="005E15A3"/>
    <w:rsid w:val="005E1667"/>
    <w:rsid w:val="005E1746"/>
    <w:rsid w:val="005E1CCF"/>
    <w:rsid w:val="005E1E06"/>
    <w:rsid w:val="005E2BB5"/>
    <w:rsid w:val="005E2C12"/>
    <w:rsid w:val="005E2EBF"/>
    <w:rsid w:val="005E3121"/>
    <w:rsid w:val="005E337D"/>
    <w:rsid w:val="005E3646"/>
    <w:rsid w:val="005E3BFA"/>
    <w:rsid w:val="005E40DA"/>
    <w:rsid w:val="005E479A"/>
    <w:rsid w:val="005E48B1"/>
    <w:rsid w:val="005E4971"/>
    <w:rsid w:val="005E4A7B"/>
    <w:rsid w:val="005E4C70"/>
    <w:rsid w:val="005E4DEF"/>
    <w:rsid w:val="005E50A2"/>
    <w:rsid w:val="005E52EF"/>
    <w:rsid w:val="005E5445"/>
    <w:rsid w:val="005E557B"/>
    <w:rsid w:val="005E5740"/>
    <w:rsid w:val="005E5897"/>
    <w:rsid w:val="005E58A9"/>
    <w:rsid w:val="005E5ACF"/>
    <w:rsid w:val="005E5EB4"/>
    <w:rsid w:val="005E5FD8"/>
    <w:rsid w:val="005E603A"/>
    <w:rsid w:val="005E6346"/>
    <w:rsid w:val="005E639A"/>
    <w:rsid w:val="005E64BB"/>
    <w:rsid w:val="005E67BB"/>
    <w:rsid w:val="005E68DB"/>
    <w:rsid w:val="005E6B2B"/>
    <w:rsid w:val="005E6BFF"/>
    <w:rsid w:val="005E6CCD"/>
    <w:rsid w:val="005E6DBB"/>
    <w:rsid w:val="005E6F10"/>
    <w:rsid w:val="005E7770"/>
    <w:rsid w:val="005E78C0"/>
    <w:rsid w:val="005E7D6D"/>
    <w:rsid w:val="005E7ED9"/>
    <w:rsid w:val="005F0350"/>
    <w:rsid w:val="005F05BD"/>
    <w:rsid w:val="005F0848"/>
    <w:rsid w:val="005F11E5"/>
    <w:rsid w:val="005F14A7"/>
    <w:rsid w:val="005F15BC"/>
    <w:rsid w:val="005F17DA"/>
    <w:rsid w:val="005F19EA"/>
    <w:rsid w:val="005F1A58"/>
    <w:rsid w:val="005F1B8B"/>
    <w:rsid w:val="005F1EB3"/>
    <w:rsid w:val="005F204C"/>
    <w:rsid w:val="005F2104"/>
    <w:rsid w:val="005F223B"/>
    <w:rsid w:val="005F248B"/>
    <w:rsid w:val="005F24B6"/>
    <w:rsid w:val="005F2575"/>
    <w:rsid w:val="005F25F6"/>
    <w:rsid w:val="005F2BD5"/>
    <w:rsid w:val="005F2D74"/>
    <w:rsid w:val="005F2DD7"/>
    <w:rsid w:val="005F2E26"/>
    <w:rsid w:val="005F322A"/>
    <w:rsid w:val="005F34F1"/>
    <w:rsid w:val="005F35B6"/>
    <w:rsid w:val="005F3685"/>
    <w:rsid w:val="005F36E1"/>
    <w:rsid w:val="005F38D8"/>
    <w:rsid w:val="005F3D20"/>
    <w:rsid w:val="005F3D25"/>
    <w:rsid w:val="005F3F55"/>
    <w:rsid w:val="005F47EA"/>
    <w:rsid w:val="005F4898"/>
    <w:rsid w:val="005F4FD8"/>
    <w:rsid w:val="005F5164"/>
    <w:rsid w:val="005F51FE"/>
    <w:rsid w:val="005F58AC"/>
    <w:rsid w:val="005F5DA8"/>
    <w:rsid w:val="005F5DF3"/>
    <w:rsid w:val="005F6160"/>
    <w:rsid w:val="005F6205"/>
    <w:rsid w:val="005F62EC"/>
    <w:rsid w:val="005F6441"/>
    <w:rsid w:val="005F6508"/>
    <w:rsid w:val="005F680F"/>
    <w:rsid w:val="005F6877"/>
    <w:rsid w:val="005F6A1B"/>
    <w:rsid w:val="005F6CED"/>
    <w:rsid w:val="005F6CFE"/>
    <w:rsid w:val="005F6DDF"/>
    <w:rsid w:val="005F6F91"/>
    <w:rsid w:val="005F77DB"/>
    <w:rsid w:val="005F7B1F"/>
    <w:rsid w:val="005F7C73"/>
    <w:rsid w:val="005F7DC7"/>
    <w:rsid w:val="005F7F86"/>
    <w:rsid w:val="00600179"/>
    <w:rsid w:val="0060052B"/>
    <w:rsid w:val="0060054B"/>
    <w:rsid w:val="00600E0A"/>
    <w:rsid w:val="006010CC"/>
    <w:rsid w:val="0060170C"/>
    <w:rsid w:val="00601AAD"/>
    <w:rsid w:val="00602242"/>
    <w:rsid w:val="006023E3"/>
    <w:rsid w:val="00602720"/>
    <w:rsid w:val="00602992"/>
    <w:rsid w:val="00602A08"/>
    <w:rsid w:val="00602A4C"/>
    <w:rsid w:val="006031AB"/>
    <w:rsid w:val="006031AF"/>
    <w:rsid w:val="00603318"/>
    <w:rsid w:val="00603832"/>
    <w:rsid w:val="00603842"/>
    <w:rsid w:val="00604057"/>
    <w:rsid w:val="0060405C"/>
    <w:rsid w:val="00604194"/>
    <w:rsid w:val="006041C0"/>
    <w:rsid w:val="00604349"/>
    <w:rsid w:val="0060593E"/>
    <w:rsid w:val="00605A5F"/>
    <w:rsid w:val="00605A7D"/>
    <w:rsid w:val="00605B52"/>
    <w:rsid w:val="00605E4F"/>
    <w:rsid w:val="00605E99"/>
    <w:rsid w:val="00606062"/>
    <w:rsid w:val="0060630B"/>
    <w:rsid w:val="0060631F"/>
    <w:rsid w:val="00606468"/>
    <w:rsid w:val="006064A4"/>
    <w:rsid w:val="006067CD"/>
    <w:rsid w:val="00606970"/>
    <w:rsid w:val="006069AF"/>
    <w:rsid w:val="00606D56"/>
    <w:rsid w:val="00606EBA"/>
    <w:rsid w:val="00607061"/>
    <w:rsid w:val="0060725B"/>
    <w:rsid w:val="0060765D"/>
    <w:rsid w:val="006076AA"/>
    <w:rsid w:val="00607B88"/>
    <w:rsid w:val="00607CEF"/>
    <w:rsid w:val="00607E69"/>
    <w:rsid w:val="00607E72"/>
    <w:rsid w:val="006100E2"/>
    <w:rsid w:val="0061031F"/>
    <w:rsid w:val="0061033F"/>
    <w:rsid w:val="006103EA"/>
    <w:rsid w:val="00610438"/>
    <w:rsid w:val="00610FC3"/>
    <w:rsid w:val="006113A4"/>
    <w:rsid w:val="006114E2"/>
    <w:rsid w:val="0061156C"/>
    <w:rsid w:val="00611A57"/>
    <w:rsid w:val="00612074"/>
    <w:rsid w:val="006121E5"/>
    <w:rsid w:val="006123DC"/>
    <w:rsid w:val="00612810"/>
    <w:rsid w:val="00612B26"/>
    <w:rsid w:val="00612EB9"/>
    <w:rsid w:val="00613653"/>
    <w:rsid w:val="00613950"/>
    <w:rsid w:val="00613A0E"/>
    <w:rsid w:val="00613B41"/>
    <w:rsid w:val="00614198"/>
    <w:rsid w:val="00614964"/>
    <w:rsid w:val="00614A27"/>
    <w:rsid w:val="00614E68"/>
    <w:rsid w:val="0061538F"/>
    <w:rsid w:val="006156D5"/>
    <w:rsid w:val="0061577E"/>
    <w:rsid w:val="00615D8A"/>
    <w:rsid w:val="00616042"/>
    <w:rsid w:val="006164D9"/>
    <w:rsid w:val="006167C7"/>
    <w:rsid w:val="006167EF"/>
    <w:rsid w:val="00616B1B"/>
    <w:rsid w:val="00616DB8"/>
    <w:rsid w:val="00616FDB"/>
    <w:rsid w:val="00617877"/>
    <w:rsid w:val="00617D56"/>
    <w:rsid w:val="00617F9B"/>
    <w:rsid w:val="006201B9"/>
    <w:rsid w:val="00620807"/>
    <w:rsid w:val="00620AE1"/>
    <w:rsid w:val="00620DC5"/>
    <w:rsid w:val="00620FB0"/>
    <w:rsid w:val="00621356"/>
    <w:rsid w:val="006214AA"/>
    <w:rsid w:val="00621695"/>
    <w:rsid w:val="006216A4"/>
    <w:rsid w:val="006217C0"/>
    <w:rsid w:val="00621D8F"/>
    <w:rsid w:val="00621F4F"/>
    <w:rsid w:val="00622025"/>
    <w:rsid w:val="00622097"/>
    <w:rsid w:val="0062251E"/>
    <w:rsid w:val="0062280B"/>
    <w:rsid w:val="0062293F"/>
    <w:rsid w:val="00622E19"/>
    <w:rsid w:val="00623188"/>
    <w:rsid w:val="00623681"/>
    <w:rsid w:val="00623879"/>
    <w:rsid w:val="00623B05"/>
    <w:rsid w:val="0062487C"/>
    <w:rsid w:val="00624BAF"/>
    <w:rsid w:val="00625110"/>
    <w:rsid w:val="006253C9"/>
    <w:rsid w:val="006253FC"/>
    <w:rsid w:val="0062541C"/>
    <w:rsid w:val="0062564B"/>
    <w:rsid w:val="006259BD"/>
    <w:rsid w:val="006259DF"/>
    <w:rsid w:val="00625AFD"/>
    <w:rsid w:val="00626577"/>
    <w:rsid w:val="00626584"/>
    <w:rsid w:val="0062677A"/>
    <w:rsid w:val="00626D27"/>
    <w:rsid w:val="00626EA8"/>
    <w:rsid w:val="006270F1"/>
    <w:rsid w:val="00627884"/>
    <w:rsid w:val="006278DC"/>
    <w:rsid w:val="00627FBB"/>
    <w:rsid w:val="0063003B"/>
    <w:rsid w:val="006302F7"/>
    <w:rsid w:val="00630670"/>
    <w:rsid w:val="006306B2"/>
    <w:rsid w:val="00630B32"/>
    <w:rsid w:val="00631064"/>
    <w:rsid w:val="00631085"/>
    <w:rsid w:val="006310D9"/>
    <w:rsid w:val="006314F0"/>
    <w:rsid w:val="006316D9"/>
    <w:rsid w:val="006319E5"/>
    <w:rsid w:val="00631E01"/>
    <w:rsid w:val="00631F8E"/>
    <w:rsid w:val="006323B0"/>
    <w:rsid w:val="00632836"/>
    <w:rsid w:val="00632DFE"/>
    <w:rsid w:val="00633074"/>
    <w:rsid w:val="00633090"/>
    <w:rsid w:val="006337EA"/>
    <w:rsid w:val="00633A6B"/>
    <w:rsid w:val="00633E98"/>
    <w:rsid w:val="00634209"/>
    <w:rsid w:val="006342F9"/>
    <w:rsid w:val="0063469C"/>
    <w:rsid w:val="006349E4"/>
    <w:rsid w:val="006363D3"/>
    <w:rsid w:val="00636990"/>
    <w:rsid w:val="00636A60"/>
    <w:rsid w:val="00636E83"/>
    <w:rsid w:val="00637B80"/>
    <w:rsid w:val="00637CDE"/>
    <w:rsid w:val="00637D6C"/>
    <w:rsid w:val="00640061"/>
    <w:rsid w:val="0064015E"/>
    <w:rsid w:val="006402C8"/>
    <w:rsid w:val="006403FE"/>
    <w:rsid w:val="00640652"/>
    <w:rsid w:val="006407A8"/>
    <w:rsid w:val="00640C14"/>
    <w:rsid w:val="00640C88"/>
    <w:rsid w:val="00640E2E"/>
    <w:rsid w:val="00641181"/>
    <w:rsid w:val="006413FC"/>
    <w:rsid w:val="0064152A"/>
    <w:rsid w:val="0064167E"/>
    <w:rsid w:val="006416AA"/>
    <w:rsid w:val="00641B0B"/>
    <w:rsid w:val="00641B12"/>
    <w:rsid w:val="00641FC1"/>
    <w:rsid w:val="00642033"/>
    <w:rsid w:val="00642117"/>
    <w:rsid w:val="006424A0"/>
    <w:rsid w:val="00642537"/>
    <w:rsid w:val="00642587"/>
    <w:rsid w:val="006427BC"/>
    <w:rsid w:val="006427FD"/>
    <w:rsid w:val="00642A90"/>
    <w:rsid w:val="00643258"/>
    <w:rsid w:val="00643448"/>
    <w:rsid w:val="006434B3"/>
    <w:rsid w:val="006434F0"/>
    <w:rsid w:val="00643641"/>
    <w:rsid w:val="006438CA"/>
    <w:rsid w:val="006439EC"/>
    <w:rsid w:val="00643BF8"/>
    <w:rsid w:val="00643C38"/>
    <w:rsid w:val="00643DDD"/>
    <w:rsid w:val="00643E81"/>
    <w:rsid w:val="006440C1"/>
    <w:rsid w:val="00644311"/>
    <w:rsid w:val="00644757"/>
    <w:rsid w:val="00644E34"/>
    <w:rsid w:val="00644FE6"/>
    <w:rsid w:val="0064500F"/>
    <w:rsid w:val="00645201"/>
    <w:rsid w:val="00645695"/>
    <w:rsid w:val="00645723"/>
    <w:rsid w:val="00645BD0"/>
    <w:rsid w:val="00645FAD"/>
    <w:rsid w:val="0064607D"/>
    <w:rsid w:val="006461A7"/>
    <w:rsid w:val="00646318"/>
    <w:rsid w:val="006466B2"/>
    <w:rsid w:val="00646859"/>
    <w:rsid w:val="006468C6"/>
    <w:rsid w:val="006468C7"/>
    <w:rsid w:val="00646957"/>
    <w:rsid w:val="00646A43"/>
    <w:rsid w:val="00646A7D"/>
    <w:rsid w:val="00646AF3"/>
    <w:rsid w:val="00647069"/>
    <w:rsid w:val="00647509"/>
    <w:rsid w:val="00647896"/>
    <w:rsid w:val="00647B06"/>
    <w:rsid w:val="00647B21"/>
    <w:rsid w:val="00647E86"/>
    <w:rsid w:val="00647E8E"/>
    <w:rsid w:val="00650533"/>
    <w:rsid w:val="0065065E"/>
    <w:rsid w:val="006507F4"/>
    <w:rsid w:val="00650BF2"/>
    <w:rsid w:val="00650FF0"/>
    <w:rsid w:val="00651425"/>
    <w:rsid w:val="006517C3"/>
    <w:rsid w:val="00651B9D"/>
    <w:rsid w:val="00651F23"/>
    <w:rsid w:val="006520D5"/>
    <w:rsid w:val="006526A6"/>
    <w:rsid w:val="00652967"/>
    <w:rsid w:val="006529AF"/>
    <w:rsid w:val="00652FF4"/>
    <w:rsid w:val="00653164"/>
    <w:rsid w:val="0065336F"/>
    <w:rsid w:val="0065349A"/>
    <w:rsid w:val="006535E6"/>
    <w:rsid w:val="00653B8D"/>
    <w:rsid w:val="00653BA3"/>
    <w:rsid w:val="0065457C"/>
    <w:rsid w:val="00654924"/>
    <w:rsid w:val="00654F0E"/>
    <w:rsid w:val="00655341"/>
    <w:rsid w:val="00655909"/>
    <w:rsid w:val="00655BE0"/>
    <w:rsid w:val="00655E78"/>
    <w:rsid w:val="00656532"/>
    <w:rsid w:val="006567FA"/>
    <w:rsid w:val="00656A7C"/>
    <w:rsid w:val="00656E24"/>
    <w:rsid w:val="006572FC"/>
    <w:rsid w:val="006577FB"/>
    <w:rsid w:val="00657811"/>
    <w:rsid w:val="00657D55"/>
    <w:rsid w:val="00657DA9"/>
    <w:rsid w:val="0066027B"/>
    <w:rsid w:val="00660528"/>
    <w:rsid w:val="00660721"/>
    <w:rsid w:val="006616F8"/>
    <w:rsid w:val="00661877"/>
    <w:rsid w:val="00661F03"/>
    <w:rsid w:val="0066233E"/>
    <w:rsid w:val="00662B3A"/>
    <w:rsid w:val="00662D2A"/>
    <w:rsid w:val="00662F7D"/>
    <w:rsid w:val="006630EC"/>
    <w:rsid w:val="00663639"/>
    <w:rsid w:val="006636F0"/>
    <w:rsid w:val="00663A0F"/>
    <w:rsid w:val="00663A8B"/>
    <w:rsid w:val="00663AA4"/>
    <w:rsid w:val="00663F54"/>
    <w:rsid w:val="00664EB3"/>
    <w:rsid w:val="00665251"/>
    <w:rsid w:val="00665420"/>
    <w:rsid w:val="006654FC"/>
    <w:rsid w:val="006659E0"/>
    <w:rsid w:val="00665FF7"/>
    <w:rsid w:val="006662E7"/>
    <w:rsid w:val="00666456"/>
    <w:rsid w:val="006667DE"/>
    <w:rsid w:val="006669D7"/>
    <w:rsid w:val="00666EE7"/>
    <w:rsid w:val="00667056"/>
    <w:rsid w:val="00667277"/>
    <w:rsid w:val="00667883"/>
    <w:rsid w:val="00667C07"/>
    <w:rsid w:val="00667E99"/>
    <w:rsid w:val="00670138"/>
    <w:rsid w:val="006705B5"/>
    <w:rsid w:val="00670B6B"/>
    <w:rsid w:val="00670FCC"/>
    <w:rsid w:val="006712A3"/>
    <w:rsid w:val="00671348"/>
    <w:rsid w:val="00671647"/>
    <w:rsid w:val="00671CB9"/>
    <w:rsid w:val="00672418"/>
    <w:rsid w:val="00672501"/>
    <w:rsid w:val="006729C8"/>
    <w:rsid w:val="00672A26"/>
    <w:rsid w:val="00672BF3"/>
    <w:rsid w:val="00673141"/>
    <w:rsid w:val="00673283"/>
    <w:rsid w:val="0067346C"/>
    <w:rsid w:val="00673A2A"/>
    <w:rsid w:val="00673BB5"/>
    <w:rsid w:val="00673BD9"/>
    <w:rsid w:val="00673E7A"/>
    <w:rsid w:val="00673E85"/>
    <w:rsid w:val="00674832"/>
    <w:rsid w:val="00674940"/>
    <w:rsid w:val="00674BBB"/>
    <w:rsid w:val="00674CE4"/>
    <w:rsid w:val="00674FDE"/>
    <w:rsid w:val="0067511D"/>
    <w:rsid w:val="00675321"/>
    <w:rsid w:val="00675915"/>
    <w:rsid w:val="00675946"/>
    <w:rsid w:val="00675FBC"/>
    <w:rsid w:val="0067635A"/>
    <w:rsid w:val="00676687"/>
    <w:rsid w:val="006775F2"/>
    <w:rsid w:val="006778F6"/>
    <w:rsid w:val="00677B2C"/>
    <w:rsid w:val="00677C99"/>
    <w:rsid w:val="006802AE"/>
    <w:rsid w:val="00680349"/>
    <w:rsid w:val="00680A5D"/>
    <w:rsid w:val="00680C78"/>
    <w:rsid w:val="00680FEA"/>
    <w:rsid w:val="00681018"/>
    <w:rsid w:val="006810B9"/>
    <w:rsid w:val="00681617"/>
    <w:rsid w:val="0068164E"/>
    <w:rsid w:val="00681805"/>
    <w:rsid w:val="00681950"/>
    <w:rsid w:val="00681C1F"/>
    <w:rsid w:val="0068226E"/>
    <w:rsid w:val="00682479"/>
    <w:rsid w:val="00682AA3"/>
    <w:rsid w:val="0068308C"/>
    <w:rsid w:val="00683497"/>
    <w:rsid w:val="0068369D"/>
    <w:rsid w:val="00683B6D"/>
    <w:rsid w:val="00683EC2"/>
    <w:rsid w:val="00683ECD"/>
    <w:rsid w:val="0068411B"/>
    <w:rsid w:val="00684217"/>
    <w:rsid w:val="00684320"/>
    <w:rsid w:val="006847D2"/>
    <w:rsid w:val="0068492E"/>
    <w:rsid w:val="006849D8"/>
    <w:rsid w:val="00684E63"/>
    <w:rsid w:val="00685170"/>
    <w:rsid w:val="00685280"/>
    <w:rsid w:val="006852E7"/>
    <w:rsid w:val="00685686"/>
    <w:rsid w:val="006858B8"/>
    <w:rsid w:val="00685E2F"/>
    <w:rsid w:val="00685EF0"/>
    <w:rsid w:val="00685F65"/>
    <w:rsid w:val="006865C4"/>
    <w:rsid w:val="00686907"/>
    <w:rsid w:val="00686A27"/>
    <w:rsid w:val="00686A2F"/>
    <w:rsid w:val="00686C32"/>
    <w:rsid w:val="006870B8"/>
    <w:rsid w:val="00687182"/>
    <w:rsid w:val="00687370"/>
    <w:rsid w:val="00687458"/>
    <w:rsid w:val="00687963"/>
    <w:rsid w:val="00690088"/>
    <w:rsid w:val="00690185"/>
    <w:rsid w:val="0069020E"/>
    <w:rsid w:val="00690C3D"/>
    <w:rsid w:val="00690E5B"/>
    <w:rsid w:val="0069155B"/>
    <w:rsid w:val="00691B78"/>
    <w:rsid w:val="00691F2E"/>
    <w:rsid w:val="0069225E"/>
    <w:rsid w:val="00692410"/>
    <w:rsid w:val="006924D9"/>
    <w:rsid w:val="0069277D"/>
    <w:rsid w:val="00692A98"/>
    <w:rsid w:val="00692D2E"/>
    <w:rsid w:val="00692F6B"/>
    <w:rsid w:val="00693128"/>
    <w:rsid w:val="006931B0"/>
    <w:rsid w:val="00693339"/>
    <w:rsid w:val="00694109"/>
    <w:rsid w:val="006943D3"/>
    <w:rsid w:val="00694600"/>
    <w:rsid w:val="00694AD5"/>
    <w:rsid w:val="00694CCE"/>
    <w:rsid w:val="00694D58"/>
    <w:rsid w:val="00694F3F"/>
    <w:rsid w:val="006954CE"/>
    <w:rsid w:val="006955F9"/>
    <w:rsid w:val="006956C9"/>
    <w:rsid w:val="00695749"/>
    <w:rsid w:val="00695BB0"/>
    <w:rsid w:val="00695C6C"/>
    <w:rsid w:val="00695D4B"/>
    <w:rsid w:val="0069623F"/>
    <w:rsid w:val="006965DE"/>
    <w:rsid w:val="00696888"/>
    <w:rsid w:val="006968AF"/>
    <w:rsid w:val="00696C60"/>
    <w:rsid w:val="0069707F"/>
    <w:rsid w:val="006977D6"/>
    <w:rsid w:val="00697976"/>
    <w:rsid w:val="00697ACF"/>
    <w:rsid w:val="00697B2E"/>
    <w:rsid w:val="00697BCF"/>
    <w:rsid w:val="00697DDB"/>
    <w:rsid w:val="00697FE0"/>
    <w:rsid w:val="006A0164"/>
    <w:rsid w:val="006A018F"/>
    <w:rsid w:val="006A053F"/>
    <w:rsid w:val="006A05AA"/>
    <w:rsid w:val="006A074A"/>
    <w:rsid w:val="006A0B5C"/>
    <w:rsid w:val="006A0C70"/>
    <w:rsid w:val="006A0D9A"/>
    <w:rsid w:val="006A0FBA"/>
    <w:rsid w:val="006A1529"/>
    <w:rsid w:val="006A15B4"/>
    <w:rsid w:val="006A173E"/>
    <w:rsid w:val="006A1B61"/>
    <w:rsid w:val="006A2176"/>
    <w:rsid w:val="006A28FA"/>
    <w:rsid w:val="006A2D3D"/>
    <w:rsid w:val="006A2E5D"/>
    <w:rsid w:val="006A3207"/>
    <w:rsid w:val="006A3D33"/>
    <w:rsid w:val="006A3FC3"/>
    <w:rsid w:val="006A4A9B"/>
    <w:rsid w:val="006A4BAA"/>
    <w:rsid w:val="006A4D14"/>
    <w:rsid w:val="006A5012"/>
    <w:rsid w:val="006A5524"/>
    <w:rsid w:val="006A6175"/>
    <w:rsid w:val="006A6616"/>
    <w:rsid w:val="006A67C3"/>
    <w:rsid w:val="006A6BF9"/>
    <w:rsid w:val="006A6E92"/>
    <w:rsid w:val="006A70B0"/>
    <w:rsid w:val="006A7469"/>
    <w:rsid w:val="006A74F1"/>
    <w:rsid w:val="006A760F"/>
    <w:rsid w:val="006A77F6"/>
    <w:rsid w:val="006A7A82"/>
    <w:rsid w:val="006A7D1C"/>
    <w:rsid w:val="006B00A9"/>
    <w:rsid w:val="006B0659"/>
    <w:rsid w:val="006B0775"/>
    <w:rsid w:val="006B0855"/>
    <w:rsid w:val="006B0D85"/>
    <w:rsid w:val="006B128B"/>
    <w:rsid w:val="006B1311"/>
    <w:rsid w:val="006B22C3"/>
    <w:rsid w:val="006B242C"/>
    <w:rsid w:val="006B29B7"/>
    <w:rsid w:val="006B30E2"/>
    <w:rsid w:val="006B3502"/>
    <w:rsid w:val="006B3843"/>
    <w:rsid w:val="006B3949"/>
    <w:rsid w:val="006B3A50"/>
    <w:rsid w:val="006B406F"/>
    <w:rsid w:val="006B4AAD"/>
    <w:rsid w:val="006B4B6C"/>
    <w:rsid w:val="006B4C21"/>
    <w:rsid w:val="006B4FEB"/>
    <w:rsid w:val="006B5041"/>
    <w:rsid w:val="006B5237"/>
    <w:rsid w:val="006B52DA"/>
    <w:rsid w:val="006B5A7C"/>
    <w:rsid w:val="006B6120"/>
    <w:rsid w:val="006B63F9"/>
    <w:rsid w:val="006B64F3"/>
    <w:rsid w:val="006B682C"/>
    <w:rsid w:val="006B7074"/>
    <w:rsid w:val="006B760C"/>
    <w:rsid w:val="006B7881"/>
    <w:rsid w:val="006B7985"/>
    <w:rsid w:val="006C0093"/>
    <w:rsid w:val="006C00EE"/>
    <w:rsid w:val="006C0C5A"/>
    <w:rsid w:val="006C0E83"/>
    <w:rsid w:val="006C149D"/>
    <w:rsid w:val="006C1E28"/>
    <w:rsid w:val="006C2C4D"/>
    <w:rsid w:val="006C2D43"/>
    <w:rsid w:val="006C3009"/>
    <w:rsid w:val="006C30EE"/>
    <w:rsid w:val="006C3562"/>
    <w:rsid w:val="006C363E"/>
    <w:rsid w:val="006C3D9B"/>
    <w:rsid w:val="006C4104"/>
    <w:rsid w:val="006C4622"/>
    <w:rsid w:val="006C46E7"/>
    <w:rsid w:val="006C4AC1"/>
    <w:rsid w:val="006C4B60"/>
    <w:rsid w:val="006C50B4"/>
    <w:rsid w:val="006C5150"/>
    <w:rsid w:val="006C533A"/>
    <w:rsid w:val="006C548B"/>
    <w:rsid w:val="006C5929"/>
    <w:rsid w:val="006C5BE8"/>
    <w:rsid w:val="006C5E9E"/>
    <w:rsid w:val="006C6373"/>
    <w:rsid w:val="006C6A35"/>
    <w:rsid w:val="006C6ABF"/>
    <w:rsid w:val="006C6C5E"/>
    <w:rsid w:val="006C71BB"/>
    <w:rsid w:val="006C79E1"/>
    <w:rsid w:val="006D07D8"/>
    <w:rsid w:val="006D099C"/>
    <w:rsid w:val="006D0A47"/>
    <w:rsid w:val="006D0D44"/>
    <w:rsid w:val="006D0FEA"/>
    <w:rsid w:val="006D106C"/>
    <w:rsid w:val="006D116E"/>
    <w:rsid w:val="006D16F4"/>
    <w:rsid w:val="006D198B"/>
    <w:rsid w:val="006D1B53"/>
    <w:rsid w:val="006D2045"/>
    <w:rsid w:val="006D2125"/>
    <w:rsid w:val="006D23D4"/>
    <w:rsid w:val="006D2737"/>
    <w:rsid w:val="006D27EE"/>
    <w:rsid w:val="006D2E05"/>
    <w:rsid w:val="006D2F9A"/>
    <w:rsid w:val="006D331D"/>
    <w:rsid w:val="006D382A"/>
    <w:rsid w:val="006D3A04"/>
    <w:rsid w:val="006D3D0C"/>
    <w:rsid w:val="006D45BA"/>
    <w:rsid w:val="006D48FA"/>
    <w:rsid w:val="006D4AEB"/>
    <w:rsid w:val="006D560E"/>
    <w:rsid w:val="006D573E"/>
    <w:rsid w:val="006D5822"/>
    <w:rsid w:val="006D583A"/>
    <w:rsid w:val="006D5D3F"/>
    <w:rsid w:val="006D5E3D"/>
    <w:rsid w:val="006D654B"/>
    <w:rsid w:val="006D6749"/>
    <w:rsid w:val="006D69A3"/>
    <w:rsid w:val="006D735A"/>
    <w:rsid w:val="006D741C"/>
    <w:rsid w:val="006D7AC1"/>
    <w:rsid w:val="006D7B26"/>
    <w:rsid w:val="006D7CFE"/>
    <w:rsid w:val="006D7F0B"/>
    <w:rsid w:val="006E04FF"/>
    <w:rsid w:val="006E05FB"/>
    <w:rsid w:val="006E0874"/>
    <w:rsid w:val="006E0A76"/>
    <w:rsid w:val="006E0DFE"/>
    <w:rsid w:val="006E1006"/>
    <w:rsid w:val="006E1494"/>
    <w:rsid w:val="006E1929"/>
    <w:rsid w:val="006E1DF7"/>
    <w:rsid w:val="006E2651"/>
    <w:rsid w:val="006E2823"/>
    <w:rsid w:val="006E285C"/>
    <w:rsid w:val="006E2C6E"/>
    <w:rsid w:val="006E2F3E"/>
    <w:rsid w:val="006E31CA"/>
    <w:rsid w:val="006E33AA"/>
    <w:rsid w:val="006E34C3"/>
    <w:rsid w:val="006E37F1"/>
    <w:rsid w:val="006E3B60"/>
    <w:rsid w:val="006E4218"/>
    <w:rsid w:val="006E4247"/>
    <w:rsid w:val="006E43D5"/>
    <w:rsid w:val="006E4636"/>
    <w:rsid w:val="006E4A43"/>
    <w:rsid w:val="006E4FBA"/>
    <w:rsid w:val="006E4FDE"/>
    <w:rsid w:val="006E5F3E"/>
    <w:rsid w:val="006E64E5"/>
    <w:rsid w:val="006E6580"/>
    <w:rsid w:val="006E69C7"/>
    <w:rsid w:val="006E6D5C"/>
    <w:rsid w:val="006E717D"/>
    <w:rsid w:val="006E77EE"/>
    <w:rsid w:val="006E7BE5"/>
    <w:rsid w:val="006E7D24"/>
    <w:rsid w:val="006F0495"/>
    <w:rsid w:val="006F0913"/>
    <w:rsid w:val="006F09E0"/>
    <w:rsid w:val="006F0A3E"/>
    <w:rsid w:val="006F0BBB"/>
    <w:rsid w:val="006F0BCB"/>
    <w:rsid w:val="006F0D41"/>
    <w:rsid w:val="006F17D8"/>
    <w:rsid w:val="006F1C3A"/>
    <w:rsid w:val="006F264E"/>
    <w:rsid w:val="006F2944"/>
    <w:rsid w:val="006F2CA3"/>
    <w:rsid w:val="006F2FB2"/>
    <w:rsid w:val="006F35EC"/>
    <w:rsid w:val="006F374A"/>
    <w:rsid w:val="006F3A26"/>
    <w:rsid w:val="006F3BA2"/>
    <w:rsid w:val="006F3E23"/>
    <w:rsid w:val="006F4093"/>
    <w:rsid w:val="006F4119"/>
    <w:rsid w:val="006F4CCF"/>
    <w:rsid w:val="006F4CD4"/>
    <w:rsid w:val="006F4E60"/>
    <w:rsid w:val="006F551B"/>
    <w:rsid w:val="006F571B"/>
    <w:rsid w:val="006F5BA8"/>
    <w:rsid w:val="006F6094"/>
    <w:rsid w:val="006F60D6"/>
    <w:rsid w:val="006F64F3"/>
    <w:rsid w:val="006F6527"/>
    <w:rsid w:val="006F6720"/>
    <w:rsid w:val="006F6769"/>
    <w:rsid w:val="006F6B81"/>
    <w:rsid w:val="006F6C0A"/>
    <w:rsid w:val="006F7049"/>
    <w:rsid w:val="006F7177"/>
    <w:rsid w:val="006F72B0"/>
    <w:rsid w:val="006F73CE"/>
    <w:rsid w:val="006F74B5"/>
    <w:rsid w:val="006F7A4C"/>
    <w:rsid w:val="007000FC"/>
    <w:rsid w:val="0070031A"/>
    <w:rsid w:val="0070046E"/>
    <w:rsid w:val="0070047B"/>
    <w:rsid w:val="00700492"/>
    <w:rsid w:val="00700509"/>
    <w:rsid w:val="00701013"/>
    <w:rsid w:val="007011B2"/>
    <w:rsid w:val="00701C1F"/>
    <w:rsid w:val="00702748"/>
    <w:rsid w:val="007027E2"/>
    <w:rsid w:val="007029A3"/>
    <w:rsid w:val="00702CC4"/>
    <w:rsid w:val="00703229"/>
    <w:rsid w:val="007039D3"/>
    <w:rsid w:val="00703A5A"/>
    <w:rsid w:val="0070407C"/>
    <w:rsid w:val="007045D9"/>
    <w:rsid w:val="00704E9C"/>
    <w:rsid w:val="00705023"/>
    <w:rsid w:val="00705278"/>
    <w:rsid w:val="007053FB"/>
    <w:rsid w:val="00705BE4"/>
    <w:rsid w:val="00705BF2"/>
    <w:rsid w:val="00705E64"/>
    <w:rsid w:val="00705E96"/>
    <w:rsid w:val="0070647D"/>
    <w:rsid w:val="00706B19"/>
    <w:rsid w:val="00706B2A"/>
    <w:rsid w:val="00707268"/>
    <w:rsid w:val="0070746C"/>
    <w:rsid w:val="00707B38"/>
    <w:rsid w:val="00707B3D"/>
    <w:rsid w:val="00707B58"/>
    <w:rsid w:val="00707ECD"/>
    <w:rsid w:val="007105D4"/>
    <w:rsid w:val="00710D9C"/>
    <w:rsid w:val="00710E24"/>
    <w:rsid w:val="00710F22"/>
    <w:rsid w:val="00711351"/>
    <w:rsid w:val="00711520"/>
    <w:rsid w:val="007116F1"/>
    <w:rsid w:val="0071194A"/>
    <w:rsid w:val="00711CC1"/>
    <w:rsid w:val="00711E64"/>
    <w:rsid w:val="0071256F"/>
    <w:rsid w:val="00712FD4"/>
    <w:rsid w:val="00713180"/>
    <w:rsid w:val="007132BD"/>
    <w:rsid w:val="00713430"/>
    <w:rsid w:val="00713887"/>
    <w:rsid w:val="00713920"/>
    <w:rsid w:val="00713C61"/>
    <w:rsid w:val="0071411E"/>
    <w:rsid w:val="007144FE"/>
    <w:rsid w:val="007145D7"/>
    <w:rsid w:val="00714FEE"/>
    <w:rsid w:val="007151BC"/>
    <w:rsid w:val="00715225"/>
    <w:rsid w:val="007154C3"/>
    <w:rsid w:val="00715560"/>
    <w:rsid w:val="007159A0"/>
    <w:rsid w:val="00715FF2"/>
    <w:rsid w:val="00716563"/>
    <w:rsid w:val="0071670F"/>
    <w:rsid w:val="00717047"/>
    <w:rsid w:val="0071727E"/>
    <w:rsid w:val="00717315"/>
    <w:rsid w:val="00720372"/>
    <w:rsid w:val="0072071C"/>
    <w:rsid w:val="00720B37"/>
    <w:rsid w:val="007211C2"/>
    <w:rsid w:val="00721403"/>
    <w:rsid w:val="00721779"/>
    <w:rsid w:val="0072179D"/>
    <w:rsid w:val="00721A8F"/>
    <w:rsid w:val="00721B23"/>
    <w:rsid w:val="00721C37"/>
    <w:rsid w:val="00721F20"/>
    <w:rsid w:val="00721FEA"/>
    <w:rsid w:val="00722320"/>
    <w:rsid w:val="00722F23"/>
    <w:rsid w:val="0072340F"/>
    <w:rsid w:val="00723655"/>
    <w:rsid w:val="00723A44"/>
    <w:rsid w:val="00723E2A"/>
    <w:rsid w:val="007245BE"/>
    <w:rsid w:val="007248E4"/>
    <w:rsid w:val="007249D0"/>
    <w:rsid w:val="007249E2"/>
    <w:rsid w:val="007258D9"/>
    <w:rsid w:val="0072593E"/>
    <w:rsid w:val="00725BBE"/>
    <w:rsid w:val="007263D5"/>
    <w:rsid w:val="0072668F"/>
    <w:rsid w:val="007267AB"/>
    <w:rsid w:val="007267B3"/>
    <w:rsid w:val="00726C97"/>
    <w:rsid w:val="00726F03"/>
    <w:rsid w:val="0072733A"/>
    <w:rsid w:val="007277AA"/>
    <w:rsid w:val="00727B85"/>
    <w:rsid w:val="00727C63"/>
    <w:rsid w:val="00730101"/>
    <w:rsid w:val="0073069D"/>
    <w:rsid w:val="00730F22"/>
    <w:rsid w:val="0073116C"/>
    <w:rsid w:val="0073116D"/>
    <w:rsid w:val="007311A7"/>
    <w:rsid w:val="00731414"/>
    <w:rsid w:val="00731AE6"/>
    <w:rsid w:val="00731D0B"/>
    <w:rsid w:val="00731D2F"/>
    <w:rsid w:val="00731D49"/>
    <w:rsid w:val="00731E22"/>
    <w:rsid w:val="007320E2"/>
    <w:rsid w:val="00732723"/>
    <w:rsid w:val="00732953"/>
    <w:rsid w:val="00732978"/>
    <w:rsid w:val="007329D7"/>
    <w:rsid w:val="007330F9"/>
    <w:rsid w:val="007333A7"/>
    <w:rsid w:val="0073450F"/>
    <w:rsid w:val="00734525"/>
    <w:rsid w:val="0073476B"/>
    <w:rsid w:val="007347EF"/>
    <w:rsid w:val="00734C2A"/>
    <w:rsid w:val="0073504B"/>
    <w:rsid w:val="007351E0"/>
    <w:rsid w:val="00735302"/>
    <w:rsid w:val="00735537"/>
    <w:rsid w:val="00735818"/>
    <w:rsid w:val="00735EA9"/>
    <w:rsid w:val="00736348"/>
    <w:rsid w:val="007364F4"/>
    <w:rsid w:val="00736E3C"/>
    <w:rsid w:val="00736E8C"/>
    <w:rsid w:val="007374F9"/>
    <w:rsid w:val="00737B2C"/>
    <w:rsid w:val="00737ECC"/>
    <w:rsid w:val="00740380"/>
    <w:rsid w:val="007405CA"/>
    <w:rsid w:val="007413AA"/>
    <w:rsid w:val="00742C3D"/>
    <w:rsid w:val="00743247"/>
    <w:rsid w:val="00743978"/>
    <w:rsid w:val="007439BF"/>
    <w:rsid w:val="00743D7A"/>
    <w:rsid w:val="00743E19"/>
    <w:rsid w:val="00743F7E"/>
    <w:rsid w:val="00744028"/>
    <w:rsid w:val="00744158"/>
    <w:rsid w:val="00744526"/>
    <w:rsid w:val="00744EC9"/>
    <w:rsid w:val="0074503F"/>
    <w:rsid w:val="007450A1"/>
    <w:rsid w:val="007453BD"/>
    <w:rsid w:val="00745477"/>
    <w:rsid w:val="0074574B"/>
    <w:rsid w:val="00745A23"/>
    <w:rsid w:val="00745A2B"/>
    <w:rsid w:val="00745ACF"/>
    <w:rsid w:val="00745C63"/>
    <w:rsid w:val="00745D4A"/>
    <w:rsid w:val="00746B19"/>
    <w:rsid w:val="00746F1C"/>
    <w:rsid w:val="00746FB7"/>
    <w:rsid w:val="00747540"/>
    <w:rsid w:val="00747615"/>
    <w:rsid w:val="00747616"/>
    <w:rsid w:val="00747AB9"/>
    <w:rsid w:val="00747B30"/>
    <w:rsid w:val="00750400"/>
    <w:rsid w:val="00750506"/>
    <w:rsid w:val="0075051D"/>
    <w:rsid w:val="00750B51"/>
    <w:rsid w:val="00750F93"/>
    <w:rsid w:val="0075120C"/>
    <w:rsid w:val="0075127F"/>
    <w:rsid w:val="00751A9A"/>
    <w:rsid w:val="00751ABE"/>
    <w:rsid w:val="00751AE1"/>
    <w:rsid w:val="00751C75"/>
    <w:rsid w:val="00751D8D"/>
    <w:rsid w:val="00752104"/>
    <w:rsid w:val="00752286"/>
    <w:rsid w:val="007522C2"/>
    <w:rsid w:val="00752813"/>
    <w:rsid w:val="00752F59"/>
    <w:rsid w:val="00753228"/>
    <w:rsid w:val="007535CE"/>
    <w:rsid w:val="0075391E"/>
    <w:rsid w:val="007539CA"/>
    <w:rsid w:val="00753FFA"/>
    <w:rsid w:val="00754C1C"/>
    <w:rsid w:val="00754C57"/>
    <w:rsid w:val="00754CC3"/>
    <w:rsid w:val="00754F7C"/>
    <w:rsid w:val="0075520E"/>
    <w:rsid w:val="007555D9"/>
    <w:rsid w:val="00755A98"/>
    <w:rsid w:val="00755B92"/>
    <w:rsid w:val="00755BBA"/>
    <w:rsid w:val="00755D93"/>
    <w:rsid w:val="00756352"/>
    <w:rsid w:val="0075639C"/>
    <w:rsid w:val="00756718"/>
    <w:rsid w:val="00756878"/>
    <w:rsid w:val="00756D1A"/>
    <w:rsid w:val="00757021"/>
    <w:rsid w:val="00757122"/>
    <w:rsid w:val="007577A1"/>
    <w:rsid w:val="0075790A"/>
    <w:rsid w:val="00757BEF"/>
    <w:rsid w:val="00757F3E"/>
    <w:rsid w:val="00757FF5"/>
    <w:rsid w:val="0076003F"/>
    <w:rsid w:val="00760588"/>
    <w:rsid w:val="00760828"/>
    <w:rsid w:val="007608CB"/>
    <w:rsid w:val="00760C17"/>
    <w:rsid w:val="00761194"/>
    <w:rsid w:val="00761577"/>
    <w:rsid w:val="00761EA5"/>
    <w:rsid w:val="00761F37"/>
    <w:rsid w:val="0076221B"/>
    <w:rsid w:val="00762360"/>
    <w:rsid w:val="0076252F"/>
    <w:rsid w:val="0076288D"/>
    <w:rsid w:val="00762C48"/>
    <w:rsid w:val="007633AB"/>
    <w:rsid w:val="0076345F"/>
    <w:rsid w:val="007636B2"/>
    <w:rsid w:val="0076380C"/>
    <w:rsid w:val="00763CA2"/>
    <w:rsid w:val="00763D95"/>
    <w:rsid w:val="00763F48"/>
    <w:rsid w:val="0076458A"/>
    <w:rsid w:val="0076474E"/>
    <w:rsid w:val="00764CB8"/>
    <w:rsid w:val="00764D1A"/>
    <w:rsid w:val="00765036"/>
    <w:rsid w:val="00765131"/>
    <w:rsid w:val="007652C2"/>
    <w:rsid w:val="007653A5"/>
    <w:rsid w:val="00765AEE"/>
    <w:rsid w:val="00765B88"/>
    <w:rsid w:val="007664F7"/>
    <w:rsid w:val="00766908"/>
    <w:rsid w:val="00766D99"/>
    <w:rsid w:val="0076752B"/>
    <w:rsid w:val="00767ECD"/>
    <w:rsid w:val="007700F4"/>
    <w:rsid w:val="007701A6"/>
    <w:rsid w:val="007704B0"/>
    <w:rsid w:val="0077051A"/>
    <w:rsid w:val="00770866"/>
    <w:rsid w:val="0077095C"/>
    <w:rsid w:val="00770CE2"/>
    <w:rsid w:val="00770CFD"/>
    <w:rsid w:val="00771079"/>
    <w:rsid w:val="00771602"/>
    <w:rsid w:val="0077160B"/>
    <w:rsid w:val="0077185B"/>
    <w:rsid w:val="00772B13"/>
    <w:rsid w:val="00772C81"/>
    <w:rsid w:val="00772D1C"/>
    <w:rsid w:val="00772EE4"/>
    <w:rsid w:val="00773489"/>
    <w:rsid w:val="0077351E"/>
    <w:rsid w:val="00773A9F"/>
    <w:rsid w:val="00773E3E"/>
    <w:rsid w:val="00773E4C"/>
    <w:rsid w:val="007740D5"/>
    <w:rsid w:val="00774321"/>
    <w:rsid w:val="00774480"/>
    <w:rsid w:val="007747BD"/>
    <w:rsid w:val="0077493F"/>
    <w:rsid w:val="00774A4B"/>
    <w:rsid w:val="00774BFB"/>
    <w:rsid w:val="00774E04"/>
    <w:rsid w:val="00774E2B"/>
    <w:rsid w:val="00774F77"/>
    <w:rsid w:val="0077526A"/>
    <w:rsid w:val="00775653"/>
    <w:rsid w:val="00775917"/>
    <w:rsid w:val="00775A70"/>
    <w:rsid w:val="00775CAE"/>
    <w:rsid w:val="00776146"/>
    <w:rsid w:val="00776240"/>
    <w:rsid w:val="0077624B"/>
    <w:rsid w:val="00776797"/>
    <w:rsid w:val="0077687E"/>
    <w:rsid w:val="00776B4C"/>
    <w:rsid w:val="00776FCE"/>
    <w:rsid w:val="00777404"/>
    <w:rsid w:val="00777C6D"/>
    <w:rsid w:val="00777E55"/>
    <w:rsid w:val="007800E4"/>
    <w:rsid w:val="007804CC"/>
    <w:rsid w:val="00780552"/>
    <w:rsid w:val="00780CD8"/>
    <w:rsid w:val="00780FF5"/>
    <w:rsid w:val="0078115E"/>
    <w:rsid w:val="00781396"/>
    <w:rsid w:val="007819C0"/>
    <w:rsid w:val="00781DFE"/>
    <w:rsid w:val="007820D1"/>
    <w:rsid w:val="00782291"/>
    <w:rsid w:val="007824F8"/>
    <w:rsid w:val="00782B36"/>
    <w:rsid w:val="00783AC9"/>
    <w:rsid w:val="00783E18"/>
    <w:rsid w:val="00783F40"/>
    <w:rsid w:val="007841C3"/>
    <w:rsid w:val="00784640"/>
    <w:rsid w:val="00784819"/>
    <w:rsid w:val="00784ECC"/>
    <w:rsid w:val="007851F7"/>
    <w:rsid w:val="007856CA"/>
    <w:rsid w:val="007858DA"/>
    <w:rsid w:val="00785D63"/>
    <w:rsid w:val="007866C7"/>
    <w:rsid w:val="00786C8F"/>
    <w:rsid w:val="00787207"/>
    <w:rsid w:val="0078722A"/>
    <w:rsid w:val="0078732F"/>
    <w:rsid w:val="00787611"/>
    <w:rsid w:val="00787B8F"/>
    <w:rsid w:val="00787C1E"/>
    <w:rsid w:val="00787E89"/>
    <w:rsid w:val="0079011F"/>
    <w:rsid w:val="007903A4"/>
    <w:rsid w:val="007905F2"/>
    <w:rsid w:val="00790C01"/>
    <w:rsid w:val="00790FCF"/>
    <w:rsid w:val="00791084"/>
    <w:rsid w:val="0079109F"/>
    <w:rsid w:val="00791792"/>
    <w:rsid w:val="007917A6"/>
    <w:rsid w:val="00791933"/>
    <w:rsid w:val="00791B2A"/>
    <w:rsid w:val="0079210D"/>
    <w:rsid w:val="007922AB"/>
    <w:rsid w:val="007924AC"/>
    <w:rsid w:val="007924DC"/>
    <w:rsid w:val="0079272E"/>
    <w:rsid w:val="00792748"/>
    <w:rsid w:val="00792793"/>
    <w:rsid w:val="00792970"/>
    <w:rsid w:val="007929D3"/>
    <w:rsid w:val="007929F1"/>
    <w:rsid w:val="00793179"/>
    <w:rsid w:val="007931A7"/>
    <w:rsid w:val="00793237"/>
    <w:rsid w:val="00793424"/>
    <w:rsid w:val="007935DE"/>
    <w:rsid w:val="007939D8"/>
    <w:rsid w:val="00793C76"/>
    <w:rsid w:val="0079436D"/>
    <w:rsid w:val="0079477A"/>
    <w:rsid w:val="00794D2D"/>
    <w:rsid w:val="00794FEC"/>
    <w:rsid w:val="0079547C"/>
    <w:rsid w:val="00795CEC"/>
    <w:rsid w:val="00795F82"/>
    <w:rsid w:val="00796307"/>
    <w:rsid w:val="0079666A"/>
    <w:rsid w:val="00796724"/>
    <w:rsid w:val="0079676F"/>
    <w:rsid w:val="00796B83"/>
    <w:rsid w:val="00796DFC"/>
    <w:rsid w:val="007975A5"/>
    <w:rsid w:val="0079776E"/>
    <w:rsid w:val="007978BE"/>
    <w:rsid w:val="00797A15"/>
    <w:rsid w:val="00797B7D"/>
    <w:rsid w:val="007A07B1"/>
    <w:rsid w:val="007A07FA"/>
    <w:rsid w:val="007A0B38"/>
    <w:rsid w:val="007A0C93"/>
    <w:rsid w:val="007A0CCF"/>
    <w:rsid w:val="007A0E5A"/>
    <w:rsid w:val="007A10E2"/>
    <w:rsid w:val="007A11C1"/>
    <w:rsid w:val="007A12EA"/>
    <w:rsid w:val="007A1336"/>
    <w:rsid w:val="007A14DE"/>
    <w:rsid w:val="007A2DEF"/>
    <w:rsid w:val="007A31FE"/>
    <w:rsid w:val="007A3395"/>
    <w:rsid w:val="007A3486"/>
    <w:rsid w:val="007A352C"/>
    <w:rsid w:val="007A359A"/>
    <w:rsid w:val="007A37F2"/>
    <w:rsid w:val="007A3EF3"/>
    <w:rsid w:val="007A4429"/>
    <w:rsid w:val="007A45CA"/>
    <w:rsid w:val="007A4640"/>
    <w:rsid w:val="007A475B"/>
    <w:rsid w:val="007A476B"/>
    <w:rsid w:val="007A498E"/>
    <w:rsid w:val="007A4A34"/>
    <w:rsid w:val="007A4D19"/>
    <w:rsid w:val="007A54CF"/>
    <w:rsid w:val="007A64C0"/>
    <w:rsid w:val="007A65BF"/>
    <w:rsid w:val="007A6A7E"/>
    <w:rsid w:val="007A6C26"/>
    <w:rsid w:val="007A6DC0"/>
    <w:rsid w:val="007A6F05"/>
    <w:rsid w:val="007A6F2E"/>
    <w:rsid w:val="007A77A4"/>
    <w:rsid w:val="007A7BC7"/>
    <w:rsid w:val="007A7C47"/>
    <w:rsid w:val="007A7C78"/>
    <w:rsid w:val="007A7E96"/>
    <w:rsid w:val="007B026D"/>
    <w:rsid w:val="007B04C6"/>
    <w:rsid w:val="007B08E3"/>
    <w:rsid w:val="007B0D26"/>
    <w:rsid w:val="007B0F86"/>
    <w:rsid w:val="007B10A6"/>
    <w:rsid w:val="007B1D01"/>
    <w:rsid w:val="007B2134"/>
    <w:rsid w:val="007B21A5"/>
    <w:rsid w:val="007B21A7"/>
    <w:rsid w:val="007B24CC"/>
    <w:rsid w:val="007B2C91"/>
    <w:rsid w:val="007B2ED5"/>
    <w:rsid w:val="007B328E"/>
    <w:rsid w:val="007B334F"/>
    <w:rsid w:val="007B3458"/>
    <w:rsid w:val="007B3553"/>
    <w:rsid w:val="007B37F6"/>
    <w:rsid w:val="007B39CF"/>
    <w:rsid w:val="007B439A"/>
    <w:rsid w:val="007B462A"/>
    <w:rsid w:val="007B4867"/>
    <w:rsid w:val="007B4950"/>
    <w:rsid w:val="007B4953"/>
    <w:rsid w:val="007B4ADD"/>
    <w:rsid w:val="007B5069"/>
    <w:rsid w:val="007B5081"/>
    <w:rsid w:val="007B526A"/>
    <w:rsid w:val="007B5367"/>
    <w:rsid w:val="007B55EF"/>
    <w:rsid w:val="007B5D8D"/>
    <w:rsid w:val="007B6104"/>
    <w:rsid w:val="007B6599"/>
    <w:rsid w:val="007B674D"/>
    <w:rsid w:val="007B6AD0"/>
    <w:rsid w:val="007B6D8F"/>
    <w:rsid w:val="007B6ECC"/>
    <w:rsid w:val="007B7321"/>
    <w:rsid w:val="007B7AE4"/>
    <w:rsid w:val="007B7BA9"/>
    <w:rsid w:val="007B7CF3"/>
    <w:rsid w:val="007C03CE"/>
    <w:rsid w:val="007C0509"/>
    <w:rsid w:val="007C1A4D"/>
    <w:rsid w:val="007C1B68"/>
    <w:rsid w:val="007C1C58"/>
    <w:rsid w:val="007C2503"/>
    <w:rsid w:val="007C275A"/>
    <w:rsid w:val="007C2960"/>
    <w:rsid w:val="007C2FA5"/>
    <w:rsid w:val="007C3010"/>
    <w:rsid w:val="007C30D0"/>
    <w:rsid w:val="007C30F5"/>
    <w:rsid w:val="007C3247"/>
    <w:rsid w:val="007C3330"/>
    <w:rsid w:val="007C355E"/>
    <w:rsid w:val="007C35DC"/>
    <w:rsid w:val="007C3F9E"/>
    <w:rsid w:val="007C45D8"/>
    <w:rsid w:val="007C4A9A"/>
    <w:rsid w:val="007C4F99"/>
    <w:rsid w:val="007C53AA"/>
    <w:rsid w:val="007C5E36"/>
    <w:rsid w:val="007C6074"/>
    <w:rsid w:val="007C67AF"/>
    <w:rsid w:val="007C70B0"/>
    <w:rsid w:val="007C70CF"/>
    <w:rsid w:val="007C78D3"/>
    <w:rsid w:val="007C7904"/>
    <w:rsid w:val="007C7C87"/>
    <w:rsid w:val="007C7DF8"/>
    <w:rsid w:val="007D078A"/>
    <w:rsid w:val="007D0E40"/>
    <w:rsid w:val="007D0FC4"/>
    <w:rsid w:val="007D16B6"/>
    <w:rsid w:val="007D1AE6"/>
    <w:rsid w:val="007D1AF7"/>
    <w:rsid w:val="007D1C47"/>
    <w:rsid w:val="007D25E6"/>
    <w:rsid w:val="007D29E7"/>
    <w:rsid w:val="007D34DB"/>
    <w:rsid w:val="007D377C"/>
    <w:rsid w:val="007D3B29"/>
    <w:rsid w:val="007D3FEC"/>
    <w:rsid w:val="007D403D"/>
    <w:rsid w:val="007D43E2"/>
    <w:rsid w:val="007D452A"/>
    <w:rsid w:val="007D4F40"/>
    <w:rsid w:val="007D5063"/>
    <w:rsid w:val="007D51A3"/>
    <w:rsid w:val="007D5589"/>
    <w:rsid w:val="007D5692"/>
    <w:rsid w:val="007D58E2"/>
    <w:rsid w:val="007D5977"/>
    <w:rsid w:val="007D63E3"/>
    <w:rsid w:val="007D6666"/>
    <w:rsid w:val="007D6DA9"/>
    <w:rsid w:val="007D6F68"/>
    <w:rsid w:val="007D7A5F"/>
    <w:rsid w:val="007D7D72"/>
    <w:rsid w:val="007D7FE6"/>
    <w:rsid w:val="007E0278"/>
    <w:rsid w:val="007E0E31"/>
    <w:rsid w:val="007E12ED"/>
    <w:rsid w:val="007E1318"/>
    <w:rsid w:val="007E156D"/>
    <w:rsid w:val="007E1743"/>
    <w:rsid w:val="007E1979"/>
    <w:rsid w:val="007E1A38"/>
    <w:rsid w:val="007E327D"/>
    <w:rsid w:val="007E34BE"/>
    <w:rsid w:val="007E35D2"/>
    <w:rsid w:val="007E375E"/>
    <w:rsid w:val="007E39BD"/>
    <w:rsid w:val="007E448A"/>
    <w:rsid w:val="007E455B"/>
    <w:rsid w:val="007E4831"/>
    <w:rsid w:val="007E4893"/>
    <w:rsid w:val="007E4E34"/>
    <w:rsid w:val="007E4EC6"/>
    <w:rsid w:val="007E500B"/>
    <w:rsid w:val="007E5067"/>
    <w:rsid w:val="007E5185"/>
    <w:rsid w:val="007E544F"/>
    <w:rsid w:val="007E57F8"/>
    <w:rsid w:val="007E5C52"/>
    <w:rsid w:val="007E5FEB"/>
    <w:rsid w:val="007E646E"/>
    <w:rsid w:val="007E6C18"/>
    <w:rsid w:val="007E7666"/>
    <w:rsid w:val="007E7984"/>
    <w:rsid w:val="007E7BCE"/>
    <w:rsid w:val="007F006E"/>
    <w:rsid w:val="007F0615"/>
    <w:rsid w:val="007F089D"/>
    <w:rsid w:val="007F08D8"/>
    <w:rsid w:val="007F0B8C"/>
    <w:rsid w:val="007F0FA7"/>
    <w:rsid w:val="007F1079"/>
    <w:rsid w:val="007F1277"/>
    <w:rsid w:val="007F13CE"/>
    <w:rsid w:val="007F1572"/>
    <w:rsid w:val="007F195B"/>
    <w:rsid w:val="007F1D8A"/>
    <w:rsid w:val="007F231B"/>
    <w:rsid w:val="007F238F"/>
    <w:rsid w:val="007F2397"/>
    <w:rsid w:val="007F2853"/>
    <w:rsid w:val="007F3012"/>
    <w:rsid w:val="007F32DE"/>
    <w:rsid w:val="007F33F9"/>
    <w:rsid w:val="007F3AD8"/>
    <w:rsid w:val="007F3AFA"/>
    <w:rsid w:val="007F4068"/>
    <w:rsid w:val="007F47FF"/>
    <w:rsid w:val="007F4AB9"/>
    <w:rsid w:val="007F4AC5"/>
    <w:rsid w:val="007F4E88"/>
    <w:rsid w:val="007F52A9"/>
    <w:rsid w:val="007F5329"/>
    <w:rsid w:val="007F5366"/>
    <w:rsid w:val="007F53F9"/>
    <w:rsid w:val="007F56F4"/>
    <w:rsid w:val="007F5F36"/>
    <w:rsid w:val="007F65AC"/>
    <w:rsid w:val="007F6998"/>
    <w:rsid w:val="007F6B7D"/>
    <w:rsid w:val="007F6E90"/>
    <w:rsid w:val="007F6F5C"/>
    <w:rsid w:val="007F6F66"/>
    <w:rsid w:val="007F7332"/>
    <w:rsid w:val="007F761D"/>
    <w:rsid w:val="007F7C90"/>
    <w:rsid w:val="007F7E66"/>
    <w:rsid w:val="00800189"/>
    <w:rsid w:val="0080086F"/>
    <w:rsid w:val="00800A8B"/>
    <w:rsid w:val="00800CD8"/>
    <w:rsid w:val="00800DBE"/>
    <w:rsid w:val="008012A3"/>
    <w:rsid w:val="00801AC8"/>
    <w:rsid w:val="00801D27"/>
    <w:rsid w:val="00802A04"/>
    <w:rsid w:val="00803328"/>
    <w:rsid w:val="00803407"/>
    <w:rsid w:val="008038C4"/>
    <w:rsid w:val="00803974"/>
    <w:rsid w:val="00803F8D"/>
    <w:rsid w:val="00804097"/>
    <w:rsid w:val="00804098"/>
    <w:rsid w:val="008042B1"/>
    <w:rsid w:val="0080486A"/>
    <w:rsid w:val="00804893"/>
    <w:rsid w:val="008048C8"/>
    <w:rsid w:val="00804A0D"/>
    <w:rsid w:val="0080541B"/>
    <w:rsid w:val="008056B7"/>
    <w:rsid w:val="00805D36"/>
    <w:rsid w:val="00805FF8"/>
    <w:rsid w:val="008060C3"/>
    <w:rsid w:val="00806268"/>
    <w:rsid w:val="00806616"/>
    <w:rsid w:val="008069DF"/>
    <w:rsid w:val="00806B1A"/>
    <w:rsid w:val="008074C5"/>
    <w:rsid w:val="00807627"/>
    <w:rsid w:val="00807634"/>
    <w:rsid w:val="00807899"/>
    <w:rsid w:val="008100D3"/>
    <w:rsid w:val="0081040F"/>
    <w:rsid w:val="00810453"/>
    <w:rsid w:val="0081086D"/>
    <w:rsid w:val="008108D4"/>
    <w:rsid w:val="00810B0B"/>
    <w:rsid w:val="00810B70"/>
    <w:rsid w:val="00811030"/>
    <w:rsid w:val="008110D0"/>
    <w:rsid w:val="008114E0"/>
    <w:rsid w:val="00811EE7"/>
    <w:rsid w:val="00811F8D"/>
    <w:rsid w:val="008125CE"/>
    <w:rsid w:val="008125D4"/>
    <w:rsid w:val="00812CDB"/>
    <w:rsid w:val="00812F38"/>
    <w:rsid w:val="00812FCF"/>
    <w:rsid w:val="00812FDD"/>
    <w:rsid w:val="008130F1"/>
    <w:rsid w:val="00813426"/>
    <w:rsid w:val="008139EA"/>
    <w:rsid w:val="00814401"/>
    <w:rsid w:val="00814757"/>
    <w:rsid w:val="00814798"/>
    <w:rsid w:val="008147E3"/>
    <w:rsid w:val="0081485A"/>
    <w:rsid w:val="00814887"/>
    <w:rsid w:val="00814B44"/>
    <w:rsid w:val="00815160"/>
    <w:rsid w:val="008154AC"/>
    <w:rsid w:val="008158BE"/>
    <w:rsid w:val="00815A33"/>
    <w:rsid w:val="00815B2C"/>
    <w:rsid w:val="00815D35"/>
    <w:rsid w:val="00816224"/>
    <w:rsid w:val="0081637C"/>
    <w:rsid w:val="00816830"/>
    <w:rsid w:val="00816937"/>
    <w:rsid w:val="00816EC6"/>
    <w:rsid w:val="00816ED8"/>
    <w:rsid w:val="00817147"/>
    <w:rsid w:val="0081775C"/>
    <w:rsid w:val="008178F8"/>
    <w:rsid w:val="0081797A"/>
    <w:rsid w:val="00817C17"/>
    <w:rsid w:val="00817C4A"/>
    <w:rsid w:val="00820549"/>
    <w:rsid w:val="0082080E"/>
    <w:rsid w:val="0082081B"/>
    <w:rsid w:val="008208DB"/>
    <w:rsid w:val="00820EBB"/>
    <w:rsid w:val="0082110F"/>
    <w:rsid w:val="0082119A"/>
    <w:rsid w:val="0082191F"/>
    <w:rsid w:val="00821921"/>
    <w:rsid w:val="00821EB2"/>
    <w:rsid w:val="00822117"/>
    <w:rsid w:val="00822432"/>
    <w:rsid w:val="00822756"/>
    <w:rsid w:val="00823790"/>
    <w:rsid w:val="0082391E"/>
    <w:rsid w:val="00823DE6"/>
    <w:rsid w:val="00824208"/>
    <w:rsid w:val="00824E57"/>
    <w:rsid w:val="00825037"/>
    <w:rsid w:val="0082523F"/>
    <w:rsid w:val="00825569"/>
    <w:rsid w:val="00825DF5"/>
    <w:rsid w:val="00825F8E"/>
    <w:rsid w:val="0082694F"/>
    <w:rsid w:val="00826D63"/>
    <w:rsid w:val="00826E57"/>
    <w:rsid w:val="00827016"/>
    <w:rsid w:val="008276A1"/>
    <w:rsid w:val="008304FF"/>
    <w:rsid w:val="0083079D"/>
    <w:rsid w:val="00830A35"/>
    <w:rsid w:val="00830D16"/>
    <w:rsid w:val="00830EC8"/>
    <w:rsid w:val="00830FF8"/>
    <w:rsid w:val="00831010"/>
    <w:rsid w:val="008310B9"/>
    <w:rsid w:val="00831102"/>
    <w:rsid w:val="008311D2"/>
    <w:rsid w:val="008315C1"/>
    <w:rsid w:val="00832146"/>
    <w:rsid w:val="0083296E"/>
    <w:rsid w:val="00832D0E"/>
    <w:rsid w:val="00832DDC"/>
    <w:rsid w:val="00833189"/>
    <w:rsid w:val="00833376"/>
    <w:rsid w:val="008337F4"/>
    <w:rsid w:val="0083386C"/>
    <w:rsid w:val="008338B2"/>
    <w:rsid w:val="008338F2"/>
    <w:rsid w:val="00833DC8"/>
    <w:rsid w:val="00833EFB"/>
    <w:rsid w:val="00833FCB"/>
    <w:rsid w:val="0083400E"/>
    <w:rsid w:val="008341FC"/>
    <w:rsid w:val="00834488"/>
    <w:rsid w:val="0083456E"/>
    <w:rsid w:val="00835170"/>
    <w:rsid w:val="008353A8"/>
    <w:rsid w:val="00835502"/>
    <w:rsid w:val="008357E1"/>
    <w:rsid w:val="00835C60"/>
    <w:rsid w:val="00835D5D"/>
    <w:rsid w:val="008362F9"/>
    <w:rsid w:val="008365BA"/>
    <w:rsid w:val="00836A35"/>
    <w:rsid w:val="00837110"/>
    <w:rsid w:val="008372F4"/>
    <w:rsid w:val="00837325"/>
    <w:rsid w:val="0083750C"/>
    <w:rsid w:val="00837ED6"/>
    <w:rsid w:val="00837F8F"/>
    <w:rsid w:val="008402E4"/>
    <w:rsid w:val="0084049C"/>
    <w:rsid w:val="00840C82"/>
    <w:rsid w:val="0084112E"/>
    <w:rsid w:val="00841DE3"/>
    <w:rsid w:val="00841FC3"/>
    <w:rsid w:val="008420BE"/>
    <w:rsid w:val="00842402"/>
    <w:rsid w:val="00842B01"/>
    <w:rsid w:val="008431F9"/>
    <w:rsid w:val="008433BD"/>
    <w:rsid w:val="00843806"/>
    <w:rsid w:val="00843843"/>
    <w:rsid w:val="00843A48"/>
    <w:rsid w:val="00843E39"/>
    <w:rsid w:val="0084412A"/>
    <w:rsid w:val="0084419D"/>
    <w:rsid w:val="00844735"/>
    <w:rsid w:val="00844A4E"/>
    <w:rsid w:val="008458F1"/>
    <w:rsid w:val="00845A8E"/>
    <w:rsid w:val="00845B68"/>
    <w:rsid w:val="00846524"/>
    <w:rsid w:val="008468D8"/>
    <w:rsid w:val="00846B74"/>
    <w:rsid w:val="0084711D"/>
    <w:rsid w:val="0084719A"/>
    <w:rsid w:val="008501A4"/>
    <w:rsid w:val="00850293"/>
    <w:rsid w:val="00850458"/>
    <w:rsid w:val="00850803"/>
    <w:rsid w:val="00850ADF"/>
    <w:rsid w:val="00850CAA"/>
    <w:rsid w:val="00850D36"/>
    <w:rsid w:val="00850E59"/>
    <w:rsid w:val="00851507"/>
    <w:rsid w:val="008516D9"/>
    <w:rsid w:val="0085178D"/>
    <w:rsid w:val="008519D4"/>
    <w:rsid w:val="00851A57"/>
    <w:rsid w:val="0085214C"/>
    <w:rsid w:val="008526FE"/>
    <w:rsid w:val="00852E51"/>
    <w:rsid w:val="00852FEC"/>
    <w:rsid w:val="00853892"/>
    <w:rsid w:val="00853AE0"/>
    <w:rsid w:val="008542EE"/>
    <w:rsid w:val="0085475E"/>
    <w:rsid w:val="008549CA"/>
    <w:rsid w:val="008549E5"/>
    <w:rsid w:val="008549F9"/>
    <w:rsid w:val="00854D1B"/>
    <w:rsid w:val="00854D21"/>
    <w:rsid w:val="00855737"/>
    <w:rsid w:val="008561AB"/>
    <w:rsid w:val="0085620B"/>
    <w:rsid w:val="008563D9"/>
    <w:rsid w:val="0085678E"/>
    <w:rsid w:val="00856B7C"/>
    <w:rsid w:val="00856DBF"/>
    <w:rsid w:val="00856DE2"/>
    <w:rsid w:val="00856FB1"/>
    <w:rsid w:val="0085707C"/>
    <w:rsid w:val="008571BA"/>
    <w:rsid w:val="00857430"/>
    <w:rsid w:val="008574E3"/>
    <w:rsid w:val="00860033"/>
    <w:rsid w:val="00860049"/>
    <w:rsid w:val="0086055D"/>
    <w:rsid w:val="008612D2"/>
    <w:rsid w:val="008616E8"/>
    <w:rsid w:val="008619DE"/>
    <w:rsid w:val="00861DE1"/>
    <w:rsid w:val="00861E0C"/>
    <w:rsid w:val="0086241A"/>
    <w:rsid w:val="008624F8"/>
    <w:rsid w:val="0086253F"/>
    <w:rsid w:val="00862B91"/>
    <w:rsid w:val="00862EA1"/>
    <w:rsid w:val="008631A6"/>
    <w:rsid w:val="008634F5"/>
    <w:rsid w:val="0086364F"/>
    <w:rsid w:val="008637EA"/>
    <w:rsid w:val="00863B6B"/>
    <w:rsid w:val="00863E5F"/>
    <w:rsid w:val="00864173"/>
    <w:rsid w:val="00864775"/>
    <w:rsid w:val="00864A1B"/>
    <w:rsid w:val="00865144"/>
    <w:rsid w:val="008651EA"/>
    <w:rsid w:val="00865235"/>
    <w:rsid w:val="00865F03"/>
    <w:rsid w:val="008661FE"/>
    <w:rsid w:val="00866413"/>
    <w:rsid w:val="00867148"/>
    <w:rsid w:val="008671F4"/>
    <w:rsid w:val="00867897"/>
    <w:rsid w:val="00867C04"/>
    <w:rsid w:val="00867C1B"/>
    <w:rsid w:val="00867D0F"/>
    <w:rsid w:val="00867E38"/>
    <w:rsid w:val="00867FA3"/>
    <w:rsid w:val="008707CF"/>
    <w:rsid w:val="00870C1D"/>
    <w:rsid w:val="00870E35"/>
    <w:rsid w:val="00871374"/>
    <w:rsid w:val="00871622"/>
    <w:rsid w:val="0087167E"/>
    <w:rsid w:val="00871958"/>
    <w:rsid w:val="00871B1F"/>
    <w:rsid w:val="00871D12"/>
    <w:rsid w:val="00871DEC"/>
    <w:rsid w:val="00871EFA"/>
    <w:rsid w:val="008720B0"/>
    <w:rsid w:val="008726F8"/>
    <w:rsid w:val="0087282B"/>
    <w:rsid w:val="00872B0C"/>
    <w:rsid w:val="00873242"/>
    <w:rsid w:val="00873DBE"/>
    <w:rsid w:val="0087422A"/>
    <w:rsid w:val="0087426B"/>
    <w:rsid w:val="008743C4"/>
    <w:rsid w:val="008746A3"/>
    <w:rsid w:val="00874B15"/>
    <w:rsid w:val="00874CED"/>
    <w:rsid w:val="00874D1F"/>
    <w:rsid w:val="00874D78"/>
    <w:rsid w:val="00874F3A"/>
    <w:rsid w:val="008753E7"/>
    <w:rsid w:val="00875CDF"/>
    <w:rsid w:val="00875FF2"/>
    <w:rsid w:val="008762AB"/>
    <w:rsid w:val="00876801"/>
    <w:rsid w:val="00876BCD"/>
    <w:rsid w:val="0087706C"/>
    <w:rsid w:val="00877298"/>
    <w:rsid w:val="0087780A"/>
    <w:rsid w:val="008778CD"/>
    <w:rsid w:val="00877A97"/>
    <w:rsid w:val="00877CB6"/>
    <w:rsid w:val="00877EE2"/>
    <w:rsid w:val="0088067A"/>
    <w:rsid w:val="00880B10"/>
    <w:rsid w:val="00880DF8"/>
    <w:rsid w:val="00881E5D"/>
    <w:rsid w:val="00882169"/>
    <w:rsid w:val="008821ED"/>
    <w:rsid w:val="00882425"/>
    <w:rsid w:val="008832E1"/>
    <w:rsid w:val="008835B0"/>
    <w:rsid w:val="008838F7"/>
    <w:rsid w:val="00883DBD"/>
    <w:rsid w:val="00883FBF"/>
    <w:rsid w:val="00884EED"/>
    <w:rsid w:val="00884F20"/>
    <w:rsid w:val="0088587C"/>
    <w:rsid w:val="00885CE8"/>
    <w:rsid w:val="0088608F"/>
    <w:rsid w:val="008860C4"/>
    <w:rsid w:val="008861D4"/>
    <w:rsid w:val="00886572"/>
    <w:rsid w:val="008868EC"/>
    <w:rsid w:val="00887270"/>
    <w:rsid w:val="008874C6"/>
    <w:rsid w:val="00887BA2"/>
    <w:rsid w:val="00890895"/>
    <w:rsid w:val="008908B7"/>
    <w:rsid w:val="00890BFB"/>
    <w:rsid w:val="00891031"/>
    <w:rsid w:val="008914B4"/>
    <w:rsid w:val="00891A55"/>
    <w:rsid w:val="008920FE"/>
    <w:rsid w:val="00892653"/>
    <w:rsid w:val="00892917"/>
    <w:rsid w:val="00892A5D"/>
    <w:rsid w:val="00892ADC"/>
    <w:rsid w:val="00892B83"/>
    <w:rsid w:val="00892E0F"/>
    <w:rsid w:val="00893124"/>
    <w:rsid w:val="00893815"/>
    <w:rsid w:val="00894058"/>
    <w:rsid w:val="008942E1"/>
    <w:rsid w:val="008947F6"/>
    <w:rsid w:val="00894A93"/>
    <w:rsid w:val="00894B5E"/>
    <w:rsid w:val="00894F14"/>
    <w:rsid w:val="00895655"/>
    <w:rsid w:val="00895D34"/>
    <w:rsid w:val="00895E97"/>
    <w:rsid w:val="0089665A"/>
    <w:rsid w:val="008968E9"/>
    <w:rsid w:val="0089718B"/>
    <w:rsid w:val="008974FB"/>
    <w:rsid w:val="008977C1"/>
    <w:rsid w:val="008A0361"/>
    <w:rsid w:val="008A05AE"/>
    <w:rsid w:val="008A07F9"/>
    <w:rsid w:val="008A0940"/>
    <w:rsid w:val="008A0A6C"/>
    <w:rsid w:val="008A110E"/>
    <w:rsid w:val="008A11AB"/>
    <w:rsid w:val="008A17D2"/>
    <w:rsid w:val="008A1E84"/>
    <w:rsid w:val="008A2479"/>
    <w:rsid w:val="008A294D"/>
    <w:rsid w:val="008A2CFA"/>
    <w:rsid w:val="008A2EB6"/>
    <w:rsid w:val="008A3010"/>
    <w:rsid w:val="008A335C"/>
    <w:rsid w:val="008A3764"/>
    <w:rsid w:val="008A3777"/>
    <w:rsid w:val="008A3AE9"/>
    <w:rsid w:val="008A3E84"/>
    <w:rsid w:val="008A4138"/>
    <w:rsid w:val="008A4162"/>
    <w:rsid w:val="008A48E3"/>
    <w:rsid w:val="008A4EBB"/>
    <w:rsid w:val="008A510B"/>
    <w:rsid w:val="008A5142"/>
    <w:rsid w:val="008A51C0"/>
    <w:rsid w:val="008A51EB"/>
    <w:rsid w:val="008A5417"/>
    <w:rsid w:val="008A55E3"/>
    <w:rsid w:val="008A5E3A"/>
    <w:rsid w:val="008A61F0"/>
    <w:rsid w:val="008A659E"/>
    <w:rsid w:val="008A680E"/>
    <w:rsid w:val="008A695E"/>
    <w:rsid w:val="008A6AA8"/>
    <w:rsid w:val="008A71B0"/>
    <w:rsid w:val="008A72B2"/>
    <w:rsid w:val="008A775F"/>
    <w:rsid w:val="008A7917"/>
    <w:rsid w:val="008B012A"/>
    <w:rsid w:val="008B039A"/>
    <w:rsid w:val="008B04A0"/>
    <w:rsid w:val="008B0882"/>
    <w:rsid w:val="008B089A"/>
    <w:rsid w:val="008B0FE1"/>
    <w:rsid w:val="008B11F3"/>
    <w:rsid w:val="008B17ED"/>
    <w:rsid w:val="008B18AC"/>
    <w:rsid w:val="008B19CC"/>
    <w:rsid w:val="008B1AFC"/>
    <w:rsid w:val="008B1E42"/>
    <w:rsid w:val="008B1F28"/>
    <w:rsid w:val="008B21A0"/>
    <w:rsid w:val="008B232E"/>
    <w:rsid w:val="008B2514"/>
    <w:rsid w:val="008B2603"/>
    <w:rsid w:val="008B267A"/>
    <w:rsid w:val="008B2783"/>
    <w:rsid w:val="008B2C09"/>
    <w:rsid w:val="008B2D9B"/>
    <w:rsid w:val="008B3889"/>
    <w:rsid w:val="008B3934"/>
    <w:rsid w:val="008B3A11"/>
    <w:rsid w:val="008B3B0F"/>
    <w:rsid w:val="008B3C19"/>
    <w:rsid w:val="008B3E81"/>
    <w:rsid w:val="008B3EEC"/>
    <w:rsid w:val="008B42D3"/>
    <w:rsid w:val="008B454D"/>
    <w:rsid w:val="008B4AFC"/>
    <w:rsid w:val="008B5AA0"/>
    <w:rsid w:val="008B5DB3"/>
    <w:rsid w:val="008B6248"/>
    <w:rsid w:val="008B67EB"/>
    <w:rsid w:val="008B69F7"/>
    <w:rsid w:val="008B6A98"/>
    <w:rsid w:val="008B6D13"/>
    <w:rsid w:val="008B74E7"/>
    <w:rsid w:val="008B7643"/>
    <w:rsid w:val="008B77BA"/>
    <w:rsid w:val="008B7E49"/>
    <w:rsid w:val="008C05A1"/>
    <w:rsid w:val="008C07A9"/>
    <w:rsid w:val="008C085B"/>
    <w:rsid w:val="008C0B52"/>
    <w:rsid w:val="008C0E45"/>
    <w:rsid w:val="008C0EDD"/>
    <w:rsid w:val="008C0F4C"/>
    <w:rsid w:val="008C1158"/>
    <w:rsid w:val="008C12DD"/>
    <w:rsid w:val="008C14B0"/>
    <w:rsid w:val="008C16B1"/>
    <w:rsid w:val="008C1826"/>
    <w:rsid w:val="008C19FC"/>
    <w:rsid w:val="008C1AB3"/>
    <w:rsid w:val="008C1D8B"/>
    <w:rsid w:val="008C1ED0"/>
    <w:rsid w:val="008C209F"/>
    <w:rsid w:val="008C21D5"/>
    <w:rsid w:val="008C2596"/>
    <w:rsid w:val="008C266D"/>
    <w:rsid w:val="008C33D1"/>
    <w:rsid w:val="008C37D0"/>
    <w:rsid w:val="008C3954"/>
    <w:rsid w:val="008C3B16"/>
    <w:rsid w:val="008C4430"/>
    <w:rsid w:val="008C45E3"/>
    <w:rsid w:val="008C47C6"/>
    <w:rsid w:val="008C494B"/>
    <w:rsid w:val="008C49A0"/>
    <w:rsid w:val="008C4AE6"/>
    <w:rsid w:val="008C4F42"/>
    <w:rsid w:val="008C4F6D"/>
    <w:rsid w:val="008C52BC"/>
    <w:rsid w:val="008C555F"/>
    <w:rsid w:val="008C55C3"/>
    <w:rsid w:val="008C587F"/>
    <w:rsid w:val="008C5C1D"/>
    <w:rsid w:val="008C5CBA"/>
    <w:rsid w:val="008C5D7D"/>
    <w:rsid w:val="008C5D99"/>
    <w:rsid w:val="008C66C6"/>
    <w:rsid w:val="008C6831"/>
    <w:rsid w:val="008C6A19"/>
    <w:rsid w:val="008C6BD9"/>
    <w:rsid w:val="008C76FB"/>
    <w:rsid w:val="008C7B9E"/>
    <w:rsid w:val="008C7D67"/>
    <w:rsid w:val="008C7E01"/>
    <w:rsid w:val="008D095B"/>
    <w:rsid w:val="008D0C1C"/>
    <w:rsid w:val="008D0E3A"/>
    <w:rsid w:val="008D1675"/>
    <w:rsid w:val="008D1777"/>
    <w:rsid w:val="008D1ECD"/>
    <w:rsid w:val="008D20D5"/>
    <w:rsid w:val="008D2120"/>
    <w:rsid w:val="008D2157"/>
    <w:rsid w:val="008D22BE"/>
    <w:rsid w:val="008D235F"/>
    <w:rsid w:val="008D23EE"/>
    <w:rsid w:val="008D25D0"/>
    <w:rsid w:val="008D2B5E"/>
    <w:rsid w:val="008D31F2"/>
    <w:rsid w:val="008D3C37"/>
    <w:rsid w:val="008D3E83"/>
    <w:rsid w:val="008D450A"/>
    <w:rsid w:val="008D57C8"/>
    <w:rsid w:val="008D5853"/>
    <w:rsid w:val="008D58EF"/>
    <w:rsid w:val="008D645C"/>
    <w:rsid w:val="008D66DF"/>
    <w:rsid w:val="008D67DD"/>
    <w:rsid w:val="008D6858"/>
    <w:rsid w:val="008D6AB4"/>
    <w:rsid w:val="008D6B6E"/>
    <w:rsid w:val="008D6E4D"/>
    <w:rsid w:val="008D7713"/>
    <w:rsid w:val="008E0538"/>
    <w:rsid w:val="008E0789"/>
    <w:rsid w:val="008E11DD"/>
    <w:rsid w:val="008E14D2"/>
    <w:rsid w:val="008E1527"/>
    <w:rsid w:val="008E1712"/>
    <w:rsid w:val="008E1B67"/>
    <w:rsid w:val="008E1EF6"/>
    <w:rsid w:val="008E2008"/>
    <w:rsid w:val="008E2017"/>
    <w:rsid w:val="008E29BB"/>
    <w:rsid w:val="008E2A67"/>
    <w:rsid w:val="008E2D0F"/>
    <w:rsid w:val="008E2E6F"/>
    <w:rsid w:val="008E4035"/>
    <w:rsid w:val="008E4067"/>
    <w:rsid w:val="008E4391"/>
    <w:rsid w:val="008E4921"/>
    <w:rsid w:val="008E4E32"/>
    <w:rsid w:val="008E4EF9"/>
    <w:rsid w:val="008E4F0C"/>
    <w:rsid w:val="008E4F4F"/>
    <w:rsid w:val="008E520E"/>
    <w:rsid w:val="008E5229"/>
    <w:rsid w:val="008E566D"/>
    <w:rsid w:val="008E58BB"/>
    <w:rsid w:val="008E5D63"/>
    <w:rsid w:val="008E5F49"/>
    <w:rsid w:val="008E6614"/>
    <w:rsid w:val="008E691A"/>
    <w:rsid w:val="008E6967"/>
    <w:rsid w:val="008E6C62"/>
    <w:rsid w:val="008E6FDB"/>
    <w:rsid w:val="008E76C0"/>
    <w:rsid w:val="008E7A45"/>
    <w:rsid w:val="008E7CCD"/>
    <w:rsid w:val="008E7E2A"/>
    <w:rsid w:val="008E7F8E"/>
    <w:rsid w:val="008F0345"/>
    <w:rsid w:val="008F0AC5"/>
    <w:rsid w:val="008F0B83"/>
    <w:rsid w:val="008F0C3B"/>
    <w:rsid w:val="008F11CF"/>
    <w:rsid w:val="008F14E8"/>
    <w:rsid w:val="008F16BF"/>
    <w:rsid w:val="008F1737"/>
    <w:rsid w:val="008F18F1"/>
    <w:rsid w:val="008F1A51"/>
    <w:rsid w:val="008F1CBE"/>
    <w:rsid w:val="008F1CE3"/>
    <w:rsid w:val="008F1F2E"/>
    <w:rsid w:val="008F1F7F"/>
    <w:rsid w:val="008F23DC"/>
    <w:rsid w:val="008F24D3"/>
    <w:rsid w:val="008F24D8"/>
    <w:rsid w:val="008F250C"/>
    <w:rsid w:val="008F26A0"/>
    <w:rsid w:val="008F2716"/>
    <w:rsid w:val="008F27EC"/>
    <w:rsid w:val="008F2C3B"/>
    <w:rsid w:val="008F35FD"/>
    <w:rsid w:val="008F3650"/>
    <w:rsid w:val="008F36A0"/>
    <w:rsid w:val="008F4516"/>
    <w:rsid w:val="008F4558"/>
    <w:rsid w:val="008F47A9"/>
    <w:rsid w:val="008F4C21"/>
    <w:rsid w:val="008F4C9B"/>
    <w:rsid w:val="008F506D"/>
    <w:rsid w:val="008F5360"/>
    <w:rsid w:val="008F5656"/>
    <w:rsid w:val="008F61E1"/>
    <w:rsid w:val="008F6248"/>
    <w:rsid w:val="008F6671"/>
    <w:rsid w:val="008F6B72"/>
    <w:rsid w:val="008F6D74"/>
    <w:rsid w:val="008F6FB1"/>
    <w:rsid w:val="008F7165"/>
    <w:rsid w:val="008F744B"/>
    <w:rsid w:val="008F763E"/>
    <w:rsid w:val="008F7D77"/>
    <w:rsid w:val="0090020C"/>
    <w:rsid w:val="009003F7"/>
    <w:rsid w:val="00900702"/>
    <w:rsid w:val="00900D8D"/>
    <w:rsid w:val="0090151F"/>
    <w:rsid w:val="00901A1C"/>
    <w:rsid w:val="00901C9B"/>
    <w:rsid w:val="009020C4"/>
    <w:rsid w:val="009023DF"/>
    <w:rsid w:val="009024ED"/>
    <w:rsid w:val="00902969"/>
    <w:rsid w:val="00902B60"/>
    <w:rsid w:val="00902BCC"/>
    <w:rsid w:val="00903619"/>
    <w:rsid w:val="0090388D"/>
    <w:rsid w:val="00903C63"/>
    <w:rsid w:val="00904151"/>
    <w:rsid w:val="009046A5"/>
    <w:rsid w:val="00904885"/>
    <w:rsid w:val="00904BD1"/>
    <w:rsid w:val="00904D03"/>
    <w:rsid w:val="00904E62"/>
    <w:rsid w:val="00906074"/>
    <w:rsid w:val="00906226"/>
    <w:rsid w:val="009062F3"/>
    <w:rsid w:val="0090648E"/>
    <w:rsid w:val="0090652B"/>
    <w:rsid w:val="00906A58"/>
    <w:rsid w:val="00907176"/>
    <w:rsid w:val="00907285"/>
    <w:rsid w:val="009072F3"/>
    <w:rsid w:val="009074DE"/>
    <w:rsid w:val="009078FD"/>
    <w:rsid w:val="00910025"/>
    <w:rsid w:val="009100C1"/>
    <w:rsid w:val="00910BDD"/>
    <w:rsid w:val="00911375"/>
    <w:rsid w:val="009115D1"/>
    <w:rsid w:val="00912535"/>
    <w:rsid w:val="009129B3"/>
    <w:rsid w:val="00912FBA"/>
    <w:rsid w:val="00913622"/>
    <w:rsid w:val="009136F2"/>
    <w:rsid w:val="00913BB9"/>
    <w:rsid w:val="00913F65"/>
    <w:rsid w:val="009142B1"/>
    <w:rsid w:val="009144E4"/>
    <w:rsid w:val="00914529"/>
    <w:rsid w:val="009145EA"/>
    <w:rsid w:val="0091469F"/>
    <w:rsid w:val="009146F4"/>
    <w:rsid w:val="0091474B"/>
    <w:rsid w:val="009148AB"/>
    <w:rsid w:val="00914D1F"/>
    <w:rsid w:val="0091527A"/>
    <w:rsid w:val="00915F1B"/>
    <w:rsid w:val="009161ED"/>
    <w:rsid w:val="00916234"/>
    <w:rsid w:val="00916742"/>
    <w:rsid w:val="00916996"/>
    <w:rsid w:val="00916A14"/>
    <w:rsid w:val="009170D8"/>
    <w:rsid w:val="00917259"/>
    <w:rsid w:val="009172A2"/>
    <w:rsid w:val="009173F9"/>
    <w:rsid w:val="0091742E"/>
    <w:rsid w:val="00917784"/>
    <w:rsid w:val="00917C50"/>
    <w:rsid w:val="00920031"/>
    <w:rsid w:val="0092020F"/>
    <w:rsid w:val="0092023F"/>
    <w:rsid w:val="00920A8B"/>
    <w:rsid w:val="00920BD8"/>
    <w:rsid w:val="009213EE"/>
    <w:rsid w:val="00921406"/>
    <w:rsid w:val="0092153F"/>
    <w:rsid w:val="009219FF"/>
    <w:rsid w:val="00921A70"/>
    <w:rsid w:val="00921BDF"/>
    <w:rsid w:val="00921F11"/>
    <w:rsid w:val="009220F9"/>
    <w:rsid w:val="00922223"/>
    <w:rsid w:val="0092242A"/>
    <w:rsid w:val="00922A4B"/>
    <w:rsid w:val="00922B92"/>
    <w:rsid w:val="00922C43"/>
    <w:rsid w:val="0092371E"/>
    <w:rsid w:val="009237C2"/>
    <w:rsid w:val="0092383B"/>
    <w:rsid w:val="009238D1"/>
    <w:rsid w:val="00923909"/>
    <w:rsid w:val="00923A23"/>
    <w:rsid w:val="00923B9F"/>
    <w:rsid w:val="00923DB3"/>
    <w:rsid w:val="0092434D"/>
    <w:rsid w:val="009244A3"/>
    <w:rsid w:val="009245FF"/>
    <w:rsid w:val="00924882"/>
    <w:rsid w:val="009248A7"/>
    <w:rsid w:val="00924D69"/>
    <w:rsid w:val="00924DC0"/>
    <w:rsid w:val="00924F07"/>
    <w:rsid w:val="00925417"/>
    <w:rsid w:val="009255FA"/>
    <w:rsid w:val="0092576A"/>
    <w:rsid w:val="009257A1"/>
    <w:rsid w:val="00925A91"/>
    <w:rsid w:val="00925B63"/>
    <w:rsid w:val="00925DA8"/>
    <w:rsid w:val="0092603E"/>
    <w:rsid w:val="00926487"/>
    <w:rsid w:val="00926822"/>
    <w:rsid w:val="00926A1E"/>
    <w:rsid w:val="00926F4F"/>
    <w:rsid w:val="00927616"/>
    <w:rsid w:val="009276E2"/>
    <w:rsid w:val="00927A16"/>
    <w:rsid w:val="00927B92"/>
    <w:rsid w:val="0093002B"/>
    <w:rsid w:val="0093030A"/>
    <w:rsid w:val="009305EB"/>
    <w:rsid w:val="00930762"/>
    <w:rsid w:val="00930BBF"/>
    <w:rsid w:val="0093123B"/>
    <w:rsid w:val="0093184F"/>
    <w:rsid w:val="009318F2"/>
    <w:rsid w:val="00931942"/>
    <w:rsid w:val="0093213C"/>
    <w:rsid w:val="0093216D"/>
    <w:rsid w:val="00932198"/>
    <w:rsid w:val="00932BC0"/>
    <w:rsid w:val="00932F8A"/>
    <w:rsid w:val="0093310D"/>
    <w:rsid w:val="00933ACF"/>
    <w:rsid w:val="00933ED2"/>
    <w:rsid w:val="00934232"/>
    <w:rsid w:val="009343B7"/>
    <w:rsid w:val="00934417"/>
    <w:rsid w:val="00934FD5"/>
    <w:rsid w:val="00936364"/>
    <w:rsid w:val="009368C2"/>
    <w:rsid w:val="00936915"/>
    <w:rsid w:val="00936D9E"/>
    <w:rsid w:val="00936F04"/>
    <w:rsid w:val="00937152"/>
    <w:rsid w:val="0093754A"/>
    <w:rsid w:val="00937B7E"/>
    <w:rsid w:val="009400F5"/>
    <w:rsid w:val="009405F3"/>
    <w:rsid w:val="0094083B"/>
    <w:rsid w:val="0094103E"/>
    <w:rsid w:val="00941207"/>
    <w:rsid w:val="009412D8"/>
    <w:rsid w:val="009419BF"/>
    <w:rsid w:val="00941AF0"/>
    <w:rsid w:val="00941EC3"/>
    <w:rsid w:val="00942952"/>
    <w:rsid w:val="009429E6"/>
    <w:rsid w:val="00942CAD"/>
    <w:rsid w:val="009431F2"/>
    <w:rsid w:val="009437B4"/>
    <w:rsid w:val="00943DF7"/>
    <w:rsid w:val="00943E62"/>
    <w:rsid w:val="00943FA9"/>
    <w:rsid w:val="009444B1"/>
    <w:rsid w:val="009446CD"/>
    <w:rsid w:val="009451A6"/>
    <w:rsid w:val="00945308"/>
    <w:rsid w:val="0094563D"/>
    <w:rsid w:val="0094593D"/>
    <w:rsid w:val="00945BAF"/>
    <w:rsid w:val="00946696"/>
    <w:rsid w:val="009469A6"/>
    <w:rsid w:val="00947664"/>
    <w:rsid w:val="00947800"/>
    <w:rsid w:val="009479C1"/>
    <w:rsid w:val="00947B07"/>
    <w:rsid w:val="00947B2B"/>
    <w:rsid w:val="00947DA4"/>
    <w:rsid w:val="00947E72"/>
    <w:rsid w:val="00947F7B"/>
    <w:rsid w:val="00947FF5"/>
    <w:rsid w:val="0095033D"/>
    <w:rsid w:val="009504D2"/>
    <w:rsid w:val="0095069D"/>
    <w:rsid w:val="0095096A"/>
    <w:rsid w:val="00952063"/>
    <w:rsid w:val="00952198"/>
    <w:rsid w:val="009523C4"/>
    <w:rsid w:val="009527CC"/>
    <w:rsid w:val="00952923"/>
    <w:rsid w:val="009529CD"/>
    <w:rsid w:val="00952CCC"/>
    <w:rsid w:val="00952F22"/>
    <w:rsid w:val="009533C7"/>
    <w:rsid w:val="0095346D"/>
    <w:rsid w:val="0095350E"/>
    <w:rsid w:val="00953802"/>
    <w:rsid w:val="00953B66"/>
    <w:rsid w:val="009540CE"/>
    <w:rsid w:val="0095499B"/>
    <w:rsid w:val="009549F7"/>
    <w:rsid w:val="00954EF9"/>
    <w:rsid w:val="009551B2"/>
    <w:rsid w:val="009553A9"/>
    <w:rsid w:val="009555D1"/>
    <w:rsid w:val="00955916"/>
    <w:rsid w:val="00955CF1"/>
    <w:rsid w:val="00955F01"/>
    <w:rsid w:val="009561F5"/>
    <w:rsid w:val="009577DF"/>
    <w:rsid w:val="009578E3"/>
    <w:rsid w:val="00957C30"/>
    <w:rsid w:val="00957D29"/>
    <w:rsid w:val="00957D7C"/>
    <w:rsid w:val="00957DEA"/>
    <w:rsid w:val="0096021B"/>
    <w:rsid w:val="0096065A"/>
    <w:rsid w:val="00961313"/>
    <w:rsid w:val="00961753"/>
    <w:rsid w:val="009617A8"/>
    <w:rsid w:val="00961950"/>
    <w:rsid w:val="009619AD"/>
    <w:rsid w:val="00961ACC"/>
    <w:rsid w:val="00962296"/>
    <w:rsid w:val="009623C2"/>
    <w:rsid w:val="009628BD"/>
    <w:rsid w:val="00962A97"/>
    <w:rsid w:val="009632D8"/>
    <w:rsid w:val="009636DD"/>
    <w:rsid w:val="009638E3"/>
    <w:rsid w:val="00963CB0"/>
    <w:rsid w:val="00963FC9"/>
    <w:rsid w:val="0096477B"/>
    <w:rsid w:val="00964BEB"/>
    <w:rsid w:val="00964DAA"/>
    <w:rsid w:val="009655CB"/>
    <w:rsid w:val="0096586F"/>
    <w:rsid w:val="00965968"/>
    <w:rsid w:val="00965A47"/>
    <w:rsid w:val="00965CA5"/>
    <w:rsid w:val="00965DB3"/>
    <w:rsid w:val="00966014"/>
    <w:rsid w:val="0096614E"/>
    <w:rsid w:val="00966894"/>
    <w:rsid w:val="00966D22"/>
    <w:rsid w:val="00966F34"/>
    <w:rsid w:val="00966F6D"/>
    <w:rsid w:val="009673DF"/>
    <w:rsid w:val="00967BAE"/>
    <w:rsid w:val="00967C9F"/>
    <w:rsid w:val="00967D35"/>
    <w:rsid w:val="00967DB0"/>
    <w:rsid w:val="00967DD9"/>
    <w:rsid w:val="00970355"/>
    <w:rsid w:val="0097046D"/>
    <w:rsid w:val="00970965"/>
    <w:rsid w:val="009710E6"/>
    <w:rsid w:val="00971108"/>
    <w:rsid w:val="009714A4"/>
    <w:rsid w:val="00971A13"/>
    <w:rsid w:val="00971BA7"/>
    <w:rsid w:val="00972333"/>
    <w:rsid w:val="0097256D"/>
    <w:rsid w:val="00972713"/>
    <w:rsid w:val="00972B58"/>
    <w:rsid w:val="00972C55"/>
    <w:rsid w:val="00973035"/>
    <w:rsid w:val="00973260"/>
    <w:rsid w:val="009733E5"/>
    <w:rsid w:val="00973A7F"/>
    <w:rsid w:val="00975268"/>
    <w:rsid w:val="009754C3"/>
    <w:rsid w:val="009755FE"/>
    <w:rsid w:val="00975AF5"/>
    <w:rsid w:val="00975D50"/>
    <w:rsid w:val="00975E36"/>
    <w:rsid w:val="00975EEA"/>
    <w:rsid w:val="00976E53"/>
    <w:rsid w:val="00977B85"/>
    <w:rsid w:val="00977CCF"/>
    <w:rsid w:val="00977D0E"/>
    <w:rsid w:val="00977EF8"/>
    <w:rsid w:val="00980385"/>
    <w:rsid w:val="009805B7"/>
    <w:rsid w:val="00980747"/>
    <w:rsid w:val="00981106"/>
    <w:rsid w:val="0098135D"/>
    <w:rsid w:val="009817A5"/>
    <w:rsid w:val="00981CBB"/>
    <w:rsid w:val="00981F0E"/>
    <w:rsid w:val="009823CF"/>
    <w:rsid w:val="009825B9"/>
    <w:rsid w:val="00982C2C"/>
    <w:rsid w:val="00982E36"/>
    <w:rsid w:val="00982F43"/>
    <w:rsid w:val="009839A8"/>
    <w:rsid w:val="00983C0C"/>
    <w:rsid w:val="00984673"/>
    <w:rsid w:val="0098485D"/>
    <w:rsid w:val="00984975"/>
    <w:rsid w:val="009849DC"/>
    <w:rsid w:val="0098524D"/>
    <w:rsid w:val="0098572C"/>
    <w:rsid w:val="00985BE6"/>
    <w:rsid w:val="00986963"/>
    <w:rsid w:val="00986ABF"/>
    <w:rsid w:val="0098729E"/>
    <w:rsid w:val="0098741F"/>
    <w:rsid w:val="009875C1"/>
    <w:rsid w:val="00987C79"/>
    <w:rsid w:val="00987CA6"/>
    <w:rsid w:val="00990084"/>
    <w:rsid w:val="00990551"/>
    <w:rsid w:val="009906BC"/>
    <w:rsid w:val="009906E6"/>
    <w:rsid w:val="009907C7"/>
    <w:rsid w:val="009908C1"/>
    <w:rsid w:val="009909F2"/>
    <w:rsid w:val="00990A81"/>
    <w:rsid w:val="00990C84"/>
    <w:rsid w:val="00990D7B"/>
    <w:rsid w:val="00990D96"/>
    <w:rsid w:val="00990E04"/>
    <w:rsid w:val="00990F0F"/>
    <w:rsid w:val="009915E6"/>
    <w:rsid w:val="009916AC"/>
    <w:rsid w:val="0099193A"/>
    <w:rsid w:val="00991A48"/>
    <w:rsid w:val="00991ABD"/>
    <w:rsid w:val="00991ED9"/>
    <w:rsid w:val="00991FBA"/>
    <w:rsid w:val="0099238E"/>
    <w:rsid w:val="0099287B"/>
    <w:rsid w:val="0099299D"/>
    <w:rsid w:val="0099299E"/>
    <w:rsid w:val="00992A14"/>
    <w:rsid w:val="00992EA0"/>
    <w:rsid w:val="00992F3F"/>
    <w:rsid w:val="009930B0"/>
    <w:rsid w:val="009934C2"/>
    <w:rsid w:val="009934C6"/>
    <w:rsid w:val="009935FE"/>
    <w:rsid w:val="0099366A"/>
    <w:rsid w:val="00993D6B"/>
    <w:rsid w:val="00994330"/>
    <w:rsid w:val="0099433E"/>
    <w:rsid w:val="009943BE"/>
    <w:rsid w:val="009943E9"/>
    <w:rsid w:val="00994679"/>
    <w:rsid w:val="0099486C"/>
    <w:rsid w:val="00994CF7"/>
    <w:rsid w:val="00994D7E"/>
    <w:rsid w:val="00994F35"/>
    <w:rsid w:val="0099522E"/>
    <w:rsid w:val="0099576C"/>
    <w:rsid w:val="00995FD6"/>
    <w:rsid w:val="009966A3"/>
    <w:rsid w:val="009968E3"/>
    <w:rsid w:val="00996B39"/>
    <w:rsid w:val="00996EC4"/>
    <w:rsid w:val="00997476"/>
    <w:rsid w:val="00997658"/>
    <w:rsid w:val="009976DA"/>
    <w:rsid w:val="00997852"/>
    <w:rsid w:val="009978E5"/>
    <w:rsid w:val="00997C51"/>
    <w:rsid w:val="009A0A63"/>
    <w:rsid w:val="009A13CA"/>
    <w:rsid w:val="009A17AE"/>
    <w:rsid w:val="009A19FF"/>
    <w:rsid w:val="009A1A6F"/>
    <w:rsid w:val="009A268B"/>
    <w:rsid w:val="009A2C2C"/>
    <w:rsid w:val="009A2DED"/>
    <w:rsid w:val="009A2E8C"/>
    <w:rsid w:val="009A347F"/>
    <w:rsid w:val="009A3A3D"/>
    <w:rsid w:val="009A3F1A"/>
    <w:rsid w:val="009A3FE4"/>
    <w:rsid w:val="009A586B"/>
    <w:rsid w:val="009A5A14"/>
    <w:rsid w:val="009A5E47"/>
    <w:rsid w:val="009A60A3"/>
    <w:rsid w:val="009A641A"/>
    <w:rsid w:val="009A6630"/>
    <w:rsid w:val="009A6E9B"/>
    <w:rsid w:val="009A745F"/>
    <w:rsid w:val="009A7465"/>
    <w:rsid w:val="009B03B8"/>
    <w:rsid w:val="009B0696"/>
    <w:rsid w:val="009B0709"/>
    <w:rsid w:val="009B0C42"/>
    <w:rsid w:val="009B0E30"/>
    <w:rsid w:val="009B1125"/>
    <w:rsid w:val="009B1333"/>
    <w:rsid w:val="009B1345"/>
    <w:rsid w:val="009B14AA"/>
    <w:rsid w:val="009B1DBA"/>
    <w:rsid w:val="009B1F5D"/>
    <w:rsid w:val="009B1FFB"/>
    <w:rsid w:val="009B2A06"/>
    <w:rsid w:val="009B2A3A"/>
    <w:rsid w:val="009B2B4E"/>
    <w:rsid w:val="009B2E7E"/>
    <w:rsid w:val="009B2F38"/>
    <w:rsid w:val="009B31CE"/>
    <w:rsid w:val="009B3307"/>
    <w:rsid w:val="009B3D14"/>
    <w:rsid w:val="009B3D9D"/>
    <w:rsid w:val="009B3E2C"/>
    <w:rsid w:val="009B40C0"/>
    <w:rsid w:val="009B4FE2"/>
    <w:rsid w:val="009B4FE5"/>
    <w:rsid w:val="009B5F63"/>
    <w:rsid w:val="009B676C"/>
    <w:rsid w:val="009B6782"/>
    <w:rsid w:val="009B6788"/>
    <w:rsid w:val="009B6A99"/>
    <w:rsid w:val="009B6F6E"/>
    <w:rsid w:val="009B7954"/>
    <w:rsid w:val="009C0372"/>
    <w:rsid w:val="009C0386"/>
    <w:rsid w:val="009C08C2"/>
    <w:rsid w:val="009C090E"/>
    <w:rsid w:val="009C1092"/>
    <w:rsid w:val="009C1C09"/>
    <w:rsid w:val="009C20F2"/>
    <w:rsid w:val="009C20FD"/>
    <w:rsid w:val="009C23D0"/>
    <w:rsid w:val="009C299A"/>
    <w:rsid w:val="009C29A7"/>
    <w:rsid w:val="009C2A6F"/>
    <w:rsid w:val="009C3626"/>
    <w:rsid w:val="009C38C7"/>
    <w:rsid w:val="009C3952"/>
    <w:rsid w:val="009C3BC9"/>
    <w:rsid w:val="009C3C44"/>
    <w:rsid w:val="009C3C82"/>
    <w:rsid w:val="009C40A6"/>
    <w:rsid w:val="009C4EE3"/>
    <w:rsid w:val="009C5A8E"/>
    <w:rsid w:val="009C5B20"/>
    <w:rsid w:val="009C5E24"/>
    <w:rsid w:val="009C6413"/>
    <w:rsid w:val="009C6464"/>
    <w:rsid w:val="009C6FE4"/>
    <w:rsid w:val="009C754B"/>
    <w:rsid w:val="009C762C"/>
    <w:rsid w:val="009C78D1"/>
    <w:rsid w:val="009C7D40"/>
    <w:rsid w:val="009C7F2A"/>
    <w:rsid w:val="009D0140"/>
    <w:rsid w:val="009D035C"/>
    <w:rsid w:val="009D0FF2"/>
    <w:rsid w:val="009D1475"/>
    <w:rsid w:val="009D21E5"/>
    <w:rsid w:val="009D2417"/>
    <w:rsid w:val="009D2453"/>
    <w:rsid w:val="009D2685"/>
    <w:rsid w:val="009D2903"/>
    <w:rsid w:val="009D29D1"/>
    <w:rsid w:val="009D2B5D"/>
    <w:rsid w:val="009D2BD8"/>
    <w:rsid w:val="009D2CF3"/>
    <w:rsid w:val="009D31AE"/>
    <w:rsid w:val="009D31F9"/>
    <w:rsid w:val="009D3360"/>
    <w:rsid w:val="009D358A"/>
    <w:rsid w:val="009D369F"/>
    <w:rsid w:val="009D374B"/>
    <w:rsid w:val="009D3756"/>
    <w:rsid w:val="009D3EF5"/>
    <w:rsid w:val="009D409D"/>
    <w:rsid w:val="009D4338"/>
    <w:rsid w:val="009D434F"/>
    <w:rsid w:val="009D4966"/>
    <w:rsid w:val="009D49BF"/>
    <w:rsid w:val="009D4FB2"/>
    <w:rsid w:val="009D4FE2"/>
    <w:rsid w:val="009D51FE"/>
    <w:rsid w:val="009D5200"/>
    <w:rsid w:val="009D537A"/>
    <w:rsid w:val="009D5744"/>
    <w:rsid w:val="009D57A3"/>
    <w:rsid w:val="009D5BD7"/>
    <w:rsid w:val="009D5E27"/>
    <w:rsid w:val="009D66B9"/>
    <w:rsid w:val="009D6D1D"/>
    <w:rsid w:val="009D6DBB"/>
    <w:rsid w:val="009D6E98"/>
    <w:rsid w:val="009D73A2"/>
    <w:rsid w:val="009D7444"/>
    <w:rsid w:val="009D7C73"/>
    <w:rsid w:val="009D7F03"/>
    <w:rsid w:val="009E02B5"/>
    <w:rsid w:val="009E02EE"/>
    <w:rsid w:val="009E0562"/>
    <w:rsid w:val="009E0CB7"/>
    <w:rsid w:val="009E0D9A"/>
    <w:rsid w:val="009E132B"/>
    <w:rsid w:val="009E17DD"/>
    <w:rsid w:val="009E1C7B"/>
    <w:rsid w:val="009E223B"/>
    <w:rsid w:val="009E2608"/>
    <w:rsid w:val="009E266C"/>
    <w:rsid w:val="009E277B"/>
    <w:rsid w:val="009E2DC1"/>
    <w:rsid w:val="009E2DED"/>
    <w:rsid w:val="009E3223"/>
    <w:rsid w:val="009E3236"/>
    <w:rsid w:val="009E3339"/>
    <w:rsid w:val="009E3504"/>
    <w:rsid w:val="009E3764"/>
    <w:rsid w:val="009E3918"/>
    <w:rsid w:val="009E3984"/>
    <w:rsid w:val="009E3ACA"/>
    <w:rsid w:val="009E3CFB"/>
    <w:rsid w:val="009E3D86"/>
    <w:rsid w:val="009E3F8D"/>
    <w:rsid w:val="009E40C0"/>
    <w:rsid w:val="009E4335"/>
    <w:rsid w:val="009E4767"/>
    <w:rsid w:val="009E4DE8"/>
    <w:rsid w:val="009E52BF"/>
    <w:rsid w:val="009E53BA"/>
    <w:rsid w:val="009E5BD9"/>
    <w:rsid w:val="009E5EDA"/>
    <w:rsid w:val="009E5F98"/>
    <w:rsid w:val="009E6483"/>
    <w:rsid w:val="009E65E7"/>
    <w:rsid w:val="009E69E2"/>
    <w:rsid w:val="009E6A9F"/>
    <w:rsid w:val="009E6BAB"/>
    <w:rsid w:val="009E6ED9"/>
    <w:rsid w:val="009E75B8"/>
    <w:rsid w:val="009E7B32"/>
    <w:rsid w:val="009E7D22"/>
    <w:rsid w:val="009E7F1A"/>
    <w:rsid w:val="009E7F99"/>
    <w:rsid w:val="009F009B"/>
    <w:rsid w:val="009F00BE"/>
    <w:rsid w:val="009F023A"/>
    <w:rsid w:val="009F077A"/>
    <w:rsid w:val="009F0B5A"/>
    <w:rsid w:val="009F0E20"/>
    <w:rsid w:val="009F12FD"/>
    <w:rsid w:val="009F163D"/>
    <w:rsid w:val="009F17ED"/>
    <w:rsid w:val="009F2275"/>
    <w:rsid w:val="009F2345"/>
    <w:rsid w:val="009F241A"/>
    <w:rsid w:val="009F26EF"/>
    <w:rsid w:val="009F3428"/>
    <w:rsid w:val="009F3ADC"/>
    <w:rsid w:val="009F496D"/>
    <w:rsid w:val="009F4E23"/>
    <w:rsid w:val="009F53BD"/>
    <w:rsid w:val="009F584E"/>
    <w:rsid w:val="009F58C1"/>
    <w:rsid w:val="009F5C13"/>
    <w:rsid w:val="009F6043"/>
    <w:rsid w:val="009F6379"/>
    <w:rsid w:val="009F63C1"/>
    <w:rsid w:val="009F65A2"/>
    <w:rsid w:val="009F6B85"/>
    <w:rsid w:val="009F6E0F"/>
    <w:rsid w:val="009F706F"/>
    <w:rsid w:val="009F7172"/>
    <w:rsid w:val="009F73F3"/>
    <w:rsid w:val="009F743E"/>
    <w:rsid w:val="009F756F"/>
    <w:rsid w:val="009F7A23"/>
    <w:rsid w:val="009F7BEF"/>
    <w:rsid w:val="009F7CA9"/>
    <w:rsid w:val="009F7D8A"/>
    <w:rsid w:val="009F7F39"/>
    <w:rsid w:val="00A001CF"/>
    <w:rsid w:val="00A009BF"/>
    <w:rsid w:val="00A00DF6"/>
    <w:rsid w:val="00A015D0"/>
    <w:rsid w:val="00A0256C"/>
    <w:rsid w:val="00A02614"/>
    <w:rsid w:val="00A02C69"/>
    <w:rsid w:val="00A0362E"/>
    <w:rsid w:val="00A038A5"/>
    <w:rsid w:val="00A03B25"/>
    <w:rsid w:val="00A03EDC"/>
    <w:rsid w:val="00A04457"/>
    <w:rsid w:val="00A0500A"/>
    <w:rsid w:val="00A0516A"/>
    <w:rsid w:val="00A051D9"/>
    <w:rsid w:val="00A0595A"/>
    <w:rsid w:val="00A05BE8"/>
    <w:rsid w:val="00A0639E"/>
    <w:rsid w:val="00A0666D"/>
    <w:rsid w:val="00A07095"/>
    <w:rsid w:val="00A071E6"/>
    <w:rsid w:val="00A07A36"/>
    <w:rsid w:val="00A10246"/>
    <w:rsid w:val="00A10559"/>
    <w:rsid w:val="00A105A1"/>
    <w:rsid w:val="00A10876"/>
    <w:rsid w:val="00A10C8F"/>
    <w:rsid w:val="00A10D5C"/>
    <w:rsid w:val="00A10EA5"/>
    <w:rsid w:val="00A1128B"/>
    <w:rsid w:val="00A116D5"/>
    <w:rsid w:val="00A11836"/>
    <w:rsid w:val="00A11BD6"/>
    <w:rsid w:val="00A11E50"/>
    <w:rsid w:val="00A12446"/>
    <w:rsid w:val="00A1277B"/>
    <w:rsid w:val="00A12A6B"/>
    <w:rsid w:val="00A12AE3"/>
    <w:rsid w:val="00A12BE5"/>
    <w:rsid w:val="00A12C57"/>
    <w:rsid w:val="00A134B1"/>
    <w:rsid w:val="00A13718"/>
    <w:rsid w:val="00A13C25"/>
    <w:rsid w:val="00A13C58"/>
    <w:rsid w:val="00A140FA"/>
    <w:rsid w:val="00A14E2B"/>
    <w:rsid w:val="00A15300"/>
    <w:rsid w:val="00A15522"/>
    <w:rsid w:val="00A15A8E"/>
    <w:rsid w:val="00A15F00"/>
    <w:rsid w:val="00A161DD"/>
    <w:rsid w:val="00A16220"/>
    <w:rsid w:val="00A1658A"/>
    <w:rsid w:val="00A166A4"/>
    <w:rsid w:val="00A166B6"/>
    <w:rsid w:val="00A16972"/>
    <w:rsid w:val="00A16985"/>
    <w:rsid w:val="00A16B71"/>
    <w:rsid w:val="00A16ECF"/>
    <w:rsid w:val="00A1730F"/>
    <w:rsid w:val="00A17B5A"/>
    <w:rsid w:val="00A17BBE"/>
    <w:rsid w:val="00A17CAD"/>
    <w:rsid w:val="00A17E6B"/>
    <w:rsid w:val="00A20041"/>
    <w:rsid w:val="00A20048"/>
    <w:rsid w:val="00A201EF"/>
    <w:rsid w:val="00A204B6"/>
    <w:rsid w:val="00A20640"/>
    <w:rsid w:val="00A20DA4"/>
    <w:rsid w:val="00A214A7"/>
    <w:rsid w:val="00A2182D"/>
    <w:rsid w:val="00A2200D"/>
    <w:rsid w:val="00A222D9"/>
    <w:rsid w:val="00A225DB"/>
    <w:rsid w:val="00A22B7F"/>
    <w:rsid w:val="00A22EE4"/>
    <w:rsid w:val="00A230EC"/>
    <w:rsid w:val="00A234E8"/>
    <w:rsid w:val="00A2383A"/>
    <w:rsid w:val="00A23DB7"/>
    <w:rsid w:val="00A23F23"/>
    <w:rsid w:val="00A245F0"/>
    <w:rsid w:val="00A2467F"/>
    <w:rsid w:val="00A247EE"/>
    <w:rsid w:val="00A24A21"/>
    <w:rsid w:val="00A24DF8"/>
    <w:rsid w:val="00A24DFB"/>
    <w:rsid w:val="00A258B0"/>
    <w:rsid w:val="00A25AEA"/>
    <w:rsid w:val="00A25D50"/>
    <w:rsid w:val="00A25F97"/>
    <w:rsid w:val="00A26B83"/>
    <w:rsid w:val="00A26F64"/>
    <w:rsid w:val="00A26F85"/>
    <w:rsid w:val="00A27134"/>
    <w:rsid w:val="00A278B5"/>
    <w:rsid w:val="00A27C7C"/>
    <w:rsid w:val="00A305F6"/>
    <w:rsid w:val="00A30953"/>
    <w:rsid w:val="00A3099B"/>
    <w:rsid w:val="00A30C68"/>
    <w:rsid w:val="00A30F8F"/>
    <w:rsid w:val="00A31065"/>
    <w:rsid w:val="00A310A8"/>
    <w:rsid w:val="00A32134"/>
    <w:rsid w:val="00A321D0"/>
    <w:rsid w:val="00A32469"/>
    <w:rsid w:val="00A32543"/>
    <w:rsid w:val="00A32784"/>
    <w:rsid w:val="00A32A78"/>
    <w:rsid w:val="00A32CC3"/>
    <w:rsid w:val="00A32FA9"/>
    <w:rsid w:val="00A332AF"/>
    <w:rsid w:val="00A338A4"/>
    <w:rsid w:val="00A3390B"/>
    <w:rsid w:val="00A33EDA"/>
    <w:rsid w:val="00A33FBC"/>
    <w:rsid w:val="00A340F8"/>
    <w:rsid w:val="00A34231"/>
    <w:rsid w:val="00A343EE"/>
    <w:rsid w:val="00A344D9"/>
    <w:rsid w:val="00A348A5"/>
    <w:rsid w:val="00A34EAE"/>
    <w:rsid w:val="00A35380"/>
    <w:rsid w:val="00A35779"/>
    <w:rsid w:val="00A35A21"/>
    <w:rsid w:val="00A35D0E"/>
    <w:rsid w:val="00A35D73"/>
    <w:rsid w:val="00A36696"/>
    <w:rsid w:val="00A3688D"/>
    <w:rsid w:val="00A36ADF"/>
    <w:rsid w:val="00A36B44"/>
    <w:rsid w:val="00A36B51"/>
    <w:rsid w:val="00A370B9"/>
    <w:rsid w:val="00A372FC"/>
    <w:rsid w:val="00A37493"/>
    <w:rsid w:val="00A3762B"/>
    <w:rsid w:val="00A37653"/>
    <w:rsid w:val="00A37877"/>
    <w:rsid w:val="00A3788E"/>
    <w:rsid w:val="00A37A15"/>
    <w:rsid w:val="00A37A99"/>
    <w:rsid w:val="00A37AC6"/>
    <w:rsid w:val="00A37B5F"/>
    <w:rsid w:val="00A4009D"/>
    <w:rsid w:val="00A40476"/>
    <w:rsid w:val="00A40763"/>
    <w:rsid w:val="00A40A0A"/>
    <w:rsid w:val="00A40DD6"/>
    <w:rsid w:val="00A40E44"/>
    <w:rsid w:val="00A40E61"/>
    <w:rsid w:val="00A410D9"/>
    <w:rsid w:val="00A411E9"/>
    <w:rsid w:val="00A41977"/>
    <w:rsid w:val="00A41A71"/>
    <w:rsid w:val="00A41BF6"/>
    <w:rsid w:val="00A41DCB"/>
    <w:rsid w:val="00A41E5A"/>
    <w:rsid w:val="00A420D2"/>
    <w:rsid w:val="00A42268"/>
    <w:rsid w:val="00A42BA2"/>
    <w:rsid w:val="00A42BE0"/>
    <w:rsid w:val="00A42E08"/>
    <w:rsid w:val="00A42E94"/>
    <w:rsid w:val="00A43349"/>
    <w:rsid w:val="00A4337C"/>
    <w:rsid w:val="00A43C93"/>
    <w:rsid w:val="00A4499E"/>
    <w:rsid w:val="00A44ABC"/>
    <w:rsid w:val="00A45225"/>
    <w:rsid w:val="00A45360"/>
    <w:rsid w:val="00A459D2"/>
    <w:rsid w:val="00A45AF8"/>
    <w:rsid w:val="00A45D0C"/>
    <w:rsid w:val="00A4668E"/>
    <w:rsid w:val="00A46B94"/>
    <w:rsid w:val="00A46D0B"/>
    <w:rsid w:val="00A4722B"/>
    <w:rsid w:val="00A472A0"/>
    <w:rsid w:val="00A4735F"/>
    <w:rsid w:val="00A478CD"/>
    <w:rsid w:val="00A47EA0"/>
    <w:rsid w:val="00A50013"/>
    <w:rsid w:val="00A50159"/>
    <w:rsid w:val="00A5042E"/>
    <w:rsid w:val="00A50765"/>
    <w:rsid w:val="00A509FA"/>
    <w:rsid w:val="00A50D4D"/>
    <w:rsid w:val="00A50E8C"/>
    <w:rsid w:val="00A512F5"/>
    <w:rsid w:val="00A51395"/>
    <w:rsid w:val="00A5140B"/>
    <w:rsid w:val="00A516EA"/>
    <w:rsid w:val="00A517DE"/>
    <w:rsid w:val="00A51B1D"/>
    <w:rsid w:val="00A5232E"/>
    <w:rsid w:val="00A530FB"/>
    <w:rsid w:val="00A538CC"/>
    <w:rsid w:val="00A53B78"/>
    <w:rsid w:val="00A53C75"/>
    <w:rsid w:val="00A53CE0"/>
    <w:rsid w:val="00A53D7E"/>
    <w:rsid w:val="00A53FA9"/>
    <w:rsid w:val="00A54153"/>
    <w:rsid w:val="00A54E1E"/>
    <w:rsid w:val="00A55800"/>
    <w:rsid w:val="00A55986"/>
    <w:rsid w:val="00A559B4"/>
    <w:rsid w:val="00A55E6A"/>
    <w:rsid w:val="00A56627"/>
    <w:rsid w:val="00A5698D"/>
    <w:rsid w:val="00A56D21"/>
    <w:rsid w:val="00A5758B"/>
    <w:rsid w:val="00A57827"/>
    <w:rsid w:val="00A57A52"/>
    <w:rsid w:val="00A57F1D"/>
    <w:rsid w:val="00A60215"/>
    <w:rsid w:val="00A61541"/>
    <w:rsid w:val="00A618A9"/>
    <w:rsid w:val="00A61CA8"/>
    <w:rsid w:val="00A61F58"/>
    <w:rsid w:val="00A62272"/>
    <w:rsid w:val="00A624C1"/>
    <w:rsid w:val="00A6303E"/>
    <w:rsid w:val="00A636FC"/>
    <w:rsid w:val="00A6402B"/>
    <w:rsid w:val="00A643BC"/>
    <w:rsid w:val="00A65269"/>
    <w:rsid w:val="00A65560"/>
    <w:rsid w:val="00A65764"/>
    <w:rsid w:val="00A657F9"/>
    <w:rsid w:val="00A65863"/>
    <w:rsid w:val="00A65897"/>
    <w:rsid w:val="00A659E6"/>
    <w:rsid w:val="00A65CBF"/>
    <w:rsid w:val="00A6615B"/>
    <w:rsid w:val="00A66B20"/>
    <w:rsid w:val="00A66BAF"/>
    <w:rsid w:val="00A66EB5"/>
    <w:rsid w:val="00A67091"/>
    <w:rsid w:val="00A67095"/>
    <w:rsid w:val="00A6738A"/>
    <w:rsid w:val="00A673D4"/>
    <w:rsid w:val="00A67642"/>
    <w:rsid w:val="00A67BD7"/>
    <w:rsid w:val="00A67DFD"/>
    <w:rsid w:val="00A70EE2"/>
    <w:rsid w:val="00A712AE"/>
    <w:rsid w:val="00A716AC"/>
    <w:rsid w:val="00A717EB"/>
    <w:rsid w:val="00A71A90"/>
    <w:rsid w:val="00A72053"/>
    <w:rsid w:val="00A7231F"/>
    <w:rsid w:val="00A72732"/>
    <w:rsid w:val="00A72892"/>
    <w:rsid w:val="00A72B82"/>
    <w:rsid w:val="00A72B8D"/>
    <w:rsid w:val="00A72FB4"/>
    <w:rsid w:val="00A73BB1"/>
    <w:rsid w:val="00A743CB"/>
    <w:rsid w:val="00A74B8D"/>
    <w:rsid w:val="00A74C66"/>
    <w:rsid w:val="00A75C1F"/>
    <w:rsid w:val="00A76DE5"/>
    <w:rsid w:val="00A77110"/>
    <w:rsid w:val="00A77B37"/>
    <w:rsid w:val="00A77E1F"/>
    <w:rsid w:val="00A80331"/>
    <w:rsid w:val="00A805D8"/>
    <w:rsid w:val="00A80804"/>
    <w:rsid w:val="00A80BF2"/>
    <w:rsid w:val="00A80CDF"/>
    <w:rsid w:val="00A80D90"/>
    <w:rsid w:val="00A810AC"/>
    <w:rsid w:val="00A810F1"/>
    <w:rsid w:val="00A8155B"/>
    <w:rsid w:val="00A8162F"/>
    <w:rsid w:val="00A819A6"/>
    <w:rsid w:val="00A81AC0"/>
    <w:rsid w:val="00A822A8"/>
    <w:rsid w:val="00A822CA"/>
    <w:rsid w:val="00A8285B"/>
    <w:rsid w:val="00A828ED"/>
    <w:rsid w:val="00A82A7E"/>
    <w:rsid w:val="00A82C8B"/>
    <w:rsid w:val="00A832CA"/>
    <w:rsid w:val="00A833E7"/>
    <w:rsid w:val="00A83780"/>
    <w:rsid w:val="00A83BD2"/>
    <w:rsid w:val="00A8451A"/>
    <w:rsid w:val="00A84CC1"/>
    <w:rsid w:val="00A84EAC"/>
    <w:rsid w:val="00A8518B"/>
    <w:rsid w:val="00A85892"/>
    <w:rsid w:val="00A85CA6"/>
    <w:rsid w:val="00A85E57"/>
    <w:rsid w:val="00A8602D"/>
    <w:rsid w:val="00A8665E"/>
    <w:rsid w:val="00A86AE3"/>
    <w:rsid w:val="00A86B38"/>
    <w:rsid w:val="00A86C10"/>
    <w:rsid w:val="00A86C9A"/>
    <w:rsid w:val="00A8717D"/>
    <w:rsid w:val="00A87B09"/>
    <w:rsid w:val="00A87DEB"/>
    <w:rsid w:val="00A90547"/>
    <w:rsid w:val="00A906B8"/>
    <w:rsid w:val="00A9077E"/>
    <w:rsid w:val="00A909F0"/>
    <w:rsid w:val="00A9167D"/>
    <w:rsid w:val="00A9179B"/>
    <w:rsid w:val="00A91DC0"/>
    <w:rsid w:val="00A91E73"/>
    <w:rsid w:val="00A9233A"/>
    <w:rsid w:val="00A925FA"/>
    <w:rsid w:val="00A92941"/>
    <w:rsid w:val="00A92C85"/>
    <w:rsid w:val="00A92E3C"/>
    <w:rsid w:val="00A92F5F"/>
    <w:rsid w:val="00A92F90"/>
    <w:rsid w:val="00A93110"/>
    <w:rsid w:val="00A9338B"/>
    <w:rsid w:val="00A935B0"/>
    <w:rsid w:val="00A93A18"/>
    <w:rsid w:val="00A93A1D"/>
    <w:rsid w:val="00A94093"/>
    <w:rsid w:val="00A941AF"/>
    <w:rsid w:val="00A94A60"/>
    <w:rsid w:val="00A94D59"/>
    <w:rsid w:val="00A94DC2"/>
    <w:rsid w:val="00A94E21"/>
    <w:rsid w:val="00A95739"/>
    <w:rsid w:val="00A95949"/>
    <w:rsid w:val="00A9605B"/>
    <w:rsid w:val="00A96438"/>
    <w:rsid w:val="00A96E22"/>
    <w:rsid w:val="00A97063"/>
    <w:rsid w:val="00A97112"/>
    <w:rsid w:val="00A97446"/>
    <w:rsid w:val="00A97586"/>
    <w:rsid w:val="00A97671"/>
    <w:rsid w:val="00A97DA5"/>
    <w:rsid w:val="00A97E9B"/>
    <w:rsid w:val="00A97FE2"/>
    <w:rsid w:val="00AA0241"/>
    <w:rsid w:val="00AA0A89"/>
    <w:rsid w:val="00AA0F43"/>
    <w:rsid w:val="00AA1257"/>
    <w:rsid w:val="00AA175D"/>
    <w:rsid w:val="00AA17DD"/>
    <w:rsid w:val="00AA1B22"/>
    <w:rsid w:val="00AA1C8A"/>
    <w:rsid w:val="00AA2078"/>
    <w:rsid w:val="00AA2E5F"/>
    <w:rsid w:val="00AA3065"/>
    <w:rsid w:val="00AA329A"/>
    <w:rsid w:val="00AA34BD"/>
    <w:rsid w:val="00AA34C1"/>
    <w:rsid w:val="00AA369C"/>
    <w:rsid w:val="00AA3807"/>
    <w:rsid w:val="00AA3BFF"/>
    <w:rsid w:val="00AA3D89"/>
    <w:rsid w:val="00AA4405"/>
    <w:rsid w:val="00AA4B6B"/>
    <w:rsid w:val="00AA5283"/>
    <w:rsid w:val="00AA59A0"/>
    <w:rsid w:val="00AA6245"/>
    <w:rsid w:val="00AA69E0"/>
    <w:rsid w:val="00AA6D7B"/>
    <w:rsid w:val="00AA6DF7"/>
    <w:rsid w:val="00AA6E15"/>
    <w:rsid w:val="00AA70B6"/>
    <w:rsid w:val="00AA70F9"/>
    <w:rsid w:val="00AA74FA"/>
    <w:rsid w:val="00AA760B"/>
    <w:rsid w:val="00AA7B46"/>
    <w:rsid w:val="00AB0934"/>
    <w:rsid w:val="00AB0939"/>
    <w:rsid w:val="00AB0B3A"/>
    <w:rsid w:val="00AB185C"/>
    <w:rsid w:val="00AB1AF6"/>
    <w:rsid w:val="00AB1D5E"/>
    <w:rsid w:val="00AB1EC9"/>
    <w:rsid w:val="00AB2467"/>
    <w:rsid w:val="00AB24D3"/>
    <w:rsid w:val="00AB276B"/>
    <w:rsid w:val="00AB2861"/>
    <w:rsid w:val="00AB2BBB"/>
    <w:rsid w:val="00AB2D4A"/>
    <w:rsid w:val="00AB30FC"/>
    <w:rsid w:val="00AB3B0A"/>
    <w:rsid w:val="00AB434C"/>
    <w:rsid w:val="00AB44CE"/>
    <w:rsid w:val="00AB47B9"/>
    <w:rsid w:val="00AB48CF"/>
    <w:rsid w:val="00AB531B"/>
    <w:rsid w:val="00AB5B2C"/>
    <w:rsid w:val="00AB5FA7"/>
    <w:rsid w:val="00AB614C"/>
    <w:rsid w:val="00AB61BD"/>
    <w:rsid w:val="00AB63C4"/>
    <w:rsid w:val="00AB658A"/>
    <w:rsid w:val="00AB65AB"/>
    <w:rsid w:val="00AB65B3"/>
    <w:rsid w:val="00AB67EE"/>
    <w:rsid w:val="00AB688C"/>
    <w:rsid w:val="00AB6B47"/>
    <w:rsid w:val="00AB6E98"/>
    <w:rsid w:val="00AB733C"/>
    <w:rsid w:val="00AB7515"/>
    <w:rsid w:val="00AB7ABD"/>
    <w:rsid w:val="00AC0121"/>
    <w:rsid w:val="00AC1021"/>
    <w:rsid w:val="00AC146A"/>
    <w:rsid w:val="00AC1636"/>
    <w:rsid w:val="00AC19AC"/>
    <w:rsid w:val="00AC1BDA"/>
    <w:rsid w:val="00AC2226"/>
    <w:rsid w:val="00AC2738"/>
    <w:rsid w:val="00AC2810"/>
    <w:rsid w:val="00AC292C"/>
    <w:rsid w:val="00AC327C"/>
    <w:rsid w:val="00AC336F"/>
    <w:rsid w:val="00AC3A05"/>
    <w:rsid w:val="00AC3D47"/>
    <w:rsid w:val="00AC414E"/>
    <w:rsid w:val="00AC4324"/>
    <w:rsid w:val="00AC4496"/>
    <w:rsid w:val="00AC485E"/>
    <w:rsid w:val="00AC4B56"/>
    <w:rsid w:val="00AC4EDE"/>
    <w:rsid w:val="00AC4EE7"/>
    <w:rsid w:val="00AC5046"/>
    <w:rsid w:val="00AC57C9"/>
    <w:rsid w:val="00AC59BA"/>
    <w:rsid w:val="00AC5EAD"/>
    <w:rsid w:val="00AC616E"/>
    <w:rsid w:val="00AC68D4"/>
    <w:rsid w:val="00AC6A71"/>
    <w:rsid w:val="00AC7852"/>
    <w:rsid w:val="00AC7F3D"/>
    <w:rsid w:val="00AC7F51"/>
    <w:rsid w:val="00AD037B"/>
    <w:rsid w:val="00AD0746"/>
    <w:rsid w:val="00AD0B6B"/>
    <w:rsid w:val="00AD0B95"/>
    <w:rsid w:val="00AD0BDA"/>
    <w:rsid w:val="00AD13D5"/>
    <w:rsid w:val="00AD16C0"/>
    <w:rsid w:val="00AD18FF"/>
    <w:rsid w:val="00AD198E"/>
    <w:rsid w:val="00AD1A81"/>
    <w:rsid w:val="00AD1B11"/>
    <w:rsid w:val="00AD1CF2"/>
    <w:rsid w:val="00AD1EA8"/>
    <w:rsid w:val="00AD224A"/>
    <w:rsid w:val="00AD2855"/>
    <w:rsid w:val="00AD2C44"/>
    <w:rsid w:val="00AD2EF9"/>
    <w:rsid w:val="00AD3240"/>
    <w:rsid w:val="00AD337A"/>
    <w:rsid w:val="00AD3669"/>
    <w:rsid w:val="00AD3A3B"/>
    <w:rsid w:val="00AD3B9D"/>
    <w:rsid w:val="00AD413F"/>
    <w:rsid w:val="00AD41C7"/>
    <w:rsid w:val="00AD429D"/>
    <w:rsid w:val="00AD43AD"/>
    <w:rsid w:val="00AD472B"/>
    <w:rsid w:val="00AD47FA"/>
    <w:rsid w:val="00AD493B"/>
    <w:rsid w:val="00AD4A9C"/>
    <w:rsid w:val="00AD4BDD"/>
    <w:rsid w:val="00AD4C72"/>
    <w:rsid w:val="00AD4CFC"/>
    <w:rsid w:val="00AD5190"/>
    <w:rsid w:val="00AD53D0"/>
    <w:rsid w:val="00AD56A1"/>
    <w:rsid w:val="00AD5F73"/>
    <w:rsid w:val="00AD6097"/>
    <w:rsid w:val="00AD6131"/>
    <w:rsid w:val="00AD64CA"/>
    <w:rsid w:val="00AD66B7"/>
    <w:rsid w:val="00AD6BF2"/>
    <w:rsid w:val="00AD6DCE"/>
    <w:rsid w:val="00AD6DE3"/>
    <w:rsid w:val="00AD6E0A"/>
    <w:rsid w:val="00AD6EBE"/>
    <w:rsid w:val="00AD710F"/>
    <w:rsid w:val="00AE03B7"/>
    <w:rsid w:val="00AE03EF"/>
    <w:rsid w:val="00AE0627"/>
    <w:rsid w:val="00AE14D3"/>
    <w:rsid w:val="00AE177C"/>
    <w:rsid w:val="00AE198C"/>
    <w:rsid w:val="00AE1ADC"/>
    <w:rsid w:val="00AE1B39"/>
    <w:rsid w:val="00AE1C29"/>
    <w:rsid w:val="00AE1E5C"/>
    <w:rsid w:val="00AE2299"/>
    <w:rsid w:val="00AE272A"/>
    <w:rsid w:val="00AE2A16"/>
    <w:rsid w:val="00AE2A19"/>
    <w:rsid w:val="00AE2DDC"/>
    <w:rsid w:val="00AE349C"/>
    <w:rsid w:val="00AE36DC"/>
    <w:rsid w:val="00AE36F9"/>
    <w:rsid w:val="00AE3834"/>
    <w:rsid w:val="00AE3D3C"/>
    <w:rsid w:val="00AE45B7"/>
    <w:rsid w:val="00AE47A8"/>
    <w:rsid w:val="00AE4AA1"/>
    <w:rsid w:val="00AE501A"/>
    <w:rsid w:val="00AE5152"/>
    <w:rsid w:val="00AE5267"/>
    <w:rsid w:val="00AE52B2"/>
    <w:rsid w:val="00AE5422"/>
    <w:rsid w:val="00AE569E"/>
    <w:rsid w:val="00AE6148"/>
    <w:rsid w:val="00AE631B"/>
    <w:rsid w:val="00AE647D"/>
    <w:rsid w:val="00AE6AF3"/>
    <w:rsid w:val="00AE6E84"/>
    <w:rsid w:val="00AE6E85"/>
    <w:rsid w:val="00AE753B"/>
    <w:rsid w:val="00AE75D0"/>
    <w:rsid w:val="00AE780E"/>
    <w:rsid w:val="00AE7B87"/>
    <w:rsid w:val="00AE7D52"/>
    <w:rsid w:val="00AE7FA1"/>
    <w:rsid w:val="00AF00D1"/>
    <w:rsid w:val="00AF0218"/>
    <w:rsid w:val="00AF0991"/>
    <w:rsid w:val="00AF09EA"/>
    <w:rsid w:val="00AF0D2C"/>
    <w:rsid w:val="00AF10C4"/>
    <w:rsid w:val="00AF1332"/>
    <w:rsid w:val="00AF19C0"/>
    <w:rsid w:val="00AF1BD7"/>
    <w:rsid w:val="00AF1FAA"/>
    <w:rsid w:val="00AF20CD"/>
    <w:rsid w:val="00AF232F"/>
    <w:rsid w:val="00AF24C6"/>
    <w:rsid w:val="00AF284E"/>
    <w:rsid w:val="00AF2880"/>
    <w:rsid w:val="00AF3138"/>
    <w:rsid w:val="00AF325C"/>
    <w:rsid w:val="00AF32A6"/>
    <w:rsid w:val="00AF4D46"/>
    <w:rsid w:val="00AF4F33"/>
    <w:rsid w:val="00AF516B"/>
    <w:rsid w:val="00AF56BB"/>
    <w:rsid w:val="00AF5A8D"/>
    <w:rsid w:val="00AF665D"/>
    <w:rsid w:val="00AF6982"/>
    <w:rsid w:val="00AF6A2B"/>
    <w:rsid w:val="00AF6B2B"/>
    <w:rsid w:val="00AF6CDB"/>
    <w:rsid w:val="00AF7289"/>
    <w:rsid w:val="00AF77FE"/>
    <w:rsid w:val="00B00589"/>
    <w:rsid w:val="00B00886"/>
    <w:rsid w:val="00B00AAB"/>
    <w:rsid w:val="00B00D82"/>
    <w:rsid w:val="00B00D92"/>
    <w:rsid w:val="00B0150F"/>
    <w:rsid w:val="00B0178E"/>
    <w:rsid w:val="00B019BE"/>
    <w:rsid w:val="00B019F0"/>
    <w:rsid w:val="00B01C23"/>
    <w:rsid w:val="00B01E59"/>
    <w:rsid w:val="00B01F52"/>
    <w:rsid w:val="00B020BC"/>
    <w:rsid w:val="00B0214A"/>
    <w:rsid w:val="00B024DB"/>
    <w:rsid w:val="00B025ED"/>
    <w:rsid w:val="00B02933"/>
    <w:rsid w:val="00B0310D"/>
    <w:rsid w:val="00B035BD"/>
    <w:rsid w:val="00B035E0"/>
    <w:rsid w:val="00B0362C"/>
    <w:rsid w:val="00B037F3"/>
    <w:rsid w:val="00B03A16"/>
    <w:rsid w:val="00B03CB4"/>
    <w:rsid w:val="00B0415C"/>
    <w:rsid w:val="00B04465"/>
    <w:rsid w:val="00B04827"/>
    <w:rsid w:val="00B049AA"/>
    <w:rsid w:val="00B04CFE"/>
    <w:rsid w:val="00B04F8A"/>
    <w:rsid w:val="00B05BC0"/>
    <w:rsid w:val="00B05F0F"/>
    <w:rsid w:val="00B06148"/>
    <w:rsid w:val="00B0618F"/>
    <w:rsid w:val="00B06537"/>
    <w:rsid w:val="00B065E2"/>
    <w:rsid w:val="00B06782"/>
    <w:rsid w:val="00B06B0C"/>
    <w:rsid w:val="00B07176"/>
    <w:rsid w:val="00B0798D"/>
    <w:rsid w:val="00B07A75"/>
    <w:rsid w:val="00B07F13"/>
    <w:rsid w:val="00B10A19"/>
    <w:rsid w:val="00B10ABD"/>
    <w:rsid w:val="00B1126F"/>
    <w:rsid w:val="00B114D0"/>
    <w:rsid w:val="00B11776"/>
    <w:rsid w:val="00B11A07"/>
    <w:rsid w:val="00B11A90"/>
    <w:rsid w:val="00B11BA3"/>
    <w:rsid w:val="00B11E58"/>
    <w:rsid w:val="00B1201A"/>
    <w:rsid w:val="00B1205C"/>
    <w:rsid w:val="00B120C1"/>
    <w:rsid w:val="00B1259E"/>
    <w:rsid w:val="00B132A7"/>
    <w:rsid w:val="00B133A9"/>
    <w:rsid w:val="00B13791"/>
    <w:rsid w:val="00B13886"/>
    <w:rsid w:val="00B13891"/>
    <w:rsid w:val="00B13893"/>
    <w:rsid w:val="00B13D1B"/>
    <w:rsid w:val="00B13FB2"/>
    <w:rsid w:val="00B14349"/>
    <w:rsid w:val="00B1460B"/>
    <w:rsid w:val="00B147C4"/>
    <w:rsid w:val="00B14AAB"/>
    <w:rsid w:val="00B14E52"/>
    <w:rsid w:val="00B1553E"/>
    <w:rsid w:val="00B1591B"/>
    <w:rsid w:val="00B15C54"/>
    <w:rsid w:val="00B15C9C"/>
    <w:rsid w:val="00B16105"/>
    <w:rsid w:val="00B16319"/>
    <w:rsid w:val="00B16CEB"/>
    <w:rsid w:val="00B16CED"/>
    <w:rsid w:val="00B16FD0"/>
    <w:rsid w:val="00B1731B"/>
    <w:rsid w:val="00B1746F"/>
    <w:rsid w:val="00B174B0"/>
    <w:rsid w:val="00B17573"/>
    <w:rsid w:val="00B175A4"/>
    <w:rsid w:val="00B17BF3"/>
    <w:rsid w:val="00B17D53"/>
    <w:rsid w:val="00B20160"/>
    <w:rsid w:val="00B207DF"/>
    <w:rsid w:val="00B20AA7"/>
    <w:rsid w:val="00B20BB3"/>
    <w:rsid w:val="00B20C26"/>
    <w:rsid w:val="00B20C77"/>
    <w:rsid w:val="00B20F5F"/>
    <w:rsid w:val="00B21056"/>
    <w:rsid w:val="00B214B9"/>
    <w:rsid w:val="00B2152E"/>
    <w:rsid w:val="00B21BD8"/>
    <w:rsid w:val="00B225D2"/>
    <w:rsid w:val="00B229A2"/>
    <w:rsid w:val="00B22F53"/>
    <w:rsid w:val="00B23129"/>
    <w:rsid w:val="00B231F2"/>
    <w:rsid w:val="00B234AD"/>
    <w:rsid w:val="00B235A4"/>
    <w:rsid w:val="00B23C56"/>
    <w:rsid w:val="00B23F9A"/>
    <w:rsid w:val="00B240AE"/>
    <w:rsid w:val="00B243C4"/>
    <w:rsid w:val="00B2450F"/>
    <w:rsid w:val="00B248F3"/>
    <w:rsid w:val="00B2509F"/>
    <w:rsid w:val="00B251CB"/>
    <w:rsid w:val="00B252D9"/>
    <w:rsid w:val="00B25DF4"/>
    <w:rsid w:val="00B26010"/>
    <w:rsid w:val="00B26692"/>
    <w:rsid w:val="00B267C1"/>
    <w:rsid w:val="00B26823"/>
    <w:rsid w:val="00B2698E"/>
    <w:rsid w:val="00B26AA9"/>
    <w:rsid w:val="00B26B99"/>
    <w:rsid w:val="00B26DB2"/>
    <w:rsid w:val="00B270EB"/>
    <w:rsid w:val="00B27175"/>
    <w:rsid w:val="00B27314"/>
    <w:rsid w:val="00B2748A"/>
    <w:rsid w:val="00B27739"/>
    <w:rsid w:val="00B27751"/>
    <w:rsid w:val="00B277DD"/>
    <w:rsid w:val="00B27853"/>
    <w:rsid w:val="00B27EAB"/>
    <w:rsid w:val="00B3018C"/>
    <w:rsid w:val="00B3020F"/>
    <w:rsid w:val="00B3021F"/>
    <w:rsid w:val="00B30220"/>
    <w:rsid w:val="00B30582"/>
    <w:rsid w:val="00B306AB"/>
    <w:rsid w:val="00B30774"/>
    <w:rsid w:val="00B307F8"/>
    <w:rsid w:val="00B3084D"/>
    <w:rsid w:val="00B31051"/>
    <w:rsid w:val="00B31180"/>
    <w:rsid w:val="00B314A9"/>
    <w:rsid w:val="00B31526"/>
    <w:rsid w:val="00B315C5"/>
    <w:rsid w:val="00B31809"/>
    <w:rsid w:val="00B31845"/>
    <w:rsid w:val="00B31D0D"/>
    <w:rsid w:val="00B326EF"/>
    <w:rsid w:val="00B3310F"/>
    <w:rsid w:val="00B33418"/>
    <w:rsid w:val="00B3351B"/>
    <w:rsid w:val="00B335AE"/>
    <w:rsid w:val="00B339AF"/>
    <w:rsid w:val="00B33B27"/>
    <w:rsid w:val="00B33D01"/>
    <w:rsid w:val="00B33E2A"/>
    <w:rsid w:val="00B33E70"/>
    <w:rsid w:val="00B33F38"/>
    <w:rsid w:val="00B33F58"/>
    <w:rsid w:val="00B33F64"/>
    <w:rsid w:val="00B340B8"/>
    <w:rsid w:val="00B3411D"/>
    <w:rsid w:val="00B3453C"/>
    <w:rsid w:val="00B34841"/>
    <w:rsid w:val="00B34C66"/>
    <w:rsid w:val="00B34CDD"/>
    <w:rsid w:val="00B34D40"/>
    <w:rsid w:val="00B3546E"/>
    <w:rsid w:val="00B355C5"/>
    <w:rsid w:val="00B3561D"/>
    <w:rsid w:val="00B356F6"/>
    <w:rsid w:val="00B35C8C"/>
    <w:rsid w:val="00B35E7B"/>
    <w:rsid w:val="00B36584"/>
    <w:rsid w:val="00B365D2"/>
    <w:rsid w:val="00B36C4B"/>
    <w:rsid w:val="00B36C57"/>
    <w:rsid w:val="00B3724C"/>
    <w:rsid w:val="00B374EF"/>
    <w:rsid w:val="00B374FA"/>
    <w:rsid w:val="00B37A2A"/>
    <w:rsid w:val="00B37D05"/>
    <w:rsid w:val="00B409B3"/>
    <w:rsid w:val="00B409F7"/>
    <w:rsid w:val="00B40A8A"/>
    <w:rsid w:val="00B40F40"/>
    <w:rsid w:val="00B40FC9"/>
    <w:rsid w:val="00B41023"/>
    <w:rsid w:val="00B414E0"/>
    <w:rsid w:val="00B418E3"/>
    <w:rsid w:val="00B41928"/>
    <w:rsid w:val="00B41A9F"/>
    <w:rsid w:val="00B41E4E"/>
    <w:rsid w:val="00B4265D"/>
    <w:rsid w:val="00B42760"/>
    <w:rsid w:val="00B4286C"/>
    <w:rsid w:val="00B428E3"/>
    <w:rsid w:val="00B42990"/>
    <w:rsid w:val="00B42B42"/>
    <w:rsid w:val="00B430AC"/>
    <w:rsid w:val="00B43661"/>
    <w:rsid w:val="00B43A2B"/>
    <w:rsid w:val="00B43B9E"/>
    <w:rsid w:val="00B43C57"/>
    <w:rsid w:val="00B43D88"/>
    <w:rsid w:val="00B440D0"/>
    <w:rsid w:val="00B44265"/>
    <w:rsid w:val="00B44452"/>
    <w:rsid w:val="00B4471F"/>
    <w:rsid w:val="00B4495C"/>
    <w:rsid w:val="00B44BC7"/>
    <w:rsid w:val="00B44C3B"/>
    <w:rsid w:val="00B45246"/>
    <w:rsid w:val="00B45634"/>
    <w:rsid w:val="00B456D0"/>
    <w:rsid w:val="00B4582A"/>
    <w:rsid w:val="00B45D4B"/>
    <w:rsid w:val="00B460D6"/>
    <w:rsid w:val="00B46397"/>
    <w:rsid w:val="00B464B0"/>
    <w:rsid w:val="00B4675C"/>
    <w:rsid w:val="00B471A6"/>
    <w:rsid w:val="00B47429"/>
    <w:rsid w:val="00B47974"/>
    <w:rsid w:val="00B47C23"/>
    <w:rsid w:val="00B47D0E"/>
    <w:rsid w:val="00B47F72"/>
    <w:rsid w:val="00B504C7"/>
    <w:rsid w:val="00B504F8"/>
    <w:rsid w:val="00B50890"/>
    <w:rsid w:val="00B50909"/>
    <w:rsid w:val="00B50AE4"/>
    <w:rsid w:val="00B50B90"/>
    <w:rsid w:val="00B51450"/>
    <w:rsid w:val="00B51E45"/>
    <w:rsid w:val="00B524B0"/>
    <w:rsid w:val="00B5280C"/>
    <w:rsid w:val="00B5297A"/>
    <w:rsid w:val="00B53582"/>
    <w:rsid w:val="00B53EB0"/>
    <w:rsid w:val="00B53F64"/>
    <w:rsid w:val="00B546DA"/>
    <w:rsid w:val="00B547AC"/>
    <w:rsid w:val="00B54A8F"/>
    <w:rsid w:val="00B557DE"/>
    <w:rsid w:val="00B55870"/>
    <w:rsid w:val="00B55F91"/>
    <w:rsid w:val="00B564B1"/>
    <w:rsid w:val="00B5677B"/>
    <w:rsid w:val="00B568A8"/>
    <w:rsid w:val="00B56CAD"/>
    <w:rsid w:val="00B56F0C"/>
    <w:rsid w:val="00B57706"/>
    <w:rsid w:val="00B578B3"/>
    <w:rsid w:val="00B57A2B"/>
    <w:rsid w:val="00B6017D"/>
    <w:rsid w:val="00B6082A"/>
    <w:rsid w:val="00B60ADF"/>
    <w:rsid w:val="00B61273"/>
    <w:rsid w:val="00B61387"/>
    <w:rsid w:val="00B614F5"/>
    <w:rsid w:val="00B61700"/>
    <w:rsid w:val="00B61B70"/>
    <w:rsid w:val="00B620E1"/>
    <w:rsid w:val="00B62C6F"/>
    <w:rsid w:val="00B6307C"/>
    <w:rsid w:val="00B635D8"/>
    <w:rsid w:val="00B636CA"/>
    <w:rsid w:val="00B637D7"/>
    <w:rsid w:val="00B63A35"/>
    <w:rsid w:val="00B63C4E"/>
    <w:rsid w:val="00B63C96"/>
    <w:rsid w:val="00B63F26"/>
    <w:rsid w:val="00B642F7"/>
    <w:rsid w:val="00B64308"/>
    <w:rsid w:val="00B64343"/>
    <w:rsid w:val="00B64C1B"/>
    <w:rsid w:val="00B64D1B"/>
    <w:rsid w:val="00B65078"/>
    <w:rsid w:val="00B6521D"/>
    <w:rsid w:val="00B65639"/>
    <w:rsid w:val="00B65700"/>
    <w:rsid w:val="00B6611C"/>
    <w:rsid w:val="00B665C7"/>
    <w:rsid w:val="00B665CB"/>
    <w:rsid w:val="00B6695E"/>
    <w:rsid w:val="00B66B89"/>
    <w:rsid w:val="00B66CF4"/>
    <w:rsid w:val="00B67200"/>
    <w:rsid w:val="00B676AE"/>
    <w:rsid w:val="00B67E33"/>
    <w:rsid w:val="00B67FD2"/>
    <w:rsid w:val="00B70469"/>
    <w:rsid w:val="00B704A3"/>
    <w:rsid w:val="00B70963"/>
    <w:rsid w:val="00B70E23"/>
    <w:rsid w:val="00B70F95"/>
    <w:rsid w:val="00B71A3F"/>
    <w:rsid w:val="00B720F5"/>
    <w:rsid w:val="00B7221B"/>
    <w:rsid w:val="00B72464"/>
    <w:rsid w:val="00B72CF7"/>
    <w:rsid w:val="00B731AC"/>
    <w:rsid w:val="00B737E4"/>
    <w:rsid w:val="00B73A43"/>
    <w:rsid w:val="00B73B44"/>
    <w:rsid w:val="00B74096"/>
    <w:rsid w:val="00B74190"/>
    <w:rsid w:val="00B74442"/>
    <w:rsid w:val="00B74F4F"/>
    <w:rsid w:val="00B750AF"/>
    <w:rsid w:val="00B75353"/>
    <w:rsid w:val="00B75364"/>
    <w:rsid w:val="00B753BD"/>
    <w:rsid w:val="00B75413"/>
    <w:rsid w:val="00B754B0"/>
    <w:rsid w:val="00B7565E"/>
    <w:rsid w:val="00B758B5"/>
    <w:rsid w:val="00B758C0"/>
    <w:rsid w:val="00B75999"/>
    <w:rsid w:val="00B75B71"/>
    <w:rsid w:val="00B75EDF"/>
    <w:rsid w:val="00B75F5E"/>
    <w:rsid w:val="00B760D8"/>
    <w:rsid w:val="00B7631A"/>
    <w:rsid w:val="00B76346"/>
    <w:rsid w:val="00B76DBC"/>
    <w:rsid w:val="00B7786E"/>
    <w:rsid w:val="00B77C5D"/>
    <w:rsid w:val="00B804FE"/>
    <w:rsid w:val="00B80ACD"/>
    <w:rsid w:val="00B81C0F"/>
    <w:rsid w:val="00B81CE3"/>
    <w:rsid w:val="00B81E80"/>
    <w:rsid w:val="00B82203"/>
    <w:rsid w:val="00B82438"/>
    <w:rsid w:val="00B8254A"/>
    <w:rsid w:val="00B82951"/>
    <w:rsid w:val="00B82AE9"/>
    <w:rsid w:val="00B82F00"/>
    <w:rsid w:val="00B82FFD"/>
    <w:rsid w:val="00B83262"/>
    <w:rsid w:val="00B83362"/>
    <w:rsid w:val="00B833F1"/>
    <w:rsid w:val="00B838E0"/>
    <w:rsid w:val="00B83B23"/>
    <w:rsid w:val="00B83D76"/>
    <w:rsid w:val="00B8401C"/>
    <w:rsid w:val="00B8432F"/>
    <w:rsid w:val="00B843AB"/>
    <w:rsid w:val="00B84734"/>
    <w:rsid w:val="00B86203"/>
    <w:rsid w:val="00B864CE"/>
    <w:rsid w:val="00B86D03"/>
    <w:rsid w:val="00B8758F"/>
    <w:rsid w:val="00B87D56"/>
    <w:rsid w:val="00B903E1"/>
    <w:rsid w:val="00B90635"/>
    <w:rsid w:val="00B91878"/>
    <w:rsid w:val="00B91B00"/>
    <w:rsid w:val="00B91DDF"/>
    <w:rsid w:val="00B91E00"/>
    <w:rsid w:val="00B91FCB"/>
    <w:rsid w:val="00B927E3"/>
    <w:rsid w:val="00B928B9"/>
    <w:rsid w:val="00B92971"/>
    <w:rsid w:val="00B931AC"/>
    <w:rsid w:val="00B9336D"/>
    <w:rsid w:val="00B933E1"/>
    <w:rsid w:val="00B939BC"/>
    <w:rsid w:val="00B9421C"/>
    <w:rsid w:val="00B94707"/>
    <w:rsid w:val="00B94915"/>
    <w:rsid w:val="00B94F6F"/>
    <w:rsid w:val="00B95192"/>
    <w:rsid w:val="00B95508"/>
    <w:rsid w:val="00B95C2C"/>
    <w:rsid w:val="00B95CCA"/>
    <w:rsid w:val="00B95F0D"/>
    <w:rsid w:val="00B95FE2"/>
    <w:rsid w:val="00B9659C"/>
    <w:rsid w:val="00B9667B"/>
    <w:rsid w:val="00B969F5"/>
    <w:rsid w:val="00B96A01"/>
    <w:rsid w:val="00B97053"/>
    <w:rsid w:val="00B97254"/>
    <w:rsid w:val="00B972EE"/>
    <w:rsid w:val="00B9765F"/>
    <w:rsid w:val="00B976FF"/>
    <w:rsid w:val="00B97C7C"/>
    <w:rsid w:val="00B97C96"/>
    <w:rsid w:val="00BA01DE"/>
    <w:rsid w:val="00BA0313"/>
    <w:rsid w:val="00BA0C1B"/>
    <w:rsid w:val="00BA0C2C"/>
    <w:rsid w:val="00BA0D24"/>
    <w:rsid w:val="00BA100D"/>
    <w:rsid w:val="00BA10E6"/>
    <w:rsid w:val="00BA127A"/>
    <w:rsid w:val="00BA1355"/>
    <w:rsid w:val="00BA1EB4"/>
    <w:rsid w:val="00BA2257"/>
    <w:rsid w:val="00BA2885"/>
    <w:rsid w:val="00BA28B7"/>
    <w:rsid w:val="00BA29B4"/>
    <w:rsid w:val="00BA316B"/>
    <w:rsid w:val="00BA3624"/>
    <w:rsid w:val="00BA3D26"/>
    <w:rsid w:val="00BA3E22"/>
    <w:rsid w:val="00BA3FFF"/>
    <w:rsid w:val="00BA4359"/>
    <w:rsid w:val="00BA4867"/>
    <w:rsid w:val="00BA4934"/>
    <w:rsid w:val="00BA4B2D"/>
    <w:rsid w:val="00BA4CDB"/>
    <w:rsid w:val="00BA4CF3"/>
    <w:rsid w:val="00BA58AB"/>
    <w:rsid w:val="00BA625D"/>
    <w:rsid w:val="00BA6262"/>
    <w:rsid w:val="00BA6E36"/>
    <w:rsid w:val="00BA7145"/>
    <w:rsid w:val="00BA763E"/>
    <w:rsid w:val="00BA78EF"/>
    <w:rsid w:val="00BA7948"/>
    <w:rsid w:val="00BA7C87"/>
    <w:rsid w:val="00BA7D01"/>
    <w:rsid w:val="00BB0004"/>
    <w:rsid w:val="00BB0541"/>
    <w:rsid w:val="00BB1138"/>
    <w:rsid w:val="00BB1350"/>
    <w:rsid w:val="00BB19D0"/>
    <w:rsid w:val="00BB1AAB"/>
    <w:rsid w:val="00BB1F08"/>
    <w:rsid w:val="00BB1F5C"/>
    <w:rsid w:val="00BB1F76"/>
    <w:rsid w:val="00BB25C5"/>
    <w:rsid w:val="00BB2BDF"/>
    <w:rsid w:val="00BB301C"/>
    <w:rsid w:val="00BB3104"/>
    <w:rsid w:val="00BB329B"/>
    <w:rsid w:val="00BB344F"/>
    <w:rsid w:val="00BB362A"/>
    <w:rsid w:val="00BB3673"/>
    <w:rsid w:val="00BB3CFA"/>
    <w:rsid w:val="00BB3D57"/>
    <w:rsid w:val="00BB3F6F"/>
    <w:rsid w:val="00BB44D3"/>
    <w:rsid w:val="00BB5016"/>
    <w:rsid w:val="00BB578D"/>
    <w:rsid w:val="00BB5A43"/>
    <w:rsid w:val="00BB5E12"/>
    <w:rsid w:val="00BB5FA9"/>
    <w:rsid w:val="00BB6492"/>
    <w:rsid w:val="00BB6501"/>
    <w:rsid w:val="00BB70D1"/>
    <w:rsid w:val="00BB7116"/>
    <w:rsid w:val="00BB74FE"/>
    <w:rsid w:val="00BB7624"/>
    <w:rsid w:val="00BB7AED"/>
    <w:rsid w:val="00BB7D44"/>
    <w:rsid w:val="00BB7D60"/>
    <w:rsid w:val="00BB7EC1"/>
    <w:rsid w:val="00BC013C"/>
    <w:rsid w:val="00BC0A2F"/>
    <w:rsid w:val="00BC0A75"/>
    <w:rsid w:val="00BC0A7E"/>
    <w:rsid w:val="00BC0ED2"/>
    <w:rsid w:val="00BC1041"/>
    <w:rsid w:val="00BC1097"/>
    <w:rsid w:val="00BC14BB"/>
    <w:rsid w:val="00BC14CA"/>
    <w:rsid w:val="00BC17E2"/>
    <w:rsid w:val="00BC18AB"/>
    <w:rsid w:val="00BC19AB"/>
    <w:rsid w:val="00BC206A"/>
    <w:rsid w:val="00BC261F"/>
    <w:rsid w:val="00BC2739"/>
    <w:rsid w:val="00BC2A0B"/>
    <w:rsid w:val="00BC2CEC"/>
    <w:rsid w:val="00BC2D97"/>
    <w:rsid w:val="00BC3057"/>
    <w:rsid w:val="00BC3511"/>
    <w:rsid w:val="00BC363D"/>
    <w:rsid w:val="00BC3665"/>
    <w:rsid w:val="00BC37D0"/>
    <w:rsid w:val="00BC3BD9"/>
    <w:rsid w:val="00BC4006"/>
    <w:rsid w:val="00BC41BF"/>
    <w:rsid w:val="00BC4422"/>
    <w:rsid w:val="00BC447D"/>
    <w:rsid w:val="00BC451B"/>
    <w:rsid w:val="00BC4798"/>
    <w:rsid w:val="00BC4AC8"/>
    <w:rsid w:val="00BC4DEB"/>
    <w:rsid w:val="00BC4EB9"/>
    <w:rsid w:val="00BC54F8"/>
    <w:rsid w:val="00BC5831"/>
    <w:rsid w:val="00BC61A4"/>
    <w:rsid w:val="00BC61CE"/>
    <w:rsid w:val="00BC6B2C"/>
    <w:rsid w:val="00BC6B36"/>
    <w:rsid w:val="00BC6BF1"/>
    <w:rsid w:val="00BC6C15"/>
    <w:rsid w:val="00BC6D51"/>
    <w:rsid w:val="00BC75BA"/>
    <w:rsid w:val="00BC75C9"/>
    <w:rsid w:val="00BC77B2"/>
    <w:rsid w:val="00BC7D05"/>
    <w:rsid w:val="00BC7F20"/>
    <w:rsid w:val="00BC7F34"/>
    <w:rsid w:val="00BD0223"/>
    <w:rsid w:val="00BD059A"/>
    <w:rsid w:val="00BD08F5"/>
    <w:rsid w:val="00BD09A4"/>
    <w:rsid w:val="00BD0A21"/>
    <w:rsid w:val="00BD0AF9"/>
    <w:rsid w:val="00BD1601"/>
    <w:rsid w:val="00BD1B31"/>
    <w:rsid w:val="00BD21ED"/>
    <w:rsid w:val="00BD28F9"/>
    <w:rsid w:val="00BD2CDE"/>
    <w:rsid w:val="00BD3040"/>
    <w:rsid w:val="00BD33C9"/>
    <w:rsid w:val="00BD37A6"/>
    <w:rsid w:val="00BD3E34"/>
    <w:rsid w:val="00BD41C7"/>
    <w:rsid w:val="00BD4408"/>
    <w:rsid w:val="00BD44BB"/>
    <w:rsid w:val="00BD493B"/>
    <w:rsid w:val="00BD4B36"/>
    <w:rsid w:val="00BD4BB0"/>
    <w:rsid w:val="00BD4C22"/>
    <w:rsid w:val="00BD4D1D"/>
    <w:rsid w:val="00BD5124"/>
    <w:rsid w:val="00BD5162"/>
    <w:rsid w:val="00BD53C4"/>
    <w:rsid w:val="00BD54C4"/>
    <w:rsid w:val="00BD5CB6"/>
    <w:rsid w:val="00BD6207"/>
    <w:rsid w:val="00BD6293"/>
    <w:rsid w:val="00BD6950"/>
    <w:rsid w:val="00BD6B32"/>
    <w:rsid w:val="00BD6F0E"/>
    <w:rsid w:val="00BD71B6"/>
    <w:rsid w:val="00BD7E6B"/>
    <w:rsid w:val="00BE00E6"/>
    <w:rsid w:val="00BE0175"/>
    <w:rsid w:val="00BE01B0"/>
    <w:rsid w:val="00BE02B4"/>
    <w:rsid w:val="00BE02E2"/>
    <w:rsid w:val="00BE0A64"/>
    <w:rsid w:val="00BE1550"/>
    <w:rsid w:val="00BE15CA"/>
    <w:rsid w:val="00BE18E8"/>
    <w:rsid w:val="00BE1D1E"/>
    <w:rsid w:val="00BE1F03"/>
    <w:rsid w:val="00BE20EB"/>
    <w:rsid w:val="00BE24E5"/>
    <w:rsid w:val="00BE2506"/>
    <w:rsid w:val="00BE2785"/>
    <w:rsid w:val="00BE2D06"/>
    <w:rsid w:val="00BE3077"/>
    <w:rsid w:val="00BE3347"/>
    <w:rsid w:val="00BE3565"/>
    <w:rsid w:val="00BE3BE4"/>
    <w:rsid w:val="00BE3CC6"/>
    <w:rsid w:val="00BE3F7D"/>
    <w:rsid w:val="00BE3FD2"/>
    <w:rsid w:val="00BE421C"/>
    <w:rsid w:val="00BE4371"/>
    <w:rsid w:val="00BE4A32"/>
    <w:rsid w:val="00BE4B32"/>
    <w:rsid w:val="00BE4C1E"/>
    <w:rsid w:val="00BE5131"/>
    <w:rsid w:val="00BE5239"/>
    <w:rsid w:val="00BE5412"/>
    <w:rsid w:val="00BE5D19"/>
    <w:rsid w:val="00BE5EB0"/>
    <w:rsid w:val="00BE60A2"/>
    <w:rsid w:val="00BE61A2"/>
    <w:rsid w:val="00BE6489"/>
    <w:rsid w:val="00BE6544"/>
    <w:rsid w:val="00BE6803"/>
    <w:rsid w:val="00BE6835"/>
    <w:rsid w:val="00BE6A8F"/>
    <w:rsid w:val="00BE707C"/>
    <w:rsid w:val="00BE7171"/>
    <w:rsid w:val="00BE73FE"/>
    <w:rsid w:val="00BE77F7"/>
    <w:rsid w:val="00BE7930"/>
    <w:rsid w:val="00BE7AEC"/>
    <w:rsid w:val="00BE7BA5"/>
    <w:rsid w:val="00BE7C37"/>
    <w:rsid w:val="00BE7ED3"/>
    <w:rsid w:val="00BE7FEE"/>
    <w:rsid w:val="00BF0515"/>
    <w:rsid w:val="00BF0560"/>
    <w:rsid w:val="00BF1025"/>
    <w:rsid w:val="00BF1168"/>
    <w:rsid w:val="00BF11A6"/>
    <w:rsid w:val="00BF16C5"/>
    <w:rsid w:val="00BF1756"/>
    <w:rsid w:val="00BF1DF9"/>
    <w:rsid w:val="00BF2026"/>
    <w:rsid w:val="00BF27E3"/>
    <w:rsid w:val="00BF2FB4"/>
    <w:rsid w:val="00BF3A88"/>
    <w:rsid w:val="00BF40C5"/>
    <w:rsid w:val="00BF4486"/>
    <w:rsid w:val="00BF4855"/>
    <w:rsid w:val="00BF48C2"/>
    <w:rsid w:val="00BF4A8C"/>
    <w:rsid w:val="00BF4AD9"/>
    <w:rsid w:val="00BF4E4C"/>
    <w:rsid w:val="00BF4F43"/>
    <w:rsid w:val="00BF5AE4"/>
    <w:rsid w:val="00BF61D3"/>
    <w:rsid w:val="00BF64B5"/>
    <w:rsid w:val="00BF698A"/>
    <w:rsid w:val="00BF6C61"/>
    <w:rsid w:val="00BF6EC8"/>
    <w:rsid w:val="00BF730F"/>
    <w:rsid w:val="00BF74C0"/>
    <w:rsid w:val="00BF764C"/>
    <w:rsid w:val="00BF7B8A"/>
    <w:rsid w:val="00BF7F25"/>
    <w:rsid w:val="00BF7FFC"/>
    <w:rsid w:val="00C0004E"/>
    <w:rsid w:val="00C00331"/>
    <w:rsid w:val="00C004F9"/>
    <w:rsid w:val="00C0064D"/>
    <w:rsid w:val="00C006EA"/>
    <w:rsid w:val="00C006F3"/>
    <w:rsid w:val="00C00777"/>
    <w:rsid w:val="00C01227"/>
    <w:rsid w:val="00C0139E"/>
    <w:rsid w:val="00C01646"/>
    <w:rsid w:val="00C016FE"/>
    <w:rsid w:val="00C017A1"/>
    <w:rsid w:val="00C01A66"/>
    <w:rsid w:val="00C01D82"/>
    <w:rsid w:val="00C0204C"/>
    <w:rsid w:val="00C026F6"/>
    <w:rsid w:val="00C0283E"/>
    <w:rsid w:val="00C02A90"/>
    <w:rsid w:val="00C02AF8"/>
    <w:rsid w:val="00C02DA1"/>
    <w:rsid w:val="00C02DE2"/>
    <w:rsid w:val="00C033BE"/>
    <w:rsid w:val="00C03486"/>
    <w:rsid w:val="00C03A3D"/>
    <w:rsid w:val="00C03A6E"/>
    <w:rsid w:val="00C03F2C"/>
    <w:rsid w:val="00C03F87"/>
    <w:rsid w:val="00C03FD0"/>
    <w:rsid w:val="00C043B2"/>
    <w:rsid w:val="00C04663"/>
    <w:rsid w:val="00C04B2A"/>
    <w:rsid w:val="00C05AC8"/>
    <w:rsid w:val="00C05D2B"/>
    <w:rsid w:val="00C05F0E"/>
    <w:rsid w:val="00C066CB"/>
    <w:rsid w:val="00C06D45"/>
    <w:rsid w:val="00C06D4E"/>
    <w:rsid w:val="00C07095"/>
    <w:rsid w:val="00C073BF"/>
    <w:rsid w:val="00C07640"/>
    <w:rsid w:val="00C07BB5"/>
    <w:rsid w:val="00C07F3A"/>
    <w:rsid w:val="00C102C2"/>
    <w:rsid w:val="00C109D9"/>
    <w:rsid w:val="00C10B40"/>
    <w:rsid w:val="00C10C62"/>
    <w:rsid w:val="00C10D94"/>
    <w:rsid w:val="00C10F05"/>
    <w:rsid w:val="00C10FF7"/>
    <w:rsid w:val="00C11066"/>
    <w:rsid w:val="00C116C3"/>
    <w:rsid w:val="00C117FA"/>
    <w:rsid w:val="00C118F0"/>
    <w:rsid w:val="00C11A3E"/>
    <w:rsid w:val="00C11E30"/>
    <w:rsid w:val="00C11FF5"/>
    <w:rsid w:val="00C1203D"/>
    <w:rsid w:val="00C12069"/>
    <w:rsid w:val="00C127DD"/>
    <w:rsid w:val="00C12B60"/>
    <w:rsid w:val="00C12CAD"/>
    <w:rsid w:val="00C13561"/>
    <w:rsid w:val="00C138E3"/>
    <w:rsid w:val="00C13D08"/>
    <w:rsid w:val="00C1419A"/>
    <w:rsid w:val="00C1424A"/>
    <w:rsid w:val="00C14416"/>
    <w:rsid w:val="00C145E9"/>
    <w:rsid w:val="00C14BDA"/>
    <w:rsid w:val="00C14DA8"/>
    <w:rsid w:val="00C15295"/>
    <w:rsid w:val="00C15651"/>
    <w:rsid w:val="00C15709"/>
    <w:rsid w:val="00C15B83"/>
    <w:rsid w:val="00C15C2D"/>
    <w:rsid w:val="00C15F6A"/>
    <w:rsid w:val="00C160F4"/>
    <w:rsid w:val="00C1643D"/>
    <w:rsid w:val="00C172C9"/>
    <w:rsid w:val="00C17406"/>
    <w:rsid w:val="00C17431"/>
    <w:rsid w:val="00C1746C"/>
    <w:rsid w:val="00C17B68"/>
    <w:rsid w:val="00C17C78"/>
    <w:rsid w:val="00C17D78"/>
    <w:rsid w:val="00C17FB6"/>
    <w:rsid w:val="00C20082"/>
    <w:rsid w:val="00C2030C"/>
    <w:rsid w:val="00C2031B"/>
    <w:rsid w:val="00C20E9D"/>
    <w:rsid w:val="00C20EAB"/>
    <w:rsid w:val="00C210A3"/>
    <w:rsid w:val="00C217F8"/>
    <w:rsid w:val="00C2185B"/>
    <w:rsid w:val="00C21958"/>
    <w:rsid w:val="00C21E87"/>
    <w:rsid w:val="00C222ED"/>
    <w:rsid w:val="00C22323"/>
    <w:rsid w:val="00C2238F"/>
    <w:rsid w:val="00C224CE"/>
    <w:rsid w:val="00C22D42"/>
    <w:rsid w:val="00C2303B"/>
    <w:rsid w:val="00C23083"/>
    <w:rsid w:val="00C23232"/>
    <w:rsid w:val="00C236EE"/>
    <w:rsid w:val="00C238C3"/>
    <w:rsid w:val="00C238E1"/>
    <w:rsid w:val="00C2464A"/>
    <w:rsid w:val="00C246A7"/>
    <w:rsid w:val="00C247F0"/>
    <w:rsid w:val="00C24FDA"/>
    <w:rsid w:val="00C2554B"/>
    <w:rsid w:val="00C25922"/>
    <w:rsid w:val="00C259A0"/>
    <w:rsid w:val="00C25C92"/>
    <w:rsid w:val="00C25C9B"/>
    <w:rsid w:val="00C25DB8"/>
    <w:rsid w:val="00C260D6"/>
    <w:rsid w:val="00C26EBD"/>
    <w:rsid w:val="00C27406"/>
    <w:rsid w:val="00C27440"/>
    <w:rsid w:val="00C27519"/>
    <w:rsid w:val="00C27643"/>
    <w:rsid w:val="00C27A6B"/>
    <w:rsid w:val="00C30763"/>
    <w:rsid w:val="00C30BDA"/>
    <w:rsid w:val="00C30BFE"/>
    <w:rsid w:val="00C30D95"/>
    <w:rsid w:val="00C30E52"/>
    <w:rsid w:val="00C31057"/>
    <w:rsid w:val="00C3138F"/>
    <w:rsid w:val="00C3147C"/>
    <w:rsid w:val="00C31B15"/>
    <w:rsid w:val="00C31C8C"/>
    <w:rsid w:val="00C320EB"/>
    <w:rsid w:val="00C321A4"/>
    <w:rsid w:val="00C32A62"/>
    <w:rsid w:val="00C32CB6"/>
    <w:rsid w:val="00C32E20"/>
    <w:rsid w:val="00C33295"/>
    <w:rsid w:val="00C33ECC"/>
    <w:rsid w:val="00C33F80"/>
    <w:rsid w:val="00C34034"/>
    <w:rsid w:val="00C349A2"/>
    <w:rsid w:val="00C34BE9"/>
    <w:rsid w:val="00C34D40"/>
    <w:rsid w:val="00C34F6C"/>
    <w:rsid w:val="00C3516D"/>
    <w:rsid w:val="00C3556D"/>
    <w:rsid w:val="00C356DA"/>
    <w:rsid w:val="00C358D4"/>
    <w:rsid w:val="00C36061"/>
    <w:rsid w:val="00C36425"/>
    <w:rsid w:val="00C365BB"/>
    <w:rsid w:val="00C370CC"/>
    <w:rsid w:val="00C3736E"/>
    <w:rsid w:val="00C375F8"/>
    <w:rsid w:val="00C376CD"/>
    <w:rsid w:val="00C377DE"/>
    <w:rsid w:val="00C37977"/>
    <w:rsid w:val="00C37A57"/>
    <w:rsid w:val="00C37F88"/>
    <w:rsid w:val="00C4001D"/>
    <w:rsid w:val="00C4098B"/>
    <w:rsid w:val="00C40A1C"/>
    <w:rsid w:val="00C4122D"/>
    <w:rsid w:val="00C41820"/>
    <w:rsid w:val="00C41B09"/>
    <w:rsid w:val="00C41D1E"/>
    <w:rsid w:val="00C41ECD"/>
    <w:rsid w:val="00C420D9"/>
    <w:rsid w:val="00C426C2"/>
    <w:rsid w:val="00C42C36"/>
    <w:rsid w:val="00C42F79"/>
    <w:rsid w:val="00C43063"/>
    <w:rsid w:val="00C43547"/>
    <w:rsid w:val="00C43776"/>
    <w:rsid w:val="00C43A4C"/>
    <w:rsid w:val="00C43B92"/>
    <w:rsid w:val="00C43D29"/>
    <w:rsid w:val="00C43D8B"/>
    <w:rsid w:val="00C43E05"/>
    <w:rsid w:val="00C44141"/>
    <w:rsid w:val="00C4455C"/>
    <w:rsid w:val="00C448EB"/>
    <w:rsid w:val="00C44919"/>
    <w:rsid w:val="00C44946"/>
    <w:rsid w:val="00C449BC"/>
    <w:rsid w:val="00C44A0F"/>
    <w:rsid w:val="00C44A8B"/>
    <w:rsid w:val="00C44BB6"/>
    <w:rsid w:val="00C44C63"/>
    <w:rsid w:val="00C4500D"/>
    <w:rsid w:val="00C450FA"/>
    <w:rsid w:val="00C45336"/>
    <w:rsid w:val="00C453D6"/>
    <w:rsid w:val="00C4567B"/>
    <w:rsid w:val="00C45929"/>
    <w:rsid w:val="00C45D70"/>
    <w:rsid w:val="00C46354"/>
    <w:rsid w:val="00C4674C"/>
    <w:rsid w:val="00C46EF2"/>
    <w:rsid w:val="00C4720A"/>
    <w:rsid w:val="00C475BD"/>
    <w:rsid w:val="00C47782"/>
    <w:rsid w:val="00C477EA"/>
    <w:rsid w:val="00C4787C"/>
    <w:rsid w:val="00C47D87"/>
    <w:rsid w:val="00C47EE9"/>
    <w:rsid w:val="00C50080"/>
    <w:rsid w:val="00C507BF"/>
    <w:rsid w:val="00C509EF"/>
    <w:rsid w:val="00C50AC1"/>
    <w:rsid w:val="00C50E5D"/>
    <w:rsid w:val="00C50F31"/>
    <w:rsid w:val="00C51695"/>
    <w:rsid w:val="00C519A9"/>
    <w:rsid w:val="00C51DEB"/>
    <w:rsid w:val="00C51DF7"/>
    <w:rsid w:val="00C5203C"/>
    <w:rsid w:val="00C524C8"/>
    <w:rsid w:val="00C52581"/>
    <w:rsid w:val="00C528E7"/>
    <w:rsid w:val="00C52BEA"/>
    <w:rsid w:val="00C52E8D"/>
    <w:rsid w:val="00C52F90"/>
    <w:rsid w:val="00C5315B"/>
    <w:rsid w:val="00C53BF7"/>
    <w:rsid w:val="00C54194"/>
    <w:rsid w:val="00C54546"/>
    <w:rsid w:val="00C54758"/>
    <w:rsid w:val="00C54958"/>
    <w:rsid w:val="00C5511A"/>
    <w:rsid w:val="00C5522F"/>
    <w:rsid w:val="00C556B5"/>
    <w:rsid w:val="00C55978"/>
    <w:rsid w:val="00C559F9"/>
    <w:rsid w:val="00C55BCB"/>
    <w:rsid w:val="00C55F2B"/>
    <w:rsid w:val="00C5642F"/>
    <w:rsid w:val="00C56EF2"/>
    <w:rsid w:val="00C577FD"/>
    <w:rsid w:val="00C578B9"/>
    <w:rsid w:val="00C57A19"/>
    <w:rsid w:val="00C57F3A"/>
    <w:rsid w:val="00C60B02"/>
    <w:rsid w:val="00C60E4F"/>
    <w:rsid w:val="00C610F9"/>
    <w:rsid w:val="00C61429"/>
    <w:rsid w:val="00C61BE1"/>
    <w:rsid w:val="00C61BE8"/>
    <w:rsid w:val="00C61E6D"/>
    <w:rsid w:val="00C61F3B"/>
    <w:rsid w:val="00C620D6"/>
    <w:rsid w:val="00C62504"/>
    <w:rsid w:val="00C6256D"/>
    <w:rsid w:val="00C625F7"/>
    <w:rsid w:val="00C6268F"/>
    <w:rsid w:val="00C626BB"/>
    <w:rsid w:val="00C627AF"/>
    <w:rsid w:val="00C62AD7"/>
    <w:rsid w:val="00C635D3"/>
    <w:rsid w:val="00C6382C"/>
    <w:rsid w:val="00C64690"/>
    <w:rsid w:val="00C6469F"/>
    <w:rsid w:val="00C64A7A"/>
    <w:rsid w:val="00C64B0C"/>
    <w:rsid w:val="00C64B46"/>
    <w:rsid w:val="00C64D37"/>
    <w:rsid w:val="00C65443"/>
    <w:rsid w:val="00C667A7"/>
    <w:rsid w:val="00C66936"/>
    <w:rsid w:val="00C66C0D"/>
    <w:rsid w:val="00C705FF"/>
    <w:rsid w:val="00C70BAC"/>
    <w:rsid w:val="00C70D45"/>
    <w:rsid w:val="00C70F64"/>
    <w:rsid w:val="00C71135"/>
    <w:rsid w:val="00C7152D"/>
    <w:rsid w:val="00C71551"/>
    <w:rsid w:val="00C7163D"/>
    <w:rsid w:val="00C716E6"/>
    <w:rsid w:val="00C7174D"/>
    <w:rsid w:val="00C71997"/>
    <w:rsid w:val="00C71B64"/>
    <w:rsid w:val="00C71F69"/>
    <w:rsid w:val="00C720F4"/>
    <w:rsid w:val="00C73148"/>
    <w:rsid w:val="00C73944"/>
    <w:rsid w:val="00C73C4A"/>
    <w:rsid w:val="00C73D3A"/>
    <w:rsid w:val="00C74288"/>
    <w:rsid w:val="00C7482A"/>
    <w:rsid w:val="00C74861"/>
    <w:rsid w:val="00C74F0E"/>
    <w:rsid w:val="00C75217"/>
    <w:rsid w:val="00C7550A"/>
    <w:rsid w:val="00C75624"/>
    <w:rsid w:val="00C756B4"/>
    <w:rsid w:val="00C756E4"/>
    <w:rsid w:val="00C75DA9"/>
    <w:rsid w:val="00C75E34"/>
    <w:rsid w:val="00C760B0"/>
    <w:rsid w:val="00C7638A"/>
    <w:rsid w:val="00C76CA0"/>
    <w:rsid w:val="00C76CC5"/>
    <w:rsid w:val="00C76CD2"/>
    <w:rsid w:val="00C76CF1"/>
    <w:rsid w:val="00C772AC"/>
    <w:rsid w:val="00C77367"/>
    <w:rsid w:val="00C7740A"/>
    <w:rsid w:val="00C77A34"/>
    <w:rsid w:val="00C77A6F"/>
    <w:rsid w:val="00C80B6D"/>
    <w:rsid w:val="00C80B95"/>
    <w:rsid w:val="00C8172B"/>
    <w:rsid w:val="00C81C02"/>
    <w:rsid w:val="00C81CD1"/>
    <w:rsid w:val="00C81DDE"/>
    <w:rsid w:val="00C81E1A"/>
    <w:rsid w:val="00C82118"/>
    <w:rsid w:val="00C821B4"/>
    <w:rsid w:val="00C82730"/>
    <w:rsid w:val="00C82C38"/>
    <w:rsid w:val="00C833F3"/>
    <w:rsid w:val="00C83518"/>
    <w:rsid w:val="00C83B2F"/>
    <w:rsid w:val="00C83F6D"/>
    <w:rsid w:val="00C83F87"/>
    <w:rsid w:val="00C84023"/>
    <w:rsid w:val="00C84288"/>
    <w:rsid w:val="00C84435"/>
    <w:rsid w:val="00C8463F"/>
    <w:rsid w:val="00C85453"/>
    <w:rsid w:val="00C85556"/>
    <w:rsid w:val="00C855B7"/>
    <w:rsid w:val="00C85707"/>
    <w:rsid w:val="00C85CD7"/>
    <w:rsid w:val="00C86224"/>
    <w:rsid w:val="00C862B2"/>
    <w:rsid w:val="00C8682C"/>
    <w:rsid w:val="00C86A21"/>
    <w:rsid w:val="00C86DC6"/>
    <w:rsid w:val="00C86E64"/>
    <w:rsid w:val="00C86F06"/>
    <w:rsid w:val="00C86FC7"/>
    <w:rsid w:val="00C87568"/>
    <w:rsid w:val="00C90264"/>
    <w:rsid w:val="00C903E8"/>
    <w:rsid w:val="00C90CBF"/>
    <w:rsid w:val="00C90F24"/>
    <w:rsid w:val="00C90FF2"/>
    <w:rsid w:val="00C9100B"/>
    <w:rsid w:val="00C9185F"/>
    <w:rsid w:val="00C91A56"/>
    <w:rsid w:val="00C92B64"/>
    <w:rsid w:val="00C92E2F"/>
    <w:rsid w:val="00C92E88"/>
    <w:rsid w:val="00C930C0"/>
    <w:rsid w:val="00C93365"/>
    <w:rsid w:val="00C939EB"/>
    <w:rsid w:val="00C93DCF"/>
    <w:rsid w:val="00C94272"/>
    <w:rsid w:val="00C942BE"/>
    <w:rsid w:val="00C94A34"/>
    <w:rsid w:val="00C94A4D"/>
    <w:rsid w:val="00C950E3"/>
    <w:rsid w:val="00C95255"/>
    <w:rsid w:val="00C954A7"/>
    <w:rsid w:val="00C9574A"/>
    <w:rsid w:val="00C95CF0"/>
    <w:rsid w:val="00C95CFE"/>
    <w:rsid w:val="00C95DB5"/>
    <w:rsid w:val="00C96094"/>
    <w:rsid w:val="00C97373"/>
    <w:rsid w:val="00C97731"/>
    <w:rsid w:val="00C97CA0"/>
    <w:rsid w:val="00C97F1B"/>
    <w:rsid w:val="00CA091B"/>
    <w:rsid w:val="00CA0B41"/>
    <w:rsid w:val="00CA0FBC"/>
    <w:rsid w:val="00CA128A"/>
    <w:rsid w:val="00CA14C4"/>
    <w:rsid w:val="00CA17C8"/>
    <w:rsid w:val="00CA1AAC"/>
    <w:rsid w:val="00CA2CAE"/>
    <w:rsid w:val="00CA2CE5"/>
    <w:rsid w:val="00CA341C"/>
    <w:rsid w:val="00CA3864"/>
    <w:rsid w:val="00CA3B1E"/>
    <w:rsid w:val="00CA3C4C"/>
    <w:rsid w:val="00CA3D0B"/>
    <w:rsid w:val="00CA3D2D"/>
    <w:rsid w:val="00CA42EC"/>
    <w:rsid w:val="00CA4564"/>
    <w:rsid w:val="00CA4570"/>
    <w:rsid w:val="00CA4618"/>
    <w:rsid w:val="00CA4B45"/>
    <w:rsid w:val="00CA4F0A"/>
    <w:rsid w:val="00CA4F72"/>
    <w:rsid w:val="00CA4FFF"/>
    <w:rsid w:val="00CA5436"/>
    <w:rsid w:val="00CA5700"/>
    <w:rsid w:val="00CA5783"/>
    <w:rsid w:val="00CA5945"/>
    <w:rsid w:val="00CA5C36"/>
    <w:rsid w:val="00CA6A19"/>
    <w:rsid w:val="00CA6B26"/>
    <w:rsid w:val="00CA72BF"/>
    <w:rsid w:val="00CA7322"/>
    <w:rsid w:val="00CA7490"/>
    <w:rsid w:val="00CA77D7"/>
    <w:rsid w:val="00CA7AAB"/>
    <w:rsid w:val="00CB0050"/>
    <w:rsid w:val="00CB01D5"/>
    <w:rsid w:val="00CB04B3"/>
    <w:rsid w:val="00CB06B7"/>
    <w:rsid w:val="00CB0B62"/>
    <w:rsid w:val="00CB0D05"/>
    <w:rsid w:val="00CB1487"/>
    <w:rsid w:val="00CB1869"/>
    <w:rsid w:val="00CB19FE"/>
    <w:rsid w:val="00CB1F18"/>
    <w:rsid w:val="00CB2019"/>
    <w:rsid w:val="00CB299B"/>
    <w:rsid w:val="00CB2A27"/>
    <w:rsid w:val="00CB2EED"/>
    <w:rsid w:val="00CB3739"/>
    <w:rsid w:val="00CB454F"/>
    <w:rsid w:val="00CB47E8"/>
    <w:rsid w:val="00CB480A"/>
    <w:rsid w:val="00CB4CE3"/>
    <w:rsid w:val="00CB4F83"/>
    <w:rsid w:val="00CB5385"/>
    <w:rsid w:val="00CB5466"/>
    <w:rsid w:val="00CB5471"/>
    <w:rsid w:val="00CB5743"/>
    <w:rsid w:val="00CB5918"/>
    <w:rsid w:val="00CB5E5A"/>
    <w:rsid w:val="00CB5F2E"/>
    <w:rsid w:val="00CB65A7"/>
    <w:rsid w:val="00CB7064"/>
    <w:rsid w:val="00CB7075"/>
    <w:rsid w:val="00CB7606"/>
    <w:rsid w:val="00CB760E"/>
    <w:rsid w:val="00CB78B2"/>
    <w:rsid w:val="00CB7A4B"/>
    <w:rsid w:val="00CB7D61"/>
    <w:rsid w:val="00CB7DE8"/>
    <w:rsid w:val="00CC017E"/>
    <w:rsid w:val="00CC029B"/>
    <w:rsid w:val="00CC0688"/>
    <w:rsid w:val="00CC08A4"/>
    <w:rsid w:val="00CC0A09"/>
    <w:rsid w:val="00CC0F27"/>
    <w:rsid w:val="00CC0FEB"/>
    <w:rsid w:val="00CC1071"/>
    <w:rsid w:val="00CC12EE"/>
    <w:rsid w:val="00CC1719"/>
    <w:rsid w:val="00CC1C76"/>
    <w:rsid w:val="00CC1CC2"/>
    <w:rsid w:val="00CC1D64"/>
    <w:rsid w:val="00CC1F21"/>
    <w:rsid w:val="00CC1F23"/>
    <w:rsid w:val="00CC1FFF"/>
    <w:rsid w:val="00CC244E"/>
    <w:rsid w:val="00CC269C"/>
    <w:rsid w:val="00CC26F4"/>
    <w:rsid w:val="00CC29F1"/>
    <w:rsid w:val="00CC2A6D"/>
    <w:rsid w:val="00CC2BDB"/>
    <w:rsid w:val="00CC2C0A"/>
    <w:rsid w:val="00CC2F09"/>
    <w:rsid w:val="00CC3597"/>
    <w:rsid w:val="00CC3918"/>
    <w:rsid w:val="00CC3AEB"/>
    <w:rsid w:val="00CC3D46"/>
    <w:rsid w:val="00CC3F40"/>
    <w:rsid w:val="00CC42F3"/>
    <w:rsid w:val="00CC4476"/>
    <w:rsid w:val="00CC4E3E"/>
    <w:rsid w:val="00CC5022"/>
    <w:rsid w:val="00CC513E"/>
    <w:rsid w:val="00CC5638"/>
    <w:rsid w:val="00CC5666"/>
    <w:rsid w:val="00CC58FE"/>
    <w:rsid w:val="00CC59DF"/>
    <w:rsid w:val="00CC5A49"/>
    <w:rsid w:val="00CC5F9A"/>
    <w:rsid w:val="00CC61B2"/>
    <w:rsid w:val="00CC65E6"/>
    <w:rsid w:val="00CC66FD"/>
    <w:rsid w:val="00CC6E31"/>
    <w:rsid w:val="00CC717B"/>
    <w:rsid w:val="00CC751E"/>
    <w:rsid w:val="00CC7DE5"/>
    <w:rsid w:val="00CD0326"/>
    <w:rsid w:val="00CD03CF"/>
    <w:rsid w:val="00CD04BD"/>
    <w:rsid w:val="00CD0563"/>
    <w:rsid w:val="00CD0F01"/>
    <w:rsid w:val="00CD1775"/>
    <w:rsid w:val="00CD19A0"/>
    <w:rsid w:val="00CD1CED"/>
    <w:rsid w:val="00CD265C"/>
    <w:rsid w:val="00CD27F9"/>
    <w:rsid w:val="00CD2ADE"/>
    <w:rsid w:val="00CD2D2A"/>
    <w:rsid w:val="00CD2D3A"/>
    <w:rsid w:val="00CD2D78"/>
    <w:rsid w:val="00CD3338"/>
    <w:rsid w:val="00CD36AE"/>
    <w:rsid w:val="00CD380B"/>
    <w:rsid w:val="00CD3F55"/>
    <w:rsid w:val="00CD417A"/>
    <w:rsid w:val="00CD46AB"/>
    <w:rsid w:val="00CD4747"/>
    <w:rsid w:val="00CD4AE9"/>
    <w:rsid w:val="00CD554C"/>
    <w:rsid w:val="00CD61D2"/>
    <w:rsid w:val="00CD69C6"/>
    <w:rsid w:val="00CD6A44"/>
    <w:rsid w:val="00CD6C5F"/>
    <w:rsid w:val="00CD6CF0"/>
    <w:rsid w:val="00CD6EA1"/>
    <w:rsid w:val="00CD6F9A"/>
    <w:rsid w:val="00CD7D91"/>
    <w:rsid w:val="00CD7DEF"/>
    <w:rsid w:val="00CD7E4B"/>
    <w:rsid w:val="00CD7F04"/>
    <w:rsid w:val="00CD7F76"/>
    <w:rsid w:val="00CE00F7"/>
    <w:rsid w:val="00CE0624"/>
    <w:rsid w:val="00CE0709"/>
    <w:rsid w:val="00CE07C7"/>
    <w:rsid w:val="00CE0ED4"/>
    <w:rsid w:val="00CE11F6"/>
    <w:rsid w:val="00CE13B6"/>
    <w:rsid w:val="00CE1C7C"/>
    <w:rsid w:val="00CE238B"/>
    <w:rsid w:val="00CE24CF"/>
    <w:rsid w:val="00CE25B8"/>
    <w:rsid w:val="00CE27CB"/>
    <w:rsid w:val="00CE2A36"/>
    <w:rsid w:val="00CE2BD7"/>
    <w:rsid w:val="00CE2F0B"/>
    <w:rsid w:val="00CE338F"/>
    <w:rsid w:val="00CE3C3A"/>
    <w:rsid w:val="00CE43BA"/>
    <w:rsid w:val="00CE472E"/>
    <w:rsid w:val="00CE482B"/>
    <w:rsid w:val="00CE4940"/>
    <w:rsid w:val="00CE4B88"/>
    <w:rsid w:val="00CE5083"/>
    <w:rsid w:val="00CE541D"/>
    <w:rsid w:val="00CE5627"/>
    <w:rsid w:val="00CE5649"/>
    <w:rsid w:val="00CE5E76"/>
    <w:rsid w:val="00CE5F07"/>
    <w:rsid w:val="00CE5FA9"/>
    <w:rsid w:val="00CE5FAB"/>
    <w:rsid w:val="00CE5FFF"/>
    <w:rsid w:val="00CE60FF"/>
    <w:rsid w:val="00CE6840"/>
    <w:rsid w:val="00CE6C9F"/>
    <w:rsid w:val="00CE6F73"/>
    <w:rsid w:val="00CE734B"/>
    <w:rsid w:val="00CE738B"/>
    <w:rsid w:val="00CE7591"/>
    <w:rsid w:val="00CE77AE"/>
    <w:rsid w:val="00CE7C50"/>
    <w:rsid w:val="00CF058F"/>
    <w:rsid w:val="00CF0EFE"/>
    <w:rsid w:val="00CF10DD"/>
    <w:rsid w:val="00CF1A4A"/>
    <w:rsid w:val="00CF20DF"/>
    <w:rsid w:val="00CF25E8"/>
    <w:rsid w:val="00CF2609"/>
    <w:rsid w:val="00CF28B5"/>
    <w:rsid w:val="00CF2994"/>
    <w:rsid w:val="00CF29FE"/>
    <w:rsid w:val="00CF31E1"/>
    <w:rsid w:val="00CF3212"/>
    <w:rsid w:val="00CF3548"/>
    <w:rsid w:val="00CF3734"/>
    <w:rsid w:val="00CF3801"/>
    <w:rsid w:val="00CF3F42"/>
    <w:rsid w:val="00CF3F6B"/>
    <w:rsid w:val="00CF40F0"/>
    <w:rsid w:val="00CF45F0"/>
    <w:rsid w:val="00CF48AF"/>
    <w:rsid w:val="00CF50CB"/>
    <w:rsid w:val="00CF567D"/>
    <w:rsid w:val="00CF57B9"/>
    <w:rsid w:val="00CF5961"/>
    <w:rsid w:val="00CF5A85"/>
    <w:rsid w:val="00CF5F87"/>
    <w:rsid w:val="00CF623B"/>
    <w:rsid w:val="00CF6288"/>
    <w:rsid w:val="00CF69FE"/>
    <w:rsid w:val="00CF6A11"/>
    <w:rsid w:val="00CF6A64"/>
    <w:rsid w:val="00CF6F4E"/>
    <w:rsid w:val="00CF7358"/>
    <w:rsid w:val="00CF7471"/>
    <w:rsid w:val="00CF78E0"/>
    <w:rsid w:val="00CF7B07"/>
    <w:rsid w:val="00CF7ED9"/>
    <w:rsid w:val="00D00447"/>
    <w:rsid w:val="00D007B9"/>
    <w:rsid w:val="00D00F27"/>
    <w:rsid w:val="00D0118A"/>
    <w:rsid w:val="00D01362"/>
    <w:rsid w:val="00D01B29"/>
    <w:rsid w:val="00D02721"/>
    <w:rsid w:val="00D02A8E"/>
    <w:rsid w:val="00D02BAE"/>
    <w:rsid w:val="00D03156"/>
    <w:rsid w:val="00D033CC"/>
    <w:rsid w:val="00D03A0F"/>
    <w:rsid w:val="00D03C37"/>
    <w:rsid w:val="00D04140"/>
    <w:rsid w:val="00D0422F"/>
    <w:rsid w:val="00D04485"/>
    <w:rsid w:val="00D044DE"/>
    <w:rsid w:val="00D04D8D"/>
    <w:rsid w:val="00D04DB2"/>
    <w:rsid w:val="00D05137"/>
    <w:rsid w:val="00D05287"/>
    <w:rsid w:val="00D05532"/>
    <w:rsid w:val="00D056ED"/>
    <w:rsid w:val="00D06018"/>
    <w:rsid w:val="00D06172"/>
    <w:rsid w:val="00D06324"/>
    <w:rsid w:val="00D06603"/>
    <w:rsid w:val="00D06787"/>
    <w:rsid w:val="00D069E4"/>
    <w:rsid w:val="00D06A68"/>
    <w:rsid w:val="00D06AAA"/>
    <w:rsid w:val="00D06C2E"/>
    <w:rsid w:val="00D06DC3"/>
    <w:rsid w:val="00D07071"/>
    <w:rsid w:val="00D070A2"/>
    <w:rsid w:val="00D072A2"/>
    <w:rsid w:val="00D07401"/>
    <w:rsid w:val="00D07736"/>
    <w:rsid w:val="00D0774A"/>
    <w:rsid w:val="00D07957"/>
    <w:rsid w:val="00D079BA"/>
    <w:rsid w:val="00D079E4"/>
    <w:rsid w:val="00D07AD0"/>
    <w:rsid w:val="00D07BD6"/>
    <w:rsid w:val="00D07C2A"/>
    <w:rsid w:val="00D07E85"/>
    <w:rsid w:val="00D104BA"/>
    <w:rsid w:val="00D104DC"/>
    <w:rsid w:val="00D10786"/>
    <w:rsid w:val="00D10AC2"/>
    <w:rsid w:val="00D10CAE"/>
    <w:rsid w:val="00D10E5C"/>
    <w:rsid w:val="00D10FC8"/>
    <w:rsid w:val="00D11139"/>
    <w:rsid w:val="00D112DE"/>
    <w:rsid w:val="00D113E2"/>
    <w:rsid w:val="00D114FC"/>
    <w:rsid w:val="00D11915"/>
    <w:rsid w:val="00D11A65"/>
    <w:rsid w:val="00D11D34"/>
    <w:rsid w:val="00D11DA1"/>
    <w:rsid w:val="00D1209F"/>
    <w:rsid w:val="00D121B9"/>
    <w:rsid w:val="00D129F1"/>
    <w:rsid w:val="00D12A23"/>
    <w:rsid w:val="00D13204"/>
    <w:rsid w:val="00D1341D"/>
    <w:rsid w:val="00D135FE"/>
    <w:rsid w:val="00D13F2A"/>
    <w:rsid w:val="00D13F46"/>
    <w:rsid w:val="00D15433"/>
    <w:rsid w:val="00D1552F"/>
    <w:rsid w:val="00D15540"/>
    <w:rsid w:val="00D1570A"/>
    <w:rsid w:val="00D15D15"/>
    <w:rsid w:val="00D15DD6"/>
    <w:rsid w:val="00D15F52"/>
    <w:rsid w:val="00D16087"/>
    <w:rsid w:val="00D16270"/>
    <w:rsid w:val="00D16417"/>
    <w:rsid w:val="00D167C9"/>
    <w:rsid w:val="00D16A4A"/>
    <w:rsid w:val="00D16FB7"/>
    <w:rsid w:val="00D1740D"/>
    <w:rsid w:val="00D174FD"/>
    <w:rsid w:val="00D175BE"/>
    <w:rsid w:val="00D178C8"/>
    <w:rsid w:val="00D17CFF"/>
    <w:rsid w:val="00D17F91"/>
    <w:rsid w:val="00D20233"/>
    <w:rsid w:val="00D20CE0"/>
    <w:rsid w:val="00D20E2B"/>
    <w:rsid w:val="00D213A7"/>
    <w:rsid w:val="00D21AEE"/>
    <w:rsid w:val="00D2253D"/>
    <w:rsid w:val="00D22542"/>
    <w:rsid w:val="00D2267A"/>
    <w:rsid w:val="00D22A24"/>
    <w:rsid w:val="00D23106"/>
    <w:rsid w:val="00D2338F"/>
    <w:rsid w:val="00D2353B"/>
    <w:rsid w:val="00D2370E"/>
    <w:rsid w:val="00D23778"/>
    <w:rsid w:val="00D23CD0"/>
    <w:rsid w:val="00D23EF7"/>
    <w:rsid w:val="00D2420F"/>
    <w:rsid w:val="00D24268"/>
    <w:rsid w:val="00D249ED"/>
    <w:rsid w:val="00D25495"/>
    <w:rsid w:val="00D263B1"/>
    <w:rsid w:val="00D2655E"/>
    <w:rsid w:val="00D26636"/>
    <w:rsid w:val="00D2671B"/>
    <w:rsid w:val="00D268A3"/>
    <w:rsid w:val="00D26A2D"/>
    <w:rsid w:val="00D26EEC"/>
    <w:rsid w:val="00D2737C"/>
    <w:rsid w:val="00D27B50"/>
    <w:rsid w:val="00D27C0C"/>
    <w:rsid w:val="00D27D81"/>
    <w:rsid w:val="00D27E93"/>
    <w:rsid w:val="00D27EAB"/>
    <w:rsid w:val="00D30B1E"/>
    <w:rsid w:val="00D310BE"/>
    <w:rsid w:val="00D31284"/>
    <w:rsid w:val="00D312D7"/>
    <w:rsid w:val="00D31884"/>
    <w:rsid w:val="00D31993"/>
    <w:rsid w:val="00D31AE5"/>
    <w:rsid w:val="00D31CEF"/>
    <w:rsid w:val="00D31ED8"/>
    <w:rsid w:val="00D31EF4"/>
    <w:rsid w:val="00D31FAC"/>
    <w:rsid w:val="00D321C0"/>
    <w:rsid w:val="00D32672"/>
    <w:rsid w:val="00D33358"/>
    <w:rsid w:val="00D33808"/>
    <w:rsid w:val="00D34407"/>
    <w:rsid w:val="00D349CA"/>
    <w:rsid w:val="00D34B25"/>
    <w:rsid w:val="00D35491"/>
    <w:rsid w:val="00D3574A"/>
    <w:rsid w:val="00D35953"/>
    <w:rsid w:val="00D35A49"/>
    <w:rsid w:val="00D35F2C"/>
    <w:rsid w:val="00D35FD4"/>
    <w:rsid w:val="00D36101"/>
    <w:rsid w:val="00D363FF"/>
    <w:rsid w:val="00D3670A"/>
    <w:rsid w:val="00D36778"/>
    <w:rsid w:val="00D36848"/>
    <w:rsid w:val="00D36850"/>
    <w:rsid w:val="00D36986"/>
    <w:rsid w:val="00D36B14"/>
    <w:rsid w:val="00D36C15"/>
    <w:rsid w:val="00D40721"/>
    <w:rsid w:val="00D40F36"/>
    <w:rsid w:val="00D41031"/>
    <w:rsid w:val="00D41138"/>
    <w:rsid w:val="00D41343"/>
    <w:rsid w:val="00D41A87"/>
    <w:rsid w:val="00D41D22"/>
    <w:rsid w:val="00D41E11"/>
    <w:rsid w:val="00D4249C"/>
    <w:rsid w:val="00D424E6"/>
    <w:rsid w:val="00D431C1"/>
    <w:rsid w:val="00D432E1"/>
    <w:rsid w:val="00D438CB"/>
    <w:rsid w:val="00D441EC"/>
    <w:rsid w:val="00D445A9"/>
    <w:rsid w:val="00D445E4"/>
    <w:rsid w:val="00D44A67"/>
    <w:rsid w:val="00D44B59"/>
    <w:rsid w:val="00D44E0F"/>
    <w:rsid w:val="00D450C7"/>
    <w:rsid w:val="00D4547D"/>
    <w:rsid w:val="00D45795"/>
    <w:rsid w:val="00D459B6"/>
    <w:rsid w:val="00D45B2C"/>
    <w:rsid w:val="00D46074"/>
    <w:rsid w:val="00D464C4"/>
    <w:rsid w:val="00D4656B"/>
    <w:rsid w:val="00D465ED"/>
    <w:rsid w:val="00D472B1"/>
    <w:rsid w:val="00D477AD"/>
    <w:rsid w:val="00D501D7"/>
    <w:rsid w:val="00D502FF"/>
    <w:rsid w:val="00D505F6"/>
    <w:rsid w:val="00D509CD"/>
    <w:rsid w:val="00D50CCE"/>
    <w:rsid w:val="00D50E56"/>
    <w:rsid w:val="00D5117C"/>
    <w:rsid w:val="00D517E1"/>
    <w:rsid w:val="00D51874"/>
    <w:rsid w:val="00D51A70"/>
    <w:rsid w:val="00D51E4C"/>
    <w:rsid w:val="00D51F52"/>
    <w:rsid w:val="00D5221E"/>
    <w:rsid w:val="00D528BB"/>
    <w:rsid w:val="00D52A3B"/>
    <w:rsid w:val="00D52D15"/>
    <w:rsid w:val="00D538A2"/>
    <w:rsid w:val="00D53E0D"/>
    <w:rsid w:val="00D5413D"/>
    <w:rsid w:val="00D542E2"/>
    <w:rsid w:val="00D544C8"/>
    <w:rsid w:val="00D5494E"/>
    <w:rsid w:val="00D54E47"/>
    <w:rsid w:val="00D55467"/>
    <w:rsid w:val="00D554E9"/>
    <w:rsid w:val="00D55533"/>
    <w:rsid w:val="00D555C4"/>
    <w:rsid w:val="00D55818"/>
    <w:rsid w:val="00D558EB"/>
    <w:rsid w:val="00D55B85"/>
    <w:rsid w:val="00D55CC1"/>
    <w:rsid w:val="00D55E6A"/>
    <w:rsid w:val="00D5611D"/>
    <w:rsid w:val="00D5651E"/>
    <w:rsid w:val="00D565AC"/>
    <w:rsid w:val="00D56AE7"/>
    <w:rsid w:val="00D56F2F"/>
    <w:rsid w:val="00D56F4A"/>
    <w:rsid w:val="00D570C5"/>
    <w:rsid w:val="00D573A9"/>
    <w:rsid w:val="00D57445"/>
    <w:rsid w:val="00D579A5"/>
    <w:rsid w:val="00D57B22"/>
    <w:rsid w:val="00D6007C"/>
    <w:rsid w:val="00D603B4"/>
    <w:rsid w:val="00D6042A"/>
    <w:rsid w:val="00D6065B"/>
    <w:rsid w:val="00D60685"/>
    <w:rsid w:val="00D60931"/>
    <w:rsid w:val="00D609C6"/>
    <w:rsid w:val="00D60AD3"/>
    <w:rsid w:val="00D60DB8"/>
    <w:rsid w:val="00D6117F"/>
    <w:rsid w:val="00D61877"/>
    <w:rsid w:val="00D61AB9"/>
    <w:rsid w:val="00D62D53"/>
    <w:rsid w:val="00D632D8"/>
    <w:rsid w:val="00D63539"/>
    <w:rsid w:val="00D63762"/>
    <w:rsid w:val="00D63D62"/>
    <w:rsid w:val="00D6424E"/>
    <w:rsid w:val="00D64671"/>
    <w:rsid w:val="00D64C22"/>
    <w:rsid w:val="00D653DF"/>
    <w:rsid w:val="00D65E0A"/>
    <w:rsid w:val="00D65E19"/>
    <w:rsid w:val="00D65E69"/>
    <w:rsid w:val="00D65F57"/>
    <w:rsid w:val="00D664BB"/>
    <w:rsid w:val="00D66959"/>
    <w:rsid w:val="00D66B2C"/>
    <w:rsid w:val="00D66C8E"/>
    <w:rsid w:val="00D6700B"/>
    <w:rsid w:val="00D6746B"/>
    <w:rsid w:val="00D67992"/>
    <w:rsid w:val="00D67AFD"/>
    <w:rsid w:val="00D67C33"/>
    <w:rsid w:val="00D67D5E"/>
    <w:rsid w:val="00D67D68"/>
    <w:rsid w:val="00D70070"/>
    <w:rsid w:val="00D70516"/>
    <w:rsid w:val="00D70894"/>
    <w:rsid w:val="00D70987"/>
    <w:rsid w:val="00D70AB0"/>
    <w:rsid w:val="00D70C4D"/>
    <w:rsid w:val="00D7161B"/>
    <w:rsid w:val="00D71CAE"/>
    <w:rsid w:val="00D721E5"/>
    <w:rsid w:val="00D727F7"/>
    <w:rsid w:val="00D7283B"/>
    <w:rsid w:val="00D728E1"/>
    <w:rsid w:val="00D72940"/>
    <w:rsid w:val="00D72C32"/>
    <w:rsid w:val="00D73877"/>
    <w:rsid w:val="00D73A53"/>
    <w:rsid w:val="00D73EFB"/>
    <w:rsid w:val="00D7419A"/>
    <w:rsid w:val="00D741F0"/>
    <w:rsid w:val="00D74680"/>
    <w:rsid w:val="00D746DD"/>
    <w:rsid w:val="00D748CA"/>
    <w:rsid w:val="00D74E9F"/>
    <w:rsid w:val="00D75085"/>
    <w:rsid w:val="00D7538B"/>
    <w:rsid w:val="00D75A6C"/>
    <w:rsid w:val="00D75B7B"/>
    <w:rsid w:val="00D75CA1"/>
    <w:rsid w:val="00D762F9"/>
    <w:rsid w:val="00D76373"/>
    <w:rsid w:val="00D765FA"/>
    <w:rsid w:val="00D768E9"/>
    <w:rsid w:val="00D76903"/>
    <w:rsid w:val="00D77109"/>
    <w:rsid w:val="00D771B2"/>
    <w:rsid w:val="00D77567"/>
    <w:rsid w:val="00D776B7"/>
    <w:rsid w:val="00D77835"/>
    <w:rsid w:val="00D779F4"/>
    <w:rsid w:val="00D77C7F"/>
    <w:rsid w:val="00D803CA"/>
    <w:rsid w:val="00D80842"/>
    <w:rsid w:val="00D80B0F"/>
    <w:rsid w:val="00D80B1A"/>
    <w:rsid w:val="00D81269"/>
    <w:rsid w:val="00D81352"/>
    <w:rsid w:val="00D813E9"/>
    <w:rsid w:val="00D81524"/>
    <w:rsid w:val="00D81797"/>
    <w:rsid w:val="00D81ED8"/>
    <w:rsid w:val="00D82507"/>
    <w:rsid w:val="00D8251B"/>
    <w:rsid w:val="00D82829"/>
    <w:rsid w:val="00D82A20"/>
    <w:rsid w:val="00D82B9E"/>
    <w:rsid w:val="00D836DA"/>
    <w:rsid w:val="00D839C8"/>
    <w:rsid w:val="00D839D1"/>
    <w:rsid w:val="00D83A9E"/>
    <w:rsid w:val="00D83ABA"/>
    <w:rsid w:val="00D83BFC"/>
    <w:rsid w:val="00D83E87"/>
    <w:rsid w:val="00D845F8"/>
    <w:rsid w:val="00D849C5"/>
    <w:rsid w:val="00D85718"/>
    <w:rsid w:val="00D85769"/>
    <w:rsid w:val="00D85874"/>
    <w:rsid w:val="00D85A13"/>
    <w:rsid w:val="00D85A5B"/>
    <w:rsid w:val="00D85C10"/>
    <w:rsid w:val="00D85C32"/>
    <w:rsid w:val="00D85EC7"/>
    <w:rsid w:val="00D862B0"/>
    <w:rsid w:val="00D864C3"/>
    <w:rsid w:val="00D86845"/>
    <w:rsid w:val="00D87359"/>
    <w:rsid w:val="00D87451"/>
    <w:rsid w:val="00D877D1"/>
    <w:rsid w:val="00D877FC"/>
    <w:rsid w:val="00D879C7"/>
    <w:rsid w:val="00D9015E"/>
    <w:rsid w:val="00D90894"/>
    <w:rsid w:val="00D90AA2"/>
    <w:rsid w:val="00D90B98"/>
    <w:rsid w:val="00D90BB1"/>
    <w:rsid w:val="00D90C25"/>
    <w:rsid w:val="00D91081"/>
    <w:rsid w:val="00D91255"/>
    <w:rsid w:val="00D91282"/>
    <w:rsid w:val="00D914F2"/>
    <w:rsid w:val="00D91900"/>
    <w:rsid w:val="00D92A52"/>
    <w:rsid w:val="00D92C23"/>
    <w:rsid w:val="00D92D79"/>
    <w:rsid w:val="00D93535"/>
    <w:rsid w:val="00D9354D"/>
    <w:rsid w:val="00D937A5"/>
    <w:rsid w:val="00D93A39"/>
    <w:rsid w:val="00D93F8C"/>
    <w:rsid w:val="00D941C2"/>
    <w:rsid w:val="00D943D8"/>
    <w:rsid w:val="00D9492D"/>
    <w:rsid w:val="00D94D8B"/>
    <w:rsid w:val="00D9502B"/>
    <w:rsid w:val="00D958C6"/>
    <w:rsid w:val="00D9590A"/>
    <w:rsid w:val="00D95963"/>
    <w:rsid w:val="00D95DCF"/>
    <w:rsid w:val="00D96104"/>
    <w:rsid w:val="00D9641C"/>
    <w:rsid w:val="00D967E2"/>
    <w:rsid w:val="00D96807"/>
    <w:rsid w:val="00D9695E"/>
    <w:rsid w:val="00D96F5E"/>
    <w:rsid w:val="00D97228"/>
    <w:rsid w:val="00D97715"/>
    <w:rsid w:val="00D97955"/>
    <w:rsid w:val="00D97CD4"/>
    <w:rsid w:val="00DA0B9D"/>
    <w:rsid w:val="00DA0C3B"/>
    <w:rsid w:val="00DA0D05"/>
    <w:rsid w:val="00DA1125"/>
    <w:rsid w:val="00DA173A"/>
    <w:rsid w:val="00DA180D"/>
    <w:rsid w:val="00DA1B9B"/>
    <w:rsid w:val="00DA1CAA"/>
    <w:rsid w:val="00DA2DA3"/>
    <w:rsid w:val="00DA30BC"/>
    <w:rsid w:val="00DA3303"/>
    <w:rsid w:val="00DA3442"/>
    <w:rsid w:val="00DA3548"/>
    <w:rsid w:val="00DA3578"/>
    <w:rsid w:val="00DA360B"/>
    <w:rsid w:val="00DA3802"/>
    <w:rsid w:val="00DA387D"/>
    <w:rsid w:val="00DA3DBC"/>
    <w:rsid w:val="00DA3E27"/>
    <w:rsid w:val="00DA3F4F"/>
    <w:rsid w:val="00DA3FB0"/>
    <w:rsid w:val="00DA3FE8"/>
    <w:rsid w:val="00DA51FE"/>
    <w:rsid w:val="00DA53DA"/>
    <w:rsid w:val="00DA548E"/>
    <w:rsid w:val="00DA557B"/>
    <w:rsid w:val="00DA581D"/>
    <w:rsid w:val="00DA5C0A"/>
    <w:rsid w:val="00DA6633"/>
    <w:rsid w:val="00DA6C40"/>
    <w:rsid w:val="00DA6EE8"/>
    <w:rsid w:val="00DA7A7F"/>
    <w:rsid w:val="00DA7E4D"/>
    <w:rsid w:val="00DB05DE"/>
    <w:rsid w:val="00DB09E7"/>
    <w:rsid w:val="00DB0CF5"/>
    <w:rsid w:val="00DB0FF0"/>
    <w:rsid w:val="00DB10EC"/>
    <w:rsid w:val="00DB13CB"/>
    <w:rsid w:val="00DB1646"/>
    <w:rsid w:val="00DB1A82"/>
    <w:rsid w:val="00DB1D62"/>
    <w:rsid w:val="00DB2019"/>
    <w:rsid w:val="00DB21C2"/>
    <w:rsid w:val="00DB2251"/>
    <w:rsid w:val="00DB22BD"/>
    <w:rsid w:val="00DB28BC"/>
    <w:rsid w:val="00DB2971"/>
    <w:rsid w:val="00DB29CD"/>
    <w:rsid w:val="00DB3260"/>
    <w:rsid w:val="00DB3319"/>
    <w:rsid w:val="00DB3403"/>
    <w:rsid w:val="00DB34CB"/>
    <w:rsid w:val="00DB35DF"/>
    <w:rsid w:val="00DB440C"/>
    <w:rsid w:val="00DB549B"/>
    <w:rsid w:val="00DB557A"/>
    <w:rsid w:val="00DB57CD"/>
    <w:rsid w:val="00DB5A99"/>
    <w:rsid w:val="00DB5B39"/>
    <w:rsid w:val="00DB5D74"/>
    <w:rsid w:val="00DB677F"/>
    <w:rsid w:val="00DB6874"/>
    <w:rsid w:val="00DB696D"/>
    <w:rsid w:val="00DB6A47"/>
    <w:rsid w:val="00DB6F4F"/>
    <w:rsid w:val="00DB6FED"/>
    <w:rsid w:val="00DB73B5"/>
    <w:rsid w:val="00DB744E"/>
    <w:rsid w:val="00DB7D7C"/>
    <w:rsid w:val="00DB7E28"/>
    <w:rsid w:val="00DC00B2"/>
    <w:rsid w:val="00DC0353"/>
    <w:rsid w:val="00DC06D4"/>
    <w:rsid w:val="00DC0941"/>
    <w:rsid w:val="00DC0ACC"/>
    <w:rsid w:val="00DC0D00"/>
    <w:rsid w:val="00DC0E64"/>
    <w:rsid w:val="00DC0E65"/>
    <w:rsid w:val="00DC0F81"/>
    <w:rsid w:val="00DC1384"/>
    <w:rsid w:val="00DC1730"/>
    <w:rsid w:val="00DC1B4E"/>
    <w:rsid w:val="00DC1D6C"/>
    <w:rsid w:val="00DC1E59"/>
    <w:rsid w:val="00DC20DD"/>
    <w:rsid w:val="00DC2202"/>
    <w:rsid w:val="00DC2616"/>
    <w:rsid w:val="00DC293C"/>
    <w:rsid w:val="00DC2D07"/>
    <w:rsid w:val="00DC3A5A"/>
    <w:rsid w:val="00DC3E60"/>
    <w:rsid w:val="00DC44B5"/>
    <w:rsid w:val="00DC4A70"/>
    <w:rsid w:val="00DC4CC0"/>
    <w:rsid w:val="00DC4DCF"/>
    <w:rsid w:val="00DC57EC"/>
    <w:rsid w:val="00DC5C24"/>
    <w:rsid w:val="00DC5C5E"/>
    <w:rsid w:val="00DC5CF8"/>
    <w:rsid w:val="00DC5FD7"/>
    <w:rsid w:val="00DC5FF2"/>
    <w:rsid w:val="00DC65D5"/>
    <w:rsid w:val="00DC663C"/>
    <w:rsid w:val="00DC6648"/>
    <w:rsid w:val="00DC668D"/>
    <w:rsid w:val="00DC6926"/>
    <w:rsid w:val="00DC69C2"/>
    <w:rsid w:val="00DC6C27"/>
    <w:rsid w:val="00DC6C48"/>
    <w:rsid w:val="00DC6FAD"/>
    <w:rsid w:val="00DC7003"/>
    <w:rsid w:val="00DC7D5F"/>
    <w:rsid w:val="00DC7D90"/>
    <w:rsid w:val="00DC7E00"/>
    <w:rsid w:val="00DC7E7E"/>
    <w:rsid w:val="00DD0187"/>
    <w:rsid w:val="00DD02AB"/>
    <w:rsid w:val="00DD02F4"/>
    <w:rsid w:val="00DD091F"/>
    <w:rsid w:val="00DD0BE8"/>
    <w:rsid w:val="00DD1064"/>
    <w:rsid w:val="00DD153C"/>
    <w:rsid w:val="00DD1C2C"/>
    <w:rsid w:val="00DD1F68"/>
    <w:rsid w:val="00DD2C01"/>
    <w:rsid w:val="00DD3509"/>
    <w:rsid w:val="00DD357C"/>
    <w:rsid w:val="00DD36DF"/>
    <w:rsid w:val="00DD3D87"/>
    <w:rsid w:val="00DD3DB1"/>
    <w:rsid w:val="00DD3E8D"/>
    <w:rsid w:val="00DD40F2"/>
    <w:rsid w:val="00DD430B"/>
    <w:rsid w:val="00DD478F"/>
    <w:rsid w:val="00DD4A92"/>
    <w:rsid w:val="00DD531C"/>
    <w:rsid w:val="00DD5EF8"/>
    <w:rsid w:val="00DD5EFD"/>
    <w:rsid w:val="00DD6E6A"/>
    <w:rsid w:val="00DD76BC"/>
    <w:rsid w:val="00DD77D5"/>
    <w:rsid w:val="00DD7EC5"/>
    <w:rsid w:val="00DE0008"/>
    <w:rsid w:val="00DE03FA"/>
    <w:rsid w:val="00DE067A"/>
    <w:rsid w:val="00DE0D24"/>
    <w:rsid w:val="00DE0D5B"/>
    <w:rsid w:val="00DE0D60"/>
    <w:rsid w:val="00DE0DF2"/>
    <w:rsid w:val="00DE1154"/>
    <w:rsid w:val="00DE12EE"/>
    <w:rsid w:val="00DE1901"/>
    <w:rsid w:val="00DE2401"/>
    <w:rsid w:val="00DE2AE8"/>
    <w:rsid w:val="00DE2F6C"/>
    <w:rsid w:val="00DE3180"/>
    <w:rsid w:val="00DE3393"/>
    <w:rsid w:val="00DE34F5"/>
    <w:rsid w:val="00DE35C7"/>
    <w:rsid w:val="00DE369B"/>
    <w:rsid w:val="00DE3A00"/>
    <w:rsid w:val="00DE4130"/>
    <w:rsid w:val="00DE4900"/>
    <w:rsid w:val="00DE4BB8"/>
    <w:rsid w:val="00DE4C7A"/>
    <w:rsid w:val="00DE4D53"/>
    <w:rsid w:val="00DE4FBB"/>
    <w:rsid w:val="00DE5144"/>
    <w:rsid w:val="00DE54E6"/>
    <w:rsid w:val="00DE56F6"/>
    <w:rsid w:val="00DE57C6"/>
    <w:rsid w:val="00DE58FA"/>
    <w:rsid w:val="00DE5B7C"/>
    <w:rsid w:val="00DE6148"/>
    <w:rsid w:val="00DE66D1"/>
    <w:rsid w:val="00DE6A7F"/>
    <w:rsid w:val="00DE6A8C"/>
    <w:rsid w:val="00DE6D5D"/>
    <w:rsid w:val="00DE6F14"/>
    <w:rsid w:val="00DE74D9"/>
    <w:rsid w:val="00DE7595"/>
    <w:rsid w:val="00DE76BE"/>
    <w:rsid w:val="00DE7BE9"/>
    <w:rsid w:val="00DE7DD5"/>
    <w:rsid w:val="00DF010C"/>
    <w:rsid w:val="00DF01A1"/>
    <w:rsid w:val="00DF0572"/>
    <w:rsid w:val="00DF083A"/>
    <w:rsid w:val="00DF0C1D"/>
    <w:rsid w:val="00DF0DC8"/>
    <w:rsid w:val="00DF0F28"/>
    <w:rsid w:val="00DF1111"/>
    <w:rsid w:val="00DF1645"/>
    <w:rsid w:val="00DF180C"/>
    <w:rsid w:val="00DF18A9"/>
    <w:rsid w:val="00DF18EB"/>
    <w:rsid w:val="00DF1CD8"/>
    <w:rsid w:val="00DF29E5"/>
    <w:rsid w:val="00DF2A61"/>
    <w:rsid w:val="00DF2B4F"/>
    <w:rsid w:val="00DF3F8F"/>
    <w:rsid w:val="00DF424E"/>
    <w:rsid w:val="00DF45AF"/>
    <w:rsid w:val="00DF46AD"/>
    <w:rsid w:val="00DF4B90"/>
    <w:rsid w:val="00DF5669"/>
    <w:rsid w:val="00DF5853"/>
    <w:rsid w:val="00DF5B77"/>
    <w:rsid w:val="00DF664C"/>
    <w:rsid w:val="00DF678A"/>
    <w:rsid w:val="00DF6B3A"/>
    <w:rsid w:val="00DF6D17"/>
    <w:rsid w:val="00DF6E52"/>
    <w:rsid w:val="00DF7193"/>
    <w:rsid w:val="00DF75CE"/>
    <w:rsid w:val="00DF7857"/>
    <w:rsid w:val="00DF79F1"/>
    <w:rsid w:val="00DF7A33"/>
    <w:rsid w:val="00E00DA3"/>
    <w:rsid w:val="00E00EC0"/>
    <w:rsid w:val="00E00EF6"/>
    <w:rsid w:val="00E010CA"/>
    <w:rsid w:val="00E01149"/>
    <w:rsid w:val="00E01CB0"/>
    <w:rsid w:val="00E02435"/>
    <w:rsid w:val="00E0269D"/>
    <w:rsid w:val="00E02883"/>
    <w:rsid w:val="00E032E0"/>
    <w:rsid w:val="00E0351D"/>
    <w:rsid w:val="00E036B1"/>
    <w:rsid w:val="00E03737"/>
    <w:rsid w:val="00E03E19"/>
    <w:rsid w:val="00E042A8"/>
    <w:rsid w:val="00E04397"/>
    <w:rsid w:val="00E043FB"/>
    <w:rsid w:val="00E045E4"/>
    <w:rsid w:val="00E048B8"/>
    <w:rsid w:val="00E05238"/>
    <w:rsid w:val="00E05E7B"/>
    <w:rsid w:val="00E06038"/>
    <w:rsid w:val="00E06447"/>
    <w:rsid w:val="00E06DB0"/>
    <w:rsid w:val="00E06F0F"/>
    <w:rsid w:val="00E075B0"/>
    <w:rsid w:val="00E077CF"/>
    <w:rsid w:val="00E07862"/>
    <w:rsid w:val="00E101AE"/>
    <w:rsid w:val="00E103C3"/>
    <w:rsid w:val="00E106D2"/>
    <w:rsid w:val="00E108E9"/>
    <w:rsid w:val="00E10945"/>
    <w:rsid w:val="00E10CAB"/>
    <w:rsid w:val="00E11A9D"/>
    <w:rsid w:val="00E11D10"/>
    <w:rsid w:val="00E11F55"/>
    <w:rsid w:val="00E12430"/>
    <w:rsid w:val="00E12739"/>
    <w:rsid w:val="00E12951"/>
    <w:rsid w:val="00E129E0"/>
    <w:rsid w:val="00E133F9"/>
    <w:rsid w:val="00E135C6"/>
    <w:rsid w:val="00E13670"/>
    <w:rsid w:val="00E13A4B"/>
    <w:rsid w:val="00E13D7E"/>
    <w:rsid w:val="00E13F1A"/>
    <w:rsid w:val="00E13FAA"/>
    <w:rsid w:val="00E142F3"/>
    <w:rsid w:val="00E146EA"/>
    <w:rsid w:val="00E14833"/>
    <w:rsid w:val="00E14A59"/>
    <w:rsid w:val="00E14C95"/>
    <w:rsid w:val="00E15096"/>
    <w:rsid w:val="00E1517E"/>
    <w:rsid w:val="00E15212"/>
    <w:rsid w:val="00E154BF"/>
    <w:rsid w:val="00E1565F"/>
    <w:rsid w:val="00E157C2"/>
    <w:rsid w:val="00E160A9"/>
    <w:rsid w:val="00E160BA"/>
    <w:rsid w:val="00E161B2"/>
    <w:rsid w:val="00E163C0"/>
    <w:rsid w:val="00E163D1"/>
    <w:rsid w:val="00E1690B"/>
    <w:rsid w:val="00E16A59"/>
    <w:rsid w:val="00E16E93"/>
    <w:rsid w:val="00E17231"/>
    <w:rsid w:val="00E17625"/>
    <w:rsid w:val="00E17A43"/>
    <w:rsid w:val="00E17B02"/>
    <w:rsid w:val="00E17D8C"/>
    <w:rsid w:val="00E17F37"/>
    <w:rsid w:val="00E20225"/>
    <w:rsid w:val="00E20315"/>
    <w:rsid w:val="00E203CF"/>
    <w:rsid w:val="00E2049E"/>
    <w:rsid w:val="00E206A4"/>
    <w:rsid w:val="00E20A96"/>
    <w:rsid w:val="00E20DED"/>
    <w:rsid w:val="00E21129"/>
    <w:rsid w:val="00E211D9"/>
    <w:rsid w:val="00E2159B"/>
    <w:rsid w:val="00E216C5"/>
    <w:rsid w:val="00E2183F"/>
    <w:rsid w:val="00E21FE3"/>
    <w:rsid w:val="00E22726"/>
    <w:rsid w:val="00E227BF"/>
    <w:rsid w:val="00E22953"/>
    <w:rsid w:val="00E22D68"/>
    <w:rsid w:val="00E22F5D"/>
    <w:rsid w:val="00E234EC"/>
    <w:rsid w:val="00E2359F"/>
    <w:rsid w:val="00E2393F"/>
    <w:rsid w:val="00E239AA"/>
    <w:rsid w:val="00E23AB3"/>
    <w:rsid w:val="00E23E9F"/>
    <w:rsid w:val="00E23EA8"/>
    <w:rsid w:val="00E2403F"/>
    <w:rsid w:val="00E2419E"/>
    <w:rsid w:val="00E2441B"/>
    <w:rsid w:val="00E24A45"/>
    <w:rsid w:val="00E24BB5"/>
    <w:rsid w:val="00E24E6F"/>
    <w:rsid w:val="00E25907"/>
    <w:rsid w:val="00E259DE"/>
    <w:rsid w:val="00E25A50"/>
    <w:rsid w:val="00E25E08"/>
    <w:rsid w:val="00E25E35"/>
    <w:rsid w:val="00E25F90"/>
    <w:rsid w:val="00E266E4"/>
    <w:rsid w:val="00E26C22"/>
    <w:rsid w:val="00E26F08"/>
    <w:rsid w:val="00E27271"/>
    <w:rsid w:val="00E27345"/>
    <w:rsid w:val="00E2753A"/>
    <w:rsid w:val="00E279D4"/>
    <w:rsid w:val="00E27D97"/>
    <w:rsid w:val="00E30030"/>
    <w:rsid w:val="00E300C1"/>
    <w:rsid w:val="00E301B6"/>
    <w:rsid w:val="00E303FF"/>
    <w:rsid w:val="00E307EE"/>
    <w:rsid w:val="00E309B3"/>
    <w:rsid w:val="00E312A4"/>
    <w:rsid w:val="00E31882"/>
    <w:rsid w:val="00E31A81"/>
    <w:rsid w:val="00E32193"/>
    <w:rsid w:val="00E3235B"/>
    <w:rsid w:val="00E3247D"/>
    <w:rsid w:val="00E3253F"/>
    <w:rsid w:val="00E32D87"/>
    <w:rsid w:val="00E32EAC"/>
    <w:rsid w:val="00E33029"/>
    <w:rsid w:val="00E33173"/>
    <w:rsid w:val="00E33647"/>
    <w:rsid w:val="00E33F0B"/>
    <w:rsid w:val="00E3496A"/>
    <w:rsid w:val="00E34991"/>
    <w:rsid w:val="00E34AC5"/>
    <w:rsid w:val="00E355E8"/>
    <w:rsid w:val="00E355EB"/>
    <w:rsid w:val="00E35B40"/>
    <w:rsid w:val="00E35BEE"/>
    <w:rsid w:val="00E36102"/>
    <w:rsid w:val="00E3679B"/>
    <w:rsid w:val="00E36DD5"/>
    <w:rsid w:val="00E371E5"/>
    <w:rsid w:val="00E37953"/>
    <w:rsid w:val="00E37DC8"/>
    <w:rsid w:val="00E40395"/>
    <w:rsid w:val="00E40427"/>
    <w:rsid w:val="00E40BAC"/>
    <w:rsid w:val="00E4121B"/>
    <w:rsid w:val="00E4158B"/>
    <w:rsid w:val="00E415F7"/>
    <w:rsid w:val="00E41DD3"/>
    <w:rsid w:val="00E41E6E"/>
    <w:rsid w:val="00E4238D"/>
    <w:rsid w:val="00E42579"/>
    <w:rsid w:val="00E427B6"/>
    <w:rsid w:val="00E428EF"/>
    <w:rsid w:val="00E4306B"/>
    <w:rsid w:val="00E43177"/>
    <w:rsid w:val="00E4337E"/>
    <w:rsid w:val="00E436F6"/>
    <w:rsid w:val="00E43787"/>
    <w:rsid w:val="00E43BAD"/>
    <w:rsid w:val="00E43D9E"/>
    <w:rsid w:val="00E44115"/>
    <w:rsid w:val="00E443C9"/>
    <w:rsid w:val="00E44753"/>
    <w:rsid w:val="00E44AF1"/>
    <w:rsid w:val="00E44DA5"/>
    <w:rsid w:val="00E44E3A"/>
    <w:rsid w:val="00E454FF"/>
    <w:rsid w:val="00E463E9"/>
    <w:rsid w:val="00E466D6"/>
    <w:rsid w:val="00E4670A"/>
    <w:rsid w:val="00E46A69"/>
    <w:rsid w:val="00E46DBA"/>
    <w:rsid w:val="00E470B0"/>
    <w:rsid w:val="00E47194"/>
    <w:rsid w:val="00E47212"/>
    <w:rsid w:val="00E476F3"/>
    <w:rsid w:val="00E477F0"/>
    <w:rsid w:val="00E479B5"/>
    <w:rsid w:val="00E47C7D"/>
    <w:rsid w:val="00E5003A"/>
    <w:rsid w:val="00E50356"/>
    <w:rsid w:val="00E5103E"/>
    <w:rsid w:val="00E51171"/>
    <w:rsid w:val="00E51331"/>
    <w:rsid w:val="00E51D28"/>
    <w:rsid w:val="00E51E8B"/>
    <w:rsid w:val="00E521A7"/>
    <w:rsid w:val="00E52299"/>
    <w:rsid w:val="00E524C5"/>
    <w:rsid w:val="00E528E9"/>
    <w:rsid w:val="00E53063"/>
    <w:rsid w:val="00E53811"/>
    <w:rsid w:val="00E538EC"/>
    <w:rsid w:val="00E5392C"/>
    <w:rsid w:val="00E54595"/>
    <w:rsid w:val="00E54608"/>
    <w:rsid w:val="00E547FA"/>
    <w:rsid w:val="00E54B33"/>
    <w:rsid w:val="00E54C69"/>
    <w:rsid w:val="00E5522A"/>
    <w:rsid w:val="00E552FF"/>
    <w:rsid w:val="00E5542B"/>
    <w:rsid w:val="00E55CCA"/>
    <w:rsid w:val="00E55EC0"/>
    <w:rsid w:val="00E55F17"/>
    <w:rsid w:val="00E55F25"/>
    <w:rsid w:val="00E56029"/>
    <w:rsid w:val="00E56244"/>
    <w:rsid w:val="00E562EE"/>
    <w:rsid w:val="00E5650B"/>
    <w:rsid w:val="00E56E3B"/>
    <w:rsid w:val="00E5724E"/>
    <w:rsid w:val="00E57D25"/>
    <w:rsid w:val="00E6099D"/>
    <w:rsid w:val="00E60E5C"/>
    <w:rsid w:val="00E60FE2"/>
    <w:rsid w:val="00E61A06"/>
    <w:rsid w:val="00E61C22"/>
    <w:rsid w:val="00E61D5F"/>
    <w:rsid w:val="00E62042"/>
    <w:rsid w:val="00E62831"/>
    <w:rsid w:val="00E62A15"/>
    <w:rsid w:val="00E62A64"/>
    <w:rsid w:val="00E62F86"/>
    <w:rsid w:val="00E63007"/>
    <w:rsid w:val="00E632B9"/>
    <w:rsid w:val="00E6382F"/>
    <w:rsid w:val="00E638ED"/>
    <w:rsid w:val="00E63AD9"/>
    <w:rsid w:val="00E63C6B"/>
    <w:rsid w:val="00E63DE7"/>
    <w:rsid w:val="00E64269"/>
    <w:rsid w:val="00E6435F"/>
    <w:rsid w:val="00E650C7"/>
    <w:rsid w:val="00E650E0"/>
    <w:rsid w:val="00E65137"/>
    <w:rsid w:val="00E6553F"/>
    <w:rsid w:val="00E6578E"/>
    <w:rsid w:val="00E65DFB"/>
    <w:rsid w:val="00E65E1A"/>
    <w:rsid w:val="00E6646B"/>
    <w:rsid w:val="00E66A41"/>
    <w:rsid w:val="00E66DA5"/>
    <w:rsid w:val="00E672B3"/>
    <w:rsid w:val="00E672E5"/>
    <w:rsid w:val="00E676EA"/>
    <w:rsid w:val="00E67772"/>
    <w:rsid w:val="00E67784"/>
    <w:rsid w:val="00E70272"/>
    <w:rsid w:val="00E7060D"/>
    <w:rsid w:val="00E707B3"/>
    <w:rsid w:val="00E708AF"/>
    <w:rsid w:val="00E709BB"/>
    <w:rsid w:val="00E70B97"/>
    <w:rsid w:val="00E70BC8"/>
    <w:rsid w:val="00E713DC"/>
    <w:rsid w:val="00E715CD"/>
    <w:rsid w:val="00E72365"/>
    <w:rsid w:val="00E7251D"/>
    <w:rsid w:val="00E7252F"/>
    <w:rsid w:val="00E728D4"/>
    <w:rsid w:val="00E72BB5"/>
    <w:rsid w:val="00E72D73"/>
    <w:rsid w:val="00E72F4E"/>
    <w:rsid w:val="00E7378D"/>
    <w:rsid w:val="00E73BEB"/>
    <w:rsid w:val="00E73D40"/>
    <w:rsid w:val="00E742A2"/>
    <w:rsid w:val="00E7444D"/>
    <w:rsid w:val="00E745CB"/>
    <w:rsid w:val="00E74699"/>
    <w:rsid w:val="00E75197"/>
    <w:rsid w:val="00E7540C"/>
    <w:rsid w:val="00E75571"/>
    <w:rsid w:val="00E756CC"/>
    <w:rsid w:val="00E75AB0"/>
    <w:rsid w:val="00E760F7"/>
    <w:rsid w:val="00E76548"/>
    <w:rsid w:val="00E767D6"/>
    <w:rsid w:val="00E77009"/>
    <w:rsid w:val="00E7714A"/>
    <w:rsid w:val="00E7725C"/>
    <w:rsid w:val="00E772B6"/>
    <w:rsid w:val="00E77315"/>
    <w:rsid w:val="00E7743A"/>
    <w:rsid w:val="00E77D45"/>
    <w:rsid w:val="00E77EF6"/>
    <w:rsid w:val="00E80186"/>
    <w:rsid w:val="00E8021E"/>
    <w:rsid w:val="00E80326"/>
    <w:rsid w:val="00E80360"/>
    <w:rsid w:val="00E8045E"/>
    <w:rsid w:val="00E80E1D"/>
    <w:rsid w:val="00E80E77"/>
    <w:rsid w:val="00E80F02"/>
    <w:rsid w:val="00E8113F"/>
    <w:rsid w:val="00E81680"/>
    <w:rsid w:val="00E819C7"/>
    <w:rsid w:val="00E81DF3"/>
    <w:rsid w:val="00E81FBB"/>
    <w:rsid w:val="00E82867"/>
    <w:rsid w:val="00E82914"/>
    <w:rsid w:val="00E8335D"/>
    <w:rsid w:val="00E8361A"/>
    <w:rsid w:val="00E838E4"/>
    <w:rsid w:val="00E83B50"/>
    <w:rsid w:val="00E84158"/>
    <w:rsid w:val="00E846CD"/>
    <w:rsid w:val="00E8489A"/>
    <w:rsid w:val="00E84F1D"/>
    <w:rsid w:val="00E851D1"/>
    <w:rsid w:val="00E853B2"/>
    <w:rsid w:val="00E854B5"/>
    <w:rsid w:val="00E8554B"/>
    <w:rsid w:val="00E8554C"/>
    <w:rsid w:val="00E856CC"/>
    <w:rsid w:val="00E85A51"/>
    <w:rsid w:val="00E85FB3"/>
    <w:rsid w:val="00E86089"/>
    <w:rsid w:val="00E86406"/>
    <w:rsid w:val="00E8663E"/>
    <w:rsid w:val="00E86867"/>
    <w:rsid w:val="00E869EC"/>
    <w:rsid w:val="00E874C3"/>
    <w:rsid w:val="00E874D7"/>
    <w:rsid w:val="00E87754"/>
    <w:rsid w:val="00E87B89"/>
    <w:rsid w:val="00E87BF0"/>
    <w:rsid w:val="00E9070B"/>
    <w:rsid w:val="00E90782"/>
    <w:rsid w:val="00E90EF8"/>
    <w:rsid w:val="00E91265"/>
    <w:rsid w:val="00E91374"/>
    <w:rsid w:val="00E916A3"/>
    <w:rsid w:val="00E91748"/>
    <w:rsid w:val="00E92394"/>
    <w:rsid w:val="00E92772"/>
    <w:rsid w:val="00E9290A"/>
    <w:rsid w:val="00E92A98"/>
    <w:rsid w:val="00E92D78"/>
    <w:rsid w:val="00E92F5B"/>
    <w:rsid w:val="00E92FDC"/>
    <w:rsid w:val="00E931EB"/>
    <w:rsid w:val="00E9320C"/>
    <w:rsid w:val="00E9330C"/>
    <w:rsid w:val="00E9370E"/>
    <w:rsid w:val="00E9472D"/>
    <w:rsid w:val="00E947ED"/>
    <w:rsid w:val="00E948FD"/>
    <w:rsid w:val="00E94A87"/>
    <w:rsid w:val="00E94B91"/>
    <w:rsid w:val="00E95846"/>
    <w:rsid w:val="00E96029"/>
    <w:rsid w:val="00E96219"/>
    <w:rsid w:val="00E9632A"/>
    <w:rsid w:val="00E96C2A"/>
    <w:rsid w:val="00E96DC2"/>
    <w:rsid w:val="00E97B43"/>
    <w:rsid w:val="00EA0280"/>
    <w:rsid w:val="00EA0676"/>
    <w:rsid w:val="00EA06B7"/>
    <w:rsid w:val="00EA0711"/>
    <w:rsid w:val="00EA09B7"/>
    <w:rsid w:val="00EA0B63"/>
    <w:rsid w:val="00EA0C81"/>
    <w:rsid w:val="00EA0CAE"/>
    <w:rsid w:val="00EA0D80"/>
    <w:rsid w:val="00EA131B"/>
    <w:rsid w:val="00EA1507"/>
    <w:rsid w:val="00EA1A85"/>
    <w:rsid w:val="00EA1D9E"/>
    <w:rsid w:val="00EA1F23"/>
    <w:rsid w:val="00EA23A3"/>
    <w:rsid w:val="00EA2866"/>
    <w:rsid w:val="00EA30ED"/>
    <w:rsid w:val="00EA354B"/>
    <w:rsid w:val="00EA3648"/>
    <w:rsid w:val="00EA3693"/>
    <w:rsid w:val="00EA3ACD"/>
    <w:rsid w:val="00EA3B7D"/>
    <w:rsid w:val="00EA3EB6"/>
    <w:rsid w:val="00EA4103"/>
    <w:rsid w:val="00EA440A"/>
    <w:rsid w:val="00EA4481"/>
    <w:rsid w:val="00EA4524"/>
    <w:rsid w:val="00EA4FC3"/>
    <w:rsid w:val="00EA520E"/>
    <w:rsid w:val="00EA61C9"/>
    <w:rsid w:val="00EA61E0"/>
    <w:rsid w:val="00EA6AC6"/>
    <w:rsid w:val="00EA6B82"/>
    <w:rsid w:val="00EA79CB"/>
    <w:rsid w:val="00EA7A54"/>
    <w:rsid w:val="00EB01F6"/>
    <w:rsid w:val="00EB02B1"/>
    <w:rsid w:val="00EB037B"/>
    <w:rsid w:val="00EB0DBE"/>
    <w:rsid w:val="00EB0FAB"/>
    <w:rsid w:val="00EB10B1"/>
    <w:rsid w:val="00EB10F6"/>
    <w:rsid w:val="00EB161E"/>
    <w:rsid w:val="00EB1B51"/>
    <w:rsid w:val="00EB1DC8"/>
    <w:rsid w:val="00EB1DDE"/>
    <w:rsid w:val="00EB233A"/>
    <w:rsid w:val="00EB2366"/>
    <w:rsid w:val="00EB2775"/>
    <w:rsid w:val="00EB28E0"/>
    <w:rsid w:val="00EB2AD3"/>
    <w:rsid w:val="00EB30A0"/>
    <w:rsid w:val="00EB30D8"/>
    <w:rsid w:val="00EB3340"/>
    <w:rsid w:val="00EB36A5"/>
    <w:rsid w:val="00EB3B11"/>
    <w:rsid w:val="00EB4011"/>
    <w:rsid w:val="00EB42A9"/>
    <w:rsid w:val="00EB433E"/>
    <w:rsid w:val="00EB44C7"/>
    <w:rsid w:val="00EB4755"/>
    <w:rsid w:val="00EB4DAC"/>
    <w:rsid w:val="00EB50EC"/>
    <w:rsid w:val="00EB533B"/>
    <w:rsid w:val="00EB5450"/>
    <w:rsid w:val="00EB56DC"/>
    <w:rsid w:val="00EB5AFF"/>
    <w:rsid w:val="00EB6192"/>
    <w:rsid w:val="00EB657B"/>
    <w:rsid w:val="00EB6AB6"/>
    <w:rsid w:val="00EB6E74"/>
    <w:rsid w:val="00EB74BC"/>
    <w:rsid w:val="00EB78A0"/>
    <w:rsid w:val="00EB78D4"/>
    <w:rsid w:val="00EB7F28"/>
    <w:rsid w:val="00EC0019"/>
    <w:rsid w:val="00EC013B"/>
    <w:rsid w:val="00EC04B4"/>
    <w:rsid w:val="00EC0706"/>
    <w:rsid w:val="00EC0748"/>
    <w:rsid w:val="00EC07A1"/>
    <w:rsid w:val="00EC0B20"/>
    <w:rsid w:val="00EC0E59"/>
    <w:rsid w:val="00EC1235"/>
    <w:rsid w:val="00EC128D"/>
    <w:rsid w:val="00EC185C"/>
    <w:rsid w:val="00EC18DE"/>
    <w:rsid w:val="00EC1A84"/>
    <w:rsid w:val="00EC1ADC"/>
    <w:rsid w:val="00EC1F31"/>
    <w:rsid w:val="00EC2908"/>
    <w:rsid w:val="00EC2C35"/>
    <w:rsid w:val="00EC2E47"/>
    <w:rsid w:val="00EC2ECA"/>
    <w:rsid w:val="00EC31AD"/>
    <w:rsid w:val="00EC322B"/>
    <w:rsid w:val="00EC3488"/>
    <w:rsid w:val="00EC3549"/>
    <w:rsid w:val="00EC3714"/>
    <w:rsid w:val="00EC43EC"/>
    <w:rsid w:val="00EC47C1"/>
    <w:rsid w:val="00EC48FF"/>
    <w:rsid w:val="00EC4A7B"/>
    <w:rsid w:val="00EC4BA2"/>
    <w:rsid w:val="00EC509B"/>
    <w:rsid w:val="00EC528B"/>
    <w:rsid w:val="00EC5304"/>
    <w:rsid w:val="00EC5372"/>
    <w:rsid w:val="00EC5A39"/>
    <w:rsid w:val="00EC5DC2"/>
    <w:rsid w:val="00EC6259"/>
    <w:rsid w:val="00EC62FF"/>
    <w:rsid w:val="00EC6683"/>
    <w:rsid w:val="00EC6A28"/>
    <w:rsid w:val="00EC6CF3"/>
    <w:rsid w:val="00EC6D28"/>
    <w:rsid w:val="00EC7080"/>
    <w:rsid w:val="00EC70DC"/>
    <w:rsid w:val="00EC71E0"/>
    <w:rsid w:val="00EC73EE"/>
    <w:rsid w:val="00EC743A"/>
    <w:rsid w:val="00EC7606"/>
    <w:rsid w:val="00ED003C"/>
    <w:rsid w:val="00ED0B8D"/>
    <w:rsid w:val="00ED102B"/>
    <w:rsid w:val="00ED12CA"/>
    <w:rsid w:val="00ED13C9"/>
    <w:rsid w:val="00ED14CE"/>
    <w:rsid w:val="00ED16DE"/>
    <w:rsid w:val="00ED1957"/>
    <w:rsid w:val="00ED1A95"/>
    <w:rsid w:val="00ED1C46"/>
    <w:rsid w:val="00ED2157"/>
    <w:rsid w:val="00ED23FF"/>
    <w:rsid w:val="00ED26EC"/>
    <w:rsid w:val="00ED2FC0"/>
    <w:rsid w:val="00ED3037"/>
    <w:rsid w:val="00ED3320"/>
    <w:rsid w:val="00ED35B3"/>
    <w:rsid w:val="00ED35F8"/>
    <w:rsid w:val="00ED3698"/>
    <w:rsid w:val="00ED3D3A"/>
    <w:rsid w:val="00ED3E4A"/>
    <w:rsid w:val="00ED4008"/>
    <w:rsid w:val="00ED414F"/>
    <w:rsid w:val="00ED4E01"/>
    <w:rsid w:val="00ED4FAF"/>
    <w:rsid w:val="00ED54C2"/>
    <w:rsid w:val="00ED59A6"/>
    <w:rsid w:val="00ED5B87"/>
    <w:rsid w:val="00ED6A15"/>
    <w:rsid w:val="00ED7514"/>
    <w:rsid w:val="00ED79B6"/>
    <w:rsid w:val="00ED79CF"/>
    <w:rsid w:val="00ED7C96"/>
    <w:rsid w:val="00ED7D8C"/>
    <w:rsid w:val="00ED7FB4"/>
    <w:rsid w:val="00EE0076"/>
    <w:rsid w:val="00EE0462"/>
    <w:rsid w:val="00EE0B32"/>
    <w:rsid w:val="00EE0D7F"/>
    <w:rsid w:val="00EE0E9B"/>
    <w:rsid w:val="00EE1101"/>
    <w:rsid w:val="00EE1233"/>
    <w:rsid w:val="00EE13F1"/>
    <w:rsid w:val="00EE1405"/>
    <w:rsid w:val="00EE174C"/>
    <w:rsid w:val="00EE1800"/>
    <w:rsid w:val="00EE196B"/>
    <w:rsid w:val="00EE1BDF"/>
    <w:rsid w:val="00EE1EE5"/>
    <w:rsid w:val="00EE2590"/>
    <w:rsid w:val="00EE25CC"/>
    <w:rsid w:val="00EE298A"/>
    <w:rsid w:val="00EE2ADA"/>
    <w:rsid w:val="00EE2B3C"/>
    <w:rsid w:val="00EE2E94"/>
    <w:rsid w:val="00EE30FC"/>
    <w:rsid w:val="00EE3115"/>
    <w:rsid w:val="00EE3249"/>
    <w:rsid w:val="00EE34D6"/>
    <w:rsid w:val="00EE36A1"/>
    <w:rsid w:val="00EE3988"/>
    <w:rsid w:val="00EE3D2E"/>
    <w:rsid w:val="00EE43F4"/>
    <w:rsid w:val="00EE43F7"/>
    <w:rsid w:val="00EE4757"/>
    <w:rsid w:val="00EE5657"/>
    <w:rsid w:val="00EE5DFE"/>
    <w:rsid w:val="00EE5EDA"/>
    <w:rsid w:val="00EE5FA2"/>
    <w:rsid w:val="00EE6049"/>
    <w:rsid w:val="00EE60EB"/>
    <w:rsid w:val="00EE6564"/>
    <w:rsid w:val="00EE6BDB"/>
    <w:rsid w:val="00EE6CC2"/>
    <w:rsid w:val="00EE6ECA"/>
    <w:rsid w:val="00EE73D3"/>
    <w:rsid w:val="00EE73F1"/>
    <w:rsid w:val="00EE79F5"/>
    <w:rsid w:val="00EE7CFA"/>
    <w:rsid w:val="00EE7DDB"/>
    <w:rsid w:val="00EF0038"/>
    <w:rsid w:val="00EF149E"/>
    <w:rsid w:val="00EF1576"/>
    <w:rsid w:val="00EF18B2"/>
    <w:rsid w:val="00EF1DDC"/>
    <w:rsid w:val="00EF1E5C"/>
    <w:rsid w:val="00EF2099"/>
    <w:rsid w:val="00EF2848"/>
    <w:rsid w:val="00EF31D8"/>
    <w:rsid w:val="00EF3296"/>
    <w:rsid w:val="00EF3502"/>
    <w:rsid w:val="00EF3B9B"/>
    <w:rsid w:val="00EF3EC1"/>
    <w:rsid w:val="00EF5E82"/>
    <w:rsid w:val="00EF6036"/>
    <w:rsid w:val="00EF60A0"/>
    <w:rsid w:val="00EF62B1"/>
    <w:rsid w:val="00EF6477"/>
    <w:rsid w:val="00EF6AE2"/>
    <w:rsid w:val="00EF6B41"/>
    <w:rsid w:val="00EF6EA6"/>
    <w:rsid w:val="00EF6ECC"/>
    <w:rsid w:val="00EF70C1"/>
    <w:rsid w:val="00EF77DE"/>
    <w:rsid w:val="00EF7B46"/>
    <w:rsid w:val="00EF7F1A"/>
    <w:rsid w:val="00F00879"/>
    <w:rsid w:val="00F009B9"/>
    <w:rsid w:val="00F00EB5"/>
    <w:rsid w:val="00F010EA"/>
    <w:rsid w:val="00F013D2"/>
    <w:rsid w:val="00F01769"/>
    <w:rsid w:val="00F020B7"/>
    <w:rsid w:val="00F024F7"/>
    <w:rsid w:val="00F0297C"/>
    <w:rsid w:val="00F029AE"/>
    <w:rsid w:val="00F02AE0"/>
    <w:rsid w:val="00F02D85"/>
    <w:rsid w:val="00F0383E"/>
    <w:rsid w:val="00F04918"/>
    <w:rsid w:val="00F04B3D"/>
    <w:rsid w:val="00F0505D"/>
    <w:rsid w:val="00F0520E"/>
    <w:rsid w:val="00F05D41"/>
    <w:rsid w:val="00F05D94"/>
    <w:rsid w:val="00F06559"/>
    <w:rsid w:val="00F065E1"/>
    <w:rsid w:val="00F06680"/>
    <w:rsid w:val="00F0673D"/>
    <w:rsid w:val="00F069F3"/>
    <w:rsid w:val="00F06EE2"/>
    <w:rsid w:val="00F07141"/>
    <w:rsid w:val="00F075B3"/>
    <w:rsid w:val="00F076F3"/>
    <w:rsid w:val="00F0782B"/>
    <w:rsid w:val="00F07BAA"/>
    <w:rsid w:val="00F07C72"/>
    <w:rsid w:val="00F07C94"/>
    <w:rsid w:val="00F10402"/>
    <w:rsid w:val="00F107A3"/>
    <w:rsid w:val="00F10853"/>
    <w:rsid w:val="00F1133A"/>
    <w:rsid w:val="00F11776"/>
    <w:rsid w:val="00F11EEA"/>
    <w:rsid w:val="00F11EF0"/>
    <w:rsid w:val="00F121A3"/>
    <w:rsid w:val="00F123B8"/>
    <w:rsid w:val="00F125B0"/>
    <w:rsid w:val="00F12716"/>
    <w:rsid w:val="00F12760"/>
    <w:rsid w:val="00F127AA"/>
    <w:rsid w:val="00F12BAC"/>
    <w:rsid w:val="00F12BAD"/>
    <w:rsid w:val="00F131BC"/>
    <w:rsid w:val="00F132CC"/>
    <w:rsid w:val="00F13591"/>
    <w:rsid w:val="00F1364B"/>
    <w:rsid w:val="00F13C04"/>
    <w:rsid w:val="00F13D75"/>
    <w:rsid w:val="00F14572"/>
    <w:rsid w:val="00F14632"/>
    <w:rsid w:val="00F14956"/>
    <w:rsid w:val="00F158DE"/>
    <w:rsid w:val="00F15933"/>
    <w:rsid w:val="00F15A3E"/>
    <w:rsid w:val="00F15AFE"/>
    <w:rsid w:val="00F160E0"/>
    <w:rsid w:val="00F163B4"/>
    <w:rsid w:val="00F166B5"/>
    <w:rsid w:val="00F16948"/>
    <w:rsid w:val="00F16CCA"/>
    <w:rsid w:val="00F17174"/>
    <w:rsid w:val="00F17194"/>
    <w:rsid w:val="00F171F5"/>
    <w:rsid w:val="00F17245"/>
    <w:rsid w:val="00F172AF"/>
    <w:rsid w:val="00F173DC"/>
    <w:rsid w:val="00F17815"/>
    <w:rsid w:val="00F17B0D"/>
    <w:rsid w:val="00F20005"/>
    <w:rsid w:val="00F209A5"/>
    <w:rsid w:val="00F20D36"/>
    <w:rsid w:val="00F20F4F"/>
    <w:rsid w:val="00F211F1"/>
    <w:rsid w:val="00F2139F"/>
    <w:rsid w:val="00F21AD0"/>
    <w:rsid w:val="00F21BAE"/>
    <w:rsid w:val="00F21C13"/>
    <w:rsid w:val="00F220F5"/>
    <w:rsid w:val="00F222DC"/>
    <w:rsid w:val="00F22D0B"/>
    <w:rsid w:val="00F230FF"/>
    <w:rsid w:val="00F23108"/>
    <w:rsid w:val="00F23363"/>
    <w:rsid w:val="00F2375F"/>
    <w:rsid w:val="00F237AA"/>
    <w:rsid w:val="00F23995"/>
    <w:rsid w:val="00F23C3C"/>
    <w:rsid w:val="00F23EA8"/>
    <w:rsid w:val="00F23F08"/>
    <w:rsid w:val="00F2401C"/>
    <w:rsid w:val="00F24689"/>
    <w:rsid w:val="00F2480D"/>
    <w:rsid w:val="00F25097"/>
    <w:rsid w:val="00F2553B"/>
    <w:rsid w:val="00F2560E"/>
    <w:rsid w:val="00F25731"/>
    <w:rsid w:val="00F25757"/>
    <w:rsid w:val="00F25F59"/>
    <w:rsid w:val="00F2602C"/>
    <w:rsid w:val="00F26560"/>
    <w:rsid w:val="00F268F6"/>
    <w:rsid w:val="00F27279"/>
    <w:rsid w:val="00F275BC"/>
    <w:rsid w:val="00F27640"/>
    <w:rsid w:val="00F27A42"/>
    <w:rsid w:val="00F27F3B"/>
    <w:rsid w:val="00F27F6C"/>
    <w:rsid w:val="00F30303"/>
    <w:rsid w:val="00F303F8"/>
    <w:rsid w:val="00F30885"/>
    <w:rsid w:val="00F30B40"/>
    <w:rsid w:val="00F30B43"/>
    <w:rsid w:val="00F30D1C"/>
    <w:rsid w:val="00F31618"/>
    <w:rsid w:val="00F31CA7"/>
    <w:rsid w:val="00F31DE9"/>
    <w:rsid w:val="00F32170"/>
    <w:rsid w:val="00F32CAB"/>
    <w:rsid w:val="00F32E8E"/>
    <w:rsid w:val="00F3336B"/>
    <w:rsid w:val="00F335BE"/>
    <w:rsid w:val="00F34040"/>
    <w:rsid w:val="00F3413F"/>
    <w:rsid w:val="00F3420C"/>
    <w:rsid w:val="00F34CA7"/>
    <w:rsid w:val="00F34CD5"/>
    <w:rsid w:val="00F34DCF"/>
    <w:rsid w:val="00F35113"/>
    <w:rsid w:val="00F3541D"/>
    <w:rsid w:val="00F354A8"/>
    <w:rsid w:val="00F367D1"/>
    <w:rsid w:val="00F367E8"/>
    <w:rsid w:val="00F3689A"/>
    <w:rsid w:val="00F36C55"/>
    <w:rsid w:val="00F36DAC"/>
    <w:rsid w:val="00F371DC"/>
    <w:rsid w:val="00F3755E"/>
    <w:rsid w:val="00F3764B"/>
    <w:rsid w:val="00F3765D"/>
    <w:rsid w:val="00F378D6"/>
    <w:rsid w:val="00F37DC8"/>
    <w:rsid w:val="00F4006A"/>
    <w:rsid w:val="00F403B7"/>
    <w:rsid w:val="00F4073B"/>
    <w:rsid w:val="00F40928"/>
    <w:rsid w:val="00F40A59"/>
    <w:rsid w:val="00F40FCF"/>
    <w:rsid w:val="00F4140E"/>
    <w:rsid w:val="00F41548"/>
    <w:rsid w:val="00F41573"/>
    <w:rsid w:val="00F41B51"/>
    <w:rsid w:val="00F41BF4"/>
    <w:rsid w:val="00F41C7B"/>
    <w:rsid w:val="00F41DD6"/>
    <w:rsid w:val="00F41F0D"/>
    <w:rsid w:val="00F42397"/>
    <w:rsid w:val="00F42F44"/>
    <w:rsid w:val="00F42F8F"/>
    <w:rsid w:val="00F4320C"/>
    <w:rsid w:val="00F43471"/>
    <w:rsid w:val="00F434C1"/>
    <w:rsid w:val="00F43C35"/>
    <w:rsid w:val="00F43E1C"/>
    <w:rsid w:val="00F44019"/>
    <w:rsid w:val="00F441C7"/>
    <w:rsid w:val="00F44503"/>
    <w:rsid w:val="00F4457C"/>
    <w:rsid w:val="00F44CC0"/>
    <w:rsid w:val="00F4524A"/>
    <w:rsid w:val="00F45296"/>
    <w:rsid w:val="00F45355"/>
    <w:rsid w:val="00F45584"/>
    <w:rsid w:val="00F458F1"/>
    <w:rsid w:val="00F4666D"/>
    <w:rsid w:val="00F4686C"/>
    <w:rsid w:val="00F46BEC"/>
    <w:rsid w:val="00F47C68"/>
    <w:rsid w:val="00F47FF8"/>
    <w:rsid w:val="00F5019B"/>
    <w:rsid w:val="00F505DD"/>
    <w:rsid w:val="00F50C1A"/>
    <w:rsid w:val="00F51046"/>
    <w:rsid w:val="00F51EE0"/>
    <w:rsid w:val="00F51F46"/>
    <w:rsid w:val="00F52014"/>
    <w:rsid w:val="00F52028"/>
    <w:rsid w:val="00F521BE"/>
    <w:rsid w:val="00F52474"/>
    <w:rsid w:val="00F52523"/>
    <w:rsid w:val="00F5262D"/>
    <w:rsid w:val="00F5270C"/>
    <w:rsid w:val="00F5290E"/>
    <w:rsid w:val="00F52B8D"/>
    <w:rsid w:val="00F5339E"/>
    <w:rsid w:val="00F535EF"/>
    <w:rsid w:val="00F53949"/>
    <w:rsid w:val="00F53C37"/>
    <w:rsid w:val="00F54606"/>
    <w:rsid w:val="00F547EE"/>
    <w:rsid w:val="00F54A97"/>
    <w:rsid w:val="00F5527F"/>
    <w:rsid w:val="00F5551A"/>
    <w:rsid w:val="00F55B2F"/>
    <w:rsid w:val="00F55E7F"/>
    <w:rsid w:val="00F55EC4"/>
    <w:rsid w:val="00F560C9"/>
    <w:rsid w:val="00F5647A"/>
    <w:rsid w:val="00F56579"/>
    <w:rsid w:val="00F5687A"/>
    <w:rsid w:val="00F56986"/>
    <w:rsid w:val="00F56F65"/>
    <w:rsid w:val="00F5717E"/>
    <w:rsid w:val="00F5755D"/>
    <w:rsid w:val="00F57614"/>
    <w:rsid w:val="00F57AF6"/>
    <w:rsid w:val="00F57F6E"/>
    <w:rsid w:val="00F601EB"/>
    <w:rsid w:val="00F60440"/>
    <w:rsid w:val="00F6051B"/>
    <w:rsid w:val="00F60705"/>
    <w:rsid w:val="00F608A3"/>
    <w:rsid w:val="00F609CF"/>
    <w:rsid w:val="00F60A96"/>
    <w:rsid w:val="00F60D34"/>
    <w:rsid w:val="00F61488"/>
    <w:rsid w:val="00F6149E"/>
    <w:rsid w:val="00F61CE1"/>
    <w:rsid w:val="00F61ECD"/>
    <w:rsid w:val="00F61F22"/>
    <w:rsid w:val="00F624FF"/>
    <w:rsid w:val="00F6256E"/>
    <w:rsid w:val="00F62B85"/>
    <w:rsid w:val="00F62E31"/>
    <w:rsid w:val="00F631E0"/>
    <w:rsid w:val="00F6336D"/>
    <w:rsid w:val="00F63E81"/>
    <w:rsid w:val="00F63FC7"/>
    <w:rsid w:val="00F6419E"/>
    <w:rsid w:val="00F646E6"/>
    <w:rsid w:val="00F64C15"/>
    <w:rsid w:val="00F64CD5"/>
    <w:rsid w:val="00F64D3F"/>
    <w:rsid w:val="00F64E7B"/>
    <w:rsid w:val="00F651DC"/>
    <w:rsid w:val="00F6558E"/>
    <w:rsid w:val="00F655A1"/>
    <w:rsid w:val="00F657F9"/>
    <w:rsid w:val="00F65DD3"/>
    <w:rsid w:val="00F66031"/>
    <w:rsid w:val="00F661C8"/>
    <w:rsid w:val="00F665BD"/>
    <w:rsid w:val="00F66827"/>
    <w:rsid w:val="00F66ACD"/>
    <w:rsid w:val="00F66D6E"/>
    <w:rsid w:val="00F66E37"/>
    <w:rsid w:val="00F671A5"/>
    <w:rsid w:val="00F671B0"/>
    <w:rsid w:val="00F675DD"/>
    <w:rsid w:val="00F6783E"/>
    <w:rsid w:val="00F6798A"/>
    <w:rsid w:val="00F705AC"/>
    <w:rsid w:val="00F70BD2"/>
    <w:rsid w:val="00F70D92"/>
    <w:rsid w:val="00F70E5A"/>
    <w:rsid w:val="00F71193"/>
    <w:rsid w:val="00F7142D"/>
    <w:rsid w:val="00F7163F"/>
    <w:rsid w:val="00F7170C"/>
    <w:rsid w:val="00F72298"/>
    <w:rsid w:val="00F723B2"/>
    <w:rsid w:val="00F725D2"/>
    <w:rsid w:val="00F725E1"/>
    <w:rsid w:val="00F7289E"/>
    <w:rsid w:val="00F72C8E"/>
    <w:rsid w:val="00F73076"/>
    <w:rsid w:val="00F732FB"/>
    <w:rsid w:val="00F73F51"/>
    <w:rsid w:val="00F73F86"/>
    <w:rsid w:val="00F74D0B"/>
    <w:rsid w:val="00F7515C"/>
    <w:rsid w:val="00F7527F"/>
    <w:rsid w:val="00F755A5"/>
    <w:rsid w:val="00F75FAE"/>
    <w:rsid w:val="00F76381"/>
    <w:rsid w:val="00F76404"/>
    <w:rsid w:val="00F767BB"/>
    <w:rsid w:val="00F76C3B"/>
    <w:rsid w:val="00F76FA3"/>
    <w:rsid w:val="00F7735F"/>
    <w:rsid w:val="00F77486"/>
    <w:rsid w:val="00F77670"/>
    <w:rsid w:val="00F7772A"/>
    <w:rsid w:val="00F77B47"/>
    <w:rsid w:val="00F803CD"/>
    <w:rsid w:val="00F805D5"/>
    <w:rsid w:val="00F8128E"/>
    <w:rsid w:val="00F81AAA"/>
    <w:rsid w:val="00F81D22"/>
    <w:rsid w:val="00F82074"/>
    <w:rsid w:val="00F82281"/>
    <w:rsid w:val="00F82462"/>
    <w:rsid w:val="00F82B74"/>
    <w:rsid w:val="00F82C72"/>
    <w:rsid w:val="00F82E7D"/>
    <w:rsid w:val="00F83048"/>
    <w:rsid w:val="00F8311C"/>
    <w:rsid w:val="00F8349A"/>
    <w:rsid w:val="00F835E4"/>
    <w:rsid w:val="00F837EB"/>
    <w:rsid w:val="00F83A49"/>
    <w:rsid w:val="00F83C68"/>
    <w:rsid w:val="00F83F39"/>
    <w:rsid w:val="00F84DC4"/>
    <w:rsid w:val="00F84DED"/>
    <w:rsid w:val="00F851D8"/>
    <w:rsid w:val="00F8520A"/>
    <w:rsid w:val="00F85A4C"/>
    <w:rsid w:val="00F85B0B"/>
    <w:rsid w:val="00F85E1E"/>
    <w:rsid w:val="00F85F82"/>
    <w:rsid w:val="00F85F94"/>
    <w:rsid w:val="00F86227"/>
    <w:rsid w:val="00F86822"/>
    <w:rsid w:val="00F8695C"/>
    <w:rsid w:val="00F86A7A"/>
    <w:rsid w:val="00F872B6"/>
    <w:rsid w:val="00F87333"/>
    <w:rsid w:val="00F87609"/>
    <w:rsid w:val="00F876A0"/>
    <w:rsid w:val="00F878D6"/>
    <w:rsid w:val="00F87959"/>
    <w:rsid w:val="00F90047"/>
    <w:rsid w:val="00F902AF"/>
    <w:rsid w:val="00F90EEE"/>
    <w:rsid w:val="00F910CA"/>
    <w:rsid w:val="00F9138C"/>
    <w:rsid w:val="00F914DB"/>
    <w:rsid w:val="00F9166F"/>
    <w:rsid w:val="00F91D3F"/>
    <w:rsid w:val="00F91D7B"/>
    <w:rsid w:val="00F91E3E"/>
    <w:rsid w:val="00F91E85"/>
    <w:rsid w:val="00F92689"/>
    <w:rsid w:val="00F92885"/>
    <w:rsid w:val="00F930E6"/>
    <w:rsid w:val="00F935BB"/>
    <w:rsid w:val="00F93BC9"/>
    <w:rsid w:val="00F93D60"/>
    <w:rsid w:val="00F94582"/>
    <w:rsid w:val="00F94626"/>
    <w:rsid w:val="00F946BF"/>
    <w:rsid w:val="00F9477F"/>
    <w:rsid w:val="00F949DE"/>
    <w:rsid w:val="00F94C7D"/>
    <w:rsid w:val="00F95558"/>
    <w:rsid w:val="00F96055"/>
    <w:rsid w:val="00F96996"/>
    <w:rsid w:val="00F96E49"/>
    <w:rsid w:val="00F97455"/>
    <w:rsid w:val="00F9780A"/>
    <w:rsid w:val="00F979A4"/>
    <w:rsid w:val="00FA0104"/>
    <w:rsid w:val="00FA04DB"/>
    <w:rsid w:val="00FA0598"/>
    <w:rsid w:val="00FA08D9"/>
    <w:rsid w:val="00FA0C71"/>
    <w:rsid w:val="00FA1442"/>
    <w:rsid w:val="00FA1664"/>
    <w:rsid w:val="00FA1A70"/>
    <w:rsid w:val="00FA1C12"/>
    <w:rsid w:val="00FA1F86"/>
    <w:rsid w:val="00FA21E0"/>
    <w:rsid w:val="00FA290E"/>
    <w:rsid w:val="00FA30C1"/>
    <w:rsid w:val="00FA3452"/>
    <w:rsid w:val="00FA37CF"/>
    <w:rsid w:val="00FA390D"/>
    <w:rsid w:val="00FA3ED3"/>
    <w:rsid w:val="00FA4065"/>
    <w:rsid w:val="00FA424F"/>
    <w:rsid w:val="00FA42DB"/>
    <w:rsid w:val="00FA456A"/>
    <w:rsid w:val="00FA4EFC"/>
    <w:rsid w:val="00FA4F5A"/>
    <w:rsid w:val="00FA57F0"/>
    <w:rsid w:val="00FA590A"/>
    <w:rsid w:val="00FA5CC8"/>
    <w:rsid w:val="00FA6013"/>
    <w:rsid w:val="00FA626F"/>
    <w:rsid w:val="00FA66E5"/>
    <w:rsid w:val="00FA67AC"/>
    <w:rsid w:val="00FA68D5"/>
    <w:rsid w:val="00FA68F5"/>
    <w:rsid w:val="00FA6F75"/>
    <w:rsid w:val="00FA76E2"/>
    <w:rsid w:val="00FA7C9C"/>
    <w:rsid w:val="00FA7D49"/>
    <w:rsid w:val="00FB00D4"/>
    <w:rsid w:val="00FB075C"/>
    <w:rsid w:val="00FB092F"/>
    <w:rsid w:val="00FB0DE7"/>
    <w:rsid w:val="00FB125D"/>
    <w:rsid w:val="00FB1394"/>
    <w:rsid w:val="00FB13BC"/>
    <w:rsid w:val="00FB2B70"/>
    <w:rsid w:val="00FB2D01"/>
    <w:rsid w:val="00FB2E4F"/>
    <w:rsid w:val="00FB317F"/>
    <w:rsid w:val="00FB33DF"/>
    <w:rsid w:val="00FB3409"/>
    <w:rsid w:val="00FB364F"/>
    <w:rsid w:val="00FB3A85"/>
    <w:rsid w:val="00FB3B5B"/>
    <w:rsid w:val="00FB4156"/>
    <w:rsid w:val="00FB42DF"/>
    <w:rsid w:val="00FB4453"/>
    <w:rsid w:val="00FB482F"/>
    <w:rsid w:val="00FB4AD7"/>
    <w:rsid w:val="00FB4D79"/>
    <w:rsid w:val="00FB52A3"/>
    <w:rsid w:val="00FB568A"/>
    <w:rsid w:val="00FB5887"/>
    <w:rsid w:val="00FB5921"/>
    <w:rsid w:val="00FB5AF2"/>
    <w:rsid w:val="00FB5E21"/>
    <w:rsid w:val="00FB635B"/>
    <w:rsid w:val="00FB643B"/>
    <w:rsid w:val="00FB6835"/>
    <w:rsid w:val="00FB69D4"/>
    <w:rsid w:val="00FB6B88"/>
    <w:rsid w:val="00FB6CCF"/>
    <w:rsid w:val="00FB72D4"/>
    <w:rsid w:val="00FB75E4"/>
    <w:rsid w:val="00FB763E"/>
    <w:rsid w:val="00FB7F64"/>
    <w:rsid w:val="00FC0269"/>
    <w:rsid w:val="00FC03EE"/>
    <w:rsid w:val="00FC0BE4"/>
    <w:rsid w:val="00FC11E6"/>
    <w:rsid w:val="00FC3882"/>
    <w:rsid w:val="00FC38A4"/>
    <w:rsid w:val="00FC39DF"/>
    <w:rsid w:val="00FC4065"/>
    <w:rsid w:val="00FC408D"/>
    <w:rsid w:val="00FC411F"/>
    <w:rsid w:val="00FC4698"/>
    <w:rsid w:val="00FC46AB"/>
    <w:rsid w:val="00FC47F7"/>
    <w:rsid w:val="00FC4A72"/>
    <w:rsid w:val="00FC4CF5"/>
    <w:rsid w:val="00FC4DCD"/>
    <w:rsid w:val="00FC4E12"/>
    <w:rsid w:val="00FC4F95"/>
    <w:rsid w:val="00FC5E25"/>
    <w:rsid w:val="00FC6279"/>
    <w:rsid w:val="00FC6476"/>
    <w:rsid w:val="00FC6492"/>
    <w:rsid w:val="00FC681D"/>
    <w:rsid w:val="00FC6FE6"/>
    <w:rsid w:val="00FC7390"/>
    <w:rsid w:val="00FC757E"/>
    <w:rsid w:val="00FC759A"/>
    <w:rsid w:val="00FC76EA"/>
    <w:rsid w:val="00FC7852"/>
    <w:rsid w:val="00FC79B8"/>
    <w:rsid w:val="00FC7A0D"/>
    <w:rsid w:val="00FC7CB5"/>
    <w:rsid w:val="00FC7D04"/>
    <w:rsid w:val="00FD08C8"/>
    <w:rsid w:val="00FD0958"/>
    <w:rsid w:val="00FD116E"/>
    <w:rsid w:val="00FD140E"/>
    <w:rsid w:val="00FD19EA"/>
    <w:rsid w:val="00FD1E7D"/>
    <w:rsid w:val="00FD254C"/>
    <w:rsid w:val="00FD2BAD"/>
    <w:rsid w:val="00FD2CDA"/>
    <w:rsid w:val="00FD2D7F"/>
    <w:rsid w:val="00FD3158"/>
    <w:rsid w:val="00FD3CE1"/>
    <w:rsid w:val="00FD3CFB"/>
    <w:rsid w:val="00FD3FD3"/>
    <w:rsid w:val="00FD419E"/>
    <w:rsid w:val="00FD432E"/>
    <w:rsid w:val="00FD48EC"/>
    <w:rsid w:val="00FD4B12"/>
    <w:rsid w:val="00FD4ED8"/>
    <w:rsid w:val="00FD51BC"/>
    <w:rsid w:val="00FD53FA"/>
    <w:rsid w:val="00FD5D32"/>
    <w:rsid w:val="00FD5F4C"/>
    <w:rsid w:val="00FD614C"/>
    <w:rsid w:val="00FD6568"/>
    <w:rsid w:val="00FD691B"/>
    <w:rsid w:val="00FD6B41"/>
    <w:rsid w:val="00FD6FBB"/>
    <w:rsid w:val="00FD74EF"/>
    <w:rsid w:val="00FD7B52"/>
    <w:rsid w:val="00FE06FC"/>
    <w:rsid w:val="00FE0A9A"/>
    <w:rsid w:val="00FE0B88"/>
    <w:rsid w:val="00FE111D"/>
    <w:rsid w:val="00FE1269"/>
    <w:rsid w:val="00FE143B"/>
    <w:rsid w:val="00FE1D1F"/>
    <w:rsid w:val="00FE2227"/>
    <w:rsid w:val="00FE23E3"/>
    <w:rsid w:val="00FE2429"/>
    <w:rsid w:val="00FE2755"/>
    <w:rsid w:val="00FE2CB2"/>
    <w:rsid w:val="00FE3073"/>
    <w:rsid w:val="00FE3ACA"/>
    <w:rsid w:val="00FE3FF3"/>
    <w:rsid w:val="00FE4933"/>
    <w:rsid w:val="00FE4A6F"/>
    <w:rsid w:val="00FE4BBA"/>
    <w:rsid w:val="00FE4F50"/>
    <w:rsid w:val="00FE5539"/>
    <w:rsid w:val="00FE5559"/>
    <w:rsid w:val="00FE559F"/>
    <w:rsid w:val="00FE59EB"/>
    <w:rsid w:val="00FE5C3A"/>
    <w:rsid w:val="00FE5F5D"/>
    <w:rsid w:val="00FE6625"/>
    <w:rsid w:val="00FE6696"/>
    <w:rsid w:val="00FE6909"/>
    <w:rsid w:val="00FE6D65"/>
    <w:rsid w:val="00FE6F31"/>
    <w:rsid w:val="00FE7392"/>
    <w:rsid w:val="00FE7437"/>
    <w:rsid w:val="00FE7E38"/>
    <w:rsid w:val="00FE7ECA"/>
    <w:rsid w:val="00FE7EE0"/>
    <w:rsid w:val="00FF01D7"/>
    <w:rsid w:val="00FF032C"/>
    <w:rsid w:val="00FF0541"/>
    <w:rsid w:val="00FF0FB9"/>
    <w:rsid w:val="00FF15AF"/>
    <w:rsid w:val="00FF2131"/>
    <w:rsid w:val="00FF2507"/>
    <w:rsid w:val="00FF2B0A"/>
    <w:rsid w:val="00FF3102"/>
    <w:rsid w:val="00FF316D"/>
    <w:rsid w:val="00FF3749"/>
    <w:rsid w:val="00FF3B7D"/>
    <w:rsid w:val="00FF3ED0"/>
    <w:rsid w:val="00FF3F86"/>
    <w:rsid w:val="00FF4276"/>
    <w:rsid w:val="00FF434F"/>
    <w:rsid w:val="00FF4376"/>
    <w:rsid w:val="00FF4CCE"/>
    <w:rsid w:val="00FF524D"/>
    <w:rsid w:val="00FF538A"/>
    <w:rsid w:val="00FF53BD"/>
    <w:rsid w:val="00FF5D3A"/>
    <w:rsid w:val="00FF605E"/>
    <w:rsid w:val="00FF646B"/>
    <w:rsid w:val="00FF6957"/>
    <w:rsid w:val="00FF6BF9"/>
    <w:rsid w:val="00FF6C41"/>
    <w:rsid w:val="00FF6E57"/>
    <w:rsid w:val="00FF795B"/>
    <w:rsid w:val="00FF7AE3"/>
    <w:rsid w:val="00FF7CF2"/>
    <w:rsid w:val="00FF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D83DFA9"/>
  <w15:chartTrackingRefBased/>
  <w15:docId w15:val="{B0BDC80A-E474-4FB6-BED7-369054115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7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6402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A640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uiPriority w:val="9"/>
    <w:qFormat/>
    <w:rsid w:val="00A640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A640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A6402B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A6402B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A6402B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rsid w:val="00A6402B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A6402B"/>
    <w:pPr>
      <w:spacing w:after="120"/>
    </w:pPr>
  </w:style>
  <w:style w:type="paragraph" w:styleId="Header">
    <w:name w:val="header"/>
    <w:basedOn w:val="Normal"/>
    <w:link w:val="HeaderChar"/>
    <w:uiPriority w:val="99"/>
    <w:rsid w:val="00A640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A640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A640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A6402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A6402B"/>
    <w:rPr>
      <w:rFonts w:cs="Times New Roman"/>
      <w:b/>
      <w:bCs/>
    </w:rPr>
  </w:style>
  <w:style w:type="paragraph" w:styleId="ListBullet">
    <w:name w:val="List Bullet"/>
    <w:basedOn w:val="Normal"/>
    <w:rsid w:val="00A6402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A640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A6402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A6402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A6402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A6402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A6402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A6402B"/>
    <w:pPr>
      <w:ind w:left="284"/>
    </w:pPr>
  </w:style>
  <w:style w:type="paragraph" w:customStyle="1" w:styleId="AAFrameAddress">
    <w:name w:val="AA Frame Address"/>
    <w:basedOn w:val="Heading1"/>
    <w:rsid w:val="00A640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A6402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A6402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A640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A6402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A640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A6402B"/>
    <w:pPr>
      <w:ind w:left="851" w:hanging="284"/>
    </w:pPr>
  </w:style>
  <w:style w:type="paragraph" w:styleId="Index4">
    <w:name w:val="index 4"/>
    <w:basedOn w:val="Normal"/>
    <w:next w:val="Normal"/>
    <w:semiHidden/>
    <w:rsid w:val="00A6402B"/>
    <w:pPr>
      <w:ind w:left="1135" w:hanging="284"/>
    </w:pPr>
  </w:style>
  <w:style w:type="paragraph" w:styleId="Index6">
    <w:name w:val="index 6"/>
    <w:basedOn w:val="Normal"/>
    <w:next w:val="Normal"/>
    <w:semiHidden/>
    <w:rsid w:val="00A6402B"/>
    <w:pPr>
      <w:ind w:left="1702" w:hanging="284"/>
    </w:pPr>
  </w:style>
  <w:style w:type="paragraph" w:styleId="Index5">
    <w:name w:val="index 5"/>
    <w:basedOn w:val="Normal"/>
    <w:next w:val="Normal"/>
    <w:semiHidden/>
    <w:rsid w:val="00A6402B"/>
    <w:pPr>
      <w:ind w:left="1418" w:hanging="284"/>
    </w:pPr>
  </w:style>
  <w:style w:type="paragraph" w:styleId="Index7">
    <w:name w:val="index 7"/>
    <w:basedOn w:val="Normal"/>
    <w:next w:val="Normal"/>
    <w:semiHidden/>
    <w:rsid w:val="00A6402B"/>
    <w:pPr>
      <w:ind w:left="1985" w:hanging="284"/>
    </w:pPr>
  </w:style>
  <w:style w:type="paragraph" w:styleId="Index8">
    <w:name w:val="index 8"/>
    <w:basedOn w:val="Normal"/>
    <w:next w:val="Normal"/>
    <w:semiHidden/>
    <w:rsid w:val="00A6402B"/>
    <w:pPr>
      <w:ind w:left="2269" w:hanging="284"/>
    </w:pPr>
  </w:style>
  <w:style w:type="paragraph" w:styleId="Index9">
    <w:name w:val="index 9"/>
    <w:basedOn w:val="Normal"/>
    <w:next w:val="Normal"/>
    <w:semiHidden/>
    <w:rsid w:val="00A6402B"/>
    <w:pPr>
      <w:ind w:left="2552" w:hanging="284"/>
    </w:pPr>
  </w:style>
  <w:style w:type="paragraph" w:styleId="TOC2">
    <w:name w:val="toc 2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6402B"/>
    <w:pPr>
      <w:ind w:left="851"/>
    </w:pPr>
  </w:style>
  <w:style w:type="paragraph" w:styleId="TOC5">
    <w:name w:val="toc 5"/>
    <w:basedOn w:val="Normal"/>
    <w:next w:val="Normal"/>
    <w:semiHidden/>
    <w:rsid w:val="00A6402B"/>
    <w:pPr>
      <w:ind w:left="1134"/>
    </w:pPr>
  </w:style>
  <w:style w:type="paragraph" w:styleId="TOC6">
    <w:name w:val="toc 6"/>
    <w:basedOn w:val="Normal"/>
    <w:next w:val="Normal"/>
    <w:semiHidden/>
    <w:rsid w:val="00A6402B"/>
    <w:pPr>
      <w:ind w:left="1418"/>
    </w:pPr>
  </w:style>
  <w:style w:type="paragraph" w:styleId="TOC7">
    <w:name w:val="toc 7"/>
    <w:basedOn w:val="Normal"/>
    <w:next w:val="Normal"/>
    <w:semiHidden/>
    <w:rsid w:val="00A6402B"/>
    <w:pPr>
      <w:ind w:left="1701"/>
    </w:pPr>
  </w:style>
  <w:style w:type="paragraph" w:styleId="TOC8">
    <w:name w:val="toc 8"/>
    <w:basedOn w:val="Normal"/>
    <w:next w:val="Normal"/>
    <w:semiHidden/>
    <w:rsid w:val="00A6402B"/>
    <w:pPr>
      <w:ind w:left="1985"/>
    </w:pPr>
  </w:style>
  <w:style w:type="paragraph" w:styleId="TOC9">
    <w:name w:val="toc 9"/>
    <w:basedOn w:val="Normal"/>
    <w:next w:val="Normal"/>
    <w:semiHidden/>
    <w:rsid w:val="00A6402B"/>
    <w:pPr>
      <w:ind w:left="2268"/>
    </w:pPr>
  </w:style>
  <w:style w:type="paragraph" w:styleId="TableofFigures">
    <w:name w:val="table of figures"/>
    <w:basedOn w:val="Normal"/>
    <w:next w:val="Normal"/>
    <w:semiHidden/>
    <w:rsid w:val="00A6402B"/>
    <w:pPr>
      <w:ind w:left="567" w:hanging="567"/>
    </w:pPr>
  </w:style>
  <w:style w:type="paragraph" w:styleId="ListBullet5">
    <w:name w:val="List Bullet 5"/>
    <w:basedOn w:val="Normal"/>
    <w:rsid w:val="00A6402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A6402B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A6402B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A6402B"/>
    <w:pPr>
      <w:ind w:left="284" w:firstLine="284"/>
    </w:pPr>
  </w:style>
  <w:style w:type="character" w:styleId="Strong">
    <w:name w:val="Strong"/>
    <w:qFormat/>
    <w:rsid w:val="00A640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6402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A640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A640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6402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A640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A6402B"/>
    <w:pPr>
      <w:framePr w:h="1054" w:wrap="around" w:y="5920"/>
    </w:pPr>
  </w:style>
  <w:style w:type="paragraph" w:customStyle="1" w:styleId="ReportHeading3">
    <w:name w:val="ReportHeading3"/>
    <w:basedOn w:val="ReportHeading2"/>
    <w:rsid w:val="00A6402B"/>
    <w:pPr>
      <w:framePr w:h="443" w:wrap="around" w:y="8223"/>
    </w:pPr>
  </w:style>
  <w:style w:type="paragraph" w:customStyle="1" w:styleId="a">
    <w:name w:val="¢éÍ¤ÇÒÁ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A640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A640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A640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640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640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A6402B"/>
  </w:style>
  <w:style w:type="paragraph" w:customStyle="1" w:styleId="ASSETS">
    <w:name w:val="ASSET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A6402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5045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720"/>
      </w:tabs>
      <w:spacing w:after="0" w:line="240" w:lineRule="auto"/>
      <w:ind w:right="27"/>
    </w:pPr>
    <w:rPr>
      <w:rFonts w:asciiTheme="majorBidi" w:hAnsiTheme="majorBidi" w:cstheme="majorBidi"/>
      <w:b/>
      <w:bCs/>
      <w:i/>
      <w:iCs/>
      <w:sz w:val="30"/>
      <w:szCs w:val="30"/>
    </w:rPr>
  </w:style>
  <w:style w:type="character" w:customStyle="1" w:styleId="AccPolicyHeadingChar">
    <w:name w:val="Acc Policy Heading Char"/>
    <w:rsid w:val="00A6402B"/>
    <w:rPr>
      <w:rFonts w:ascii="Angsana New" w:eastAsia="MS Mincho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C120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A6402B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A640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6402B"/>
    <w:pPr>
      <w:spacing w:after="0"/>
    </w:pPr>
  </w:style>
  <w:style w:type="paragraph" w:customStyle="1" w:styleId="acctdividends">
    <w:name w:val="acct dividends"/>
    <w:aliases w:val="a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6402B"/>
    <w:pPr>
      <w:spacing w:after="0"/>
    </w:pPr>
  </w:style>
  <w:style w:type="paragraph" w:customStyle="1" w:styleId="acctindent">
    <w:name w:val="acct indent"/>
    <w:aliases w:val="ai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6402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6402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640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6402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640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640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640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6402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6402B"/>
    <w:pPr>
      <w:spacing w:after="0"/>
    </w:pPr>
  </w:style>
  <w:style w:type="paragraph" w:customStyle="1" w:styleId="List1a">
    <w:name w:val="List 1a"/>
    <w:aliases w:val="1a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640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A6402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6402B"/>
  </w:style>
  <w:style w:type="paragraph" w:customStyle="1" w:styleId="zreportaddinfo">
    <w:name w:val="zreport addinfo"/>
    <w:basedOn w:val="Normal"/>
    <w:rsid w:val="00A640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640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6402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640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640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6402B"/>
    <w:rPr>
      <w:b/>
      <w:bCs/>
    </w:rPr>
  </w:style>
  <w:style w:type="paragraph" w:customStyle="1" w:styleId="nineptbodytext">
    <w:name w:val="nine pt body text"/>
    <w:aliases w:val="9bt"/>
    <w:basedOn w:val="nineptnormal"/>
    <w:rsid w:val="00A6402B"/>
    <w:pPr>
      <w:spacing w:after="220"/>
    </w:pPr>
  </w:style>
  <w:style w:type="paragraph" w:customStyle="1" w:styleId="nineptnormal">
    <w:name w:val="nine pt normal"/>
    <w:aliases w:val="9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6402B"/>
    <w:pPr>
      <w:jc w:val="center"/>
    </w:pPr>
  </w:style>
  <w:style w:type="paragraph" w:customStyle="1" w:styleId="heading">
    <w:name w:val="heading"/>
    <w:aliases w:val="h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640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6402B"/>
  </w:style>
  <w:style w:type="paragraph" w:customStyle="1" w:styleId="nineptheadingcentredbold">
    <w:name w:val="nine pt heading centred bold"/>
    <w:aliases w:val="9hc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640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640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6402B"/>
    <w:rPr>
      <w:b/>
    </w:rPr>
  </w:style>
  <w:style w:type="paragraph" w:customStyle="1" w:styleId="nineptcolumntab1">
    <w:name w:val="nine pt column tab1"/>
    <w:aliases w:val="a91"/>
    <w:basedOn w:val="nineptnormal"/>
    <w:rsid w:val="00A6402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640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6402B"/>
    <w:pPr>
      <w:jc w:val="center"/>
    </w:pPr>
  </w:style>
  <w:style w:type="paragraph" w:customStyle="1" w:styleId="Normalheading">
    <w:name w:val="Normal heading"/>
    <w:aliases w:val="nh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6402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6402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6402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640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640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640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640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640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640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640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6402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640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640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640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640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640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640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6402B"/>
    <w:pPr>
      <w:spacing w:after="0"/>
    </w:pPr>
  </w:style>
  <w:style w:type="paragraph" w:customStyle="1" w:styleId="smallreturn">
    <w:name w:val="small return"/>
    <w:aliases w:val="sr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6402B"/>
    <w:pPr>
      <w:spacing w:after="0"/>
    </w:pPr>
  </w:style>
  <w:style w:type="paragraph" w:customStyle="1" w:styleId="headingbolditalic">
    <w:name w:val="heading bold italic"/>
    <w:aliases w:val="hbi"/>
    <w:basedOn w:val="heading"/>
    <w:rsid w:val="00A640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640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6402B"/>
    <w:pPr>
      <w:spacing w:after="0"/>
    </w:pPr>
  </w:style>
  <w:style w:type="paragraph" w:customStyle="1" w:styleId="blockbullet">
    <w:name w:val="block bullet"/>
    <w:aliases w:val="bb"/>
    <w:basedOn w:val="block"/>
    <w:rsid w:val="00A6402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640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6402B"/>
    <w:pPr>
      <w:spacing w:after="0"/>
    </w:pPr>
  </w:style>
  <w:style w:type="paragraph" w:customStyle="1" w:styleId="eightptnormal">
    <w:name w:val="eight pt normal"/>
    <w:aliases w:val="8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640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640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640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6402B"/>
    <w:rPr>
      <w:b/>
      <w:bCs/>
    </w:rPr>
  </w:style>
  <w:style w:type="paragraph" w:customStyle="1" w:styleId="eightptbodytext">
    <w:name w:val="eight pt body text"/>
    <w:aliases w:val="8bt"/>
    <w:basedOn w:val="eightptnormal"/>
    <w:rsid w:val="00A640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640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640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640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6402B"/>
    <w:pPr>
      <w:spacing w:after="0"/>
    </w:pPr>
  </w:style>
  <w:style w:type="paragraph" w:customStyle="1" w:styleId="eightptblock">
    <w:name w:val="eight pt block"/>
    <w:aliases w:val="8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640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640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640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6402B"/>
    <w:pPr>
      <w:spacing w:after="0"/>
    </w:pPr>
  </w:style>
  <w:style w:type="paragraph" w:customStyle="1" w:styleId="blockindent">
    <w:name w:val="block indent"/>
    <w:aliases w:val="bi"/>
    <w:basedOn w:val="block"/>
    <w:rsid w:val="00A640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6402B"/>
    <w:pPr>
      <w:jc w:val="center"/>
    </w:pPr>
  </w:style>
  <w:style w:type="paragraph" w:customStyle="1" w:styleId="nineptcol">
    <w:name w:val="nine pt %col"/>
    <w:aliases w:val="9%"/>
    <w:basedOn w:val="nineptnormal"/>
    <w:rsid w:val="00A640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640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640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640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A640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640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640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640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640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640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640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640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640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640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640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6402B"/>
    <w:pPr>
      <w:spacing w:after="80"/>
    </w:pPr>
  </w:style>
  <w:style w:type="paragraph" w:customStyle="1" w:styleId="nineptratecol">
    <w:name w:val="nine pt rate col"/>
    <w:aliases w:val="a9r"/>
    <w:basedOn w:val="nineptnormal"/>
    <w:rsid w:val="00A640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640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640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640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640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640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640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640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640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640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640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6402B"/>
    <w:pPr>
      <w:ind w:left="907" w:hanging="340"/>
    </w:pPr>
  </w:style>
  <w:style w:type="paragraph" w:customStyle="1" w:styleId="List3i">
    <w:name w:val="List 3i"/>
    <w:aliases w:val="3i"/>
    <w:basedOn w:val="List2i"/>
    <w:rsid w:val="00A640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640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640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640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640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640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640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6402B"/>
    <w:pPr>
      <w:spacing w:after="80"/>
    </w:pPr>
  </w:style>
  <w:style w:type="paragraph" w:customStyle="1" w:styleId="blockbullet2">
    <w:name w:val="block bullet 2"/>
    <w:aliases w:val="bb2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640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6402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A6402B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A6402B"/>
    <w:pPr>
      <w:ind w:left="1134"/>
    </w:pPr>
  </w:style>
  <w:style w:type="character" w:customStyle="1" w:styleId="AccPolicyalternativeChar">
    <w:name w:val="Acc Policy alternative Char"/>
    <w:basedOn w:val="AccPolicysubheadChar"/>
    <w:rsid w:val="00A6402B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640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640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A6402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A6402B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link w:val="BodyTextIndent3Char"/>
    <w:rsid w:val="00A6402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792"/>
      <w:jc w:val="center"/>
    </w:pPr>
    <w:rPr>
      <w:rFonts w:ascii="Times New Roman" w:eastAsia="Times New Roman" w:hAnsi="Times New Roman" w:cs="Times New Roman"/>
      <w:b/>
      <w:bCs/>
      <w:color w:val="0000FF"/>
      <w:sz w:val="36"/>
      <w:szCs w:val="36"/>
      <w:lang w:val="th-TH"/>
    </w:rPr>
  </w:style>
  <w:style w:type="paragraph" w:customStyle="1" w:styleId="a6">
    <w:name w:val="รายการย่อหน้า"/>
    <w:basedOn w:val="Normal"/>
    <w:qFormat/>
    <w:rsid w:val="00B339AF"/>
    <w:pPr>
      <w:ind w:left="720"/>
      <w:contextualSpacing/>
    </w:pPr>
    <w:rPr>
      <w:rFonts w:eastAsia="Times New Roman"/>
      <w:szCs w:val="22"/>
    </w:rPr>
  </w:style>
  <w:style w:type="paragraph" w:styleId="PlainText">
    <w:name w:val="Plain Text"/>
    <w:basedOn w:val="Normal"/>
    <w:link w:val="PlainTextChar"/>
    <w:rsid w:val="005610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Wingdings" w:eastAsia="Symbol" w:hAnsi="Wingdings"/>
      <w:sz w:val="20"/>
      <w:szCs w:val="20"/>
      <w:lang w:val="en-AU"/>
    </w:rPr>
  </w:style>
  <w:style w:type="paragraph" w:customStyle="1" w:styleId="Default">
    <w:name w:val="Default"/>
    <w:rsid w:val="00B6507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Hyperlink">
    <w:name w:val="Hyperlink"/>
    <w:uiPriority w:val="99"/>
    <w:rsid w:val="0099299D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1524EF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7539CA"/>
  </w:style>
  <w:style w:type="character" w:customStyle="1" w:styleId="Heading1Char1">
    <w:name w:val="Heading 1 Char1"/>
    <w:link w:val="Heading1"/>
    <w:rsid w:val="00D7756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uiPriority w:val="9"/>
    <w:rsid w:val="00D77567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D77567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D77567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D77567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D77567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D77567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link w:val="BodyText"/>
    <w:rsid w:val="00D77567"/>
    <w:rPr>
      <w:rFonts w:ascii="Arial" w:hAnsi="Arial"/>
      <w:sz w:val="18"/>
      <w:szCs w:val="18"/>
    </w:rPr>
  </w:style>
  <w:style w:type="character" w:customStyle="1" w:styleId="HeaderChar1">
    <w:name w:val="Header Char1"/>
    <w:rsid w:val="00D7756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link w:val="Footer"/>
    <w:uiPriority w:val="99"/>
    <w:rsid w:val="00D77567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basedOn w:val="BodyTextChar1"/>
    <w:link w:val="BodyTextFirstIndent"/>
    <w:rsid w:val="00D77567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D77567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rsid w:val="00D77567"/>
    <w:rPr>
      <w:rFonts w:ascii="Arial" w:hAnsi="Arial"/>
      <w:sz w:val="18"/>
      <w:szCs w:val="18"/>
    </w:rPr>
  </w:style>
  <w:style w:type="character" w:customStyle="1" w:styleId="BodyText2Char1">
    <w:name w:val="Body Text 2 Char1"/>
    <w:link w:val="BodyText2"/>
    <w:rsid w:val="00D77567"/>
    <w:rPr>
      <w:rFonts w:ascii="Book Antiqua" w:hAnsi="Book Antiqua"/>
      <w:sz w:val="22"/>
      <w:szCs w:val="22"/>
    </w:rPr>
  </w:style>
  <w:style w:type="character" w:customStyle="1" w:styleId="BodyText3Char1">
    <w:name w:val="Body Text 3 Char1"/>
    <w:link w:val="BodyText3"/>
    <w:rsid w:val="00D77567"/>
    <w:rPr>
      <w:rFonts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D77567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D77567"/>
    <w:rPr>
      <w:rFonts w:ascii="Tahoma" w:hAnsi="Tahoma" w:cs="Tahoma"/>
      <w:sz w:val="16"/>
      <w:szCs w:val="16"/>
    </w:rPr>
  </w:style>
  <w:style w:type="character" w:customStyle="1" w:styleId="SignatureChar1">
    <w:name w:val="Signature Char1"/>
    <w:link w:val="Signature"/>
    <w:rsid w:val="00D77567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D77567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D77567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D77567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D77567"/>
    <w:rPr>
      <w:sz w:val="29"/>
      <w:szCs w:val="29"/>
    </w:rPr>
  </w:style>
  <w:style w:type="character" w:customStyle="1" w:styleId="shorttext">
    <w:name w:val="short_text"/>
    <w:basedOn w:val="DefaultParagraphFont"/>
    <w:rsid w:val="00D77567"/>
  </w:style>
  <w:style w:type="character" w:customStyle="1" w:styleId="PlainTextChar">
    <w:name w:val="Plain Text Char"/>
    <w:link w:val="PlainText"/>
    <w:locked/>
    <w:rsid w:val="00D77567"/>
    <w:rPr>
      <w:rFonts w:ascii="Wingdings" w:eastAsia="Symbol" w:hAnsi="Wingdings"/>
      <w:lang w:val="en-AU"/>
    </w:rPr>
  </w:style>
  <w:style w:type="paragraph" w:styleId="CommentText">
    <w:name w:val="annotation text"/>
    <w:basedOn w:val="Normal"/>
    <w:link w:val="CommentTextChar"/>
    <w:rsid w:val="00D77567"/>
    <w:pPr>
      <w:spacing w:line="240" w:lineRule="auto"/>
    </w:pPr>
    <w:rPr>
      <w:rFonts w:eastAsia="Times New Roman"/>
      <w:sz w:val="20"/>
      <w:szCs w:val="25"/>
    </w:rPr>
  </w:style>
  <w:style w:type="character" w:customStyle="1" w:styleId="CommentTextChar">
    <w:name w:val="Comment Text Char"/>
    <w:link w:val="CommentText"/>
    <w:rsid w:val="00D77567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7567"/>
    <w:rPr>
      <w:b/>
      <w:bCs/>
    </w:rPr>
  </w:style>
  <w:style w:type="character" w:customStyle="1" w:styleId="CommentSubjectChar">
    <w:name w:val="Comment Subject Char"/>
    <w:link w:val="CommentSubject"/>
    <w:rsid w:val="00D77567"/>
    <w:rPr>
      <w:rFonts w:ascii="Arial" w:eastAsia="Times New Roman" w:hAnsi="Arial"/>
      <w:b/>
      <w:bCs/>
      <w:szCs w:val="25"/>
    </w:rPr>
  </w:style>
  <w:style w:type="character" w:customStyle="1" w:styleId="BodyText2Char">
    <w:name w:val="Body Text 2 Char"/>
    <w:uiPriority w:val="99"/>
    <w:locked/>
    <w:rsid w:val="00D77567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7567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7567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7567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7567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7567"/>
    <w:rPr>
      <w:rFonts w:cs="EucrosiaUPC"/>
      <w:b/>
      <w:bCs/>
      <w:sz w:val="30"/>
      <w:szCs w:val="30"/>
      <w:lang w:bidi="th-TH"/>
    </w:rPr>
  </w:style>
  <w:style w:type="character" w:customStyle="1" w:styleId="FooterChar">
    <w:name w:val="Footer Char"/>
    <w:uiPriority w:val="99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D77567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7567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7567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D77567"/>
    <w:rPr>
      <w:rFonts w:ascii="Arial" w:hAnsi="Arial" w:cs="Times New Roman"/>
      <w:sz w:val="18"/>
      <w:szCs w:val="18"/>
    </w:rPr>
  </w:style>
  <w:style w:type="character" w:customStyle="1" w:styleId="hps">
    <w:name w:val="hps"/>
    <w:rsid w:val="00D77567"/>
    <w:rPr>
      <w:rFonts w:cs="Times New Roman"/>
    </w:rPr>
  </w:style>
  <w:style w:type="character" w:customStyle="1" w:styleId="gt-icon-text1">
    <w:name w:val="gt-icon-text1"/>
    <w:rsid w:val="00D77567"/>
    <w:rPr>
      <w:rFonts w:cs="Times New Roman"/>
    </w:rPr>
  </w:style>
  <w:style w:type="character" w:customStyle="1" w:styleId="longtext">
    <w:name w:val="long_text"/>
    <w:rsid w:val="00D77567"/>
    <w:rPr>
      <w:rFonts w:cs="Times New Roman"/>
    </w:rPr>
  </w:style>
  <w:style w:type="character" w:styleId="CommentReference">
    <w:name w:val="annotation reference"/>
    <w:rsid w:val="00D77567"/>
    <w:rPr>
      <w:rFonts w:cs="Times New Roman"/>
      <w:sz w:val="16"/>
      <w:szCs w:val="16"/>
    </w:rPr>
  </w:style>
  <w:style w:type="character" w:customStyle="1" w:styleId="CharChar22">
    <w:name w:val="Char Char22"/>
    <w:rsid w:val="00D7756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756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756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77567"/>
  </w:style>
  <w:style w:type="character" w:styleId="Emphasis">
    <w:name w:val="Emphasis"/>
    <w:qFormat/>
    <w:rsid w:val="00D77567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D77567"/>
  </w:style>
  <w:style w:type="paragraph" w:customStyle="1" w:styleId="a7">
    <w:name w:val="การตรวจทานแก้ไข"/>
    <w:hidden/>
    <w:uiPriority w:val="99"/>
    <w:semiHidden/>
    <w:rsid w:val="00D77567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D77567"/>
    <w:rPr>
      <w:color w:val="4D90F0"/>
    </w:rPr>
  </w:style>
  <w:style w:type="character" w:customStyle="1" w:styleId="BodyTextIndent3Char">
    <w:name w:val="Body Text Indent 3 Char"/>
    <w:link w:val="BodyTextIndent3"/>
    <w:rsid w:val="00C524C8"/>
    <w:rPr>
      <w:rFonts w:ascii="Arial" w:hAnsi="Arial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62C2C"/>
    <w:pPr>
      <w:ind w:left="720"/>
      <w:contextualSpacing/>
    </w:pPr>
    <w:rPr>
      <w:szCs w:val="22"/>
    </w:rPr>
  </w:style>
  <w:style w:type="paragraph" w:styleId="Revision">
    <w:name w:val="Revision"/>
    <w:hidden/>
    <w:uiPriority w:val="99"/>
    <w:semiHidden/>
    <w:rsid w:val="002E210B"/>
    <w:rPr>
      <w:rFonts w:ascii="Arial" w:hAnsi="Arial"/>
      <w:sz w:val="18"/>
      <w:szCs w:val="22"/>
    </w:rPr>
  </w:style>
  <w:style w:type="character" w:styleId="FollowedHyperlink">
    <w:name w:val="FollowedHyperlink"/>
    <w:uiPriority w:val="99"/>
    <w:unhideWhenUsed/>
    <w:rsid w:val="002D4841"/>
    <w:rPr>
      <w:color w:val="800080"/>
      <w:u w:val="single"/>
    </w:rPr>
  </w:style>
  <w:style w:type="paragraph" w:styleId="NoSpacing">
    <w:name w:val="No Spacing"/>
    <w:uiPriority w:val="1"/>
    <w:qFormat/>
    <w:rsid w:val="00A343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125484"/>
    <w:rPr>
      <w:rFonts w:eastAsia="Batang"/>
    </w:rPr>
    <w:tblPr/>
  </w:style>
  <w:style w:type="paragraph" w:customStyle="1" w:styleId="Text">
    <w:name w:val="Text"/>
    <w:basedOn w:val="Normal"/>
    <w:rsid w:val="007E76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7E7666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3D26BC"/>
    <w:rPr>
      <w:rFonts w:ascii="Arial" w:hAnsi="Arial"/>
      <w:sz w:val="18"/>
      <w:szCs w:val="22"/>
    </w:rPr>
  </w:style>
  <w:style w:type="character" w:customStyle="1" w:styleId="TitleChar">
    <w:name w:val="Title Char"/>
    <w:basedOn w:val="DefaultParagraphFont"/>
    <w:link w:val="Title"/>
    <w:rsid w:val="0023246C"/>
    <w:rPr>
      <w:rFonts w:eastAsia="Times New Roman" w:cs="Times New Roman"/>
      <w:b/>
      <w:bCs/>
      <w:color w:val="0000FF"/>
      <w:sz w:val="36"/>
      <w:szCs w:val="36"/>
      <w:lang w:val="th-TH"/>
    </w:rPr>
  </w:style>
  <w:style w:type="paragraph" w:customStyle="1" w:styleId="AccountingPolicy">
    <w:name w:val="Accounting Policy"/>
    <w:basedOn w:val="Normal"/>
    <w:link w:val="AccountingPolicyChar1"/>
    <w:rsid w:val="00E5306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53063"/>
    <w:rPr>
      <w:rFonts w:ascii="Univers 45 Light" w:hAnsi="Univers 45 Light" w:cs="Univers 45 Light"/>
      <w:color w:val="00000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1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26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0921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35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41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78542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675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555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6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CA0EE2C782554EB6DD7709D62BB2A0" ma:contentTypeVersion="5" ma:contentTypeDescription="Create a new document." ma:contentTypeScope="" ma:versionID="8cfa7c2bd1ec99499a6b7f2790cbb3bb">
  <xsd:schema xmlns:xsd="http://www.w3.org/2001/XMLSchema" xmlns:xs="http://www.w3.org/2001/XMLSchema" xmlns:p="http://schemas.microsoft.com/office/2006/metadata/properties" xmlns:ns3="66dfc7de-b708-4e8e-8f7c-23e06c083a46" xmlns:ns4="557beebb-c69d-43e2-bfc0-4d0ae4c0b2f2" targetNamespace="http://schemas.microsoft.com/office/2006/metadata/properties" ma:root="true" ma:fieldsID="9ca7685be6e8299d522eb968ba526c55" ns3:_="" ns4:_="">
    <xsd:import namespace="66dfc7de-b708-4e8e-8f7c-23e06c083a46"/>
    <xsd:import namespace="557beebb-c69d-43e2-bfc0-4d0ae4c0b2f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dfc7de-b708-4e8e-8f7c-23e06c083a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7beebb-c69d-43e2-bfc0-4d0ae4c0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3337D-F330-45EA-88DD-8AC27C170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dfc7de-b708-4e8e-8f7c-23e06c083a46"/>
    <ds:schemaRef ds:uri="557beebb-c69d-43e2-bfc0-4d0ae4c0b2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49FFAD-7D6A-41C9-BA4E-07A4D81742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7A513B-4275-46F1-8F3F-B1F5219B27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B32E54-589B-45AA-B694-58A60B9E4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95</Pages>
  <Words>16006</Words>
  <Characters>91236</Characters>
  <Application>Microsoft Office Word</Application>
  <DocSecurity>0</DocSecurity>
  <Lines>760</Lines>
  <Paragraphs>214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107028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SUREE AMNUAYCHOATSAKUL</cp:lastModifiedBy>
  <cp:revision>2</cp:revision>
  <cp:lastPrinted>2020-08-24T05:07:00Z</cp:lastPrinted>
  <dcterms:created xsi:type="dcterms:W3CDTF">2020-08-28T08:05:00Z</dcterms:created>
  <dcterms:modified xsi:type="dcterms:W3CDTF">2020-08-28T08:05:00Z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0x0101007CCA0EE2C782554EB6DD7709D62BB2A0</vt:lpwstr>
  </property>
</Properties>
</file>