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1575C" w14:textId="77777777" w:rsidR="00DB308D" w:rsidRPr="0021372E" w:rsidRDefault="00DB308D" w:rsidP="004C2111">
      <w:pPr>
        <w:pStyle w:val="Reference"/>
        <w:rPr>
          <w:rFonts w:cstheme="minorBidi"/>
          <w:lang w:val="en-US" w:bidi="th-TH"/>
        </w:rPr>
      </w:pPr>
    </w:p>
    <w:p w14:paraId="3C212862" w14:textId="7777777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5F1707C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1921E69" w14:textId="77777777" w:rsidR="00D15EA5" w:rsidRDefault="00D15EA5" w:rsidP="00D15EA5">
      <w:pPr>
        <w:pStyle w:val="BodyText"/>
      </w:pPr>
    </w:p>
    <w:p w14:paraId="3EBD3E6B" w14:textId="77777777" w:rsidR="00DF7293" w:rsidRDefault="00DF7293" w:rsidP="00DF7293">
      <w:pPr>
        <w:pStyle w:val="BodyText"/>
        <w:spacing w:after="240" w:line="240" w:lineRule="auto"/>
        <w:rPr>
          <w:rFonts w:cstheme="minorBidi"/>
          <w:sz w:val="16"/>
          <w:szCs w:val="16"/>
          <w:lang w:bidi="th-TH"/>
        </w:rPr>
      </w:pPr>
    </w:p>
    <w:p w14:paraId="21AF1A30" w14:textId="77777777" w:rsidR="00973D1F" w:rsidRDefault="00973D1F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F70A7" w14:textId="053A1E75" w:rsidR="00AD3B26" w:rsidRPr="00DF7293" w:rsidRDefault="00AD3B26" w:rsidP="00973D1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B743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B743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B743C" w:rsidRPr="00FB743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ผู้ถือหุ้นของ</w:t>
      </w:r>
      <w:r w:rsidR="00FB743C" w:rsidRPr="00DF729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F7293" w:rsidRPr="00DF7293">
        <w:rPr>
          <w:rFonts w:ascii="Browallia New" w:hAnsi="Browallia New" w:cs="Browallia New"/>
          <w:b/>
          <w:bCs/>
          <w:sz w:val="28"/>
          <w:szCs w:val="28"/>
          <w:cs/>
          <w:lang w:eastAsia="th-TH"/>
        </w:rPr>
        <w:t>ไดเมท (สยาม) จำกัด (มหาชน)</w:t>
      </w:r>
    </w:p>
    <w:p w14:paraId="31C17C5A" w14:textId="77777777" w:rsidR="00AD3B26" w:rsidRPr="00AD3B26" w:rsidRDefault="00734D83" w:rsidP="00973D1F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256DFCC" w14:textId="77777777" w:rsidR="002A52A0" w:rsidRPr="007C713D" w:rsidRDefault="002A52A0" w:rsidP="002A52A0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7C713D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ความเห็นอย่างมีเงื่อนไข</w:t>
      </w:r>
    </w:p>
    <w:p w14:paraId="59D4503A" w14:textId="77777777" w:rsidR="002A52A0" w:rsidRPr="007C713D" w:rsidRDefault="002A52A0" w:rsidP="002A52A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77B56B" w14:textId="66B69EC7" w:rsidR="0034053E" w:rsidRPr="00DF7293" w:rsidRDefault="002A52A0" w:rsidP="003405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C713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34053E"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ไดเมท </w:t>
      </w:r>
      <w:r w:rsidR="0034053E" w:rsidRPr="00DF7293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34053E" w:rsidRPr="00DF72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สยาม</w:t>
      </w:r>
      <w:r w:rsidR="0034053E" w:rsidRPr="00DF7293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</w:t>
      </w:r>
      <w:r w:rsidR="0034053E" w:rsidRPr="00DF7293">
        <w:rPr>
          <w:rFonts w:ascii="Browallia New" w:hAnsi="Browallia New" w:cs="Browallia New"/>
          <w:sz w:val="28"/>
          <w:szCs w:val="28"/>
          <w:rtl/>
          <w:cs/>
        </w:rPr>
        <w:t>(</w:t>
      </w:r>
      <w:r w:rsidR="0034053E" w:rsidRPr="00DF7293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="0034053E" w:rsidRPr="00DF7293">
        <w:rPr>
          <w:rFonts w:ascii="Browallia New" w:hAnsi="Browallia New" w:cs="Browallia New"/>
          <w:sz w:val="28"/>
          <w:szCs w:val="28"/>
          <w:rtl/>
          <w:cs/>
        </w:rPr>
        <w:t>)</w:t>
      </w:r>
      <w:r w:rsidR="0034053E"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34053E">
        <w:rPr>
          <w:rFonts w:ascii="Browallia New" w:hAnsi="Browallia New" w:cs="Browallia New"/>
          <w:sz w:val="28"/>
          <w:szCs w:val="28"/>
          <w:lang w:bidi="th-TH"/>
        </w:rPr>
        <w:t xml:space="preserve"> (“</w:t>
      </w:r>
      <w:r w:rsidR="0034053E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34053E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3405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</w:t>
      </w:r>
      <w:r w:rsidR="0034053E"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งบแสดงฐานะการเงินรวม ณ วันที่ </w:t>
      </w:r>
      <w:r w:rsidR="0034053E" w:rsidRPr="00DF7293">
        <w:rPr>
          <w:rFonts w:ascii="Browallia New" w:hAnsi="Browallia New" w:cs="Browallia New"/>
          <w:sz w:val="28"/>
          <w:szCs w:val="28"/>
        </w:rPr>
        <w:t>3</w:t>
      </w:r>
      <w:r w:rsidR="0034053E" w:rsidRPr="00DF7293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053E"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053E" w:rsidRPr="00DF729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34053E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4053E" w:rsidRPr="00DF729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4053E" w:rsidRPr="0038391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</w:t>
      </w:r>
      <w:r w:rsidR="0034053E" w:rsidRPr="0038391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และงบกระแสเงินสดรวม</w:t>
      </w:r>
      <w:r w:rsidR="0034053E" w:rsidRPr="0038391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และหมายเหตุ</w:t>
      </w:r>
      <w:r w:rsidR="0034053E"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ประกอบงบการเงินรวม รวมถึงหมายเหตุ</w:t>
      </w:r>
      <w:r w:rsidR="0034053E" w:rsidRPr="00DF7293">
        <w:rPr>
          <w:rFonts w:ascii="Browallia New" w:hAnsi="Browallia New" w:cs="Browallia New"/>
          <w:sz w:val="28"/>
          <w:szCs w:val="28"/>
          <w:cs/>
          <w:lang w:bidi="th-TH"/>
        </w:rPr>
        <w:t>สรุปนโยบายการบัญชีที่สำคัญ</w:t>
      </w:r>
    </w:p>
    <w:p w14:paraId="1D109080" w14:textId="0377A0B8" w:rsidR="002A52A0" w:rsidRPr="007C713D" w:rsidRDefault="002A52A0" w:rsidP="002A52A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</w:pPr>
    </w:p>
    <w:p w14:paraId="1F844383" w14:textId="68325AEC" w:rsidR="002A52A0" w:rsidRPr="007C713D" w:rsidRDefault="002A52A0" w:rsidP="002A52A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C713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 ยกเว้นผลกระทบซึ่งอาจเกิดขึ้นตามที่กล่าวไว้ในเกณฑ์การแสดงความเห็นอย่างมีเงื่อนไข</w:t>
      </w:r>
      <w:r w:rsidRPr="007C713D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7C713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งบการเงินข้างต้นนี้แสดงฐานะการเงินรวมและเฉพาะของบริษัท </w:t>
      </w:r>
      <w:r w:rsidR="001F5F31"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ไดเมท </w:t>
      </w:r>
      <w:r w:rsidR="001F5F31" w:rsidRPr="00DF7293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1F5F31" w:rsidRPr="00DF72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สยาม</w:t>
      </w:r>
      <w:r w:rsidR="001F5F31" w:rsidRPr="00DF7293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1F5F31" w:rsidRPr="00DF7293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</w:t>
      </w:r>
      <w:r w:rsidR="001F5F31" w:rsidRPr="00DF7293">
        <w:rPr>
          <w:rFonts w:ascii="Browallia New" w:hAnsi="Browallia New" w:cs="Browallia New"/>
          <w:sz w:val="28"/>
          <w:szCs w:val="28"/>
          <w:rtl/>
          <w:cs/>
        </w:rPr>
        <w:t>(</w:t>
      </w:r>
      <w:r w:rsidR="001F5F31" w:rsidRPr="00DF7293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="001F5F31" w:rsidRPr="00DF7293">
        <w:rPr>
          <w:rFonts w:ascii="Browallia New" w:hAnsi="Browallia New" w:cs="Browallia New"/>
          <w:sz w:val="28"/>
          <w:szCs w:val="28"/>
          <w:rtl/>
          <w:cs/>
        </w:rPr>
        <w:t>)</w:t>
      </w:r>
      <w:r w:rsidR="001F5F31" w:rsidRPr="00DF72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F5F31" w:rsidRPr="00DF7293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Pr="007C713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C713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7C713D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760752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76075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7C713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C713D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760752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7C713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ผลการดำเนินงานรวมและเฉพาะของบริษัท และกระแสเงินสดรวมและเฉพาะของบริษัท 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23DFDB65" w14:textId="77777777" w:rsidR="00CD4D4E" w:rsidRPr="00613EDD" w:rsidRDefault="00CD4D4E" w:rsidP="0059671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39D08C7" w14:textId="77777777" w:rsidR="008B0509" w:rsidRPr="007C713D" w:rsidRDefault="008B0509" w:rsidP="008B050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7C713D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เกณฑ์ในการแสดงความเห็นอย่างมีเงื่อนไข</w:t>
      </w:r>
    </w:p>
    <w:p w14:paraId="6C48DE90" w14:textId="77777777" w:rsidR="003F16DE" w:rsidRPr="00DF7293" w:rsidRDefault="003F16DE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68FF10" w14:textId="2C9478DA" w:rsidR="00833E7B" w:rsidRPr="008B0509" w:rsidRDefault="00833E7B" w:rsidP="00776C48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B0509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เกณฑ์ในการแสดงความเห็น</w:t>
      </w:r>
      <w:r w:rsidR="008B0509" w:rsidRPr="008B0509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Pr="008B0509">
        <w:rPr>
          <w:rFonts w:ascii="Browallia New" w:hAnsi="Browallia New" w:cs="Browallia New" w:hint="cs"/>
          <w:sz w:val="28"/>
          <w:szCs w:val="28"/>
          <w:cs/>
          <w:lang w:bidi="th-TH"/>
        </w:rPr>
        <w:t>ของข้าพเจ้ามีดังนี้</w:t>
      </w:r>
      <w:r w:rsidRPr="008B050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CA3ED0E" w14:textId="77777777" w:rsidR="00833E7B" w:rsidRPr="008B0509" w:rsidRDefault="00833E7B" w:rsidP="00F0683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ABE655" w14:textId="6C1EEA7C" w:rsidR="00F06835" w:rsidRDefault="00F06835" w:rsidP="00D47B58">
      <w:pPr>
        <w:pStyle w:val="ListParagraph"/>
        <w:numPr>
          <w:ilvl w:val="0"/>
          <w:numId w:val="43"/>
        </w:num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B050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หาหลักฐานการสอบบัญชีที่เหมาะสมอย่างเพียงพอเกี่ยวกับบัญชีเงินฝากธนาคารที่แสดงอยู่ในงบแสดงฐานะการเงินรวม</w:t>
      </w:r>
      <w:r w:rsidRPr="008B050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B050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8B050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B050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8B050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C3046" w:rsidRPr="008B0509">
        <w:rPr>
          <w:rFonts w:ascii="Browallia New" w:hAnsi="Browallia New" w:cs="Browallia New"/>
          <w:sz w:val="28"/>
          <w:szCs w:val="28"/>
        </w:rPr>
        <w:t>3</w:t>
      </w:r>
      <w:r w:rsidR="001C3046" w:rsidRPr="008B0509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1C3046" w:rsidRPr="008B050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C3046" w:rsidRPr="008B050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1C3046" w:rsidRPr="008B050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C3046" w:rsidRPr="008B0509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8B050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B0509">
        <w:rPr>
          <w:rFonts w:ascii="Browallia New" w:hAnsi="Browallia New" w:cs="Browallia New" w:hint="cs"/>
          <w:sz w:val="28"/>
          <w:szCs w:val="28"/>
          <w:cs/>
          <w:lang w:bidi="th-TH"/>
        </w:rPr>
        <w:t>เป็นจำนวนเงิน</w:t>
      </w:r>
      <w:r w:rsidRPr="008B050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C3046" w:rsidRPr="008B0509">
        <w:rPr>
          <w:rFonts w:ascii="Browallia New" w:hAnsi="Browallia New" w:cs="Browallia New"/>
          <w:sz w:val="28"/>
          <w:szCs w:val="28"/>
          <w:lang w:val="en-US" w:bidi="th-TH"/>
        </w:rPr>
        <w:t>6.50</w:t>
      </w:r>
      <w:r w:rsidRPr="008B050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D7D7B">
        <w:rPr>
          <w:rFonts w:ascii="Browallia New" w:hAnsi="Browallia New" w:cs="Browallia New" w:hint="cs"/>
          <w:sz w:val="28"/>
          <w:szCs w:val="28"/>
          <w:cs/>
          <w:lang w:bidi="th-TH"/>
        </w:rPr>
        <w:t>ล้าน</w:t>
      </w:r>
      <w:r w:rsidRPr="008B0509">
        <w:rPr>
          <w:rFonts w:ascii="Browallia New" w:hAnsi="Browallia New" w:cs="Browallia New" w:hint="cs"/>
          <w:sz w:val="28"/>
          <w:szCs w:val="28"/>
          <w:cs/>
          <w:lang w:bidi="th-TH"/>
        </w:rPr>
        <w:t>บาท</w:t>
      </w:r>
      <w:r w:rsidRPr="008B050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B0509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เนื่องจากข้าพเจ้าไม่</w:t>
      </w:r>
      <w:r w:rsidR="00C83A9A" w:rsidRPr="00144E4C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</w:t>
      </w:r>
      <w:r w:rsidRPr="00144E4C">
        <w:rPr>
          <w:rFonts w:ascii="Browallia New" w:hAnsi="Browallia New" w:cs="Browallia New" w:hint="cs"/>
          <w:sz w:val="28"/>
          <w:szCs w:val="28"/>
          <w:cs/>
          <w:lang w:bidi="th-TH"/>
        </w:rPr>
        <w:t>ยืนยันยอดเงินฝากธนาคาร</w:t>
      </w:r>
      <w:r w:rsidR="00D47B58" w:rsidRPr="00144E4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4E4C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D47B58" w:rsidRPr="00144E4C">
        <w:rPr>
          <w:rFonts w:ascii="Browallia New" w:hAnsi="Browallia New" w:cs="Browallia New" w:hint="cs"/>
          <w:sz w:val="28"/>
          <w:szCs w:val="28"/>
          <w:cs/>
          <w:lang w:bidi="th-TH"/>
        </w:rPr>
        <w:t>เอกสาร</w:t>
      </w:r>
      <w:r w:rsidRPr="00144E4C">
        <w:rPr>
          <w:rFonts w:ascii="Browallia New" w:hAnsi="Browallia New" w:cs="Browallia New" w:hint="cs"/>
          <w:sz w:val="28"/>
          <w:szCs w:val="28"/>
          <w:cs/>
          <w:lang w:bidi="th-TH"/>
        </w:rPr>
        <w:t>เครดิตของบริษัทย่อยแห่งหนึ่ง</w:t>
      </w:r>
      <w:r w:rsidRPr="00144E4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7B58" w:rsidRPr="00144E4C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</w:t>
      </w:r>
      <w:r w:rsidR="00A30616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ผู้ถือหุ้นของ</w:t>
      </w:r>
      <w:r w:rsidRPr="00144E4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บริษัทย่อยดังกล่าว</w:t>
      </w:r>
      <w:r w:rsidR="00787B8B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D264DA">
        <w:rPr>
          <w:rFonts w:ascii="Browallia New" w:hAnsi="Browallia New" w:cs="Browallia New" w:hint="cs"/>
          <w:sz w:val="28"/>
          <w:szCs w:val="28"/>
          <w:cs/>
          <w:lang w:bidi="th-TH"/>
        </w:rPr>
        <w:t>มติอนุมัติ</w:t>
      </w:r>
      <w:r w:rsidR="00787B8B">
        <w:rPr>
          <w:rFonts w:ascii="Browallia New" w:hAnsi="Browallia New" w:cs="Browallia New" w:hint="cs"/>
          <w:sz w:val="28"/>
          <w:szCs w:val="28"/>
          <w:cs/>
          <w:lang w:bidi="th-TH"/>
        </w:rPr>
        <w:t>การแต่งตั้งกรรมก</w:t>
      </w:r>
      <w:r w:rsidR="00787B8B" w:rsidRPr="00B77471">
        <w:rPr>
          <w:rFonts w:ascii="Browallia New" w:hAnsi="Browallia New" w:cs="Browallia New" w:hint="cs"/>
          <w:sz w:val="28"/>
          <w:szCs w:val="28"/>
          <w:cs/>
          <w:lang w:bidi="th-TH"/>
        </w:rPr>
        <w:t>ารชุดใหม่</w:t>
      </w:r>
      <w:r w:rsidR="00EE5B8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เมื่อวันที่ </w:t>
      </w:r>
      <w:r w:rsidR="00EE5B86">
        <w:rPr>
          <w:rFonts w:ascii="Browallia New" w:hAnsi="Browallia New" w:cs="Browallia New"/>
          <w:sz w:val="28"/>
          <w:szCs w:val="28"/>
          <w:lang w:val="en-US" w:bidi="th-TH"/>
        </w:rPr>
        <w:t xml:space="preserve">22 </w:t>
      </w:r>
      <w:r w:rsidR="00EE5B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กรกฎาคม </w:t>
      </w:r>
      <w:r w:rsidR="00EE5B86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="00D85F05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</w:t>
      </w:r>
      <w:r w:rsidRPr="00D47B58">
        <w:rPr>
          <w:rFonts w:ascii="Browallia New" w:hAnsi="Browallia New" w:cs="Browallia New" w:hint="cs"/>
          <w:sz w:val="28"/>
          <w:szCs w:val="28"/>
          <w:cs/>
          <w:lang w:bidi="th-TH"/>
        </w:rPr>
        <w:t>อยู่ในขั้นตอนการเปลี่ยนแปลงกรรมการผู้มีอำนาจ</w:t>
      </w:r>
      <w:r w:rsidRPr="00D47B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47B58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D47B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47B5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ระบุได้ว่าบริษัทย่อยมีภาระผูกพันหรือรายการปรับปรุงใดที่จำเป็นที่เกี่ยวข้องกับบัญชีเงินฝากธนาคารดังกล่าว</w:t>
      </w:r>
    </w:p>
    <w:p w14:paraId="7916906D" w14:textId="1B340E81" w:rsidR="00F52D72" w:rsidRDefault="00F52D72" w:rsidP="00F52D72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1D2FA6" w14:textId="75B9C366" w:rsidR="00F52D72" w:rsidRDefault="00F52D72" w:rsidP="00F52D72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8A26EC" w14:textId="77777777" w:rsidR="00F52D72" w:rsidRPr="00F52D72" w:rsidRDefault="00F52D72" w:rsidP="00F52D72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4BEA2B" w14:textId="77777777" w:rsidR="00BF5C01" w:rsidRPr="00BF5C01" w:rsidRDefault="00F06835" w:rsidP="00BF5C01">
      <w:pPr>
        <w:pStyle w:val="ListParagraph"/>
        <w:numPr>
          <w:ilvl w:val="0"/>
          <w:numId w:val="43"/>
        </w:num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ข้าพเจ้าไม่สามารถหาหลักฐานการสอบบัญชีที่เหมาะสมอย่างเพียงพอเกี่ยวกับค่าใช้จ่ายค่าที่ปรึกษาและทนายความที่แสดงอยู่ในงบกำไรขาดทุนเบ็ดเสร็จรวมและเฉพาะของบริษัท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C3046" w:rsidRPr="00BF5C01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1C3046" w:rsidRPr="00BF5C01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เป็นจำนวนเงินรวม</w:t>
      </w:r>
      <w:r w:rsidR="001C3046" w:rsidRPr="00BF5C01">
        <w:rPr>
          <w:rFonts w:ascii="Browallia New" w:hAnsi="Browallia New" w:cs="Browallia New"/>
          <w:sz w:val="28"/>
          <w:szCs w:val="28"/>
          <w:lang w:bidi="th-TH"/>
        </w:rPr>
        <w:t xml:space="preserve"> 32.01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8737B"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เจ้าหนี้อื่น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C3046" w:rsidRPr="00BF5C01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C3046" w:rsidRPr="00BF5C01">
        <w:rPr>
          <w:rFonts w:ascii="Browallia New" w:hAnsi="Browallia New" w:cs="Browallia New"/>
          <w:sz w:val="28"/>
          <w:szCs w:val="28"/>
          <w:lang w:bidi="th-TH"/>
        </w:rPr>
        <w:t>2563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88728F" w:rsidRPr="00BF5C01">
        <w:rPr>
          <w:rFonts w:ascii="Browallia New" w:hAnsi="Browallia New" w:cs="Browallia New"/>
          <w:sz w:val="28"/>
          <w:szCs w:val="28"/>
          <w:lang w:val="en-US" w:bidi="th-TH"/>
        </w:rPr>
        <w:t xml:space="preserve"> 12.27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เนื่องจากบริษัทไม่สามารถหาหลักฐานการปฏิบัติงานของที่ปรึกษาและทนายความ</w:t>
      </w:r>
      <w:r w:rsidRPr="00BF5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F5C01" w:rsidRPr="00BF5C01">
        <w:rPr>
          <w:rFonts w:ascii="Browallia New" w:hAnsi="Browallia New" w:cs="Browallia New" w:hint="cs"/>
          <w:sz w:val="28"/>
          <w:szCs w:val="28"/>
          <w:cs/>
          <w:lang w:bidi="th-TH"/>
        </w:rPr>
        <w:t>และแสดงให้เป็นที่พอใจได้ว่าค่าใช้จ่ายดังกล่าวเกิดขึ้นจริง เหมาะสมหรือไม่</w:t>
      </w:r>
    </w:p>
    <w:p w14:paraId="5ACBFC9E" w14:textId="77777777" w:rsidR="00AB2114" w:rsidRPr="00BF5C01" w:rsidRDefault="00AB2114" w:rsidP="00BF5C01">
      <w:pPr>
        <w:spacing w:after="0"/>
        <w:jc w:val="thaiDistribute"/>
        <w:rPr>
          <w:rFonts w:ascii="Browallia New" w:hAnsi="Browallia New" w:cs="Browallia New"/>
          <w:sz w:val="28"/>
          <w:szCs w:val="28"/>
          <w:highlight w:val="yellow"/>
          <w:lang w:bidi="th-TH"/>
        </w:rPr>
      </w:pPr>
    </w:p>
    <w:p w14:paraId="42CDB01A" w14:textId="77777777" w:rsidR="00D70CA1" w:rsidRPr="00C9114B" w:rsidRDefault="00D70CA1" w:rsidP="00D70CA1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  <w:r w:rsidRPr="00C9114B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C9114B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C9114B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Pr="00C9114B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C9114B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ในวรรคความรับผิดชอบของผู้สอบบัญชีในการตรวจสอบงบการเงินรวมและเฉพาะของบริษัท</w:t>
      </w:r>
      <w:r w:rsidRPr="00C9114B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C9114B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C9114B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C9114B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C9114B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C9114B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ในส่วนที่เกี่ยวข้องกับการตรวจสอบงบการเงินรวมและเฉพาะของบริษัท</w:t>
      </w:r>
      <w:r w:rsidRPr="00C9114B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C9114B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C9114B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C9114B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ๆ</w:t>
      </w:r>
      <w:r w:rsidRPr="00C9114B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C9114B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C9114B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00C9114B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67E9B1C1" w14:textId="2F9E4A8C" w:rsidR="00D70CA1" w:rsidRDefault="00D70CA1" w:rsidP="00D70CA1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  <w:lang w:bidi="th-TH"/>
        </w:rPr>
      </w:pPr>
    </w:p>
    <w:p w14:paraId="715DE800" w14:textId="77777777" w:rsidR="00A609BC" w:rsidRPr="00A609BC" w:rsidRDefault="00A609BC" w:rsidP="00A609B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609B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ข้อมูลและเหตุการณ์ที่เน้น</w:t>
      </w:r>
    </w:p>
    <w:p w14:paraId="3A9A30E6" w14:textId="77777777" w:rsidR="00A609BC" w:rsidRDefault="00A609BC" w:rsidP="00A609B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52CCC8" w14:textId="77777777" w:rsidR="00A609BC" w:rsidRPr="00CC5A8D" w:rsidRDefault="00A609BC" w:rsidP="00A609B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ข้าพเจ้าขอให้สังเกตข้อมูลตามหมายเหตุประกอบงบการเงินข้อ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ว่าในระหว่างปี บริษัทได้ซื้อธุรกิจ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แห่ง ซึ่งอยู่ระหว่างการดำเนินการประเมินมูลค่ายุติธรรมของสินทรัพย์ที่ระบุได้ที่ได้มาและหนี้สินที่รับมา ณ วันซื้อธุรกิจ เพื่อทำการปรับปรุงรายการและจัดประเภทของสินทรัพย์และหนี้สินให้เหมาะสม ทั้งนี้ ข้าพเจ้าไม่ได้ให้ข้อสรุปอย่างมีเงื่อนไขในเรื่องนี้</w:t>
      </w:r>
    </w:p>
    <w:p w14:paraId="669EB3A0" w14:textId="77777777" w:rsidR="00A609BC" w:rsidRDefault="00A609BC" w:rsidP="00D70CA1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  <w:lang w:bidi="th-TH"/>
        </w:rPr>
      </w:pPr>
    </w:p>
    <w:p w14:paraId="163DFAFF" w14:textId="77777777" w:rsidR="00D663B8" w:rsidRPr="00DF7293" w:rsidRDefault="00D663B8" w:rsidP="00D663B8">
      <w:pPr>
        <w:spacing w:after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rtl/>
          <w:cs/>
        </w:rPr>
      </w:pPr>
      <w:r w:rsidRPr="00DF729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62D2BA8A" w14:textId="77777777" w:rsidR="00D663B8" w:rsidRDefault="00D663B8" w:rsidP="00D663B8">
      <w:pPr>
        <w:spacing w:after="0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4B93495A" w14:textId="75012320" w:rsidR="009B44BE" w:rsidRPr="009B44BE" w:rsidRDefault="009B44BE" w:rsidP="008A51FE">
      <w:pPr>
        <w:spacing w:after="0" w:line="240" w:lineRule="auto"/>
        <w:jc w:val="thaiDistribute"/>
        <w:rPr>
          <w:rFonts w:ascii="Arial" w:hAnsi="Arial"/>
          <w:szCs w:val="18"/>
          <w:lang w:val="en-US" w:bidi="th-TH"/>
        </w:rPr>
      </w:pPr>
      <w:r w:rsidRPr="009B44BE">
        <w:rPr>
          <w:rFonts w:ascii="Browallia New" w:hAnsi="Browallia New" w:cs="Browallia New"/>
          <w:sz w:val="28"/>
          <w:szCs w:val="28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นอกจากเรื่องที่กล่าวไว้ในวรรคเกณฑ์ในการแสดงความเห็นอย่างมีเงื่อนไ</w:t>
      </w:r>
      <w:r w:rsidR="00860CE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 </w:t>
      </w:r>
      <w:r w:rsidRPr="009B44BE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107F8F0" w14:textId="467FD38D" w:rsidR="00D663B8" w:rsidRDefault="00D663B8" w:rsidP="00D663B8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0E3A1EA" w14:textId="27C751BF" w:rsidR="002C0418" w:rsidRDefault="002C0418" w:rsidP="00D663B8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97C7A8" w14:textId="6DD34581" w:rsidR="002C0418" w:rsidRDefault="002C0418" w:rsidP="00D663B8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D1E5F05" w14:textId="71303814" w:rsidR="002C0418" w:rsidRDefault="002C0418" w:rsidP="00D663B8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1E43B5E" w14:textId="0BC678C4" w:rsidR="002C0418" w:rsidRDefault="002C0418" w:rsidP="00D663B8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813B518" w14:textId="5453D48A" w:rsidR="002C0418" w:rsidRDefault="002C0418" w:rsidP="00D663B8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F0DA23A" w14:textId="39155AB8" w:rsidR="00F52D72" w:rsidRDefault="00F52D72" w:rsidP="00D663B8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34621E9" w14:textId="348F8BB0" w:rsidR="00F52D72" w:rsidRDefault="00F52D72" w:rsidP="00D663B8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1EEA095" w14:textId="3A931CBE" w:rsidR="00F52D72" w:rsidRDefault="00F52D72" w:rsidP="00D663B8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8C269BC" w14:textId="77777777" w:rsidR="00F52D72" w:rsidRDefault="00F52D72" w:rsidP="00D663B8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055844C" w14:textId="0BC10D30" w:rsidR="002C0418" w:rsidRDefault="002C0418" w:rsidP="00D663B8">
      <w:pPr>
        <w:spacing w:after="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D663B8" w:rsidRPr="000D0A3D" w14:paraId="64EBEAD1" w14:textId="77777777" w:rsidTr="00CB251E">
        <w:trPr>
          <w:tblHeader/>
        </w:trPr>
        <w:tc>
          <w:tcPr>
            <w:tcW w:w="4059" w:type="dxa"/>
            <w:shd w:val="clear" w:color="auto" w:fill="auto"/>
          </w:tcPr>
          <w:p w14:paraId="09E5FBE9" w14:textId="77777777" w:rsidR="00D663B8" w:rsidRPr="000D0A3D" w:rsidRDefault="00D663B8" w:rsidP="00CB251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D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253" w:type="dxa"/>
            <w:shd w:val="clear" w:color="auto" w:fill="auto"/>
          </w:tcPr>
          <w:p w14:paraId="56FDE2A0" w14:textId="77777777" w:rsidR="00D663B8" w:rsidRPr="000D0A3D" w:rsidRDefault="00D663B8" w:rsidP="00CB251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D0A3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วิธีตอบสนองต่อเรื่องสำคัญในการตรวจสอบ</w:t>
            </w:r>
          </w:p>
        </w:tc>
      </w:tr>
      <w:tr w:rsidR="00D663B8" w:rsidRPr="000D0A3D" w14:paraId="62C69C80" w14:textId="77777777" w:rsidTr="00CB251E">
        <w:tc>
          <w:tcPr>
            <w:tcW w:w="4059" w:type="dxa"/>
            <w:shd w:val="clear" w:color="auto" w:fill="auto"/>
          </w:tcPr>
          <w:p w14:paraId="499C33D5" w14:textId="77777777" w:rsidR="00D663B8" w:rsidRPr="000D0A3D" w:rsidRDefault="00D663B8" w:rsidP="00CB251E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</w:pPr>
          </w:p>
          <w:p w14:paraId="087D5F67" w14:textId="77777777" w:rsidR="00D663B8" w:rsidRPr="000D0A3D" w:rsidRDefault="00D663B8" w:rsidP="00CB251E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</w:pPr>
            <w:r w:rsidRPr="000D0A3D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ค่าเผื่อสินค้าเคลื่อนไหวช้าและเสื่อมสภาพ</w:t>
            </w:r>
          </w:p>
          <w:p w14:paraId="4CC1B0E8" w14:textId="77777777" w:rsidR="00D663B8" w:rsidRPr="000D0A3D" w:rsidRDefault="00D663B8" w:rsidP="00CB251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</w:pPr>
          </w:p>
          <w:p w14:paraId="3DACA0DA" w14:textId="549AC1E7" w:rsidR="00D663B8" w:rsidRPr="00E87710" w:rsidRDefault="00D663B8" w:rsidP="00CB251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2563 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และบริษัท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บันทึกค่าเผื่อสินค้าเคลื่อนไหวช้าและเสื่อมสภาพ</w:t>
            </w:r>
            <w:r w:rsidRPr="000D0A3D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5B0B2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จำนวน</w:t>
            </w:r>
            <w:r w:rsidRPr="005B0B22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 xml:space="preserve"> 29.</w:t>
            </w:r>
            <w:r w:rsidR="003E5348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>91</w:t>
            </w:r>
            <w:r w:rsidRPr="005B0B22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 xml:space="preserve"> </w:t>
            </w:r>
            <w:r w:rsidRPr="005B0B2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 xml:space="preserve">ล้านบาทและ </w:t>
            </w:r>
            <w:r w:rsidRPr="005B0B22">
              <w:rPr>
                <w:rFonts w:ascii="Browallia New" w:hAnsi="Browallia New" w:cs="Browallia New"/>
                <w:spacing w:val="-6"/>
                <w:sz w:val="28"/>
                <w:szCs w:val="28"/>
                <w:lang w:val="en-US" w:bidi="th-TH"/>
              </w:rPr>
              <w:t>29.</w:t>
            </w:r>
            <w:r w:rsidR="003E5348">
              <w:rPr>
                <w:rFonts w:ascii="Browallia New" w:hAnsi="Browallia New" w:cs="Browallia New"/>
                <w:spacing w:val="-6"/>
                <w:sz w:val="28"/>
                <w:szCs w:val="28"/>
                <w:lang w:val="en-US" w:bidi="th-TH"/>
              </w:rPr>
              <w:t>48</w:t>
            </w:r>
            <w:r w:rsidRPr="00E87710">
              <w:rPr>
                <w:rFonts w:ascii="Browallia New" w:hAnsi="Browallia New" w:cs="Browallia New"/>
                <w:spacing w:val="-6"/>
                <w:sz w:val="28"/>
                <w:szCs w:val="28"/>
                <w:lang w:val="en-US" w:bidi="th-TH"/>
              </w:rPr>
              <w:t xml:space="preserve"> </w:t>
            </w:r>
            <w:r w:rsidRPr="00E87710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 w:bidi="th-TH"/>
              </w:rPr>
              <w:t>ล้านบาทตามลำดับ</w:t>
            </w:r>
            <w:r w:rsidRPr="00E8771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ข้าพเจ้าให้ความ</w:t>
            </w:r>
            <w:r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สำคัญสำหรับเรื่องนี้เนื่องจากว่าค่าเผื่อสินค้า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เคลื่อนไหวช้าและเสื่อมสภาพ</w:t>
            </w:r>
            <w:r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นั้นต้องใช้ดุลยพินิจ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  <w:r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ในการพิจารณาจาก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สภาพ </w:t>
            </w:r>
            <w:r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อายุของสินค้าและ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ระบุ</w:t>
            </w:r>
            <w:r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ราคาที่คาดว่าจะขายได้</w:t>
            </w:r>
          </w:p>
          <w:p w14:paraId="22A3AC9B" w14:textId="77777777" w:rsidR="00D663B8" w:rsidRPr="00E87710" w:rsidRDefault="00D663B8" w:rsidP="00CB251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7C216EE0" w14:textId="77777777" w:rsidR="00D663B8" w:rsidRPr="000D0A3D" w:rsidRDefault="00D663B8" w:rsidP="00CB251E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E8771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ตามที่เปิดเผยใน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หมายเหตุประกอบงบการเงินข้อ</w:t>
            </w:r>
            <w:r w:rsidRPr="00E8771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4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เรื่องการประมาณการทางบัญชีที่สำคัญ ข้อสมมติฐาน การใช้ดุลยพินิจ และการจัดการความเสี่ยงในส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่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วนของทุน และหมายเหตุประกอบงบการเงินข้อ </w:t>
            </w:r>
            <w:r w:rsidRPr="00E8771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9 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เรื่อง</w:t>
            </w:r>
            <w:r w:rsidRPr="00E8771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E8771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สินค้าคงเหลือ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สำหรับรายละเอียดยอดคงเหลือสินค้าคงเหลือ</w:t>
            </w:r>
          </w:p>
          <w:p w14:paraId="5A6F620E" w14:textId="77777777" w:rsidR="00D663B8" w:rsidRPr="000D0A3D" w:rsidRDefault="00D663B8" w:rsidP="00CB251E">
            <w:pPr>
              <w:autoSpaceDE w:val="0"/>
              <w:autoSpaceDN w:val="0"/>
              <w:adjustRightInd w:val="0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53" w:type="dxa"/>
            <w:shd w:val="clear" w:color="auto" w:fill="auto"/>
          </w:tcPr>
          <w:p w14:paraId="7E1193AA" w14:textId="77777777" w:rsidR="00D663B8" w:rsidRPr="000D0A3D" w:rsidRDefault="00D663B8" w:rsidP="00CB251E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035AE622" w14:textId="77777777" w:rsidR="00D663B8" w:rsidRPr="000D0A3D" w:rsidRDefault="00D663B8" w:rsidP="00CB251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513B661D" w14:textId="77777777" w:rsidR="00D663B8" w:rsidRPr="000D0A3D" w:rsidRDefault="00D663B8" w:rsidP="00CB251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6EC9567A" w14:textId="77777777" w:rsidR="00D663B8" w:rsidRPr="000D0A3D" w:rsidRDefault="00D663B8" w:rsidP="00CB251E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3D076E65" w14:textId="77777777" w:rsidR="00D663B8" w:rsidRPr="000D0A3D" w:rsidRDefault="00D663B8" w:rsidP="00CB251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ทำความเข้าใจถึงลักษณะและประเภทของสินค้าคงเหลือ รวมถึงนโยบาย วิธีการคำนวณค่าเผื่อสินค้า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เคลื่อนไหวช้าและเสื่อมสภาพ</w:t>
            </w:r>
          </w:p>
          <w:p w14:paraId="6122FE11" w14:textId="77777777" w:rsidR="00D663B8" w:rsidRDefault="00D663B8" w:rsidP="00CB251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สุ่มตัวอย่างเพื่อทดสอบรายงานอายุสินค้าแต่ละประเภท เพื่อทดสอบการคำนวณค่าเผื่อสินค้า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เคลื่อนไหวช้าและเสื่อมสภาพ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และเปรียบเทียบ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ผลกับจำนวนที่ประมาณการ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ที่ผู้บริหารประเมิน</w:t>
            </w:r>
          </w:p>
          <w:p w14:paraId="1679C92A" w14:textId="77777777" w:rsidR="00D663B8" w:rsidRPr="000D0A3D" w:rsidRDefault="00D663B8" w:rsidP="00CB251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สังเกตการณ์สภาพของสินค้าคงเหลือที่มีอายุค้างนาน ว่ายังมีสภาพดี และยังสามารถใช้งานได้ </w:t>
            </w:r>
          </w:p>
          <w:p w14:paraId="592714D1" w14:textId="77777777" w:rsidR="00D663B8" w:rsidRPr="000D0A3D" w:rsidRDefault="00D663B8" w:rsidP="00CB251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ตรวจสอบรายการขายหลังวันสิ้นงวด เพื่อให้ได้ความเชื่อมั่น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มูลค่าของสินค้าคงเหลือไม่เกินกว่า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มูลค่าที่คาดว่าจะได้รับ</w:t>
            </w:r>
          </w:p>
          <w:p w14:paraId="4B56777B" w14:textId="77777777" w:rsidR="00D663B8" w:rsidRPr="000D0A3D" w:rsidRDefault="00D663B8" w:rsidP="00CB251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ความเหมาะสมและ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ความเพียงพอของ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การเปิดเผยข้อมูลของ</w:t>
            </w:r>
            <w:r w:rsidRPr="000D0A3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</w:t>
            </w:r>
            <w:r w:rsidRPr="000D0A3D">
              <w:rPr>
                <w:rFonts w:ascii="Browallia New" w:hAnsi="Browallia New" w:cs="Browallia New" w:hint="cs"/>
                <w:sz w:val="28"/>
                <w:szCs w:val="28"/>
                <w:cs/>
              </w:rPr>
              <w:t>เคลื่อนไหวช้าและเสื่อมสภาพ</w:t>
            </w:r>
          </w:p>
          <w:p w14:paraId="4F32968E" w14:textId="77777777" w:rsidR="00D663B8" w:rsidRPr="000D0A3D" w:rsidRDefault="00D663B8" w:rsidP="00CB251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</w:tbl>
    <w:p w14:paraId="786ECF4F" w14:textId="77777777" w:rsidR="00D663B8" w:rsidRDefault="00D663B8" w:rsidP="00D663B8">
      <w:pPr>
        <w:jc w:val="thaiDistribute"/>
        <w:rPr>
          <w:rFonts w:ascii="Browallia New" w:hAnsi="Browallia New" w:cs="Browallia New"/>
          <w:lang w:bidi="th-TH"/>
        </w:rPr>
      </w:pPr>
    </w:p>
    <w:p w14:paraId="4E1410B8" w14:textId="77777777" w:rsidR="00D663B8" w:rsidRDefault="00D663B8" w:rsidP="00D663B8">
      <w:pPr>
        <w:jc w:val="thaiDistribute"/>
        <w:rPr>
          <w:rFonts w:ascii="Browallia New" w:hAnsi="Browallia New" w:cs="Browallia New"/>
          <w:lang w:bidi="th-TH"/>
        </w:rPr>
      </w:pPr>
    </w:p>
    <w:p w14:paraId="72D248F8" w14:textId="05047509" w:rsidR="00D663B8" w:rsidRDefault="00D663B8" w:rsidP="00D663B8">
      <w:pPr>
        <w:jc w:val="thaiDistribute"/>
        <w:rPr>
          <w:rFonts w:ascii="Browallia New" w:hAnsi="Browallia New" w:cs="Browallia New"/>
          <w:lang w:bidi="th-TH"/>
        </w:rPr>
      </w:pPr>
    </w:p>
    <w:p w14:paraId="170A946B" w14:textId="0BEC7E8D" w:rsidR="002C0418" w:rsidRDefault="002C0418" w:rsidP="00D663B8">
      <w:pPr>
        <w:jc w:val="thaiDistribute"/>
        <w:rPr>
          <w:rFonts w:ascii="Browallia New" w:hAnsi="Browallia New" w:cs="Browallia New"/>
          <w:lang w:bidi="th-TH"/>
        </w:rPr>
      </w:pPr>
    </w:p>
    <w:p w14:paraId="0ABFAB1C" w14:textId="76141A60" w:rsidR="002C0418" w:rsidRDefault="002C0418" w:rsidP="00D663B8">
      <w:pPr>
        <w:jc w:val="thaiDistribute"/>
        <w:rPr>
          <w:rFonts w:ascii="Browallia New" w:hAnsi="Browallia New" w:cs="Browallia New"/>
          <w:lang w:bidi="th-TH"/>
        </w:rPr>
      </w:pPr>
    </w:p>
    <w:p w14:paraId="22433F51" w14:textId="3842B13B" w:rsidR="002C0418" w:rsidRDefault="002C0418" w:rsidP="00D663B8">
      <w:pPr>
        <w:jc w:val="thaiDistribute"/>
        <w:rPr>
          <w:rFonts w:ascii="Browallia New" w:hAnsi="Browallia New" w:cs="Browallia New"/>
          <w:lang w:bidi="th-TH"/>
        </w:rPr>
      </w:pPr>
    </w:p>
    <w:p w14:paraId="7195E65E" w14:textId="77777777" w:rsidR="002C0418" w:rsidRDefault="002C0418" w:rsidP="00D663B8">
      <w:pPr>
        <w:jc w:val="thaiDistribute"/>
        <w:rPr>
          <w:rFonts w:ascii="Browallia New" w:hAnsi="Browallia New" w:cs="Browallia New"/>
          <w:lang w:bidi="th-TH"/>
        </w:rPr>
      </w:pPr>
    </w:p>
    <w:p w14:paraId="31B2D44C" w14:textId="34872C78" w:rsidR="002C0418" w:rsidRDefault="002C0418" w:rsidP="00D663B8">
      <w:pPr>
        <w:jc w:val="thaiDistribute"/>
        <w:rPr>
          <w:rFonts w:ascii="Browallia New" w:hAnsi="Browallia New" w:cs="Browallia New"/>
          <w:lang w:bidi="th-TH"/>
        </w:rPr>
      </w:pPr>
    </w:p>
    <w:p w14:paraId="40C1CEA9" w14:textId="491B1B54" w:rsidR="002C0418" w:rsidRDefault="002C0418" w:rsidP="00D663B8">
      <w:pPr>
        <w:jc w:val="thaiDistribute"/>
        <w:rPr>
          <w:rFonts w:ascii="Browallia New" w:hAnsi="Browallia New" w:cs="Browallia New"/>
          <w:lang w:bidi="th-TH"/>
        </w:rPr>
      </w:pPr>
    </w:p>
    <w:p w14:paraId="2FF449C5" w14:textId="49BEE5C1" w:rsidR="003C2322" w:rsidRDefault="003C2322" w:rsidP="00D663B8">
      <w:pPr>
        <w:jc w:val="thaiDistribute"/>
        <w:rPr>
          <w:rFonts w:ascii="Browallia New" w:hAnsi="Browallia New" w:cs="Browallia New"/>
          <w:lang w:bidi="th-TH"/>
        </w:rPr>
      </w:pPr>
    </w:p>
    <w:p w14:paraId="3B80F920" w14:textId="77777777" w:rsidR="003C2322" w:rsidRDefault="003C2322" w:rsidP="00D663B8">
      <w:pPr>
        <w:jc w:val="thaiDistribute"/>
        <w:rPr>
          <w:rFonts w:ascii="Browallia New" w:hAnsi="Browallia New" w:cs="Browallia New"/>
          <w:lang w:bidi="th-TH"/>
        </w:rPr>
      </w:pPr>
    </w:p>
    <w:p w14:paraId="0846420A" w14:textId="155F316F" w:rsidR="00D663B8" w:rsidRDefault="00D663B8" w:rsidP="00D663B8">
      <w:pPr>
        <w:snapToGrid w:val="0"/>
        <w:jc w:val="thaiDistribute"/>
        <w:rPr>
          <w:rFonts w:ascii="Browallia New" w:hAnsi="Browallia New" w:cs="Browallia New"/>
          <w:lang w:bidi="th-TH"/>
        </w:rPr>
      </w:pPr>
    </w:p>
    <w:p w14:paraId="7FF82485" w14:textId="6D9E012B" w:rsidR="00F52D72" w:rsidRDefault="00F52D72" w:rsidP="00D663B8">
      <w:pPr>
        <w:snapToGrid w:val="0"/>
        <w:jc w:val="thaiDistribute"/>
        <w:rPr>
          <w:rFonts w:ascii="Browallia New" w:hAnsi="Browallia New" w:cs="Browallia New"/>
          <w:lang w:bidi="th-TH"/>
        </w:rPr>
      </w:pPr>
    </w:p>
    <w:p w14:paraId="619FBC64" w14:textId="480B2637" w:rsidR="00F52D72" w:rsidRDefault="00F52D72" w:rsidP="00D663B8">
      <w:pPr>
        <w:snapToGrid w:val="0"/>
        <w:jc w:val="thaiDistribute"/>
        <w:rPr>
          <w:rFonts w:ascii="Browallia New" w:hAnsi="Browallia New" w:cs="Browallia New"/>
          <w:lang w:bidi="th-TH"/>
        </w:rPr>
      </w:pPr>
    </w:p>
    <w:p w14:paraId="6EC5D64F" w14:textId="77777777" w:rsidR="00F52D72" w:rsidRDefault="00F52D72" w:rsidP="00D663B8">
      <w:pPr>
        <w:snapToGrid w:val="0"/>
        <w:jc w:val="thaiDistribute"/>
        <w:rPr>
          <w:rFonts w:ascii="Browallia New" w:hAnsi="Browallia New" w:cs="Browallia New"/>
          <w:lang w:bidi="th-TH"/>
        </w:rPr>
      </w:pPr>
    </w:p>
    <w:p w14:paraId="0A603B80" w14:textId="77777777" w:rsidR="00D663B8" w:rsidRDefault="00D663B8" w:rsidP="00D663B8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4111"/>
      </w:tblGrid>
      <w:tr w:rsidR="00D663B8" w:rsidRPr="00DF7293" w14:paraId="249C2415" w14:textId="77777777" w:rsidTr="00CB251E">
        <w:trPr>
          <w:tblHeader/>
        </w:trPr>
        <w:tc>
          <w:tcPr>
            <w:tcW w:w="4201" w:type="dxa"/>
            <w:shd w:val="clear" w:color="auto" w:fill="auto"/>
          </w:tcPr>
          <w:p w14:paraId="28D74404" w14:textId="77777777" w:rsidR="00D663B8" w:rsidRPr="00DF7293" w:rsidRDefault="00D663B8" w:rsidP="00CB251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F729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111" w:type="dxa"/>
            <w:shd w:val="clear" w:color="auto" w:fill="auto"/>
          </w:tcPr>
          <w:p w14:paraId="65590EDD" w14:textId="77777777" w:rsidR="00D663B8" w:rsidRPr="00DF7293" w:rsidRDefault="00D663B8" w:rsidP="00CB251E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F729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วิธีตอบสนองต่อเรื่องสำคัญในการตรวจสอบ</w:t>
            </w:r>
          </w:p>
        </w:tc>
      </w:tr>
      <w:tr w:rsidR="00D663B8" w:rsidRPr="00DF7293" w14:paraId="6132D007" w14:textId="77777777" w:rsidTr="00CB251E">
        <w:tc>
          <w:tcPr>
            <w:tcW w:w="4201" w:type="dxa"/>
            <w:shd w:val="clear" w:color="auto" w:fill="auto"/>
          </w:tcPr>
          <w:p w14:paraId="1520ED68" w14:textId="77777777" w:rsidR="00D663B8" w:rsidRPr="00DF7293" w:rsidRDefault="00D663B8" w:rsidP="00CB251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</w:pPr>
          </w:p>
          <w:p w14:paraId="2B4075F7" w14:textId="77777777" w:rsidR="00D663B8" w:rsidRPr="00CB1072" w:rsidRDefault="00D663B8" w:rsidP="00CB251E">
            <w:pPr>
              <w:autoSpaceDE w:val="0"/>
              <w:autoSpaceDN w:val="0"/>
              <w:adjustRightInd w:val="0"/>
              <w:spacing w:after="0" w:line="240" w:lineRule="auto"/>
              <w:ind w:right="-102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CB1072"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cs/>
                <w:lang w:bidi="th-TH"/>
              </w:rPr>
              <w:t>การด้อยค่าของเงินลงทุน</w:t>
            </w:r>
            <w:r>
              <w:rPr>
                <w:rFonts w:ascii="Browallia New" w:eastAsia="Cordia New" w:hAnsi="Browallia New" w:cs="Browallia New" w:hint="cs"/>
                <w:i/>
                <w:iCs/>
                <w:color w:val="000000"/>
                <w:sz w:val="28"/>
                <w:szCs w:val="28"/>
                <w:cs/>
                <w:lang w:bidi="th-TH"/>
              </w:rPr>
              <w:t>ระยะยาว</w:t>
            </w:r>
          </w:p>
          <w:p w14:paraId="62FA4DA2" w14:textId="77777777" w:rsidR="00D663B8" w:rsidRPr="004E049F" w:rsidRDefault="00D663B8" w:rsidP="00CB251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378135F0" w14:textId="55EBC4C7" w:rsidR="00D663B8" w:rsidRDefault="00D663B8" w:rsidP="00CB251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3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0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มิถุนายน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256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3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งบการเงินรวมและเฉพาะ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ของบริษัทรวม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เงินลงทุน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ระยะยาว</w:t>
            </w:r>
            <w:r w:rsidR="004E05CA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="004E05C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-</w:t>
            </w:r>
            <w:r w:rsidR="003F0160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3F0160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สุทธิ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286AE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จำนวน </w:t>
            </w:r>
            <w:r w:rsidR="00FE2012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77.</w:t>
            </w:r>
            <w:r w:rsidR="003C370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49 </w:t>
            </w:r>
            <w:r w:rsidR="003C3704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และ </w:t>
            </w:r>
            <w:r w:rsidR="003C370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77.19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ล้านบาท</w:t>
            </w:r>
            <w:r w:rsidR="00954C04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="003C3704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ตามลำดับ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จากการทดสอบการด้อยค่า บริษัทมีค่าเผื่อการด้อยค่าของ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เงินลงทุน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ณ วันที่ 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2563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จำนวน </w:t>
            </w:r>
            <w:r w:rsidR="008C3E0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126.54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ล้านบาท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  <w:p w14:paraId="72FF1C37" w14:textId="77777777" w:rsidR="00D663B8" w:rsidRDefault="00D663B8" w:rsidP="00CB251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3FEA56A0" w14:textId="77777777" w:rsidR="00D663B8" w:rsidRPr="004E049F" w:rsidRDefault="00D663B8" w:rsidP="00CB251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การระบุข้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อบ่งชี้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การด้อยค่าและ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กระบวนการทดสอบการด้อยค่ามีความซับซ้อนและต้องใช้ดุลยพินิจค่อนข้างมากเนื่องจากเกี่ยวข้องกับการประมาณการสภาว</w:t>
            </w: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ะ</w:t>
            </w: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การณ์ในอนาคต </w:t>
            </w:r>
          </w:p>
          <w:p w14:paraId="1C0A20A7" w14:textId="77777777" w:rsidR="00D663B8" w:rsidRPr="004E049F" w:rsidRDefault="00D663B8" w:rsidP="00CB251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4B93690E" w14:textId="77777777" w:rsidR="00D663B8" w:rsidRPr="00CB1072" w:rsidRDefault="00D663B8" w:rsidP="00CB251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>ตามที่เปิดเผยในหมายเหตุประกอบงบการเงิน</w:t>
            </w:r>
            <w:r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 xml:space="preserve">       </w:t>
            </w:r>
            <w:r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ข้อ </w:t>
            </w:r>
            <w:r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 xml:space="preserve">4 </w:t>
            </w:r>
            <w:r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เป็นการประมาณการทางบัญชีที่สำคัญ </w:t>
            </w:r>
            <w:r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>ข้อสมมติฐาน การใช้ดุลพินิจ และการจัดการความเสี่ยงในส่วนของทุนและ</w:t>
            </w:r>
            <w:r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หมายเหตุประกอบ</w:t>
            </w:r>
            <w:r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 xml:space="preserve">             </w:t>
            </w:r>
            <w:r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งบการเงินข้</w:t>
            </w:r>
            <w:r w:rsidRPr="004E049F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อ </w:t>
            </w:r>
            <w:r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 xml:space="preserve">12 </w:t>
            </w:r>
            <w:r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ซึ่งแสดงรายละเอียดการทดสอบการด้อยค่าโดยผู้บริหาร</w:t>
            </w:r>
          </w:p>
        </w:tc>
        <w:tc>
          <w:tcPr>
            <w:tcW w:w="4111" w:type="dxa"/>
            <w:shd w:val="clear" w:color="auto" w:fill="auto"/>
          </w:tcPr>
          <w:p w14:paraId="71321560" w14:textId="77777777" w:rsidR="00D663B8" w:rsidRPr="00DF7293" w:rsidRDefault="00D663B8" w:rsidP="00CB251E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96AF52B" w14:textId="77777777" w:rsidR="00D663B8" w:rsidRPr="00DF7293" w:rsidRDefault="00D663B8" w:rsidP="00CB251E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74C3EAD" w14:textId="77777777" w:rsidR="00D663B8" w:rsidRPr="00DF7293" w:rsidRDefault="00D663B8" w:rsidP="00CB251E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30D3457" w14:textId="77777777" w:rsidR="00D663B8" w:rsidRPr="00973D1F" w:rsidRDefault="00D663B8" w:rsidP="00CB251E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7C9D97A3" w14:textId="77777777" w:rsidR="00D663B8" w:rsidRPr="004E049F" w:rsidRDefault="00D663B8" w:rsidP="00CB251E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วิธีการตรวจสอบของข้าพเจ้าได้รวมถึง</w:t>
            </w:r>
          </w:p>
          <w:p w14:paraId="44CF4499" w14:textId="77777777" w:rsidR="00D663B8" w:rsidRDefault="00D663B8" w:rsidP="00CB251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ประเมินความเป็นอิสระ ความรู้ความสามารถและประสบการณ์ของผู้ประเมินอิสระ</w:t>
            </w:r>
          </w:p>
          <w:p w14:paraId="2C86933C" w14:textId="29FC58BF" w:rsidR="00D663B8" w:rsidRPr="008D13E6" w:rsidRDefault="00D663B8" w:rsidP="008D13E6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สอบทานรายงานของผู้ประเมินอิสระและประเมินความเหมาะสมของวิธีการและหลักการที่ใช้</w:t>
            </w:r>
            <w:r w:rsidRPr="008D13E6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</w:p>
          <w:p w14:paraId="41CB3FD6" w14:textId="3846E792" w:rsidR="00D663B8" w:rsidRDefault="00D663B8" w:rsidP="00CB251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ทดสอบความถูกต้องของวิธีการคำนวณ</w:t>
            </w:r>
          </w:p>
          <w:p w14:paraId="5AAAB01B" w14:textId="77777777" w:rsidR="00D663B8" w:rsidRPr="00A326EB" w:rsidRDefault="00D663B8" w:rsidP="00CB251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ประเมินความเพียงพอและความเหมาะสมของการเปิดเผยข้อมูลของกลุ่มบริษัทเกี่ยวกับข้อสมมติฐาน และมูลค่าที่คาดว่าจะได้รับคืนของสินทรัพย์</w:t>
            </w:r>
          </w:p>
        </w:tc>
      </w:tr>
    </w:tbl>
    <w:p w14:paraId="75637CAC" w14:textId="77777777" w:rsidR="00D663B8" w:rsidRDefault="00D663B8" w:rsidP="00D663B8">
      <w:pPr>
        <w:snapToGrid w:val="0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DE79957" w14:textId="77777777" w:rsidR="009150D3" w:rsidRPr="00973D1F" w:rsidRDefault="009150D3" w:rsidP="009150D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</w:pPr>
      <w:r w:rsidRPr="00973D1F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78F26316" w14:textId="77777777" w:rsidR="009150D3" w:rsidRPr="00C54FF7" w:rsidRDefault="009150D3" w:rsidP="009150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05D043F3" w14:textId="77777777" w:rsidR="009150D3" w:rsidRPr="00973D1F" w:rsidRDefault="009150D3" w:rsidP="009150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1CB659F" w14:textId="77777777" w:rsidR="009150D3" w:rsidRDefault="009150D3" w:rsidP="009150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Cs w:val="18"/>
          <w:lang w:bidi="th-TH"/>
        </w:rPr>
      </w:pPr>
    </w:p>
    <w:p w14:paraId="13063BE9" w14:textId="77777777" w:rsidR="009150D3" w:rsidRPr="00A326EB" w:rsidRDefault="009150D3" w:rsidP="009150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Cs w:val="18"/>
          <w:cs/>
          <w:lang w:bidi="th-TH"/>
        </w:rPr>
      </w:pPr>
    </w:p>
    <w:p w14:paraId="1C5E0D26" w14:textId="77777777" w:rsidR="003673F6" w:rsidRDefault="009150D3" w:rsidP="009150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135277E" w14:textId="6A06A7BE" w:rsidR="009150D3" w:rsidRDefault="009150D3" w:rsidP="009150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</w:p>
    <w:p w14:paraId="1F39026A" w14:textId="14E23884" w:rsidR="009150D3" w:rsidRDefault="009150D3" w:rsidP="009150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รวมและเฉพาะของบริษัท 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59ECB7D" w14:textId="77777777" w:rsidR="004C2E97" w:rsidRDefault="004C2E97" w:rsidP="009150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BF7BC52" w14:textId="77F14257" w:rsidR="009150D3" w:rsidRDefault="009150D3" w:rsidP="009150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ขอการจัดการเรื่องดังกล่าวกับผู้มีหน้าที่ในการกำกับดูแลเพื่อให้ผู้มีหน้าที่ในการกำกับดูแลดำเนินการแสดงข้อมูลตามข้อเท็จจริง</w:t>
      </w:r>
    </w:p>
    <w:p w14:paraId="7D8AEBD4" w14:textId="77777777" w:rsidR="004C2E97" w:rsidRPr="00973D1F" w:rsidRDefault="004C2E97" w:rsidP="009150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04048D6E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 w:rsidRPr="00973D1F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973D1F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3DB26165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7F4F2E83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BB85B17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0A8B52CE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ในการจัดทำงบการเงิน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1DF46D53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512BD61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73D1F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         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16ACA732" w14:textId="591BA89B" w:rsidR="002412AE" w:rsidRDefault="002412AE" w:rsidP="002412AE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</w:p>
    <w:p w14:paraId="7896D4D8" w14:textId="77777777" w:rsidR="002412AE" w:rsidRPr="00973D1F" w:rsidRDefault="002412AE" w:rsidP="002412AE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973D1F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4D705EB3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6AEDD928" w14:textId="77777777" w:rsidR="002412AE" w:rsidRDefault="002412AE" w:rsidP="002412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41B0D575" w14:textId="77777777" w:rsidR="002412AE" w:rsidRDefault="002412AE" w:rsidP="002412AE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37F9C225" w14:textId="68963430" w:rsidR="002412AE" w:rsidRDefault="002412A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55D1603" w14:textId="3F22659B" w:rsidR="00A93167" w:rsidRDefault="00A93167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5A0B018" w14:textId="209058D2" w:rsidR="00A93167" w:rsidRDefault="00A93167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AC2A6F" w14:textId="53E4BC5D" w:rsidR="00A93167" w:rsidRDefault="00A93167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91B260A" w14:textId="5F8B6965" w:rsidR="00A93167" w:rsidRDefault="00A93167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25741C1" w14:textId="68823877" w:rsidR="00556AFE" w:rsidRDefault="00556AF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BD25A4" w14:textId="0159F174" w:rsidR="00556AFE" w:rsidRDefault="00556AF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909FB1" w14:textId="314B3E1E" w:rsidR="00556AFE" w:rsidRDefault="00556AF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E9ACACF" w14:textId="77777777" w:rsidR="00556AFE" w:rsidRDefault="00556AFE" w:rsidP="002412A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399DAB7" w14:textId="77777777" w:rsidR="002412AE" w:rsidRPr="00973D1F" w:rsidRDefault="002412AE" w:rsidP="002412AE">
      <w:pPr>
        <w:pStyle w:val="ListParagraph"/>
        <w:numPr>
          <w:ilvl w:val="0"/>
          <w:numId w:val="42"/>
        </w:numPr>
        <w:spacing w:after="0" w:line="240" w:lineRule="auto"/>
        <w:ind w:left="446" w:hanging="44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973D1F"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ายใน</w:t>
      </w:r>
    </w:p>
    <w:p w14:paraId="406846B8" w14:textId="77777777" w:rsidR="002412AE" w:rsidRPr="00973D1F" w:rsidRDefault="002412AE" w:rsidP="002412AE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B6DC912" w14:textId="77777777" w:rsidR="002412AE" w:rsidRPr="00973D1F" w:rsidRDefault="002412AE" w:rsidP="002412AE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3DC7BBA3" w14:textId="77777777" w:rsidR="002412AE" w:rsidRPr="00973D1F" w:rsidRDefault="002412AE" w:rsidP="002412AE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ข้อมูลที่เกี่ยวข้องในงบการเงินรวมและงบการเงินเฉพาะของบริษัท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32763F0C" w14:textId="77777777" w:rsidR="002412AE" w:rsidRPr="00973D1F" w:rsidRDefault="002412AE" w:rsidP="002412AE">
      <w:pPr>
        <w:pStyle w:val="ListParagraph"/>
        <w:numPr>
          <w:ilvl w:val="0"/>
          <w:numId w:val="42"/>
        </w:numPr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   </w:t>
      </w:r>
    </w:p>
    <w:p w14:paraId="7D5D793C" w14:textId="77777777" w:rsidR="002412AE" w:rsidRPr="00973D1F" w:rsidRDefault="002412AE" w:rsidP="002412AE">
      <w:pPr>
        <w:pStyle w:val="ListParagraph"/>
        <w:numPr>
          <w:ilvl w:val="0"/>
          <w:numId w:val="42"/>
        </w:numPr>
        <w:tabs>
          <w:tab w:val="left" w:pos="360"/>
        </w:tabs>
        <w:spacing w:after="0" w:line="240" w:lineRule="auto"/>
        <w:ind w:left="468" w:hanging="46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hAnsi="Browallia New" w:cs="Browallia New" w:hint="cs"/>
          <w:sz w:val="28"/>
          <w:szCs w:val="28"/>
        </w:rPr>
        <w:t xml:space="preserve">  </w:t>
      </w:r>
      <w:r w:rsidRPr="00973D1F">
        <w:rPr>
          <w:rFonts w:ascii="Browallia New" w:hAnsi="Browallia New" w:cs="Browalli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973D1F">
        <w:rPr>
          <w:rFonts w:ascii="Browallia New" w:hAnsi="Browallia New" w:cs="Browallia New" w:hint="cs"/>
          <w:sz w:val="28"/>
          <w:szCs w:val="28"/>
        </w:rPr>
        <w:t xml:space="preserve"> </w:t>
      </w:r>
      <w:r w:rsidRPr="00973D1F">
        <w:rPr>
          <w:rFonts w:ascii="Browallia New" w:hAnsi="Browallia New" w:cs="Browallia New" w:hint="cs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73D1F">
        <w:rPr>
          <w:rFonts w:ascii="Browallia New" w:hAnsi="Browallia New" w:cs="Browallia New" w:hint="cs"/>
          <w:sz w:val="28"/>
          <w:szCs w:val="28"/>
        </w:rPr>
        <w:t xml:space="preserve"> </w:t>
      </w:r>
      <w:r w:rsidRPr="00973D1F">
        <w:rPr>
          <w:rFonts w:ascii="Browallia New" w:hAnsi="Browallia New" w:cs="Browallia New" w:hint="cs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600F6C0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06D247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6BDE648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380EA2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73D1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อิสระ</w:t>
      </w:r>
    </w:p>
    <w:p w14:paraId="1796125A" w14:textId="626FDCA5" w:rsidR="002412AE" w:rsidRDefault="002412AE" w:rsidP="002412AE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78709A01" w14:textId="12D10011" w:rsidR="00F27543" w:rsidRDefault="00F27543" w:rsidP="002412AE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76FC4EA2" w14:textId="77777777" w:rsidR="00F27543" w:rsidRDefault="00F27543" w:rsidP="002412AE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734AD4B1" w14:textId="77777777" w:rsidR="002412AE" w:rsidRPr="00973D1F" w:rsidRDefault="002412AE" w:rsidP="002412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CBA254" w14:textId="518E0B32" w:rsidR="00973D1F" w:rsidRDefault="00973D1F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A68587" w14:textId="611B77B6" w:rsidR="001F69FA" w:rsidRDefault="001F69FA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CC67D7" w14:textId="77777777" w:rsidR="007058C3" w:rsidRPr="00973D1F" w:rsidRDefault="007058C3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8AFEC6" w14:textId="77777777" w:rsidR="000D0A3D" w:rsidRPr="00973D1F" w:rsidRDefault="000D0A3D" w:rsidP="00973D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02134C" w14:textId="4CC94166" w:rsidR="004C77BF" w:rsidRPr="00973D1F" w:rsidRDefault="00ED320C" w:rsidP="00973D1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973D1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22AAF7B8" w14:textId="77777777" w:rsidR="004C77BF" w:rsidRPr="00973D1F" w:rsidRDefault="004C77BF" w:rsidP="00973D1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3EE0EA9" w14:textId="3CFBF693" w:rsidR="004C77BF" w:rsidRPr="00973D1F" w:rsidRDefault="004C77BF" w:rsidP="00973D1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ED320C" w:rsidRPr="00973D1F">
        <w:rPr>
          <w:rFonts w:ascii="Browallia New" w:hAnsi="Browallia New" w:cs="Browallia New" w:hint="cs"/>
          <w:sz w:val="28"/>
          <w:szCs w:val="28"/>
          <w:lang w:val="en-US" w:bidi="th-TH"/>
        </w:rPr>
        <w:t>6549</w:t>
      </w:r>
    </w:p>
    <w:p w14:paraId="2EB52171" w14:textId="57FA39D9" w:rsidR="004C77BF" w:rsidRPr="00973D1F" w:rsidRDefault="004C77BF" w:rsidP="00973D1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58A1120" w14:textId="53A49081" w:rsidR="00A27366" w:rsidRPr="00973D1F" w:rsidRDefault="00E4082D" w:rsidP="00973D1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3AB0D213" w14:textId="77777777" w:rsidR="007269A3" w:rsidRDefault="004C77BF" w:rsidP="00973D1F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973D1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481164B" w14:textId="0E5F2248" w:rsidR="00D15EA5" w:rsidRPr="00973D1F" w:rsidRDefault="007269A3" w:rsidP="00973D1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/>
        </w:rPr>
        <w:t>31</w:t>
      </w:r>
      <w:r w:rsidR="00FC5560" w:rsidRPr="007269A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169B4" w:rsidRPr="007269A3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="00FC5560" w:rsidRPr="007269A3">
        <w:rPr>
          <w:rFonts w:ascii="Browallia New" w:hAnsi="Browallia New" w:cs="Browallia New"/>
          <w:sz w:val="28"/>
          <w:szCs w:val="28"/>
          <w:lang w:val="en-US"/>
        </w:rPr>
        <w:t xml:space="preserve"> 2563</w:t>
      </w:r>
    </w:p>
    <w:sectPr w:rsidR="00D15EA5" w:rsidRPr="00973D1F" w:rsidSect="00DF7293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5CF52" w14:textId="77777777" w:rsidR="00B0570C" w:rsidRDefault="00B0570C">
      <w:r>
        <w:separator/>
      </w:r>
    </w:p>
  </w:endnote>
  <w:endnote w:type="continuationSeparator" w:id="0">
    <w:p w14:paraId="7CEC8EBD" w14:textId="77777777" w:rsidR="00B0570C" w:rsidRDefault="00B0570C">
      <w:r>
        <w:continuationSeparator/>
      </w:r>
    </w:p>
  </w:endnote>
  <w:endnote w:type="continuationNotice" w:id="1">
    <w:p w14:paraId="474A5F7A" w14:textId="77777777" w:rsidR="00B0570C" w:rsidRDefault="00B057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CC845" w14:textId="77777777" w:rsidR="00B0570C" w:rsidRDefault="00B0570C">
      <w:bookmarkStart w:id="0" w:name="_Hlk482348182"/>
      <w:bookmarkEnd w:id="0"/>
      <w:r>
        <w:separator/>
      </w:r>
    </w:p>
  </w:footnote>
  <w:footnote w:type="continuationSeparator" w:id="0">
    <w:p w14:paraId="6747692A" w14:textId="77777777" w:rsidR="00B0570C" w:rsidRDefault="00B0570C">
      <w:r>
        <w:continuationSeparator/>
      </w:r>
    </w:p>
  </w:footnote>
  <w:footnote w:type="continuationNotice" w:id="1">
    <w:p w14:paraId="74ED4FA1" w14:textId="77777777" w:rsidR="00B0570C" w:rsidRDefault="00B057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E58B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BEEB4" w14:textId="34A79CB9" w:rsidR="00B63D0E" w:rsidRDefault="00B63D0E" w:rsidP="00D96128">
    <w:pPr>
      <w:pStyle w:val="Header"/>
      <w:jc w:val="right"/>
    </w:pPr>
  </w:p>
  <w:p w14:paraId="1B1129E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1791C" w14:textId="77777777" w:rsidR="00D15EA5" w:rsidRDefault="00D15EA5" w:rsidP="00DF7293">
    <w:pPr>
      <w:pStyle w:val="Header"/>
      <w:tabs>
        <w:tab w:val="clear" w:pos="8562"/>
        <w:tab w:val="left" w:pos="5328"/>
      </w:tabs>
      <w:spacing w:after="1080"/>
    </w:pPr>
  </w:p>
  <w:p w14:paraId="40EFD1CE" w14:textId="6D356D4F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B50B33D" w14:textId="1602DB30" w:rsidR="00D460E7" w:rsidRDefault="00D460E7" w:rsidP="00D15EA5">
    <w:pPr>
      <w:pStyle w:val="Header"/>
    </w:pPr>
    <w:bookmarkStart w:id="1" w:name="Footer3_tbl"/>
    <w:bookmarkEnd w:id="1"/>
  </w:p>
  <w:p w14:paraId="71F8F81C" w14:textId="74B51292" w:rsidR="00D460E7" w:rsidRPr="00F52D72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2AF44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8350A40"/>
    <w:multiLevelType w:val="hybridMultilevel"/>
    <w:tmpl w:val="80F6D5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3E242A0E"/>
    <w:multiLevelType w:val="hybridMultilevel"/>
    <w:tmpl w:val="35CAF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6D4425AF"/>
    <w:multiLevelType w:val="hybridMultilevel"/>
    <w:tmpl w:val="2D36E024"/>
    <w:lvl w:ilvl="0" w:tplc="698ECCBE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46C9D"/>
    <w:multiLevelType w:val="hybridMultilevel"/>
    <w:tmpl w:val="8F38F27C"/>
    <w:lvl w:ilvl="0" w:tplc="37C8769A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7189B"/>
    <w:multiLevelType w:val="hybridMultilevel"/>
    <w:tmpl w:val="749C055E"/>
    <w:lvl w:ilvl="0" w:tplc="3D262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3"/>
  </w:num>
  <w:num w:numId="8">
    <w:abstractNumId w:val="25"/>
  </w:num>
  <w:num w:numId="9">
    <w:abstractNumId w:val="5"/>
  </w:num>
  <w:num w:numId="10">
    <w:abstractNumId w:val="21"/>
  </w:num>
  <w:num w:numId="11">
    <w:abstractNumId w:val="19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2"/>
  </w:num>
  <w:num w:numId="17">
    <w:abstractNumId w:val="14"/>
  </w:num>
  <w:num w:numId="18">
    <w:abstractNumId w:val="21"/>
  </w:num>
  <w:num w:numId="19">
    <w:abstractNumId w:val="19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20"/>
  </w:num>
  <w:num w:numId="29">
    <w:abstractNumId w:val="20"/>
  </w:num>
  <w:num w:numId="30">
    <w:abstractNumId w:val="20"/>
  </w:num>
  <w:num w:numId="31">
    <w:abstractNumId w:val="16"/>
  </w:num>
  <w:num w:numId="32">
    <w:abstractNumId w:val="16"/>
  </w:num>
  <w:num w:numId="33">
    <w:abstractNumId w:val="16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7"/>
  </w:num>
  <w:num w:numId="37">
    <w:abstractNumId w:val="6"/>
  </w:num>
  <w:num w:numId="38">
    <w:abstractNumId w:val="22"/>
  </w:num>
  <w:num w:numId="39">
    <w:abstractNumId w:val="18"/>
  </w:num>
  <w:num w:numId="40">
    <w:abstractNumId w:val="10"/>
  </w:num>
  <w:num w:numId="41">
    <w:abstractNumId w:val="23"/>
  </w:num>
  <w:num w:numId="42">
    <w:abstractNumId w:val="15"/>
  </w:num>
  <w:num w:numId="43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4975"/>
    <w:rsid w:val="000162B0"/>
    <w:rsid w:val="0001724C"/>
    <w:rsid w:val="00020583"/>
    <w:rsid w:val="00027B03"/>
    <w:rsid w:val="0003023B"/>
    <w:rsid w:val="00031D17"/>
    <w:rsid w:val="00033A29"/>
    <w:rsid w:val="00044ACE"/>
    <w:rsid w:val="00044B39"/>
    <w:rsid w:val="0004550E"/>
    <w:rsid w:val="00052614"/>
    <w:rsid w:val="0006303E"/>
    <w:rsid w:val="00066249"/>
    <w:rsid w:val="000671F6"/>
    <w:rsid w:val="000723F7"/>
    <w:rsid w:val="00074485"/>
    <w:rsid w:val="000828F1"/>
    <w:rsid w:val="00082F59"/>
    <w:rsid w:val="000905D1"/>
    <w:rsid w:val="00094333"/>
    <w:rsid w:val="00097FAB"/>
    <w:rsid w:val="000A3D6A"/>
    <w:rsid w:val="000B12B9"/>
    <w:rsid w:val="000B65E3"/>
    <w:rsid w:val="000B7090"/>
    <w:rsid w:val="000C0829"/>
    <w:rsid w:val="000D0A3D"/>
    <w:rsid w:val="000D5033"/>
    <w:rsid w:val="000E52CE"/>
    <w:rsid w:val="000F1C7B"/>
    <w:rsid w:val="000F3AAB"/>
    <w:rsid w:val="000F6E25"/>
    <w:rsid w:val="001011DF"/>
    <w:rsid w:val="00112B69"/>
    <w:rsid w:val="00120407"/>
    <w:rsid w:val="001316D3"/>
    <w:rsid w:val="00134B1D"/>
    <w:rsid w:val="001442E4"/>
    <w:rsid w:val="00144E4C"/>
    <w:rsid w:val="001547BF"/>
    <w:rsid w:val="001554CD"/>
    <w:rsid w:val="00155A91"/>
    <w:rsid w:val="00160973"/>
    <w:rsid w:val="001613E2"/>
    <w:rsid w:val="0016459D"/>
    <w:rsid w:val="00165155"/>
    <w:rsid w:val="00167017"/>
    <w:rsid w:val="00190BE7"/>
    <w:rsid w:val="0019210D"/>
    <w:rsid w:val="001A3BFB"/>
    <w:rsid w:val="001A3C20"/>
    <w:rsid w:val="001B198C"/>
    <w:rsid w:val="001B28DA"/>
    <w:rsid w:val="001B7388"/>
    <w:rsid w:val="001C3046"/>
    <w:rsid w:val="001D0F13"/>
    <w:rsid w:val="001D2302"/>
    <w:rsid w:val="001D7BB3"/>
    <w:rsid w:val="001E046D"/>
    <w:rsid w:val="001E12A6"/>
    <w:rsid w:val="001E498F"/>
    <w:rsid w:val="001F4DA4"/>
    <w:rsid w:val="001F5F31"/>
    <w:rsid w:val="001F69FA"/>
    <w:rsid w:val="001F7BC7"/>
    <w:rsid w:val="00205B33"/>
    <w:rsid w:val="0021372E"/>
    <w:rsid w:val="0022518C"/>
    <w:rsid w:val="00230CB4"/>
    <w:rsid w:val="002363F9"/>
    <w:rsid w:val="00237A7E"/>
    <w:rsid w:val="002408D6"/>
    <w:rsid w:val="002412AE"/>
    <w:rsid w:val="00241E4F"/>
    <w:rsid w:val="00241F16"/>
    <w:rsid w:val="002426A5"/>
    <w:rsid w:val="0024436B"/>
    <w:rsid w:val="00247969"/>
    <w:rsid w:val="0026182A"/>
    <w:rsid w:val="00262A21"/>
    <w:rsid w:val="00263E68"/>
    <w:rsid w:val="002679FB"/>
    <w:rsid w:val="00277EBE"/>
    <w:rsid w:val="00280186"/>
    <w:rsid w:val="002838FB"/>
    <w:rsid w:val="00285249"/>
    <w:rsid w:val="00297E7A"/>
    <w:rsid w:val="002A0CB3"/>
    <w:rsid w:val="002A252E"/>
    <w:rsid w:val="002A52A0"/>
    <w:rsid w:val="002B03F2"/>
    <w:rsid w:val="002B5A4A"/>
    <w:rsid w:val="002B7B8F"/>
    <w:rsid w:val="002C0418"/>
    <w:rsid w:val="002C1E08"/>
    <w:rsid w:val="002C2B7E"/>
    <w:rsid w:val="002C623D"/>
    <w:rsid w:val="002D5A0F"/>
    <w:rsid w:val="002D6E25"/>
    <w:rsid w:val="002E02F4"/>
    <w:rsid w:val="002E0495"/>
    <w:rsid w:val="002E468E"/>
    <w:rsid w:val="002E7F1E"/>
    <w:rsid w:val="002F2DEB"/>
    <w:rsid w:val="002F3903"/>
    <w:rsid w:val="002F4A52"/>
    <w:rsid w:val="002F6568"/>
    <w:rsid w:val="002F7D90"/>
    <w:rsid w:val="0030026A"/>
    <w:rsid w:val="00305173"/>
    <w:rsid w:val="00321A76"/>
    <w:rsid w:val="00330AA1"/>
    <w:rsid w:val="00334B1C"/>
    <w:rsid w:val="00335E5B"/>
    <w:rsid w:val="003376AC"/>
    <w:rsid w:val="0034053E"/>
    <w:rsid w:val="00340BD2"/>
    <w:rsid w:val="0034359B"/>
    <w:rsid w:val="00354F5D"/>
    <w:rsid w:val="00365ECE"/>
    <w:rsid w:val="003673F6"/>
    <w:rsid w:val="003744DA"/>
    <w:rsid w:val="0038391F"/>
    <w:rsid w:val="00384904"/>
    <w:rsid w:val="0039392E"/>
    <w:rsid w:val="003957A3"/>
    <w:rsid w:val="003A3967"/>
    <w:rsid w:val="003A6DF3"/>
    <w:rsid w:val="003B0541"/>
    <w:rsid w:val="003B4868"/>
    <w:rsid w:val="003B4CCD"/>
    <w:rsid w:val="003B4DED"/>
    <w:rsid w:val="003B63D7"/>
    <w:rsid w:val="003C07D2"/>
    <w:rsid w:val="003C12C5"/>
    <w:rsid w:val="003C2322"/>
    <w:rsid w:val="003C27EF"/>
    <w:rsid w:val="003C32E9"/>
    <w:rsid w:val="003C3704"/>
    <w:rsid w:val="003C3898"/>
    <w:rsid w:val="003C421A"/>
    <w:rsid w:val="003D2605"/>
    <w:rsid w:val="003D64D6"/>
    <w:rsid w:val="003E034A"/>
    <w:rsid w:val="003E3E21"/>
    <w:rsid w:val="003E5348"/>
    <w:rsid w:val="003F0160"/>
    <w:rsid w:val="003F16DE"/>
    <w:rsid w:val="00400D6A"/>
    <w:rsid w:val="00401B3F"/>
    <w:rsid w:val="00416281"/>
    <w:rsid w:val="004163C1"/>
    <w:rsid w:val="00422353"/>
    <w:rsid w:val="004227AB"/>
    <w:rsid w:val="00423C92"/>
    <w:rsid w:val="00426915"/>
    <w:rsid w:val="00431844"/>
    <w:rsid w:val="00433F63"/>
    <w:rsid w:val="004341A8"/>
    <w:rsid w:val="00435788"/>
    <w:rsid w:val="004359E6"/>
    <w:rsid w:val="00443CE3"/>
    <w:rsid w:val="004478D6"/>
    <w:rsid w:val="00452E7B"/>
    <w:rsid w:val="004546FA"/>
    <w:rsid w:val="004570F1"/>
    <w:rsid w:val="004712E1"/>
    <w:rsid w:val="00481EC7"/>
    <w:rsid w:val="00481FE7"/>
    <w:rsid w:val="00482A32"/>
    <w:rsid w:val="00484ACE"/>
    <w:rsid w:val="0048532C"/>
    <w:rsid w:val="0049103F"/>
    <w:rsid w:val="00492E0D"/>
    <w:rsid w:val="00493774"/>
    <w:rsid w:val="00496CD9"/>
    <w:rsid w:val="004A0DFE"/>
    <w:rsid w:val="004A1296"/>
    <w:rsid w:val="004A31FE"/>
    <w:rsid w:val="004A3C62"/>
    <w:rsid w:val="004A4BE8"/>
    <w:rsid w:val="004B3F17"/>
    <w:rsid w:val="004C0971"/>
    <w:rsid w:val="004C0C25"/>
    <w:rsid w:val="004C2111"/>
    <w:rsid w:val="004C2E97"/>
    <w:rsid w:val="004C732E"/>
    <w:rsid w:val="004C77BF"/>
    <w:rsid w:val="004D20AE"/>
    <w:rsid w:val="004D3578"/>
    <w:rsid w:val="004E05CA"/>
    <w:rsid w:val="004E20CD"/>
    <w:rsid w:val="004E57FA"/>
    <w:rsid w:val="004F1A16"/>
    <w:rsid w:val="004F207F"/>
    <w:rsid w:val="004F5D91"/>
    <w:rsid w:val="0050212F"/>
    <w:rsid w:val="00504329"/>
    <w:rsid w:val="005070FA"/>
    <w:rsid w:val="00514269"/>
    <w:rsid w:val="0052186A"/>
    <w:rsid w:val="00522812"/>
    <w:rsid w:val="005321DA"/>
    <w:rsid w:val="00547541"/>
    <w:rsid w:val="00550C67"/>
    <w:rsid w:val="00551365"/>
    <w:rsid w:val="005520C9"/>
    <w:rsid w:val="00556AFE"/>
    <w:rsid w:val="005627FF"/>
    <w:rsid w:val="005632E7"/>
    <w:rsid w:val="00577D61"/>
    <w:rsid w:val="005822AC"/>
    <w:rsid w:val="00582770"/>
    <w:rsid w:val="005874CE"/>
    <w:rsid w:val="0059671E"/>
    <w:rsid w:val="00596C40"/>
    <w:rsid w:val="005A5090"/>
    <w:rsid w:val="005B0B22"/>
    <w:rsid w:val="005B1360"/>
    <w:rsid w:val="005B405A"/>
    <w:rsid w:val="005C2C8F"/>
    <w:rsid w:val="005C2CCB"/>
    <w:rsid w:val="005C2E55"/>
    <w:rsid w:val="005C528B"/>
    <w:rsid w:val="005C6479"/>
    <w:rsid w:val="005C69FD"/>
    <w:rsid w:val="005D7025"/>
    <w:rsid w:val="005E2D67"/>
    <w:rsid w:val="005E5578"/>
    <w:rsid w:val="005E5900"/>
    <w:rsid w:val="005F4D62"/>
    <w:rsid w:val="00610ED7"/>
    <w:rsid w:val="00613EDD"/>
    <w:rsid w:val="00620CE3"/>
    <w:rsid w:val="00621086"/>
    <w:rsid w:val="00623A41"/>
    <w:rsid w:val="00626F05"/>
    <w:rsid w:val="00631010"/>
    <w:rsid w:val="00633D54"/>
    <w:rsid w:val="006365A1"/>
    <w:rsid w:val="00636AA2"/>
    <w:rsid w:val="00661EB1"/>
    <w:rsid w:val="00666764"/>
    <w:rsid w:val="0066694B"/>
    <w:rsid w:val="00667DB6"/>
    <w:rsid w:val="00670F75"/>
    <w:rsid w:val="00671C5C"/>
    <w:rsid w:val="006737C5"/>
    <w:rsid w:val="00675154"/>
    <w:rsid w:val="006771E8"/>
    <w:rsid w:val="00677C01"/>
    <w:rsid w:val="00683CC7"/>
    <w:rsid w:val="0068505E"/>
    <w:rsid w:val="00692CA5"/>
    <w:rsid w:val="006932D7"/>
    <w:rsid w:val="006975D0"/>
    <w:rsid w:val="006A2C1E"/>
    <w:rsid w:val="006B06A2"/>
    <w:rsid w:val="006C2F0E"/>
    <w:rsid w:val="006C396E"/>
    <w:rsid w:val="006C3D37"/>
    <w:rsid w:val="006C6376"/>
    <w:rsid w:val="006D1ABD"/>
    <w:rsid w:val="006D34CF"/>
    <w:rsid w:val="006D6FF5"/>
    <w:rsid w:val="006D7324"/>
    <w:rsid w:val="006F1B19"/>
    <w:rsid w:val="006F29ED"/>
    <w:rsid w:val="006F4F77"/>
    <w:rsid w:val="0070147C"/>
    <w:rsid w:val="007058C3"/>
    <w:rsid w:val="00707B7C"/>
    <w:rsid w:val="007114FC"/>
    <w:rsid w:val="007121E5"/>
    <w:rsid w:val="00714FD6"/>
    <w:rsid w:val="007168B8"/>
    <w:rsid w:val="00724CD7"/>
    <w:rsid w:val="007265F7"/>
    <w:rsid w:val="007269A3"/>
    <w:rsid w:val="0072747C"/>
    <w:rsid w:val="00731894"/>
    <w:rsid w:val="00734D83"/>
    <w:rsid w:val="0074058B"/>
    <w:rsid w:val="00742B6E"/>
    <w:rsid w:val="00746796"/>
    <w:rsid w:val="00746D91"/>
    <w:rsid w:val="0075598A"/>
    <w:rsid w:val="007569DA"/>
    <w:rsid w:val="00760752"/>
    <w:rsid w:val="00761813"/>
    <w:rsid w:val="00767C85"/>
    <w:rsid w:val="00771B85"/>
    <w:rsid w:val="00775DA6"/>
    <w:rsid w:val="00776C48"/>
    <w:rsid w:val="0078170A"/>
    <w:rsid w:val="00781F9D"/>
    <w:rsid w:val="00784BE7"/>
    <w:rsid w:val="00787B8B"/>
    <w:rsid w:val="00790956"/>
    <w:rsid w:val="0079502D"/>
    <w:rsid w:val="007A0755"/>
    <w:rsid w:val="007A31D9"/>
    <w:rsid w:val="007A4189"/>
    <w:rsid w:val="007A74F9"/>
    <w:rsid w:val="007B1AE4"/>
    <w:rsid w:val="007B564A"/>
    <w:rsid w:val="007D41A1"/>
    <w:rsid w:val="007E5F2A"/>
    <w:rsid w:val="007F744B"/>
    <w:rsid w:val="00800742"/>
    <w:rsid w:val="008033D0"/>
    <w:rsid w:val="00803FB6"/>
    <w:rsid w:val="008059EF"/>
    <w:rsid w:val="008128F7"/>
    <w:rsid w:val="00812938"/>
    <w:rsid w:val="00825AD7"/>
    <w:rsid w:val="00827B71"/>
    <w:rsid w:val="00830DAC"/>
    <w:rsid w:val="0083134C"/>
    <w:rsid w:val="00832F51"/>
    <w:rsid w:val="00833E7B"/>
    <w:rsid w:val="00843100"/>
    <w:rsid w:val="00844EE8"/>
    <w:rsid w:val="00847054"/>
    <w:rsid w:val="00850F25"/>
    <w:rsid w:val="00851449"/>
    <w:rsid w:val="008525C8"/>
    <w:rsid w:val="008534AA"/>
    <w:rsid w:val="00860CE3"/>
    <w:rsid w:val="0086575E"/>
    <w:rsid w:val="008719C2"/>
    <w:rsid w:val="00875583"/>
    <w:rsid w:val="00884585"/>
    <w:rsid w:val="00884FF7"/>
    <w:rsid w:val="0088728F"/>
    <w:rsid w:val="00894ACE"/>
    <w:rsid w:val="008A51FE"/>
    <w:rsid w:val="008A6315"/>
    <w:rsid w:val="008B0509"/>
    <w:rsid w:val="008B19D9"/>
    <w:rsid w:val="008B1FD3"/>
    <w:rsid w:val="008B204B"/>
    <w:rsid w:val="008B334A"/>
    <w:rsid w:val="008B77BC"/>
    <w:rsid w:val="008C3E04"/>
    <w:rsid w:val="008C49AE"/>
    <w:rsid w:val="008C59F7"/>
    <w:rsid w:val="008D091F"/>
    <w:rsid w:val="008D13E6"/>
    <w:rsid w:val="008D3DCF"/>
    <w:rsid w:val="008D438A"/>
    <w:rsid w:val="008D6B91"/>
    <w:rsid w:val="008E7687"/>
    <w:rsid w:val="008F0E3C"/>
    <w:rsid w:val="008F11FA"/>
    <w:rsid w:val="008F33AE"/>
    <w:rsid w:val="008F4ACA"/>
    <w:rsid w:val="008F697C"/>
    <w:rsid w:val="00907EEC"/>
    <w:rsid w:val="00912F98"/>
    <w:rsid w:val="009150D3"/>
    <w:rsid w:val="00917FBB"/>
    <w:rsid w:val="009219CA"/>
    <w:rsid w:val="009223D3"/>
    <w:rsid w:val="00923F82"/>
    <w:rsid w:val="00931BDB"/>
    <w:rsid w:val="00931D7A"/>
    <w:rsid w:val="00935D8D"/>
    <w:rsid w:val="00942FE8"/>
    <w:rsid w:val="00954C04"/>
    <w:rsid w:val="00954D6A"/>
    <w:rsid w:val="00957E70"/>
    <w:rsid w:val="00970DAB"/>
    <w:rsid w:val="0097321D"/>
    <w:rsid w:val="00973D1F"/>
    <w:rsid w:val="00992531"/>
    <w:rsid w:val="00995CD5"/>
    <w:rsid w:val="00997AF6"/>
    <w:rsid w:val="009A1787"/>
    <w:rsid w:val="009A4F5A"/>
    <w:rsid w:val="009B1F44"/>
    <w:rsid w:val="009B44BE"/>
    <w:rsid w:val="009B4573"/>
    <w:rsid w:val="009C002A"/>
    <w:rsid w:val="009D0DE2"/>
    <w:rsid w:val="009D3F27"/>
    <w:rsid w:val="009D4499"/>
    <w:rsid w:val="009E278C"/>
    <w:rsid w:val="009F0EA1"/>
    <w:rsid w:val="009F5D9F"/>
    <w:rsid w:val="009F6BF0"/>
    <w:rsid w:val="009F6EDC"/>
    <w:rsid w:val="00A035CE"/>
    <w:rsid w:val="00A0537F"/>
    <w:rsid w:val="00A0602E"/>
    <w:rsid w:val="00A06C1F"/>
    <w:rsid w:val="00A07FFA"/>
    <w:rsid w:val="00A11FB4"/>
    <w:rsid w:val="00A1550B"/>
    <w:rsid w:val="00A23BD6"/>
    <w:rsid w:val="00A251A7"/>
    <w:rsid w:val="00A27366"/>
    <w:rsid w:val="00A30616"/>
    <w:rsid w:val="00A326EB"/>
    <w:rsid w:val="00A35782"/>
    <w:rsid w:val="00A362F9"/>
    <w:rsid w:val="00A43EE6"/>
    <w:rsid w:val="00A52857"/>
    <w:rsid w:val="00A576DA"/>
    <w:rsid w:val="00A609BC"/>
    <w:rsid w:val="00A60F49"/>
    <w:rsid w:val="00A61E15"/>
    <w:rsid w:val="00A66579"/>
    <w:rsid w:val="00A66F91"/>
    <w:rsid w:val="00A67B09"/>
    <w:rsid w:val="00A70229"/>
    <w:rsid w:val="00A72600"/>
    <w:rsid w:val="00A77330"/>
    <w:rsid w:val="00A833B6"/>
    <w:rsid w:val="00A918D1"/>
    <w:rsid w:val="00A9308E"/>
    <w:rsid w:val="00A93167"/>
    <w:rsid w:val="00A93A9A"/>
    <w:rsid w:val="00AA5C16"/>
    <w:rsid w:val="00AB2114"/>
    <w:rsid w:val="00AB7566"/>
    <w:rsid w:val="00AC31D4"/>
    <w:rsid w:val="00AC6098"/>
    <w:rsid w:val="00AC657B"/>
    <w:rsid w:val="00AC6B72"/>
    <w:rsid w:val="00AD2964"/>
    <w:rsid w:val="00AD3B26"/>
    <w:rsid w:val="00AD7007"/>
    <w:rsid w:val="00AE0190"/>
    <w:rsid w:val="00AE0619"/>
    <w:rsid w:val="00AE27B3"/>
    <w:rsid w:val="00AE2BF6"/>
    <w:rsid w:val="00AE3370"/>
    <w:rsid w:val="00AE64CA"/>
    <w:rsid w:val="00AF7092"/>
    <w:rsid w:val="00AF743D"/>
    <w:rsid w:val="00B04081"/>
    <w:rsid w:val="00B04847"/>
    <w:rsid w:val="00B0570C"/>
    <w:rsid w:val="00B0723D"/>
    <w:rsid w:val="00B1324D"/>
    <w:rsid w:val="00B13A3C"/>
    <w:rsid w:val="00B157E2"/>
    <w:rsid w:val="00B219D0"/>
    <w:rsid w:val="00B24A45"/>
    <w:rsid w:val="00B25B92"/>
    <w:rsid w:val="00B26948"/>
    <w:rsid w:val="00B34D51"/>
    <w:rsid w:val="00B36A0E"/>
    <w:rsid w:val="00B36BA1"/>
    <w:rsid w:val="00B40D67"/>
    <w:rsid w:val="00B43C45"/>
    <w:rsid w:val="00B445FD"/>
    <w:rsid w:val="00B50537"/>
    <w:rsid w:val="00B54199"/>
    <w:rsid w:val="00B542D8"/>
    <w:rsid w:val="00B55EE8"/>
    <w:rsid w:val="00B56E6C"/>
    <w:rsid w:val="00B60322"/>
    <w:rsid w:val="00B63D0E"/>
    <w:rsid w:val="00B66B69"/>
    <w:rsid w:val="00B77471"/>
    <w:rsid w:val="00B806D6"/>
    <w:rsid w:val="00B81504"/>
    <w:rsid w:val="00B83039"/>
    <w:rsid w:val="00B832EC"/>
    <w:rsid w:val="00B8737B"/>
    <w:rsid w:val="00BA43A3"/>
    <w:rsid w:val="00BA5228"/>
    <w:rsid w:val="00BA5610"/>
    <w:rsid w:val="00BA5B00"/>
    <w:rsid w:val="00BB1A07"/>
    <w:rsid w:val="00BB40C8"/>
    <w:rsid w:val="00BB4433"/>
    <w:rsid w:val="00BB6DAD"/>
    <w:rsid w:val="00BB7346"/>
    <w:rsid w:val="00BC1555"/>
    <w:rsid w:val="00BC60A9"/>
    <w:rsid w:val="00BD7D7B"/>
    <w:rsid w:val="00BE0C8A"/>
    <w:rsid w:val="00BE334D"/>
    <w:rsid w:val="00BE4988"/>
    <w:rsid w:val="00BF1C24"/>
    <w:rsid w:val="00BF5C01"/>
    <w:rsid w:val="00BF5E73"/>
    <w:rsid w:val="00C02BA4"/>
    <w:rsid w:val="00C05F07"/>
    <w:rsid w:val="00C06939"/>
    <w:rsid w:val="00C21E3B"/>
    <w:rsid w:val="00C22C31"/>
    <w:rsid w:val="00C24F51"/>
    <w:rsid w:val="00C25BC3"/>
    <w:rsid w:val="00C35B1A"/>
    <w:rsid w:val="00C41C7D"/>
    <w:rsid w:val="00C4480E"/>
    <w:rsid w:val="00C5049A"/>
    <w:rsid w:val="00C54FF7"/>
    <w:rsid w:val="00C63023"/>
    <w:rsid w:val="00C63743"/>
    <w:rsid w:val="00C73273"/>
    <w:rsid w:val="00C73BD4"/>
    <w:rsid w:val="00C76C6C"/>
    <w:rsid w:val="00C80EC5"/>
    <w:rsid w:val="00C83A9A"/>
    <w:rsid w:val="00C86057"/>
    <w:rsid w:val="00C86927"/>
    <w:rsid w:val="00C86BB9"/>
    <w:rsid w:val="00C8772C"/>
    <w:rsid w:val="00C94B36"/>
    <w:rsid w:val="00CA1238"/>
    <w:rsid w:val="00CA1407"/>
    <w:rsid w:val="00CA43FD"/>
    <w:rsid w:val="00CA5D01"/>
    <w:rsid w:val="00CB0A06"/>
    <w:rsid w:val="00CB1072"/>
    <w:rsid w:val="00CB18EB"/>
    <w:rsid w:val="00CB441E"/>
    <w:rsid w:val="00CC06C2"/>
    <w:rsid w:val="00CC5A8D"/>
    <w:rsid w:val="00CC72E9"/>
    <w:rsid w:val="00CC7DC5"/>
    <w:rsid w:val="00CD25C2"/>
    <w:rsid w:val="00CD4D4E"/>
    <w:rsid w:val="00CE24E5"/>
    <w:rsid w:val="00CE3A73"/>
    <w:rsid w:val="00CE41DB"/>
    <w:rsid w:val="00CE4D96"/>
    <w:rsid w:val="00D078C4"/>
    <w:rsid w:val="00D15EA5"/>
    <w:rsid w:val="00D169B4"/>
    <w:rsid w:val="00D2100B"/>
    <w:rsid w:val="00D2409F"/>
    <w:rsid w:val="00D24220"/>
    <w:rsid w:val="00D264DA"/>
    <w:rsid w:val="00D3089E"/>
    <w:rsid w:val="00D31D7A"/>
    <w:rsid w:val="00D33E60"/>
    <w:rsid w:val="00D430AD"/>
    <w:rsid w:val="00D460E7"/>
    <w:rsid w:val="00D47B58"/>
    <w:rsid w:val="00D56AB5"/>
    <w:rsid w:val="00D63ABC"/>
    <w:rsid w:val="00D663B8"/>
    <w:rsid w:val="00D675F1"/>
    <w:rsid w:val="00D70CA1"/>
    <w:rsid w:val="00D728EF"/>
    <w:rsid w:val="00D7350B"/>
    <w:rsid w:val="00D73B96"/>
    <w:rsid w:val="00D80807"/>
    <w:rsid w:val="00D85F05"/>
    <w:rsid w:val="00D86917"/>
    <w:rsid w:val="00D92867"/>
    <w:rsid w:val="00D92F9A"/>
    <w:rsid w:val="00D9427D"/>
    <w:rsid w:val="00D96128"/>
    <w:rsid w:val="00DA25C9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D7DEC"/>
    <w:rsid w:val="00DE4958"/>
    <w:rsid w:val="00DF6E9A"/>
    <w:rsid w:val="00DF7293"/>
    <w:rsid w:val="00E04361"/>
    <w:rsid w:val="00E064FD"/>
    <w:rsid w:val="00E1004E"/>
    <w:rsid w:val="00E1053A"/>
    <w:rsid w:val="00E26AF3"/>
    <w:rsid w:val="00E276E0"/>
    <w:rsid w:val="00E314EA"/>
    <w:rsid w:val="00E33FDA"/>
    <w:rsid w:val="00E3400A"/>
    <w:rsid w:val="00E35C0B"/>
    <w:rsid w:val="00E35D83"/>
    <w:rsid w:val="00E406D5"/>
    <w:rsid w:val="00E4082D"/>
    <w:rsid w:val="00E51D5E"/>
    <w:rsid w:val="00E56701"/>
    <w:rsid w:val="00E62754"/>
    <w:rsid w:val="00E64D2D"/>
    <w:rsid w:val="00E66D09"/>
    <w:rsid w:val="00E70B16"/>
    <w:rsid w:val="00E763E5"/>
    <w:rsid w:val="00E80F10"/>
    <w:rsid w:val="00E86B53"/>
    <w:rsid w:val="00E87710"/>
    <w:rsid w:val="00E9110B"/>
    <w:rsid w:val="00EA2B6F"/>
    <w:rsid w:val="00EA7945"/>
    <w:rsid w:val="00EB3478"/>
    <w:rsid w:val="00EB4B39"/>
    <w:rsid w:val="00EB6FE3"/>
    <w:rsid w:val="00EC34D4"/>
    <w:rsid w:val="00EC3D65"/>
    <w:rsid w:val="00ED320C"/>
    <w:rsid w:val="00EE0F65"/>
    <w:rsid w:val="00EE4776"/>
    <w:rsid w:val="00EE5B86"/>
    <w:rsid w:val="00EF1610"/>
    <w:rsid w:val="00EF417C"/>
    <w:rsid w:val="00F06835"/>
    <w:rsid w:val="00F17896"/>
    <w:rsid w:val="00F246A1"/>
    <w:rsid w:val="00F249F3"/>
    <w:rsid w:val="00F27543"/>
    <w:rsid w:val="00F30E7B"/>
    <w:rsid w:val="00F33328"/>
    <w:rsid w:val="00F34DD0"/>
    <w:rsid w:val="00F35970"/>
    <w:rsid w:val="00F37917"/>
    <w:rsid w:val="00F50922"/>
    <w:rsid w:val="00F52D72"/>
    <w:rsid w:val="00F5513E"/>
    <w:rsid w:val="00F61606"/>
    <w:rsid w:val="00F61CA8"/>
    <w:rsid w:val="00F63F3F"/>
    <w:rsid w:val="00F66FA5"/>
    <w:rsid w:val="00F71678"/>
    <w:rsid w:val="00F71A70"/>
    <w:rsid w:val="00F730E3"/>
    <w:rsid w:val="00F755E9"/>
    <w:rsid w:val="00F84951"/>
    <w:rsid w:val="00F909CD"/>
    <w:rsid w:val="00F974D1"/>
    <w:rsid w:val="00FA16E0"/>
    <w:rsid w:val="00FB2D1F"/>
    <w:rsid w:val="00FB743C"/>
    <w:rsid w:val="00FC1304"/>
    <w:rsid w:val="00FC4397"/>
    <w:rsid w:val="00FC5560"/>
    <w:rsid w:val="00FD05AD"/>
    <w:rsid w:val="00FD0666"/>
    <w:rsid w:val="00FD237B"/>
    <w:rsid w:val="00FD65A0"/>
    <w:rsid w:val="00FD7295"/>
    <w:rsid w:val="00FE2012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CB0903"/>
  <w15:docId w15:val="{882DE52A-9EAB-47FD-9BB2-CD6CF948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783CE24FAE243BEA8714E2B88C2BA" ma:contentTypeVersion="8" ma:contentTypeDescription="Create a new document." ma:contentTypeScope="" ma:versionID="b01d21772b8c863f41681fa86312296b">
  <xsd:schema xmlns:xsd="http://www.w3.org/2001/XMLSchema" xmlns:xs="http://www.w3.org/2001/XMLSchema" xmlns:p="http://schemas.microsoft.com/office/2006/metadata/properties" xmlns:ns2="131d891b-d855-49e9-b234-7a1830e7a06f" xmlns:ns3="16546f9f-5e14-44fb-91ec-6799bbf901e3" targetNamespace="http://schemas.microsoft.com/office/2006/metadata/properties" ma:root="true" ma:fieldsID="ca245eebfbf3de4048ae638174aea646" ns2:_="" ns3:_="">
    <xsd:import namespace="131d891b-d855-49e9-b234-7a1830e7a06f"/>
    <xsd:import namespace="16546f9f-5e14-44fb-91ec-6799bbf9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1d891b-d855-49e9-b234-7a1830e7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46f9f-5e14-44fb-91ec-6799bbf9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8565EC-350D-41A9-8757-593FA4BBAE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0CE226-A490-44CD-B878-B9EA89BFBE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51E21-71E0-400B-BDBC-CBB541E3C2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819FB0-4B93-4985-B167-225D72619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1d891b-d855-49e9-b234-7a1830e7a06f"/>
    <ds:schemaRef ds:uri="16546f9f-5e14-44fb-91ec-6799bbf9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3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Monthon</cp:lastModifiedBy>
  <cp:revision>2</cp:revision>
  <cp:lastPrinted>2020-08-31T09:54:00Z</cp:lastPrinted>
  <dcterms:created xsi:type="dcterms:W3CDTF">2020-09-01T01:34:00Z</dcterms:created>
  <dcterms:modified xsi:type="dcterms:W3CDTF">2020-09-01T01:34:00Z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0x010100DCC783CE24FAE243BEA8714E2B88C2BA</vt:lpwstr>
  </property>
</Properties>
</file>