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732930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</w:p>
          <w:p w:rsidR="000E20DF" w:rsidRPr="00A228A9" w:rsidRDefault="000E20DF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(เดิมชื่อ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“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บริษัท สยามราชธานี จำกัด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”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)</w:t>
            </w:r>
          </w:p>
          <w:p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  <w:r w:rsidR="009E65E5">
              <w:rPr>
                <w:rFonts w:ascii="Angsana New" w:eastAsia="MS Mincho" w:hAnsi="Angsana New"/>
                <w:color w:val="7E7F82"/>
                <w:sz w:val="36"/>
                <w:szCs w:val="36"/>
              </w:rPr>
              <w:t>56</w:t>
            </w:r>
            <w:r w:rsidR="004575C4"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626F4" w:rsidRPr="00536A55" w:rsidRDefault="00B626F4" w:rsidP="00536A55">
      <w:pPr>
        <w:spacing w:before="120" w:after="120"/>
        <w:rPr>
          <w:rFonts w:ascii="Angsana New" w:hAnsi="Angsana New"/>
          <w:sz w:val="32"/>
          <w:szCs w:val="32"/>
        </w:rPr>
        <w:sectPr w:rsidR="00B626F4" w:rsidRPr="00536A55" w:rsidSect="00A341BF">
          <w:footerReference w:type="default" r:id="rId8"/>
          <w:headerReference w:type="firs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536A55" w:rsidRDefault="00536A55" w:rsidP="00536A55">
      <w:pPr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:rsidR="000E20DF" w:rsidRPr="00536A55" w:rsidRDefault="000E20DF" w:rsidP="00536A55">
      <w:pPr>
        <w:rPr>
          <w:rFonts w:ascii="Angsana New" w:hAnsi="Angsana New"/>
          <w:spacing w:val="6"/>
          <w:sz w:val="32"/>
          <w:szCs w:val="32"/>
          <w:cs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 xml:space="preserve">(เดิมชื่อ </w:t>
      </w:r>
      <w:r>
        <w:rPr>
          <w:rFonts w:ascii="Angsana New" w:hAnsi="Angsana New"/>
          <w:spacing w:val="6"/>
          <w:sz w:val="32"/>
          <w:szCs w:val="32"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บริษัท สยามราชธานี จำกัด</w:t>
      </w:r>
      <w:r>
        <w:rPr>
          <w:rFonts w:ascii="Angsana New" w:hAnsi="Angsana New"/>
          <w:spacing w:val="6"/>
          <w:sz w:val="32"/>
          <w:szCs w:val="32"/>
        </w:rPr>
        <w:t>”</w:t>
      </w:r>
      <w:r>
        <w:rPr>
          <w:rFonts w:ascii="Angsana New" w:hAnsi="Angsana New" w:hint="cs"/>
          <w:spacing w:val="6"/>
          <w:sz w:val="32"/>
          <w:szCs w:val="32"/>
          <w:cs/>
        </w:rPr>
        <w:t>)</w:t>
      </w:r>
    </w:p>
    <w:p w:rsidR="00536A55" w:rsidRPr="00536A55" w:rsidRDefault="00536A55" w:rsidP="00536A55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536A55" w:rsidRPr="000E20DF" w:rsidRDefault="00536A55" w:rsidP="00536A55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</w:rPr>
        <w:t>(</w:t>
      </w:r>
      <w:r w:rsidRPr="00536A55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</w:t>
      </w:r>
      <w:r w:rsidR="002E268F">
        <w:rPr>
          <w:rFonts w:ascii="Angsana New" w:hAnsi="Angsana New" w:hint="cs"/>
          <w:spacing w:val="6"/>
          <w:sz w:val="32"/>
          <w:szCs w:val="32"/>
          <w:cs/>
        </w:rPr>
        <w:t xml:space="preserve">                 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337E6">
        <w:rPr>
          <w:rFonts w:ascii="Angsana New" w:hAnsi="Angsana New"/>
          <w:spacing w:val="-2"/>
          <w:sz w:val="32"/>
          <w:szCs w:val="32"/>
        </w:rPr>
        <w:t>256</w:t>
      </w:r>
      <w:r w:rsidR="004575C4">
        <w:rPr>
          <w:rFonts w:ascii="Angsana New" w:hAnsi="Angsana New"/>
          <w:spacing w:val="-2"/>
          <w:sz w:val="32"/>
          <w:szCs w:val="32"/>
        </w:rPr>
        <w:t>2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4B3B84">
        <w:rPr>
          <w:rFonts w:ascii="Angsana New" w:hAnsi="Angsana New"/>
          <w:spacing w:val="-2"/>
          <w:sz w:val="32"/>
          <w:szCs w:val="32"/>
          <w:cs/>
        </w:rPr>
        <w:br/>
      </w:r>
      <w:r w:rsidRPr="00536A55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536A55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9337E6">
        <w:rPr>
          <w:rFonts w:ascii="Angsana New" w:hAnsi="Angsana New"/>
          <w:spacing w:val="-2"/>
          <w:sz w:val="32"/>
          <w:szCs w:val="32"/>
        </w:rPr>
        <w:t>256</w:t>
      </w:r>
      <w:r w:rsidR="004575C4">
        <w:rPr>
          <w:rFonts w:ascii="Angsana New" w:hAnsi="Angsana New"/>
          <w:spacing w:val="-2"/>
          <w:sz w:val="32"/>
          <w:szCs w:val="32"/>
        </w:rPr>
        <w:t>2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</w:t>
      </w:r>
      <w:r w:rsidR="007326E7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และกระแส</w:t>
      </w:r>
      <w:r w:rsidR="007326E7">
        <w:rPr>
          <w:rFonts w:ascii="Angsana New" w:hAnsi="Angsana New"/>
          <w:sz w:val="32"/>
          <w:szCs w:val="32"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536A55" w:rsidRPr="00536A55" w:rsidRDefault="00536A55" w:rsidP="00536A5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536A55" w:rsidRDefault="00536A55" w:rsidP="00536A5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303BD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36A55" w:rsidRPr="00536A55" w:rsidRDefault="00536A55" w:rsidP="00536A5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26E7" w:rsidRDefault="007326E7" w:rsidP="00536A55">
      <w:pPr>
        <w:spacing w:before="120" w:after="120"/>
        <w:rPr>
          <w:rFonts w:ascii="Angsana New" w:hAnsi="Angsana New"/>
          <w:sz w:val="32"/>
          <w:szCs w:val="32"/>
          <w:cs/>
        </w:rPr>
        <w:sectPr w:rsidR="007326E7" w:rsidSect="007326E7">
          <w:footerReference w:type="default" r:id="rId11"/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536A55" w:rsidRPr="00536A55" w:rsidRDefault="00536A55" w:rsidP="00536A5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536A55" w:rsidRPr="00536A55" w:rsidRDefault="00536A55" w:rsidP="00536A5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EF0B34">
        <w:rPr>
          <w:rFonts w:ascii="Angsana New" w:hAnsi="Angsana New"/>
          <w:sz w:val="32"/>
          <w:szCs w:val="32"/>
        </w:rPr>
        <w:t xml:space="preserve">        </w:t>
      </w:r>
      <w:bookmarkStart w:id="0" w:name="_GoBack"/>
      <w:bookmarkEnd w:id="0"/>
      <w:r w:rsidRPr="00536A5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1AB3" w:rsidRDefault="00A01A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ๆ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01AB3" w:rsidRDefault="00A01AB3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536A55" w:rsidRPr="00536A55" w:rsidRDefault="00536A55" w:rsidP="00536A5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พิ</w:t>
      </w:r>
      <w:r w:rsidR="004639E6">
        <w:rPr>
          <w:rFonts w:ascii="Angsana New" w:hAnsi="Angsana New"/>
          <w:spacing w:val="-4"/>
          <w:sz w:val="32"/>
          <w:szCs w:val="32"/>
          <w:cs/>
        </w:rPr>
        <w:t>มพ์ใจ มานิตขจรกิจ</w:t>
      </w:r>
    </w:p>
    <w:p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4521</w:t>
      </w:r>
    </w:p>
    <w:p w:rsidR="00536A55" w:rsidRPr="00536A55" w:rsidRDefault="00536A55" w:rsidP="00536A5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ED330A">
        <w:rPr>
          <w:rFonts w:ascii="Angsana New" w:hAnsi="Angsana New"/>
          <w:spacing w:val="-4"/>
          <w:sz w:val="32"/>
          <w:szCs w:val="32"/>
        </w:rPr>
        <w:t>17</w:t>
      </w:r>
      <w:r w:rsidR="00ED330A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</w:rPr>
        <w:t>256</w:t>
      </w:r>
      <w:r w:rsidR="004575C4">
        <w:rPr>
          <w:rFonts w:ascii="Angsana New" w:hAnsi="Angsana New"/>
          <w:spacing w:val="-4"/>
          <w:sz w:val="32"/>
          <w:szCs w:val="32"/>
        </w:rPr>
        <w:t>3</w:t>
      </w:r>
    </w:p>
    <w:sectPr w:rsidR="00900CA2" w:rsidRPr="00536A55" w:rsidSect="007326E7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78D" w:rsidRDefault="0095478D" w:rsidP="0077481E">
      <w:r>
        <w:separator/>
      </w:r>
    </w:p>
  </w:endnote>
  <w:endnote w:type="continuationSeparator" w:id="0">
    <w:p w:rsidR="0095478D" w:rsidRDefault="0095478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705" w:rsidRPr="008C2705" w:rsidRDefault="008C2705">
    <w:pPr>
      <w:pStyle w:val="Footer"/>
      <w:jc w:val="right"/>
      <w:rPr>
        <w:rFonts w:ascii="Angsana New" w:hAnsi="Angsana New"/>
        <w:sz w:val="32"/>
        <w:szCs w:val="32"/>
      </w:rPr>
    </w:pPr>
  </w:p>
  <w:p w:rsidR="008C2705" w:rsidRDefault="008C2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9586A" w:rsidRPr="00B9586A" w:rsidRDefault="00B9586A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 w:rsidR="004575C4"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86A" w:rsidRPr="00B9586A" w:rsidRDefault="00B9586A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76511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326E7" w:rsidRPr="007326E7" w:rsidRDefault="007326E7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26E7">
          <w:rPr>
            <w:rFonts w:ascii="Angsana New" w:hAnsi="Angsana New"/>
            <w:sz w:val="32"/>
            <w:szCs w:val="32"/>
          </w:rPr>
          <w:fldChar w:fldCharType="begin"/>
        </w:r>
        <w:r w:rsidRPr="007326E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26E7">
          <w:rPr>
            <w:rFonts w:ascii="Angsana New" w:hAnsi="Angsana New"/>
            <w:sz w:val="32"/>
            <w:szCs w:val="32"/>
          </w:rPr>
          <w:fldChar w:fldCharType="separate"/>
        </w:r>
        <w:r w:rsidR="004575C4">
          <w:rPr>
            <w:rFonts w:ascii="Angsana New" w:hAnsi="Angsana New"/>
            <w:noProof/>
            <w:sz w:val="32"/>
            <w:szCs w:val="32"/>
          </w:rPr>
          <w:t>2</w:t>
        </w:r>
        <w:r w:rsidRPr="007326E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78D" w:rsidRDefault="0095478D" w:rsidP="0077481E">
      <w:r>
        <w:separator/>
      </w:r>
    </w:p>
  </w:footnote>
  <w:footnote w:type="continuationSeparator" w:id="0">
    <w:p w:rsidR="0095478D" w:rsidRDefault="0095478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77CE2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72694D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4F68-0109-4571-B5CA-037D3F9B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</TotalTime>
  <Pages>5</Pages>
  <Words>1256</Words>
  <Characters>4987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5</cp:revision>
  <cp:lastPrinted>2020-02-15T06:27:00Z</cp:lastPrinted>
  <dcterms:created xsi:type="dcterms:W3CDTF">2020-01-05T06:41:00Z</dcterms:created>
  <dcterms:modified xsi:type="dcterms:W3CDTF">2020-02-15T06:27:00Z</dcterms:modified>
</cp:coreProperties>
</file>