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7920"/>
      </w:tblGrid>
      <w:tr w:rsidR="007B2433" w:rsidRPr="00AC365B" w14:paraId="67CBEEDB" w14:textId="77777777" w:rsidTr="007E0212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F80B1C8" w14:textId="2AEC6A0E" w:rsidR="007B2433" w:rsidRPr="00AC365B" w:rsidRDefault="007926B1" w:rsidP="007E02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20" w:hanging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B2433" w:rsidRPr="00AC365B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081349B" w14:textId="77777777" w:rsidR="007B2433" w:rsidRPr="00AC365B" w:rsidRDefault="007B2433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BE0EC1" w:rsidRPr="00AC365B" w14:paraId="0566F224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B9394D7" w14:textId="77777777" w:rsidR="00BE0EC1" w:rsidRPr="00AC365B" w:rsidRDefault="00BE0EC1" w:rsidP="008F29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17C1EB27" w14:textId="77777777" w:rsidR="00BE0EC1" w:rsidRPr="00AC365B" w:rsidRDefault="00BE0EC1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F29E9" w:rsidRPr="00AC365B" w14:paraId="643AA556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DB82FDB" w14:textId="00B4115D" w:rsidR="008F29E9" w:rsidRPr="00AC365B" w:rsidRDefault="00BE31F2" w:rsidP="008F29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31F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7920" w:type="dxa"/>
          </w:tcPr>
          <w:p w14:paraId="0AEDEA1A" w14:textId="09C4DE82" w:rsidR="008F29E9" w:rsidRPr="00AC365B" w:rsidRDefault="008F29E9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8F29E9" w:rsidRPr="00AC365B" w14:paraId="1556ADAA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8E5AF6E" w14:textId="2E995539" w:rsidR="008F29E9" w:rsidRPr="00AC365B" w:rsidRDefault="00BE31F2" w:rsidP="008F29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31F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1F4E2E65" w14:textId="46CB1D05" w:rsidR="008F29E9" w:rsidRPr="00AC365B" w:rsidRDefault="00B335E8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</w:t>
            </w:r>
            <w:r w:rsidR="00AE59AD" w:rsidRPr="00AC365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ใช้</w:t>
            </w:r>
            <w:r w:rsidRPr="00AC365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</w:t>
            </w:r>
            <w:r w:rsidR="00AE59AD" w:rsidRPr="00AC365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ในการ</w:t>
            </w:r>
            <w:r w:rsidRPr="00AC365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ดำเนินงานต่อเนื่อง</w:t>
            </w:r>
          </w:p>
        </w:tc>
      </w:tr>
      <w:tr w:rsidR="00B335E8" w:rsidRPr="00AC365B" w14:paraId="141A18D3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951057C" w14:textId="349F5370" w:rsidR="00B335E8" w:rsidRPr="00AC365B" w:rsidRDefault="00BE31F2" w:rsidP="00B335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31F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2C109B14" w14:textId="4517EC45" w:rsidR="00B335E8" w:rsidRPr="00AC365B" w:rsidRDefault="00A277FC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4330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B335E8" w:rsidRPr="00AC365B" w14:paraId="60864A77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36FFDD" w14:textId="0418DB32" w:rsidR="00B335E8" w:rsidRPr="00AC365B" w:rsidRDefault="00BE31F2" w:rsidP="00B335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31F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920" w:type="dxa"/>
          </w:tcPr>
          <w:p w14:paraId="5B7632C3" w14:textId="06A1C583" w:rsidR="00B335E8" w:rsidRPr="00AC365B" w:rsidRDefault="00A277FC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11B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8744AD" w:rsidRPr="00AC365B" w14:paraId="21D3B7FB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0814C2" w14:textId="2B00FA61" w:rsidR="008744AD" w:rsidRPr="000C653B" w:rsidRDefault="00BE31F2" w:rsidP="00874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31F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7920" w:type="dxa"/>
          </w:tcPr>
          <w:p w14:paraId="7911255F" w14:textId="2BAA99F2" w:rsidR="008744AD" w:rsidRPr="008744AD" w:rsidRDefault="008744AD" w:rsidP="00874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744A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การซื้อ</w:t>
            </w:r>
            <w:r w:rsidR="00497E2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ธุรกิจ</w:t>
            </w:r>
          </w:p>
        </w:tc>
      </w:tr>
      <w:tr w:rsidR="008744AD" w:rsidRPr="00AC365B" w14:paraId="694C95AB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E3A48E" w14:textId="4F308C0E" w:rsidR="008744AD" w:rsidRPr="00AC365B" w:rsidRDefault="00BE31F2" w:rsidP="00874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31F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920" w:type="dxa"/>
          </w:tcPr>
          <w:p w14:paraId="0A8D4995" w14:textId="04B1EB58" w:rsidR="008744AD" w:rsidRPr="00AC365B" w:rsidRDefault="008744AD" w:rsidP="00874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C365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744AD" w:rsidRPr="00AC365B" w14:paraId="56E40155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52B942E" w14:textId="73C0AEFE" w:rsidR="008744AD" w:rsidRPr="00AC365B" w:rsidRDefault="00BE31F2" w:rsidP="00874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31F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7920" w:type="dxa"/>
          </w:tcPr>
          <w:p w14:paraId="378726B0" w14:textId="29FD85DF" w:rsidR="008744AD" w:rsidRPr="00AC365B" w:rsidRDefault="008744AD" w:rsidP="00874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C365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เงินลงทุนอื่น</w:t>
            </w:r>
          </w:p>
        </w:tc>
      </w:tr>
      <w:tr w:rsidR="008744AD" w:rsidRPr="00AC365B" w14:paraId="5EF5BA0B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8" w:type="dxa"/>
          </w:tcPr>
          <w:p w14:paraId="6D0D66D4" w14:textId="5EC1DFA4" w:rsidR="008744AD" w:rsidRPr="00AC365B" w:rsidRDefault="00BE31F2" w:rsidP="00874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31F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7920" w:type="dxa"/>
          </w:tcPr>
          <w:p w14:paraId="39E345B3" w14:textId="0D18E1E6" w:rsidR="008744AD" w:rsidRPr="00AC365B" w:rsidRDefault="008744AD" w:rsidP="00874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C365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8744AD" w:rsidRPr="00AC365B" w14:paraId="2F0DBB1F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3EF25EB" w14:textId="6E7496B1" w:rsidR="008744AD" w:rsidRPr="00AC365B" w:rsidRDefault="00BE31F2" w:rsidP="00874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31F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7920" w:type="dxa"/>
          </w:tcPr>
          <w:p w14:paraId="6B156698" w14:textId="0E9EF958" w:rsidR="008744AD" w:rsidRPr="00AC365B" w:rsidRDefault="008744AD" w:rsidP="00874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C365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8744AD" w:rsidRPr="00AC365B" w14:paraId="7CE21ABD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5D9585E" w14:textId="15C781CD" w:rsidR="008744AD" w:rsidRPr="000C653B" w:rsidRDefault="00BE31F2" w:rsidP="00874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31F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7920" w:type="dxa"/>
          </w:tcPr>
          <w:p w14:paraId="0E200164" w14:textId="3DB083B0" w:rsidR="008744AD" w:rsidRPr="00AC365B" w:rsidRDefault="008744AD" w:rsidP="00874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819C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ที่ดิน อาคารและอุปกรณ์  </w:t>
            </w:r>
          </w:p>
        </w:tc>
      </w:tr>
      <w:tr w:rsidR="005F295B" w:rsidRPr="00AC365B" w14:paraId="55815FFD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F322CA5" w14:textId="4A18FB5A" w:rsidR="005F295B" w:rsidRPr="00BE31F2" w:rsidRDefault="005F295B" w:rsidP="005F29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31F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7920" w:type="dxa"/>
          </w:tcPr>
          <w:p w14:paraId="12E77BB4" w14:textId="0A9CC1CD" w:rsidR="005F295B" w:rsidRPr="004819C4" w:rsidRDefault="005F295B" w:rsidP="005F29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หนี้สิ้นที่มีภาระดอกเบี้ย</w:t>
            </w:r>
          </w:p>
        </w:tc>
      </w:tr>
      <w:tr w:rsidR="005F295B" w:rsidRPr="00AC365B" w14:paraId="5B7E5D4E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641E40" w14:textId="3B6F835D" w:rsidR="005F295B" w:rsidRPr="000A76C9" w:rsidRDefault="005F295B" w:rsidP="005F29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31F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7920" w:type="dxa"/>
          </w:tcPr>
          <w:p w14:paraId="554BE433" w14:textId="6A2D5638" w:rsidR="005F295B" w:rsidRPr="000A76C9" w:rsidRDefault="005F295B" w:rsidP="005F29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A76C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5F295B" w:rsidRPr="00AC365B" w14:paraId="38143350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9CE5EF1" w14:textId="400F4E31" w:rsidR="005F295B" w:rsidRPr="000A76C9" w:rsidRDefault="005F295B" w:rsidP="005F29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31F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7920" w:type="dxa"/>
          </w:tcPr>
          <w:p w14:paraId="7CFE0509" w14:textId="177CB6B7" w:rsidR="005F295B" w:rsidRPr="000A76C9" w:rsidRDefault="005F295B" w:rsidP="005F29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5F295B" w:rsidRPr="00AC365B" w14:paraId="5C068D0C" w14:textId="77777777" w:rsidTr="00F869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20173BA" w14:textId="26378B9D" w:rsidR="005F295B" w:rsidRPr="00B37A34" w:rsidRDefault="005F295B" w:rsidP="005F29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31F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7920" w:type="dxa"/>
          </w:tcPr>
          <w:p w14:paraId="4620310D" w14:textId="5217F227" w:rsidR="005F295B" w:rsidRPr="00B37A34" w:rsidRDefault="005F295B" w:rsidP="005F295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5F295B" w:rsidRPr="00AC365B" w14:paraId="5A4E0070" w14:textId="77777777" w:rsidTr="00F869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2563F32" w14:textId="3BF3C965" w:rsidR="005F295B" w:rsidRPr="00B37A34" w:rsidRDefault="005F295B" w:rsidP="005F29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31F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7920" w:type="dxa"/>
          </w:tcPr>
          <w:p w14:paraId="21C33ED4" w14:textId="2058B184" w:rsidR="005F295B" w:rsidRPr="00B37A34" w:rsidRDefault="005F295B" w:rsidP="005F295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37A3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ภาระผูกพันกับกิจการที่ไม่เกี่ยวข้องกัน</w:t>
            </w:r>
          </w:p>
        </w:tc>
      </w:tr>
      <w:tr w:rsidR="005F295B" w:rsidRPr="00AC365B" w14:paraId="109435A5" w14:textId="77777777" w:rsidTr="00F869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25DF096" w14:textId="12820CD9" w:rsidR="005F295B" w:rsidRPr="00AC365B" w:rsidRDefault="005F295B" w:rsidP="005F29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31F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7920" w:type="dxa"/>
          </w:tcPr>
          <w:p w14:paraId="752E698D" w14:textId="5975EEB9" w:rsidR="005F295B" w:rsidRPr="00AC365B" w:rsidRDefault="005F295B" w:rsidP="005F295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หนี้สินที่อาจเกิดขึ้น</w:t>
            </w:r>
          </w:p>
        </w:tc>
      </w:tr>
      <w:tr w:rsidR="008B275F" w:rsidRPr="00AC365B" w14:paraId="59ABCF26" w14:textId="77777777" w:rsidTr="00F869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AD586B8" w14:textId="2E17BAA6" w:rsidR="008B275F" w:rsidRDefault="008B275F" w:rsidP="008B275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7920" w:type="dxa"/>
          </w:tcPr>
          <w:p w14:paraId="7C9E22D9" w14:textId="7DA761EC" w:rsidR="008B275F" w:rsidRPr="00AC365B" w:rsidRDefault="008B275F" w:rsidP="008B275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6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ผลกระทบจากการแพร่ระบาดของโรคติดเชื้อโคโรนา</w:t>
            </w:r>
            <w:r w:rsidR="00720A0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2019</w:t>
            </w:r>
            <w:r w:rsidRPr="008B275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</w:t>
            </w:r>
            <w:proofErr w:type="spellStart"/>
            <w:r w:rsidRPr="00B66268">
              <w:rPr>
                <w:rFonts w:ascii="Angsana New" w:hAnsi="Angsana New" w:cs="Angsana New"/>
                <w:sz w:val="30"/>
                <w:szCs w:val="30"/>
                <w:lang w:bidi="th-TH"/>
              </w:rPr>
              <w:t>Covid</w:t>
            </w:r>
            <w:proofErr w:type="spellEnd"/>
            <w:r w:rsidRPr="00B66268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  <w:r w:rsidRPr="00B6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19)</w:t>
            </w:r>
          </w:p>
        </w:tc>
      </w:tr>
      <w:tr w:rsidR="00C83D0B" w:rsidRPr="00AC365B" w14:paraId="4467863C" w14:textId="77777777" w:rsidTr="00F869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0DAB251" w14:textId="1152128E" w:rsidR="00C83D0B" w:rsidRPr="00AC365B" w:rsidRDefault="005F295B" w:rsidP="00C83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8B275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7920" w:type="dxa"/>
          </w:tcPr>
          <w:p w14:paraId="336F0033" w14:textId="1C540B99" w:rsidR="00C83D0B" w:rsidRPr="00AC365B" w:rsidRDefault="00C83D0B" w:rsidP="00C83D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3926AD" w:rsidRPr="00AC365B" w14:paraId="5816269A" w14:textId="77777777" w:rsidTr="00F869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E31594" w14:textId="7EC904D2" w:rsidR="003926AD" w:rsidRDefault="003926AD" w:rsidP="00C83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6626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7920" w:type="dxa"/>
          </w:tcPr>
          <w:p w14:paraId="3EBF9DD1" w14:textId="24AF338A" w:rsidR="003926AD" w:rsidRPr="00AC365B" w:rsidRDefault="003926AD" w:rsidP="00C83D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926A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มาตรฐานการรายงานทางการเงินที่ยังไม่ได้ใช้</w:t>
            </w:r>
          </w:p>
        </w:tc>
      </w:tr>
    </w:tbl>
    <w:p w14:paraId="1B7E3C4F" w14:textId="77777777" w:rsidR="000D12EA" w:rsidRPr="00AC365B" w:rsidRDefault="000D12EA" w:rsidP="000D12EA">
      <w:pPr>
        <w:pStyle w:val="index"/>
        <w:tabs>
          <w:tab w:val="clear" w:pos="1134"/>
        </w:tabs>
        <w:spacing w:after="0" w:line="240" w:lineRule="atLeast"/>
        <w:ind w:left="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5822E984" w14:textId="277CDBEA" w:rsidR="0025275A" w:rsidRPr="00AC365B" w:rsidRDefault="002371CF" w:rsidP="00B34C2D">
      <w:pPr>
        <w:pStyle w:val="index"/>
        <w:tabs>
          <w:tab w:val="clear" w:pos="1134"/>
        </w:tabs>
        <w:spacing w:after="0" w:line="240" w:lineRule="atLeast"/>
        <w:ind w:left="900" w:hanging="36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C365B">
        <w:rPr>
          <w:b/>
          <w:bCs/>
        </w:rPr>
        <w:br w:type="page"/>
      </w:r>
      <w:r w:rsidR="0025275A" w:rsidRPr="00AC365B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</w:t>
      </w:r>
      <w:r w:rsidR="00285BFE">
        <w:rPr>
          <w:rFonts w:asciiTheme="majorBidi" w:hAnsiTheme="majorBidi" w:cstheme="majorBidi" w:hint="cs"/>
          <w:sz w:val="30"/>
          <w:szCs w:val="30"/>
          <w:cs/>
          <w:lang w:bidi="th-TH"/>
        </w:rPr>
        <w:t>ระหว่างกาล</w:t>
      </w:r>
      <w:r w:rsidR="0025275A" w:rsidRPr="00AC365B">
        <w:rPr>
          <w:rFonts w:asciiTheme="majorBidi" w:hAnsiTheme="majorBidi" w:cstheme="majorBidi"/>
          <w:sz w:val="30"/>
          <w:szCs w:val="30"/>
          <w:cs/>
          <w:lang w:bidi="th-TH"/>
        </w:rPr>
        <w:t>นี้</w:t>
      </w:r>
    </w:p>
    <w:p w14:paraId="4E654CF0" w14:textId="77777777" w:rsidR="0025275A" w:rsidRPr="007E0212" w:rsidRDefault="0025275A" w:rsidP="00B34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900"/>
        <w:jc w:val="thaiDistribute"/>
        <w:rPr>
          <w:rFonts w:asciiTheme="majorBidi" w:hAnsiTheme="majorBidi" w:cstheme="majorBidi"/>
        </w:rPr>
      </w:pPr>
    </w:p>
    <w:p w14:paraId="1F4560D1" w14:textId="4185704F" w:rsidR="0025275A" w:rsidRPr="00AC365B" w:rsidRDefault="004B6B6A" w:rsidP="00B34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207"/>
        <w:jc w:val="thaiDistribute"/>
        <w:rPr>
          <w:rFonts w:asciiTheme="majorBidi" w:hAnsiTheme="majorBidi" w:cstheme="majorBidi"/>
          <w:sz w:val="30"/>
          <w:szCs w:val="30"/>
        </w:rPr>
      </w:pPr>
      <w:r w:rsidRPr="00AC365B">
        <w:rPr>
          <w:rFonts w:asciiTheme="majorBidi" w:hAnsiTheme="majorBidi" w:cstheme="majorBidi"/>
          <w:sz w:val="30"/>
          <w:szCs w:val="30"/>
          <w:cs/>
        </w:rPr>
        <w:tab/>
      </w:r>
      <w:r w:rsidR="0025275A" w:rsidRPr="00AC365B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285BFE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="0049566A" w:rsidRPr="00AC365B">
        <w:rPr>
          <w:rFonts w:asciiTheme="majorBidi" w:hAnsiTheme="majorBidi" w:cstheme="majorBidi"/>
          <w:sz w:val="30"/>
          <w:szCs w:val="30"/>
          <w:cs/>
        </w:rPr>
        <w:t>นี้</w:t>
      </w:r>
      <w:r w:rsidR="0025275A" w:rsidRPr="00AC365B">
        <w:rPr>
          <w:rFonts w:asciiTheme="majorBidi" w:hAnsiTheme="majorBidi" w:cstheme="majorBidi"/>
          <w:sz w:val="30"/>
          <w:szCs w:val="30"/>
          <w:cs/>
        </w:rPr>
        <w:t>ได้รับอนุมั</w:t>
      </w:r>
      <w:r w:rsidR="006322AD" w:rsidRPr="00AC365B">
        <w:rPr>
          <w:rFonts w:asciiTheme="majorBidi" w:hAnsiTheme="majorBidi" w:cstheme="majorBidi"/>
          <w:sz w:val="30"/>
          <w:szCs w:val="30"/>
          <w:cs/>
        </w:rPr>
        <w:t>ติ</w:t>
      </w:r>
      <w:r w:rsidR="00C67B97" w:rsidRPr="00AC365B">
        <w:rPr>
          <w:rFonts w:asciiTheme="majorBidi" w:hAnsiTheme="majorBidi" w:cstheme="majorBidi"/>
          <w:sz w:val="30"/>
          <w:szCs w:val="30"/>
          <w:cs/>
        </w:rPr>
        <w:t>ให้ออกงบการเงิน</w:t>
      </w:r>
      <w:r w:rsidR="006322AD" w:rsidRPr="00AC365B">
        <w:rPr>
          <w:rFonts w:asciiTheme="majorBidi" w:hAnsiTheme="majorBidi" w:cstheme="majorBidi"/>
          <w:sz w:val="30"/>
          <w:szCs w:val="30"/>
          <w:cs/>
        </w:rPr>
        <w:t>จาก</w:t>
      </w:r>
      <w:r w:rsidR="003D3556" w:rsidRPr="00AC365B">
        <w:rPr>
          <w:rFonts w:asciiTheme="majorBidi" w:hAnsiTheme="majorBidi" w:cstheme="majorBidi"/>
          <w:sz w:val="30"/>
          <w:szCs w:val="30"/>
          <w:cs/>
        </w:rPr>
        <w:t>คณะ</w:t>
      </w:r>
      <w:r w:rsidR="006322AD" w:rsidRPr="00AC365B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="00C67B97" w:rsidRPr="00AC365B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EB4868" w:rsidRPr="00AC365B">
        <w:rPr>
          <w:rFonts w:asciiTheme="majorBidi" w:hAnsiTheme="majorBidi" w:cstheme="majorBidi"/>
          <w:sz w:val="30"/>
          <w:szCs w:val="30"/>
        </w:rPr>
        <w:t xml:space="preserve"> </w:t>
      </w:r>
      <w:r w:rsidR="00BE31F2" w:rsidRPr="00BE31F2">
        <w:rPr>
          <w:rFonts w:asciiTheme="majorBidi" w:hAnsiTheme="majorBidi" w:cstheme="majorBidi"/>
          <w:sz w:val="30"/>
          <w:szCs w:val="30"/>
        </w:rPr>
        <w:t>3</w:t>
      </w:r>
      <w:r w:rsidR="00797602">
        <w:rPr>
          <w:rFonts w:asciiTheme="majorBidi" w:hAnsiTheme="majorBidi" w:cstheme="majorBidi"/>
          <w:sz w:val="30"/>
          <w:szCs w:val="30"/>
        </w:rPr>
        <w:t xml:space="preserve"> </w:t>
      </w:r>
      <w:r w:rsidR="00E02D04">
        <w:rPr>
          <w:rFonts w:asciiTheme="majorBidi" w:hAnsiTheme="majorBidi" w:cstheme="majorBidi"/>
          <w:sz w:val="30"/>
          <w:szCs w:val="30"/>
          <w:cs/>
        </w:rPr>
        <w:t>พฤศจิกายน</w:t>
      </w:r>
      <w:r w:rsidR="00016B9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E31F2" w:rsidRPr="00BE31F2">
        <w:rPr>
          <w:rFonts w:asciiTheme="majorBidi" w:hAnsiTheme="majorBidi" w:cstheme="majorBidi"/>
          <w:sz w:val="30"/>
          <w:szCs w:val="30"/>
        </w:rPr>
        <w:t>2563</w:t>
      </w:r>
    </w:p>
    <w:p w14:paraId="439FEC4C" w14:textId="77777777" w:rsidR="00E66B73" w:rsidRPr="00AC365B" w:rsidRDefault="00E66B73" w:rsidP="00707087">
      <w:pPr>
        <w:pStyle w:val="a1"/>
        <w:tabs>
          <w:tab w:val="clear" w:pos="360"/>
          <w:tab w:val="clear" w:pos="720"/>
          <w:tab w:val="clear" w:pos="1080"/>
          <w:tab w:val="left" w:pos="540"/>
          <w:tab w:val="left" w:pos="567"/>
        </w:tabs>
        <w:ind w:left="567" w:hanging="567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6938E631" w14:textId="2E77BF95" w:rsidR="00E66B73" w:rsidRPr="00AC365B" w:rsidRDefault="00A55A02" w:rsidP="00C1360D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hanging="54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AC365B">
        <w:rPr>
          <w:rFonts w:asciiTheme="majorBidi" w:hAnsiTheme="majorBidi" w:cstheme="majorBidi"/>
          <w:b/>
          <w:bCs/>
          <w:sz w:val="30"/>
          <w:szCs w:val="30"/>
          <w:cs/>
        </w:rPr>
        <w:t>ข้อมูล</w:t>
      </w:r>
      <w:r w:rsidR="00E66B73" w:rsidRPr="00AC365B">
        <w:rPr>
          <w:rFonts w:asciiTheme="majorBidi" w:hAnsiTheme="majorBidi" w:cstheme="majorBidi"/>
          <w:b/>
          <w:bCs/>
          <w:sz w:val="30"/>
          <w:szCs w:val="30"/>
          <w:cs/>
        </w:rPr>
        <w:t>ทั่วไป</w:t>
      </w:r>
      <w:r w:rsidR="00B970BF" w:rsidRPr="00AC365B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2ECC2D84" w14:textId="77777777" w:rsidR="00BC1CEE" w:rsidRPr="00AC365B" w:rsidRDefault="00BC1CEE" w:rsidP="00F81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69FAECDA" w14:textId="09704BD1" w:rsidR="001B4279" w:rsidRPr="005239B6" w:rsidRDefault="00C17293" w:rsidP="002B6B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4A5A22">
        <w:rPr>
          <w:rFonts w:asciiTheme="majorBidi" w:hAnsiTheme="majorBidi" w:cstheme="majorBidi"/>
          <w:spacing w:val="-6"/>
          <w:sz w:val="30"/>
          <w:szCs w:val="30"/>
          <w:cs/>
        </w:rPr>
        <w:t>บริษัทดำเนินธุรกิจหลักเกี่ยวกับการผลิตและจำหน่ายหนังสือพิมพ์</w:t>
      </w:r>
      <w:r w:rsidR="00857E2B" w:rsidRPr="004A5A22">
        <w:rPr>
          <w:rFonts w:asciiTheme="majorBidi" w:hAnsiTheme="majorBidi" w:cstheme="majorBidi"/>
          <w:spacing w:val="-6"/>
          <w:sz w:val="30"/>
          <w:szCs w:val="30"/>
          <w:cs/>
        </w:rPr>
        <w:t>และ</w:t>
      </w:r>
      <w:r w:rsidR="00234EAF" w:rsidRPr="004A5A22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สิ่งพิมพ์ </w:t>
      </w:r>
      <w:r w:rsidR="00770912" w:rsidRPr="004A5A22">
        <w:rPr>
          <w:rFonts w:asciiTheme="majorBidi" w:hAnsiTheme="majorBidi" w:cstheme="majorBidi"/>
          <w:spacing w:val="-6"/>
          <w:sz w:val="30"/>
          <w:szCs w:val="30"/>
          <w:cs/>
        </w:rPr>
        <w:t>ให้บริการโฆษณา</w:t>
      </w:r>
      <w:r w:rsidR="00234EAF" w:rsidRPr="004A5A22">
        <w:rPr>
          <w:rFonts w:asciiTheme="majorBidi" w:hAnsiTheme="majorBidi" w:cstheme="majorBidi"/>
          <w:spacing w:val="-6"/>
          <w:sz w:val="30"/>
          <w:szCs w:val="30"/>
          <w:cs/>
        </w:rPr>
        <w:t>และ</w:t>
      </w:r>
      <w:r w:rsidR="006276DF" w:rsidRPr="004A5A22">
        <w:rPr>
          <w:rFonts w:asciiTheme="majorBidi" w:hAnsiTheme="majorBidi" w:cstheme="majorBidi"/>
          <w:spacing w:val="-6"/>
          <w:sz w:val="30"/>
          <w:szCs w:val="30"/>
          <w:cs/>
        </w:rPr>
        <w:t>ข้อมูลข่าวสา</w:t>
      </w:r>
      <w:r w:rsidR="00F73C32" w:rsidRPr="004A5A22">
        <w:rPr>
          <w:rFonts w:asciiTheme="majorBidi" w:hAnsiTheme="majorBidi" w:cstheme="majorBidi"/>
          <w:spacing w:val="-6"/>
          <w:sz w:val="30"/>
          <w:szCs w:val="30"/>
          <w:cs/>
        </w:rPr>
        <w:t>ร</w:t>
      </w:r>
      <w:r w:rsidR="00857E2B" w:rsidRPr="004A5A22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770912" w:rsidRPr="00AC365B">
        <w:rPr>
          <w:rFonts w:asciiTheme="majorBidi" w:hAnsiTheme="majorBidi" w:cstheme="majorBidi"/>
          <w:spacing w:val="-6"/>
          <w:sz w:val="30"/>
          <w:szCs w:val="30"/>
          <w:cs/>
        </w:rPr>
        <w:t>และ</w:t>
      </w:r>
      <w:r w:rsidR="00625ECC">
        <w:rPr>
          <w:rFonts w:asciiTheme="majorBidi" w:hAnsiTheme="majorBidi" w:cstheme="majorBidi" w:hint="cs"/>
          <w:spacing w:val="-6"/>
          <w:sz w:val="30"/>
          <w:szCs w:val="30"/>
          <w:cs/>
        </w:rPr>
        <w:t>ผ่านสื่อสิ่งพิมพ์และสื่อรูปแบบใหม่</w:t>
      </w:r>
      <w:r w:rsidR="00BE6A95" w:rsidRPr="00AC365B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BE6A95" w:rsidRPr="00AC365B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กลุ่มบริษัทดำเนินธุรกิจหลักเกี่ยวกับ</w:t>
      </w:r>
      <w:r w:rsidR="00834758" w:rsidRPr="004A5A22">
        <w:rPr>
          <w:rFonts w:asciiTheme="majorBidi" w:hAnsiTheme="majorBidi" w:cstheme="majorBidi"/>
          <w:spacing w:val="-6"/>
          <w:sz w:val="30"/>
          <w:szCs w:val="30"/>
          <w:cs/>
        </w:rPr>
        <w:t>การผลิต</w:t>
      </w:r>
      <w:r w:rsidR="0099524C" w:rsidRPr="004A5A22">
        <w:rPr>
          <w:rFonts w:asciiTheme="majorBidi" w:hAnsiTheme="majorBidi" w:cstheme="majorBidi"/>
          <w:spacing w:val="-6"/>
          <w:sz w:val="30"/>
          <w:szCs w:val="30"/>
          <w:cs/>
        </w:rPr>
        <w:t>และ</w:t>
      </w:r>
      <w:r w:rsidR="00834758" w:rsidRPr="004A5A22">
        <w:rPr>
          <w:rFonts w:asciiTheme="majorBidi" w:hAnsiTheme="majorBidi" w:cstheme="majorBidi"/>
          <w:spacing w:val="-6"/>
          <w:sz w:val="30"/>
          <w:szCs w:val="30"/>
          <w:cs/>
        </w:rPr>
        <w:t>จำหน่ายหนังสือ</w:t>
      </w:r>
      <w:r w:rsidR="00BB6C09" w:rsidRPr="004A5A22">
        <w:rPr>
          <w:rFonts w:asciiTheme="majorBidi" w:hAnsiTheme="majorBidi" w:cstheme="majorBidi"/>
          <w:spacing w:val="-6"/>
          <w:sz w:val="30"/>
          <w:szCs w:val="30"/>
          <w:cs/>
        </w:rPr>
        <w:t>พิมพ์ สิ่งพิมพ์ สิ่งพิมพ์ดิจิ</w:t>
      </w:r>
      <w:r w:rsidR="00E73F6C" w:rsidRPr="004A5A22">
        <w:rPr>
          <w:rFonts w:asciiTheme="majorBidi" w:hAnsiTheme="majorBidi" w:cstheme="majorBidi"/>
          <w:spacing w:val="-6"/>
          <w:sz w:val="30"/>
          <w:szCs w:val="30"/>
          <w:cs/>
        </w:rPr>
        <w:t>ตอล</w:t>
      </w:r>
      <w:r w:rsidR="00834758" w:rsidRPr="004A5A22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และสื่อโฆษณา</w:t>
      </w:r>
      <w:r w:rsidR="00834758" w:rsidRPr="004A5A2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834758" w:rsidRPr="004A5A22">
        <w:rPr>
          <w:rFonts w:asciiTheme="majorBidi" w:hAnsiTheme="majorBidi" w:cstheme="majorBidi"/>
          <w:spacing w:val="-6"/>
          <w:sz w:val="30"/>
          <w:szCs w:val="30"/>
          <w:cs/>
        </w:rPr>
        <w:t>ผลิตรายการโทรทัศน์ ให้บริการโฆษณาและข้อมูลข่าวสารผ่านสื่อโทรทัศน์และ</w:t>
      </w:r>
      <w:r w:rsidR="00625ECC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สื่อรูปแบบใหม่ </w:t>
      </w:r>
      <w:r w:rsidR="00285BFE">
        <w:rPr>
          <w:rFonts w:asciiTheme="majorBidi" w:hAnsiTheme="majorBidi" w:cstheme="majorBidi" w:hint="cs"/>
          <w:spacing w:val="-6"/>
          <w:sz w:val="30"/>
          <w:szCs w:val="30"/>
          <w:cs/>
        </w:rPr>
        <w:t>จัดจำหน่ายสินค้า</w:t>
      </w:r>
      <w:r w:rsidR="008F67C9">
        <w:rPr>
          <w:rFonts w:asciiTheme="majorBidi" w:hAnsiTheme="majorBidi" w:cstheme="majorBidi" w:hint="cs"/>
          <w:spacing w:val="-6"/>
          <w:sz w:val="30"/>
          <w:szCs w:val="30"/>
          <w:cs/>
        </w:rPr>
        <w:t>อุปโภคและผลิตภัณฑ์อื่น</w:t>
      </w:r>
      <w:r w:rsidR="00B62A1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285BFE">
        <w:rPr>
          <w:rFonts w:asciiTheme="majorBidi" w:hAnsiTheme="majorBidi" w:cstheme="majorBidi" w:hint="cs"/>
          <w:spacing w:val="-6"/>
          <w:sz w:val="30"/>
          <w:szCs w:val="30"/>
          <w:cs/>
        </w:rPr>
        <w:t>และธุรกิจ</w:t>
      </w:r>
      <w:r w:rsidR="00625ECC">
        <w:rPr>
          <w:rFonts w:asciiTheme="majorBidi" w:hAnsiTheme="majorBidi" w:cstheme="majorBidi" w:hint="cs"/>
          <w:spacing w:val="-6"/>
          <w:sz w:val="30"/>
          <w:szCs w:val="30"/>
          <w:cs/>
        </w:rPr>
        <w:t>นำเ</w:t>
      </w:r>
      <w:r w:rsidR="00285BFE">
        <w:rPr>
          <w:rFonts w:asciiTheme="majorBidi" w:hAnsiTheme="majorBidi" w:cstheme="majorBidi" w:hint="cs"/>
          <w:spacing w:val="-6"/>
          <w:sz w:val="30"/>
          <w:szCs w:val="30"/>
          <w:cs/>
        </w:rPr>
        <w:t>ที่ยว</w:t>
      </w:r>
    </w:p>
    <w:p w14:paraId="2483ACC1" w14:textId="77777777" w:rsidR="00B57A6F" w:rsidRPr="00AC365B" w:rsidRDefault="00B57A6F" w:rsidP="00B57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0"/>
          <w:szCs w:val="20"/>
        </w:rPr>
      </w:pPr>
    </w:p>
    <w:p w14:paraId="7EDA6BDD" w14:textId="3637EF23" w:rsidR="00700F08" w:rsidRPr="00AC365B" w:rsidRDefault="00700F08" w:rsidP="00C1360D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hanging="54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AC365B">
        <w:rPr>
          <w:rFonts w:asciiTheme="majorBidi" w:hAnsiTheme="majorBidi"/>
          <w:b/>
          <w:bCs/>
          <w:sz w:val="30"/>
          <w:szCs w:val="30"/>
          <w:cs/>
        </w:rPr>
        <w:t>การใช้เกณฑ์ในการดำเนินงานต่อเนื่อง</w:t>
      </w:r>
    </w:p>
    <w:p w14:paraId="7D1E5578" w14:textId="77777777" w:rsidR="00C273E5" w:rsidRPr="009455B6" w:rsidRDefault="00C273E5" w:rsidP="00C273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2"/>
        </w:rPr>
      </w:pPr>
    </w:p>
    <w:p w14:paraId="786B29F1" w14:textId="4F8AD294" w:rsidR="00C1687F" w:rsidRPr="00CA1F59" w:rsidRDefault="00886310" w:rsidP="00CA1F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 w:rsidRPr="00FF6B1E">
        <w:rPr>
          <w:rFonts w:ascii="Angsana New" w:hAnsi="Angsana New"/>
          <w:sz w:val="30"/>
          <w:szCs w:val="30"/>
          <w:cs/>
        </w:rPr>
        <w:t xml:space="preserve">สำหรับงวดสามเดือนสิ้นสุดวันที่ </w:t>
      </w:r>
      <w:r w:rsidR="00BE31F2" w:rsidRPr="00BE31F2">
        <w:rPr>
          <w:rFonts w:ascii="Angsana New" w:hAnsi="Angsana New"/>
          <w:sz w:val="30"/>
          <w:szCs w:val="30"/>
        </w:rPr>
        <w:t>31</w:t>
      </w:r>
      <w:r w:rsidRPr="00FF6B1E">
        <w:rPr>
          <w:rFonts w:ascii="Angsana New" w:hAnsi="Angsana New"/>
          <w:sz w:val="30"/>
          <w:szCs w:val="30"/>
          <w:cs/>
        </w:rPr>
        <w:t xml:space="preserve"> มีนาคม </w:t>
      </w:r>
      <w:r w:rsidR="00BE31F2" w:rsidRPr="00BE31F2">
        <w:rPr>
          <w:rFonts w:ascii="Angsana New" w:hAnsi="Angsana New"/>
          <w:sz w:val="30"/>
          <w:szCs w:val="30"/>
        </w:rPr>
        <w:t>2563</w:t>
      </w:r>
      <w:r w:rsidRPr="00FF6B1E">
        <w:rPr>
          <w:rFonts w:ascii="Angsana New" w:hAnsi="Angsana New"/>
          <w:sz w:val="30"/>
          <w:szCs w:val="30"/>
          <w:cs/>
        </w:rPr>
        <w:t xml:space="preserve"> กลุ่มบริษัทและบริษัทมีขาดทุนสุทธิ จำนวน </w:t>
      </w:r>
      <w:r w:rsidR="00BE31F2" w:rsidRPr="00BE31F2">
        <w:rPr>
          <w:rFonts w:ascii="Angsana New" w:hAnsi="Angsana New"/>
          <w:sz w:val="30"/>
          <w:szCs w:val="30"/>
        </w:rPr>
        <w:t>91</w:t>
      </w:r>
      <w:r w:rsidR="00CA1F59">
        <w:rPr>
          <w:rFonts w:ascii="Angsana New" w:hAnsi="Angsana New"/>
          <w:sz w:val="30"/>
          <w:szCs w:val="30"/>
          <w:cs/>
        </w:rPr>
        <w:t>.</w:t>
      </w:r>
      <w:r w:rsidR="00BE31F2" w:rsidRPr="00BE31F2">
        <w:rPr>
          <w:rFonts w:ascii="Angsana New" w:hAnsi="Angsana New"/>
          <w:sz w:val="30"/>
          <w:szCs w:val="30"/>
        </w:rPr>
        <w:t>24</w:t>
      </w:r>
      <w:r w:rsidRPr="00FF6B1E">
        <w:rPr>
          <w:rFonts w:ascii="Angsana New" w:hAnsi="Angsana New"/>
          <w:sz w:val="30"/>
          <w:szCs w:val="30"/>
        </w:rPr>
        <w:t xml:space="preserve"> </w:t>
      </w:r>
      <w:r w:rsidRPr="00FF6B1E">
        <w:rPr>
          <w:rFonts w:ascii="Angsana New" w:hAnsi="Angsana New"/>
          <w:sz w:val="30"/>
          <w:szCs w:val="30"/>
          <w:cs/>
        </w:rPr>
        <w:t xml:space="preserve">ล้านบาท </w:t>
      </w:r>
      <w:r>
        <w:rPr>
          <w:rFonts w:ascii="Angsana New" w:hAnsi="Angsana New"/>
          <w:sz w:val="30"/>
          <w:szCs w:val="30"/>
          <w:cs/>
        </w:rPr>
        <w:t xml:space="preserve">และ </w:t>
      </w:r>
      <w:r w:rsidR="00BE31F2" w:rsidRPr="00BE31F2">
        <w:rPr>
          <w:rFonts w:ascii="Angsana New" w:hAnsi="Angsana New"/>
          <w:sz w:val="30"/>
          <w:szCs w:val="30"/>
        </w:rPr>
        <w:t>34</w:t>
      </w:r>
      <w:r w:rsidR="00CA1F59">
        <w:rPr>
          <w:rFonts w:ascii="Angsana New" w:hAnsi="Angsana New"/>
          <w:sz w:val="30"/>
          <w:szCs w:val="30"/>
          <w:cs/>
        </w:rPr>
        <w:t>.</w:t>
      </w:r>
      <w:r w:rsidR="00BE31F2" w:rsidRPr="00BE31F2">
        <w:rPr>
          <w:rFonts w:ascii="Angsana New" w:hAnsi="Angsana New"/>
          <w:sz w:val="30"/>
          <w:szCs w:val="30"/>
        </w:rPr>
        <w:t>87</w:t>
      </w:r>
      <w:r w:rsidR="00886C2F" w:rsidRPr="00FF6B1E">
        <w:rPr>
          <w:rFonts w:ascii="Angsana New" w:hAnsi="Angsana New"/>
          <w:sz w:val="30"/>
          <w:szCs w:val="30"/>
          <w:cs/>
        </w:rPr>
        <w:t xml:space="preserve"> </w:t>
      </w:r>
      <w:r w:rsidRPr="00FF6B1E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FF6B1E">
        <w:rPr>
          <w:rFonts w:ascii="Angsana New" w:hAnsi="Angsana New"/>
          <w:i/>
          <w:iCs/>
          <w:sz w:val="30"/>
          <w:szCs w:val="30"/>
        </w:rPr>
        <w:t>(</w:t>
      </w:r>
      <w:r w:rsidR="00BE31F2" w:rsidRPr="00BE31F2">
        <w:rPr>
          <w:rFonts w:ascii="Angsana New" w:hAnsi="Angsana New"/>
          <w:i/>
          <w:iCs/>
          <w:sz w:val="30"/>
          <w:szCs w:val="30"/>
        </w:rPr>
        <w:t>2562</w:t>
      </w:r>
      <w:r w:rsidRPr="00FF6B1E">
        <w:rPr>
          <w:rFonts w:ascii="Angsana New" w:hAnsi="Angsana New"/>
          <w:i/>
          <w:iCs/>
          <w:sz w:val="30"/>
          <w:szCs w:val="30"/>
        </w:rPr>
        <w:t>:</w:t>
      </w:r>
      <w:r w:rsidRPr="00FF6B1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BE31F2" w:rsidRPr="00BE31F2">
        <w:rPr>
          <w:rFonts w:ascii="Angsana New" w:hAnsi="Angsana New"/>
          <w:i/>
          <w:iCs/>
          <w:sz w:val="30"/>
          <w:szCs w:val="30"/>
        </w:rPr>
        <w:t>113</w:t>
      </w:r>
      <w:r w:rsidR="00886C2F">
        <w:rPr>
          <w:rFonts w:ascii="Angsana New" w:hAnsi="Angsana New"/>
          <w:i/>
          <w:iCs/>
          <w:sz w:val="30"/>
          <w:szCs w:val="30"/>
        </w:rPr>
        <w:t>.</w:t>
      </w:r>
      <w:r w:rsidR="00BE31F2" w:rsidRPr="00BE31F2">
        <w:rPr>
          <w:rFonts w:ascii="Angsana New" w:hAnsi="Angsana New"/>
          <w:i/>
          <w:iCs/>
          <w:sz w:val="30"/>
          <w:szCs w:val="30"/>
        </w:rPr>
        <w:t>89</w:t>
      </w:r>
      <w:r w:rsidRPr="00FF6B1E">
        <w:rPr>
          <w:rFonts w:ascii="Angsana New" w:hAnsi="Angsana New"/>
          <w:i/>
          <w:iCs/>
          <w:sz w:val="30"/>
          <w:szCs w:val="30"/>
          <w:cs/>
        </w:rPr>
        <w:t xml:space="preserve">  ล้านบาท และ </w:t>
      </w:r>
      <w:r w:rsidR="00BE31F2" w:rsidRPr="00BE31F2">
        <w:rPr>
          <w:rFonts w:ascii="Angsana New" w:hAnsi="Angsana New"/>
          <w:i/>
          <w:iCs/>
          <w:sz w:val="30"/>
          <w:szCs w:val="30"/>
        </w:rPr>
        <w:t>71</w:t>
      </w:r>
      <w:r w:rsidR="00886C2F">
        <w:rPr>
          <w:rFonts w:ascii="Angsana New" w:hAnsi="Angsana New"/>
          <w:i/>
          <w:iCs/>
          <w:sz w:val="30"/>
          <w:szCs w:val="30"/>
        </w:rPr>
        <w:t>.</w:t>
      </w:r>
      <w:r w:rsidR="00BE31F2" w:rsidRPr="00BE31F2">
        <w:rPr>
          <w:rFonts w:ascii="Angsana New" w:hAnsi="Angsana New"/>
          <w:i/>
          <w:iCs/>
          <w:sz w:val="30"/>
          <w:szCs w:val="30"/>
        </w:rPr>
        <w:t>07</w:t>
      </w:r>
      <w:r w:rsidRPr="00FF6B1E">
        <w:rPr>
          <w:rFonts w:ascii="Angsana New" w:hAnsi="Angsana New"/>
          <w:i/>
          <w:iCs/>
          <w:sz w:val="30"/>
          <w:szCs w:val="30"/>
          <w:cs/>
        </w:rPr>
        <w:t xml:space="preserve"> ล้านบาท ตามลำดับ)</w:t>
      </w:r>
      <w:r w:rsidRPr="00FF6B1E">
        <w:rPr>
          <w:rFonts w:ascii="Angsana New" w:hAnsi="Angsana New"/>
          <w:sz w:val="30"/>
          <w:szCs w:val="30"/>
          <w:cs/>
        </w:rPr>
        <w:t xml:space="preserve"> และ</w:t>
      </w:r>
      <w:r w:rsidRPr="00FF6B1E">
        <w:rPr>
          <w:rFonts w:ascii="Angsana New" w:hAnsi="Angsana New"/>
          <w:sz w:val="30"/>
          <w:szCs w:val="30"/>
        </w:rPr>
        <w:t xml:space="preserve"> </w:t>
      </w:r>
      <w:r w:rsidRPr="00FF6B1E">
        <w:rPr>
          <w:rFonts w:ascii="Angsana New" w:hAnsi="Angsana New"/>
          <w:sz w:val="30"/>
          <w:szCs w:val="30"/>
          <w:cs/>
        </w:rPr>
        <w:t>ณ วันเดียวกัน</w:t>
      </w:r>
      <w:r>
        <w:rPr>
          <w:rFonts w:ascii="Angsana New" w:hAnsi="Angsana New"/>
          <w:sz w:val="30"/>
          <w:szCs w:val="30"/>
        </w:rPr>
        <w:br/>
      </w:r>
      <w:r w:rsidRPr="00FF6B1E">
        <w:rPr>
          <w:rFonts w:ascii="Angsana New" w:hAnsi="Angsana New"/>
          <w:sz w:val="30"/>
          <w:szCs w:val="30"/>
          <w:cs/>
        </w:rPr>
        <w:t>กลุ่มบริษัทและบริษัทมีหนี้สินหมุนเวียน</w:t>
      </w:r>
      <w:r>
        <w:rPr>
          <w:rFonts w:ascii="Angsana New" w:hAnsi="Angsana New"/>
          <w:sz w:val="30"/>
          <w:szCs w:val="30"/>
          <w:cs/>
        </w:rPr>
        <w:t>รวม</w:t>
      </w:r>
      <w:r w:rsidRPr="00FF6B1E">
        <w:rPr>
          <w:rFonts w:ascii="Angsana New" w:hAnsi="Angsana New"/>
          <w:sz w:val="30"/>
          <w:szCs w:val="30"/>
          <w:cs/>
        </w:rPr>
        <w:t>สูงกว่าสินทรัพย์หมุนเวียน</w:t>
      </w:r>
      <w:r>
        <w:rPr>
          <w:rFonts w:ascii="Angsana New" w:hAnsi="Angsana New"/>
          <w:sz w:val="30"/>
          <w:szCs w:val="30"/>
          <w:cs/>
        </w:rPr>
        <w:t>รวม</w:t>
      </w:r>
      <w:r w:rsidRPr="00FF6B1E">
        <w:rPr>
          <w:rFonts w:ascii="Angsana New" w:hAnsi="Angsana New"/>
          <w:sz w:val="30"/>
          <w:szCs w:val="30"/>
          <w:cs/>
        </w:rPr>
        <w:t xml:space="preserve">จำนวน </w:t>
      </w:r>
      <w:r w:rsidR="00206CF1">
        <w:rPr>
          <w:rFonts w:ascii="Angsana New" w:hAnsi="Angsana New"/>
          <w:sz w:val="30"/>
          <w:szCs w:val="30"/>
        </w:rPr>
        <w:t>477.20</w:t>
      </w:r>
      <w:r w:rsidR="00886C2F" w:rsidRPr="00FF6B1E">
        <w:rPr>
          <w:rFonts w:ascii="Angsana New" w:hAnsi="Angsana New"/>
          <w:sz w:val="30"/>
          <w:szCs w:val="30"/>
          <w:cs/>
        </w:rPr>
        <w:t xml:space="preserve"> </w:t>
      </w:r>
      <w:r w:rsidRPr="00FF6B1E">
        <w:rPr>
          <w:rFonts w:ascii="Angsana New" w:hAnsi="Angsana New"/>
          <w:sz w:val="30"/>
          <w:szCs w:val="30"/>
          <w:cs/>
        </w:rPr>
        <w:t>ล้านบาท</w:t>
      </w:r>
      <w:r w:rsidRPr="00FF6B1E">
        <w:rPr>
          <w:rFonts w:ascii="Angsana New" w:hAnsi="Angsana New"/>
          <w:sz w:val="30"/>
          <w:szCs w:val="30"/>
        </w:rPr>
        <w:t xml:space="preserve"> </w:t>
      </w:r>
      <w:r w:rsidRPr="00FF6B1E">
        <w:rPr>
          <w:rFonts w:ascii="Angsana New" w:hAnsi="Angsana New"/>
          <w:sz w:val="30"/>
          <w:szCs w:val="30"/>
          <w:cs/>
        </w:rPr>
        <w:t xml:space="preserve">และ </w:t>
      </w:r>
      <w:r w:rsidR="00BE31F2" w:rsidRPr="00BE31F2">
        <w:rPr>
          <w:rFonts w:ascii="Angsana New" w:hAnsi="Angsana New"/>
          <w:sz w:val="30"/>
          <w:szCs w:val="30"/>
        </w:rPr>
        <w:t>642</w:t>
      </w:r>
      <w:r w:rsidR="00CA1F59">
        <w:rPr>
          <w:rFonts w:ascii="Angsana New" w:hAnsi="Angsana New"/>
          <w:sz w:val="30"/>
          <w:szCs w:val="30"/>
          <w:cs/>
        </w:rPr>
        <w:t>.</w:t>
      </w:r>
      <w:r w:rsidR="00BE31F2" w:rsidRPr="00BE31F2">
        <w:rPr>
          <w:rFonts w:ascii="Angsana New" w:hAnsi="Angsana New"/>
          <w:sz w:val="30"/>
          <w:szCs w:val="30"/>
        </w:rPr>
        <w:t>74</w:t>
      </w:r>
      <w:r w:rsidR="00886C2F" w:rsidRPr="00FF6B1E">
        <w:rPr>
          <w:rFonts w:ascii="Angsana New" w:hAnsi="Angsana New"/>
          <w:sz w:val="30"/>
          <w:szCs w:val="30"/>
          <w:cs/>
        </w:rPr>
        <w:t xml:space="preserve"> </w:t>
      </w:r>
      <w:r w:rsidRPr="00FF6B1E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FF6B1E">
        <w:rPr>
          <w:rFonts w:ascii="Angsana New" w:hAnsi="Angsana New"/>
          <w:i/>
          <w:iCs/>
          <w:sz w:val="30"/>
          <w:szCs w:val="30"/>
        </w:rPr>
        <w:t>(</w:t>
      </w:r>
      <w:r w:rsidR="00BE31F2" w:rsidRPr="00BE31F2">
        <w:rPr>
          <w:rFonts w:ascii="Angsana New" w:hAnsi="Angsana New"/>
          <w:i/>
          <w:iCs/>
          <w:sz w:val="30"/>
          <w:szCs w:val="30"/>
        </w:rPr>
        <w:t>31</w:t>
      </w:r>
      <w:r w:rsidRPr="00FF6B1E">
        <w:rPr>
          <w:rFonts w:ascii="Angsana New" w:hAnsi="Angsana New"/>
          <w:i/>
          <w:iCs/>
          <w:sz w:val="30"/>
          <w:szCs w:val="30"/>
        </w:rPr>
        <w:t xml:space="preserve"> </w:t>
      </w:r>
      <w:r w:rsidRPr="00FF6B1E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BE31F2" w:rsidRPr="00BE31F2">
        <w:rPr>
          <w:rFonts w:ascii="Angsana New" w:hAnsi="Angsana New"/>
          <w:i/>
          <w:iCs/>
          <w:sz w:val="30"/>
          <w:szCs w:val="30"/>
        </w:rPr>
        <w:t>2562</w:t>
      </w:r>
      <w:r w:rsidRPr="00FF6B1E">
        <w:rPr>
          <w:rFonts w:ascii="Angsana New" w:hAnsi="Angsana New"/>
          <w:i/>
          <w:iCs/>
          <w:sz w:val="30"/>
          <w:szCs w:val="30"/>
        </w:rPr>
        <w:t>:</w:t>
      </w:r>
      <w:r w:rsidRPr="00FF6B1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8B7221">
        <w:rPr>
          <w:rFonts w:ascii="Angsana New" w:hAnsi="Angsana New"/>
          <w:i/>
          <w:iCs/>
          <w:sz w:val="30"/>
          <w:szCs w:val="30"/>
        </w:rPr>
        <w:t>338.84</w:t>
      </w:r>
      <w:r w:rsidR="00886C2F" w:rsidRPr="00FF6B1E">
        <w:rPr>
          <w:rFonts w:ascii="Angsana New" w:hAnsi="Angsana New"/>
          <w:sz w:val="30"/>
          <w:szCs w:val="30"/>
          <w:cs/>
        </w:rPr>
        <w:t xml:space="preserve"> </w:t>
      </w:r>
      <w:r w:rsidRPr="00FF6B1E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FF6B1E">
        <w:rPr>
          <w:rFonts w:ascii="Angsana New" w:hAnsi="Angsana New"/>
          <w:i/>
          <w:iCs/>
          <w:sz w:val="30"/>
          <w:szCs w:val="30"/>
        </w:rPr>
        <w:t xml:space="preserve"> </w:t>
      </w:r>
      <w:r w:rsidRPr="00FF6B1E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BE31F2" w:rsidRPr="00BE31F2">
        <w:rPr>
          <w:rFonts w:ascii="Angsana New" w:hAnsi="Angsana New"/>
          <w:i/>
          <w:iCs/>
          <w:sz w:val="30"/>
          <w:szCs w:val="30"/>
        </w:rPr>
        <w:t>497</w:t>
      </w:r>
      <w:r w:rsidR="00886C2F">
        <w:rPr>
          <w:rFonts w:ascii="Angsana New" w:hAnsi="Angsana New"/>
          <w:i/>
          <w:iCs/>
          <w:sz w:val="30"/>
          <w:szCs w:val="30"/>
        </w:rPr>
        <w:t>.</w:t>
      </w:r>
      <w:r w:rsidR="00BE31F2" w:rsidRPr="00BE31F2">
        <w:rPr>
          <w:rFonts w:ascii="Angsana New" w:hAnsi="Angsana New"/>
          <w:i/>
          <w:iCs/>
          <w:sz w:val="30"/>
          <w:szCs w:val="30"/>
        </w:rPr>
        <w:t>91</w:t>
      </w:r>
      <w:r w:rsidR="00886C2F">
        <w:rPr>
          <w:rFonts w:ascii="Angsana New" w:hAnsi="Angsana New"/>
          <w:i/>
          <w:iCs/>
          <w:sz w:val="30"/>
          <w:szCs w:val="30"/>
        </w:rPr>
        <w:t xml:space="preserve"> </w:t>
      </w:r>
      <w:r w:rsidRPr="00FF6B1E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  <w:r w:rsidRPr="00FF6B1E">
        <w:rPr>
          <w:rFonts w:ascii="Angsana New" w:hAnsi="Angsana New"/>
          <w:sz w:val="30"/>
          <w:szCs w:val="30"/>
          <w:cs/>
        </w:rPr>
        <w:t xml:space="preserve"> และมีขาดทุนสะสมจำนวน </w:t>
      </w:r>
      <w:r w:rsidR="00BE31F2" w:rsidRPr="00BE31F2">
        <w:rPr>
          <w:rFonts w:ascii="Angsana New" w:hAnsi="Angsana New"/>
          <w:sz w:val="30"/>
          <w:szCs w:val="30"/>
        </w:rPr>
        <w:t>3</w:t>
      </w:r>
      <w:r w:rsidR="0054446D">
        <w:rPr>
          <w:rFonts w:ascii="Angsana New" w:hAnsi="Angsana New"/>
          <w:sz w:val="30"/>
          <w:szCs w:val="30"/>
        </w:rPr>
        <w:t>,</w:t>
      </w:r>
      <w:r w:rsidR="00BE31F2" w:rsidRPr="00BE31F2">
        <w:rPr>
          <w:rFonts w:ascii="Angsana New" w:hAnsi="Angsana New"/>
          <w:sz w:val="30"/>
          <w:szCs w:val="30"/>
        </w:rPr>
        <w:t>305</w:t>
      </w:r>
      <w:r w:rsidR="00CA1F59">
        <w:rPr>
          <w:rFonts w:ascii="Angsana New" w:hAnsi="Angsana New"/>
          <w:sz w:val="30"/>
          <w:szCs w:val="30"/>
          <w:cs/>
        </w:rPr>
        <w:t>.</w:t>
      </w:r>
      <w:r w:rsidR="00BE31F2" w:rsidRPr="00BE31F2">
        <w:rPr>
          <w:rFonts w:ascii="Angsana New" w:hAnsi="Angsana New"/>
          <w:sz w:val="30"/>
          <w:szCs w:val="30"/>
        </w:rPr>
        <w:t>92</w:t>
      </w:r>
      <w:r w:rsidR="00886C2F" w:rsidRPr="00FF6B1E">
        <w:rPr>
          <w:rFonts w:ascii="Angsana New" w:hAnsi="Angsana New"/>
          <w:sz w:val="30"/>
          <w:szCs w:val="30"/>
          <w:cs/>
        </w:rPr>
        <w:t xml:space="preserve"> </w:t>
      </w:r>
      <w:r w:rsidRPr="00FF6B1E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BE31F2" w:rsidRPr="00BE31F2">
        <w:rPr>
          <w:rFonts w:ascii="Angsana New" w:hAnsi="Angsana New"/>
          <w:sz w:val="30"/>
          <w:szCs w:val="30"/>
        </w:rPr>
        <w:t>3</w:t>
      </w:r>
      <w:r w:rsidR="0054446D">
        <w:rPr>
          <w:rFonts w:ascii="Angsana New" w:hAnsi="Angsana New"/>
          <w:sz w:val="30"/>
          <w:szCs w:val="30"/>
        </w:rPr>
        <w:t>,</w:t>
      </w:r>
      <w:r w:rsidR="00BE31F2" w:rsidRPr="00BE31F2">
        <w:rPr>
          <w:rFonts w:ascii="Angsana New" w:hAnsi="Angsana New"/>
          <w:sz w:val="30"/>
          <w:szCs w:val="30"/>
        </w:rPr>
        <w:t>544</w:t>
      </w:r>
      <w:r w:rsidR="00CA1F59">
        <w:rPr>
          <w:rFonts w:ascii="Angsana New" w:hAnsi="Angsana New"/>
          <w:sz w:val="30"/>
          <w:szCs w:val="30"/>
          <w:cs/>
        </w:rPr>
        <w:t>.</w:t>
      </w:r>
      <w:r w:rsidR="00BE31F2" w:rsidRPr="00BE31F2">
        <w:rPr>
          <w:rFonts w:ascii="Angsana New" w:hAnsi="Angsana New"/>
          <w:sz w:val="30"/>
          <w:szCs w:val="30"/>
        </w:rPr>
        <w:t>17</w:t>
      </w:r>
      <w:r w:rsidR="00886C2F" w:rsidRPr="00FF6B1E">
        <w:rPr>
          <w:rFonts w:ascii="Angsana New" w:hAnsi="Angsana New"/>
          <w:sz w:val="30"/>
          <w:szCs w:val="30"/>
          <w:cs/>
        </w:rPr>
        <w:t xml:space="preserve"> </w:t>
      </w:r>
      <w:r w:rsidRPr="00FF6B1E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FF6B1E">
        <w:rPr>
          <w:rFonts w:ascii="Angsana New" w:hAnsi="Angsana New"/>
          <w:i/>
          <w:iCs/>
          <w:sz w:val="30"/>
          <w:szCs w:val="30"/>
          <w:cs/>
        </w:rPr>
        <w:t>(</w:t>
      </w:r>
      <w:r w:rsidR="00BE31F2" w:rsidRPr="00BE31F2">
        <w:rPr>
          <w:rFonts w:ascii="Angsana New" w:hAnsi="Angsana New"/>
          <w:i/>
          <w:iCs/>
          <w:sz w:val="30"/>
          <w:szCs w:val="30"/>
        </w:rPr>
        <w:t>31</w:t>
      </w:r>
      <w:r w:rsidRPr="00FF6B1E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BE31F2" w:rsidRPr="00BE31F2">
        <w:rPr>
          <w:rFonts w:ascii="Angsana New" w:hAnsi="Angsana New"/>
          <w:i/>
          <w:iCs/>
          <w:sz w:val="30"/>
          <w:szCs w:val="30"/>
        </w:rPr>
        <w:t>2562</w:t>
      </w:r>
      <w:r w:rsidRPr="00FF6B1E">
        <w:rPr>
          <w:rFonts w:ascii="Angsana New" w:hAnsi="Angsana New"/>
          <w:i/>
          <w:iCs/>
          <w:sz w:val="30"/>
          <w:szCs w:val="30"/>
        </w:rPr>
        <w:t>:</w:t>
      </w:r>
      <w:r w:rsidRPr="00FF6B1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BE31F2" w:rsidRPr="00BE31F2">
        <w:rPr>
          <w:rFonts w:ascii="Angsana New" w:hAnsi="Angsana New"/>
          <w:i/>
          <w:iCs/>
          <w:sz w:val="30"/>
          <w:szCs w:val="30"/>
        </w:rPr>
        <w:t>3</w:t>
      </w:r>
      <w:r w:rsidR="00886C2F">
        <w:rPr>
          <w:rFonts w:ascii="Angsana New" w:hAnsi="Angsana New"/>
          <w:i/>
          <w:iCs/>
          <w:sz w:val="30"/>
          <w:szCs w:val="30"/>
        </w:rPr>
        <w:t>,</w:t>
      </w:r>
      <w:r w:rsidR="00BE31F2" w:rsidRPr="00BE31F2">
        <w:rPr>
          <w:rFonts w:ascii="Angsana New" w:hAnsi="Angsana New"/>
          <w:i/>
          <w:iCs/>
          <w:sz w:val="30"/>
          <w:szCs w:val="30"/>
        </w:rPr>
        <w:t>224</w:t>
      </w:r>
      <w:r w:rsidR="00886C2F">
        <w:rPr>
          <w:rFonts w:ascii="Angsana New" w:hAnsi="Angsana New"/>
          <w:i/>
          <w:iCs/>
          <w:sz w:val="30"/>
          <w:szCs w:val="30"/>
        </w:rPr>
        <w:t>.</w:t>
      </w:r>
      <w:r w:rsidR="00BE31F2" w:rsidRPr="00BE31F2">
        <w:rPr>
          <w:rFonts w:ascii="Angsana New" w:hAnsi="Angsana New"/>
          <w:i/>
          <w:iCs/>
          <w:sz w:val="30"/>
          <w:szCs w:val="30"/>
        </w:rPr>
        <w:t>10</w:t>
      </w:r>
      <w:r w:rsidR="00886C2F" w:rsidRPr="00FF6B1E">
        <w:rPr>
          <w:rFonts w:ascii="Angsana New" w:hAnsi="Angsana New"/>
          <w:sz w:val="30"/>
          <w:szCs w:val="30"/>
        </w:rPr>
        <w:t xml:space="preserve"> </w:t>
      </w:r>
      <w:r w:rsidRPr="00FF6B1E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FF6B1E">
        <w:rPr>
          <w:rFonts w:ascii="Angsana New" w:hAnsi="Angsana New"/>
          <w:i/>
          <w:iCs/>
          <w:sz w:val="30"/>
          <w:szCs w:val="30"/>
        </w:rPr>
        <w:t xml:space="preserve"> </w:t>
      </w:r>
      <w:r w:rsidRPr="00FF6B1E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BE31F2" w:rsidRPr="00BE31F2">
        <w:rPr>
          <w:rFonts w:ascii="Angsana New" w:hAnsi="Angsana New"/>
          <w:i/>
          <w:iCs/>
          <w:sz w:val="30"/>
          <w:szCs w:val="30"/>
        </w:rPr>
        <w:t>3</w:t>
      </w:r>
      <w:r w:rsidR="00886C2F" w:rsidRPr="00886C2F">
        <w:rPr>
          <w:rFonts w:ascii="Angsana New" w:hAnsi="Angsana New"/>
          <w:i/>
          <w:iCs/>
          <w:sz w:val="30"/>
          <w:szCs w:val="30"/>
        </w:rPr>
        <w:t>,</w:t>
      </w:r>
      <w:r w:rsidR="00BE31F2" w:rsidRPr="00BE31F2">
        <w:rPr>
          <w:rFonts w:ascii="Angsana New" w:hAnsi="Angsana New"/>
          <w:i/>
          <w:iCs/>
          <w:sz w:val="30"/>
          <w:szCs w:val="30"/>
        </w:rPr>
        <w:t>509</w:t>
      </w:r>
      <w:r w:rsidR="00886C2F">
        <w:rPr>
          <w:rFonts w:ascii="Angsana New" w:hAnsi="Angsana New"/>
          <w:i/>
          <w:iCs/>
          <w:sz w:val="30"/>
          <w:szCs w:val="30"/>
        </w:rPr>
        <w:t>.</w:t>
      </w:r>
      <w:r w:rsidR="00BE31F2" w:rsidRPr="00BE31F2">
        <w:rPr>
          <w:rFonts w:ascii="Angsana New" w:hAnsi="Angsana New"/>
          <w:i/>
          <w:iCs/>
          <w:sz w:val="30"/>
          <w:szCs w:val="30"/>
        </w:rPr>
        <w:t>30</w:t>
      </w:r>
      <w:r w:rsidR="00886C2F" w:rsidRPr="00FF6B1E">
        <w:rPr>
          <w:rFonts w:ascii="Angsana New" w:hAnsi="Angsana New"/>
          <w:sz w:val="30"/>
          <w:szCs w:val="30"/>
          <w:cs/>
        </w:rPr>
        <w:t xml:space="preserve"> </w:t>
      </w:r>
      <w:r w:rsidRPr="00FF6B1E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  <w:r w:rsidR="00DD5787">
        <w:rPr>
          <w:rFonts w:ascii="Angsana New" w:hAnsi="Angsana New"/>
          <w:i/>
          <w:iCs/>
          <w:sz w:val="30"/>
          <w:szCs w:val="30"/>
        </w:rPr>
        <w:t xml:space="preserve"> </w:t>
      </w:r>
      <w:bookmarkStart w:id="0" w:name="_Hlk54374016"/>
      <w:r w:rsidR="00315769" w:rsidRPr="00052A91">
        <w:rPr>
          <w:rFonts w:ascii="Angsana New" w:hAnsi="Angsana New"/>
          <w:spacing w:val="-4"/>
          <w:sz w:val="30"/>
          <w:szCs w:val="30"/>
          <w:cs/>
        </w:rPr>
        <w:t xml:space="preserve">และบริษัทมีขาดทุนสะสมเกินทุนจำนวน </w:t>
      </w:r>
      <w:r w:rsidR="00BE31F2" w:rsidRPr="00BE31F2">
        <w:rPr>
          <w:rFonts w:ascii="Angsana New" w:hAnsi="Angsana New"/>
          <w:spacing w:val="-4"/>
          <w:sz w:val="30"/>
          <w:szCs w:val="30"/>
        </w:rPr>
        <w:t>160</w:t>
      </w:r>
      <w:r w:rsidR="00CA1F59">
        <w:rPr>
          <w:rFonts w:ascii="Angsana New" w:hAnsi="Angsana New"/>
          <w:spacing w:val="-4"/>
          <w:sz w:val="30"/>
          <w:szCs w:val="30"/>
        </w:rPr>
        <w:t>.</w:t>
      </w:r>
      <w:r w:rsidR="00BE31F2" w:rsidRPr="00BE31F2">
        <w:rPr>
          <w:rFonts w:ascii="Angsana New" w:hAnsi="Angsana New"/>
          <w:spacing w:val="-4"/>
          <w:sz w:val="30"/>
          <w:szCs w:val="30"/>
        </w:rPr>
        <w:t>14</w:t>
      </w:r>
      <w:r w:rsidR="00315769" w:rsidRPr="00CA1F59">
        <w:rPr>
          <w:rFonts w:ascii="Angsana New" w:hAnsi="Angsana New"/>
          <w:spacing w:val="-4"/>
          <w:sz w:val="30"/>
          <w:szCs w:val="30"/>
        </w:rPr>
        <w:t xml:space="preserve"> </w:t>
      </w:r>
      <w:r w:rsidR="00315769" w:rsidRPr="00CA1F59">
        <w:rPr>
          <w:rFonts w:ascii="Angsana New" w:hAnsi="Angsana New"/>
          <w:spacing w:val="-4"/>
          <w:sz w:val="30"/>
          <w:szCs w:val="30"/>
          <w:cs/>
        </w:rPr>
        <w:t xml:space="preserve">ล้านบาท </w:t>
      </w:r>
      <w:bookmarkEnd w:id="0"/>
      <w:r w:rsidR="00315769" w:rsidRPr="00CA1F59">
        <w:rPr>
          <w:rFonts w:ascii="Angsana New" w:hAnsi="Angsana New"/>
          <w:i/>
          <w:iCs/>
          <w:spacing w:val="-4"/>
          <w:sz w:val="30"/>
          <w:szCs w:val="30"/>
        </w:rPr>
        <w:t>(</w:t>
      </w:r>
      <w:r w:rsidR="00BE31F2" w:rsidRPr="00BE31F2">
        <w:rPr>
          <w:rFonts w:ascii="Angsana New" w:hAnsi="Angsana New"/>
          <w:i/>
          <w:iCs/>
          <w:sz w:val="30"/>
          <w:szCs w:val="30"/>
        </w:rPr>
        <w:t>31</w:t>
      </w:r>
      <w:r w:rsidR="00886C2F" w:rsidRPr="00CA1F59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BE31F2" w:rsidRPr="00BE31F2">
        <w:rPr>
          <w:rFonts w:ascii="Angsana New" w:hAnsi="Angsana New"/>
          <w:i/>
          <w:iCs/>
          <w:spacing w:val="-4"/>
          <w:sz w:val="30"/>
          <w:szCs w:val="30"/>
        </w:rPr>
        <w:t>2562</w:t>
      </w:r>
      <w:r w:rsidR="00315769" w:rsidRPr="00CA1F59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="00315769" w:rsidRPr="00CA1F59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="00BE31F2" w:rsidRPr="00BE31F2">
        <w:rPr>
          <w:rFonts w:ascii="Angsana New" w:hAnsi="Angsana New"/>
          <w:i/>
          <w:iCs/>
          <w:spacing w:val="-4"/>
          <w:sz w:val="30"/>
          <w:szCs w:val="30"/>
        </w:rPr>
        <w:t>125</w:t>
      </w:r>
      <w:r w:rsidR="00886C2F" w:rsidRPr="00CA1F59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BE31F2" w:rsidRPr="00BE31F2">
        <w:rPr>
          <w:rFonts w:ascii="Angsana New" w:hAnsi="Angsana New"/>
          <w:i/>
          <w:iCs/>
          <w:spacing w:val="-4"/>
          <w:sz w:val="30"/>
          <w:szCs w:val="30"/>
        </w:rPr>
        <w:t>27</w:t>
      </w:r>
      <w:r w:rsidR="00315769" w:rsidRPr="00CA1F59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315769" w:rsidRPr="00CA1F59">
        <w:rPr>
          <w:rFonts w:ascii="Angsana New" w:hAnsi="Angsana New"/>
          <w:i/>
          <w:iCs/>
          <w:spacing w:val="-4"/>
          <w:sz w:val="30"/>
          <w:szCs w:val="30"/>
          <w:cs/>
        </w:rPr>
        <w:t>ล</w:t>
      </w:r>
      <w:r w:rsidR="002D62D1" w:rsidRPr="00CA1F59">
        <w:rPr>
          <w:rFonts w:ascii="Angsana New" w:hAnsi="Angsana New"/>
          <w:i/>
          <w:iCs/>
          <w:spacing w:val="-4"/>
          <w:sz w:val="30"/>
          <w:szCs w:val="30"/>
          <w:cs/>
        </w:rPr>
        <w:t>้า</w:t>
      </w:r>
      <w:r w:rsidR="00315769" w:rsidRPr="00CA1F59">
        <w:rPr>
          <w:rFonts w:ascii="Angsana New" w:hAnsi="Angsana New"/>
          <w:i/>
          <w:iCs/>
          <w:spacing w:val="-4"/>
          <w:sz w:val="30"/>
          <w:szCs w:val="30"/>
          <w:cs/>
        </w:rPr>
        <w:t>นบาท)</w:t>
      </w:r>
      <w:r w:rsidR="00315769" w:rsidRPr="00CA1F5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C1687F" w:rsidRPr="00CA1F59">
        <w:rPr>
          <w:rFonts w:ascii="Angsana New" w:hAnsi="Angsana New"/>
          <w:sz w:val="30"/>
          <w:szCs w:val="30"/>
          <w:cs/>
        </w:rPr>
        <w:t xml:space="preserve">นอกจากนี้ </w:t>
      </w:r>
      <w:r w:rsidR="00A14BB3" w:rsidRPr="00CA1F59">
        <w:rPr>
          <w:rFonts w:ascii="Angsana New" w:hAnsi="Angsana New"/>
          <w:sz w:val="30"/>
          <w:szCs w:val="30"/>
          <w:cs/>
        </w:rPr>
        <w:t>ปัจจัย</w:t>
      </w:r>
      <w:r w:rsidR="00A14BB3" w:rsidRPr="00CA1F59">
        <w:rPr>
          <w:rFonts w:ascii="Angsana New" w:hAnsi="Angsana New"/>
          <w:spacing w:val="-6"/>
          <w:sz w:val="30"/>
          <w:szCs w:val="30"/>
          <w:cs/>
        </w:rPr>
        <w:t xml:space="preserve">ภายนอกจากสถานการณ์ในปัจจุบันต่อภาวะเศรษฐกิจโดยรวมและอาจส่งผลกระทบต่อการดำเนินงานของกลุ่มบริษัท </w:t>
      </w:r>
      <w:r w:rsidR="00A14BB3" w:rsidRPr="00CA1F59">
        <w:rPr>
          <w:rFonts w:ascii="Angsana New" w:hAnsi="Angsana New"/>
          <w:sz w:val="30"/>
          <w:szCs w:val="30"/>
          <w:cs/>
        </w:rPr>
        <w:t>ทั้งนี้ สถานการณ์ดังกล่าวแสดงให้เห็นว่ามีความไม่แน่นอนที่มีสาระสำคัญซึ่งอาจเป็นเหตุให้เกิด</w:t>
      </w:r>
      <w:r w:rsidR="00C31B84">
        <w:rPr>
          <w:rFonts w:ascii="Angsana New" w:hAnsi="Angsana New"/>
          <w:sz w:val="30"/>
          <w:szCs w:val="30"/>
          <w:cs/>
        </w:rPr>
        <w:br/>
      </w:r>
      <w:r w:rsidR="00A14BB3" w:rsidRPr="00CA1F59">
        <w:rPr>
          <w:rFonts w:ascii="Angsana New" w:hAnsi="Angsana New"/>
          <w:sz w:val="30"/>
          <w:szCs w:val="30"/>
          <w:cs/>
        </w:rPr>
        <w:t xml:space="preserve">ข้อสงสัยอย่างมีนัยสำคัญเกี่ยวกับความสามารถในการดำเนินงานอย่างต่อเนื่องของกลุ่มบริษัทและบริษัท </w:t>
      </w:r>
      <w:r w:rsidR="008F67C9">
        <w:rPr>
          <w:rFonts w:ascii="Angsana New" w:hAnsi="Angsana New"/>
          <w:sz w:val="30"/>
          <w:szCs w:val="30"/>
          <w:cs/>
        </w:rPr>
        <w:br/>
      </w:r>
      <w:r w:rsidR="00A14BB3" w:rsidRPr="00CA1F59">
        <w:rPr>
          <w:rFonts w:ascii="Angsana New" w:hAnsi="Angsana New"/>
          <w:sz w:val="30"/>
          <w:szCs w:val="30"/>
          <w:cs/>
        </w:rPr>
        <w:t xml:space="preserve">กลุ่มบริษัทและบริษัทใช้นโยบายและวิธีการเพื่อจัดการความเสี่ยงด้านสภาพคล่อง และสถานการณ์อื่นๆ เช่น </w:t>
      </w:r>
      <w:r w:rsidR="00CC2FB5">
        <w:rPr>
          <w:rFonts w:ascii="Angsana New" w:hAnsi="Angsana New"/>
          <w:sz w:val="30"/>
          <w:szCs w:val="30"/>
        </w:rPr>
        <w:br/>
      </w:r>
      <w:r w:rsidR="00A14BB3" w:rsidRPr="00CA1F59">
        <w:rPr>
          <w:rFonts w:ascii="Angsana New" w:hAnsi="Angsana New"/>
          <w:sz w:val="30"/>
          <w:szCs w:val="30"/>
          <w:cs/>
        </w:rPr>
        <w:t>กลุ่มบริษัทได้ทำแผนการลดค่าใช้จ่ายดำเนินงาน ซึ่งทำให้สามารถปรับปรุงฐานะการเงิน สภาพคล่อง กระแสเงินสดและผลการดำเนินงานของกลุ่มบริษัทและบริษัท รวมถึง การลดอัตราดอกเบี้ยจ่าย การจัดตารางการจ่ายชำระหนี้ใหม่ที่ผ่อนปรนมากขึ้น ทำให้กลุ่มบริษัทมีวงเงินสินเชื่อเพียงพอเพื่อเป็นทุนหมุนเวียนในการดำเนินงาน</w:t>
      </w:r>
    </w:p>
    <w:p w14:paraId="42350A05" w14:textId="77777777" w:rsidR="00C1687F" w:rsidRPr="009455B6" w:rsidRDefault="00C1687F" w:rsidP="00C168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07CE4B3F" w14:textId="25878537" w:rsidR="00C1687F" w:rsidRDefault="00C1687F" w:rsidP="00C1687F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pacing w:val="-6"/>
          <w:sz w:val="30"/>
          <w:szCs w:val="30"/>
        </w:rPr>
      </w:pPr>
      <w:r w:rsidRPr="00AC365B">
        <w:rPr>
          <w:rFonts w:ascii="Angsana New" w:hAnsi="Angsana New" w:cs="Angsana New"/>
          <w:sz w:val="30"/>
          <w:szCs w:val="30"/>
          <w:cs/>
        </w:rPr>
        <w:t>ผู้บริหารของกลุ่มบริษัทอยู่ระหว่างการดำเนินการเพื่อปรับปรุงผลการดำเนินงานและสภาพคล่องของกลุ่มบริษัทและบริษัท โดยมีนโยบายที่จะมุ่งเน้นดำเนินการในธุรกิจหลักที่กลุ่มบริษัทมีความรู้และความเชี่ยวชาญอย่างแท้จริง กล่าวคือ สื่อสิ่งพิมพ์ การจัดกิจกรรมที่เกี่ยวข้อง ธุรกิจสื่อโทรทัศน์ด้านหมวดหมู่ข่าวสารและสาระ</w:t>
      </w:r>
      <w:r w:rsidR="00625EC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C365B">
        <w:rPr>
          <w:rFonts w:ascii="Angsana New" w:hAnsi="Angsana New" w:cs="Angsana New"/>
          <w:sz w:val="30"/>
          <w:szCs w:val="30"/>
          <w:cs/>
        </w:rPr>
        <w:t>การผลิตเนื้อหารายการ (</w:t>
      </w:r>
      <w:r w:rsidRPr="00AC365B">
        <w:rPr>
          <w:rFonts w:ascii="Angsana New" w:hAnsi="Angsana New" w:cs="Angsana New"/>
          <w:sz w:val="30"/>
          <w:szCs w:val="30"/>
        </w:rPr>
        <w:t>Contents)</w:t>
      </w:r>
      <w:r w:rsidR="004A19B4">
        <w:rPr>
          <w:rFonts w:ascii="Angsana New" w:hAnsi="Angsana New" w:cs="Angsana New"/>
          <w:sz w:val="30"/>
          <w:szCs w:val="30"/>
        </w:rPr>
        <w:t xml:space="preserve"> </w:t>
      </w:r>
      <w:r w:rsidR="004A19B4">
        <w:rPr>
          <w:rFonts w:ascii="Angsana New" w:hAnsi="Angsana New" w:cs="Angsana New"/>
          <w:sz w:val="30"/>
          <w:szCs w:val="30"/>
          <w:cs/>
        </w:rPr>
        <w:t xml:space="preserve">และสื่อรูปแบบใหม่ </w:t>
      </w:r>
      <w:r w:rsidR="004A19B4">
        <w:rPr>
          <w:rFonts w:ascii="Angsana New" w:hAnsi="Angsana New" w:cs="Angsana New"/>
          <w:sz w:val="30"/>
          <w:szCs w:val="30"/>
        </w:rPr>
        <w:t>(New Media)</w:t>
      </w:r>
      <w:r w:rsidRPr="00AC365B">
        <w:rPr>
          <w:rFonts w:ascii="Angsana New" w:hAnsi="Angsana New" w:cs="Angsana New"/>
          <w:sz w:val="30"/>
          <w:szCs w:val="30"/>
        </w:rPr>
        <w:t xml:space="preserve"> </w:t>
      </w:r>
      <w:r w:rsidRPr="00AC365B">
        <w:rPr>
          <w:rFonts w:ascii="Angsana New" w:hAnsi="Angsana New" w:cs="Angsana New"/>
          <w:sz w:val="30"/>
          <w:szCs w:val="30"/>
          <w:cs/>
        </w:rPr>
        <w:t>รวมไปถึงธุรกิจที่เกี่ยวข้องที่มีศักยภาพในการเติบโตและเสริมกับธุรกิจหลักของกลุ่มบริษัท เพื่อให้สามารถดำเนินธุรกิจต่อไปได้</w:t>
      </w:r>
      <w:r w:rsidRPr="00AC365B">
        <w:rPr>
          <w:rFonts w:ascii="Angsana New" w:hAnsi="Angsana New" w:cs="Angsana New"/>
          <w:sz w:val="30"/>
          <w:szCs w:val="30"/>
        </w:rPr>
        <w:t xml:space="preserve"> </w:t>
      </w:r>
      <w:r w:rsidRPr="00AC365B">
        <w:rPr>
          <w:rFonts w:ascii="Angsana New" w:hAnsi="Angsana New" w:cs="Angsana New"/>
          <w:sz w:val="30"/>
          <w:szCs w:val="30"/>
          <w:cs/>
        </w:rPr>
        <w:t xml:space="preserve">และสามารถระดมกำลังทรัพยากรภายในกลุ่มบริษัทในด้านต่างๆ ให้กับรายการข่าวสารที่มีอยู่ได้อย่างเต็มที่สอดคล้องกับนโยบายการดำเนินธุรกิจหลัก </w:t>
      </w:r>
      <w:r w:rsidR="008A4875">
        <w:rPr>
          <w:rFonts w:ascii="Angsana New" w:hAnsi="Angsana New" w:cs="Angsana New"/>
          <w:sz w:val="30"/>
          <w:szCs w:val="30"/>
        </w:rPr>
        <w:t xml:space="preserve">   </w:t>
      </w:r>
      <w:r w:rsidRPr="00AC365B">
        <w:rPr>
          <w:rFonts w:ascii="Angsana New" w:hAnsi="Angsana New" w:cs="Angsana New"/>
          <w:sz w:val="30"/>
          <w:szCs w:val="30"/>
          <w:cs/>
        </w:rPr>
        <w:t xml:space="preserve">กลุ่มบริษัทมีการปรับปรุงรูปแบบการนำเสนอข่าวและรายการในสื่อต่างๆ ของกลุ่มบริษัทเพื่อเพิ่มรายได้ค่าโฆษณา </w:t>
      </w:r>
      <w:r w:rsidR="00D6672C">
        <w:rPr>
          <w:rFonts w:ascii="Angsana New" w:hAnsi="Angsana New" w:cs="Angsana New" w:hint="cs"/>
          <w:sz w:val="30"/>
          <w:szCs w:val="30"/>
          <w:cs/>
        </w:rPr>
        <w:lastRenderedPageBreak/>
        <w:t>พัฒนาบุคคลากรให้มีทักษะ</w:t>
      </w:r>
      <w:r w:rsidR="00E05220">
        <w:rPr>
          <w:rFonts w:ascii="Angsana New" w:hAnsi="Angsana New" w:cs="Angsana New" w:hint="cs"/>
          <w:sz w:val="30"/>
          <w:szCs w:val="30"/>
          <w:cs/>
        </w:rPr>
        <w:t>การทำงาน</w:t>
      </w:r>
      <w:r w:rsidR="00D6672C">
        <w:rPr>
          <w:rFonts w:ascii="Angsana New" w:hAnsi="Angsana New" w:cs="Angsana New" w:hint="cs"/>
          <w:sz w:val="30"/>
          <w:szCs w:val="30"/>
          <w:cs/>
        </w:rPr>
        <w:t>รอบด้าน</w:t>
      </w:r>
      <w:r w:rsidRPr="00AC365B">
        <w:rPr>
          <w:rFonts w:ascii="Angsana New" w:hAnsi="Angsana New" w:cs="Angsana New"/>
          <w:sz w:val="30"/>
          <w:szCs w:val="30"/>
          <w:cs/>
        </w:rPr>
        <w:t xml:space="preserve"> ปรับปรุงอุปกรณ์</w:t>
      </w:r>
      <w:r w:rsidR="004A19B4">
        <w:rPr>
          <w:rFonts w:ascii="Angsana New" w:hAnsi="Angsana New" w:cs="Angsana New"/>
          <w:sz w:val="30"/>
          <w:szCs w:val="30"/>
          <w:cs/>
        </w:rPr>
        <w:t>ด้านเทคนิค</w:t>
      </w:r>
      <w:r w:rsidRPr="00AC365B">
        <w:rPr>
          <w:rFonts w:ascii="Angsana New" w:hAnsi="Angsana New" w:cs="Angsana New"/>
          <w:sz w:val="30"/>
          <w:szCs w:val="30"/>
          <w:cs/>
        </w:rPr>
        <w:t xml:space="preserve"> </w:t>
      </w:r>
      <w:r w:rsidR="004A19B4">
        <w:rPr>
          <w:rFonts w:ascii="Angsana New" w:hAnsi="Angsana New" w:cs="Angsana New"/>
          <w:sz w:val="30"/>
          <w:szCs w:val="30"/>
          <w:cs/>
        </w:rPr>
        <w:t>การขยายสตูดิโอเพื่อเพิ่ม</w:t>
      </w:r>
      <w:r w:rsidRPr="00AC365B">
        <w:rPr>
          <w:rFonts w:ascii="Angsana New" w:hAnsi="Angsana New" w:cs="Angsana New"/>
          <w:sz w:val="30"/>
          <w:szCs w:val="30"/>
          <w:cs/>
        </w:rPr>
        <w:t>ประสิทธิภาพ</w:t>
      </w:r>
      <w:r w:rsidR="004A19B4">
        <w:rPr>
          <w:rFonts w:ascii="Angsana New" w:hAnsi="Angsana New" w:cs="Angsana New"/>
          <w:sz w:val="30"/>
          <w:szCs w:val="30"/>
          <w:cs/>
        </w:rPr>
        <w:t>ในการผลิตรายการมากขึ้น</w:t>
      </w:r>
      <w:r w:rsidRPr="00AC365B">
        <w:rPr>
          <w:rFonts w:ascii="Angsana New" w:hAnsi="Angsana New" w:cs="Angsana New"/>
          <w:sz w:val="30"/>
          <w:szCs w:val="30"/>
          <w:cs/>
        </w:rPr>
        <w:t xml:space="preserve"> ปรับผังรายการโทรทัศน์ให้มีความโดดเด่น ปรับเปลี่ยนรูปแบบของรายการเพื่อเพิ่มจำนวนผู้ชมรายการ</w:t>
      </w:r>
      <w:r w:rsidR="004A19B4" w:rsidRPr="00AC365B">
        <w:rPr>
          <w:rFonts w:ascii="Angsana New" w:hAnsi="Angsana New" w:cs="Angsana New"/>
          <w:sz w:val="30"/>
          <w:szCs w:val="30"/>
          <w:cs/>
        </w:rPr>
        <w:t>และปรับปรุงรูปแบบการให้เช่าเวลาออกอากาศสำหรับลูกค้าทุกกลุ่มเป้าหมายให้มีประสิทธิภาพมากขึ้น</w:t>
      </w:r>
      <w:r w:rsidRPr="00AC365B">
        <w:rPr>
          <w:rFonts w:ascii="Angsana New" w:hAnsi="Angsana New" w:cs="Angsana New"/>
          <w:sz w:val="30"/>
          <w:szCs w:val="30"/>
          <w:cs/>
        </w:rPr>
        <w:t xml:space="preserve"> </w:t>
      </w:r>
      <w:r w:rsidR="004A19B4">
        <w:rPr>
          <w:rFonts w:ascii="Angsana New" w:hAnsi="Angsana New" w:cs="Angsana New"/>
          <w:sz w:val="30"/>
          <w:szCs w:val="30"/>
          <w:cs/>
        </w:rPr>
        <w:t>ตลอดจน</w:t>
      </w:r>
      <w:r w:rsidRPr="00AC365B">
        <w:rPr>
          <w:rFonts w:ascii="Angsana New" w:hAnsi="Angsana New" w:cs="Angsana New"/>
          <w:sz w:val="30"/>
          <w:szCs w:val="30"/>
          <w:cs/>
        </w:rPr>
        <w:t>มีแผนในการเพิ่มรายได้โดยการใช้เทคโนโลยีปัญญาประดิษฐ์ (</w:t>
      </w:r>
      <w:r w:rsidRPr="00AC365B">
        <w:rPr>
          <w:rFonts w:ascii="Angsana New" w:hAnsi="Angsana New" w:cs="Angsana New"/>
          <w:sz w:val="30"/>
          <w:szCs w:val="30"/>
        </w:rPr>
        <w:t xml:space="preserve">Artificial Intelligence) </w:t>
      </w:r>
      <w:r w:rsidRPr="00AC365B">
        <w:rPr>
          <w:rFonts w:ascii="Angsana New" w:hAnsi="Angsana New" w:cs="Angsana New"/>
          <w:sz w:val="30"/>
          <w:szCs w:val="30"/>
          <w:cs/>
        </w:rPr>
        <w:t xml:space="preserve">รวมถึงการขยายส่วนงานดิจิตอล </w:t>
      </w:r>
      <w:r w:rsidR="004A19B4">
        <w:rPr>
          <w:rFonts w:ascii="Angsana New" w:hAnsi="Angsana New" w:cs="Angsana New"/>
          <w:sz w:val="30"/>
          <w:szCs w:val="30"/>
          <w:cs/>
        </w:rPr>
        <w:t>โดยการนำข่าวสารของกลุ่มบริษัทมาพัฒนาเป็นบริการด้านข้อมูลข่าวสารในรูปแบบต่างๆ เผยแพร่ผ่านช่องทางสื่อรูปแบบใหม่ทุกช่องทางเพื่อให้สามารถเข้าถึงผู้บริโภคได้มากขึ้นและรวดเร็วขึ้น เพื่อเพิ่มความนิยมของผู้บริโภคจนนำสู่การเพิ่มรายได้และเพิ่มช่องทางการหารายได้ในรูปแบบอื่นๆ เช่น การจัดกิจกรรมสัมมนา และกิจกรรมต่างๆ เป็นต้น นอกจากนี้ กลุ่มบริษัทมีการขยายธุรกิจด้านโ</w:t>
      </w:r>
      <w:r w:rsidR="00E05220">
        <w:rPr>
          <w:rFonts w:ascii="Angsana New" w:hAnsi="Angsana New" w:cs="Angsana New" w:hint="cs"/>
          <w:sz w:val="30"/>
          <w:szCs w:val="30"/>
          <w:cs/>
        </w:rPr>
        <w:t>ฮ</w:t>
      </w:r>
      <w:r w:rsidR="004A19B4">
        <w:rPr>
          <w:rFonts w:ascii="Angsana New" w:hAnsi="Angsana New" w:cs="Angsana New"/>
          <w:sz w:val="30"/>
          <w:szCs w:val="30"/>
          <w:cs/>
        </w:rPr>
        <w:t>มช้อปปิ้งและธุรกิจนำเที่ยว</w:t>
      </w:r>
      <w:r w:rsidR="00542776">
        <w:rPr>
          <w:rFonts w:ascii="Angsana New" w:hAnsi="Angsana New" w:cs="Angsana New"/>
          <w:sz w:val="30"/>
          <w:szCs w:val="30"/>
          <w:cs/>
        </w:rPr>
        <w:t xml:space="preserve"> เพื่อช่วยกระจายความเสี่ยงของการลงทุนและลดการพึ่งพิงรายได้หลักของกลุ่มบริษัทซึ่งมาจากธุรกิจสื่อสิ่งพิมพ์และสื่อโทรทัศน์ และสร้างโอกาสในการเพิ่มรายได้และส่งเสริมให้กลุ่มบริษัทมีศักยภาพในการสร้างความมั่นคงและเสถียรภาพสำหรับการประกอบธุรกิจของกลุ่มบริษัทในระยะยาว</w:t>
      </w:r>
      <w:r w:rsidR="004A19B4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365B">
        <w:rPr>
          <w:rFonts w:ascii="Angsana New" w:hAnsi="Angsana New" w:cs="Angsana New"/>
          <w:sz w:val="30"/>
          <w:szCs w:val="30"/>
          <w:cs/>
        </w:rPr>
        <w:t>อีกทั้งผลในเชิงบวกจากการบรรเทาผลกระทบต่อผู้ป</w:t>
      </w:r>
      <w:r w:rsidR="004A19B4">
        <w:rPr>
          <w:rFonts w:ascii="Angsana New" w:hAnsi="Angsana New" w:cs="Angsana New"/>
          <w:sz w:val="30"/>
          <w:szCs w:val="30"/>
          <w:cs/>
        </w:rPr>
        <w:t xml:space="preserve">ระกอบการกิจการวิทยุกระจายเสียง </w:t>
      </w:r>
      <w:r w:rsidRPr="00AC365B">
        <w:rPr>
          <w:rFonts w:ascii="Angsana New" w:hAnsi="Angsana New" w:cs="Angsana New"/>
          <w:sz w:val="30"/>
          <w:szCs w:val="30"/>
          <w:cs/>
        </w:rPr>
        <w:t xml:space="preserve">วิทยุโทรทัศน์ และกิจการกระจายเสียงและกิจการโทรทัศน์ </w:t>
      </w:r>
    </w:p>
    <w:p w14:paraId="2CE99F0B" w14:textId="77777777" w:rsidR="009455B6" w:rsidRPr="009455B6" w:rsidRDefault="009455B6" w:rsidP="00C1687F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pacing w:val="-2"/>
          <w:sz w:val="12"/>
          <w:szCs w:val="12"/>
        </w:rPr>
      </w:pPr>
    </w:p>
    <w:p w14:paraId="1C5A750A" w14:textId="0F887D10" w:rsidR="00C1687F" w:rsidRPr="00AC365B" w:rsidRDefault="00C1687F" w:rsidP="00C1687F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AC365B">
        <w:rPr>
          <w:rFonts w:ascii="Angsana New" w:hAnsi="Angsana New" w:cs="Angsana New"/>
          <w:spacing w:val="-2"/>
          <w:sz w:val="30"/>
          <w:szCs w:val="30"/>
          <w:cs/>
        </w:rPr>
        <w:t xml:space="preserve">กลุ่มบริษัทจะมุ่งเน้นการดำเนินธุรกิจหลักอันประกอบด้วยธุรกิจสื่อสิ่งพิมพ์ ธุรกิจสื่อโทรทัศน์ </w:t>
      </w:r>
      <w:r w:rsidR="00542776">
        <w:rPr>
          <w:rFonts w:ascii="Angsana New" w:hAnsi="Angsana New" w:cs="Angsana New"/>
          <w:spacing w:val="-2"/>
          <w:sz w:val="30"/>
          <w:szCs w:val="30"/>
          <w:cs/>
        </w:rPr>
        <w:t>สื่อรูปแบบใหม่ และการขยายสู่ธุรกิจโฮมช้อปปิ้งและธุรกิจนำเที่ยว</w:t>
      </w:r>
      <w:r w:rsidRPr="00AC365B">
        <w:rPr>
          <w:rFonts w:ascii="Angsana New" w:hAnsi="Angsana New" w:cs="Angsana New"/>
          <w:spacing w:val="-2"/>
          <w:sz w:val="30"/>
          <w:szCs w:val="30"/>
          <w:cs/>
        </w:rPr>
        <w:t xml:space="preserve"> รวมถึงกลุ่มบริษัทมีแผนในการปรับโครงสร้างทางการเงิน การหาแหล่งเงินทุนเพิ่มเติมเพื่อเพิ่มสภาพคล่องและความแข็งแกร่งทางการเงิน เช่น การระดมทุน และการกู้ยืมเงินจากสถาบันการเงินที่มีต้นทุนทางการเงินที่เหมาะสมกับสภาวะตลาด เป็นต้น</w:t>
      </w:r>
    </w:p>
    <w:p w14:paraId="5548D00E" w14:textId="77777777" w:rsidR="00C1687F" w:rsidRPr="009455B6" w:rsidRDefault="00C1687F" w:rsidP="00C1687F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z w:val="12"/>
          <w:szCs w:val="12"/>
        </w:rPr>
      </w:pPr>
    </w:p>
    <w:p w14:paraId="5E937BC7" w14:textId="77777777" w:rsidR="00C1687F" w:rsidRPr="00AC365B" w:rsidRDefault="00C1687F" w:rsidP="00C1687F">
      <w:pPr>
        <w:pStyle w:val="NormalWeb"/>
        <w:spacing w:before="0" w:beforeAutospacing="0" w:after="0" w:afterAutospacing="0"/>
        <w:ind w:left="547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AC365B">
        <w:rPr>
          <w:rFonts w:ascii="Angsana New" w:hAnsi="Angsana New" w:cs="Angsana New"/>
          <w:sz w:val="30"/>
          <w:szCs w:val="30"/>
          <w:cs/>
        </w:rPr>
        <w:t>ฝ่ายบริหารของกลุ่มบริษัทเชื่อว่าการจัดทำงบการเงินตามข้อสมมติทางบัญชีที่ว่ากลุ่มบริษัทและบริษัทจะดำเนินงานอย่างต่อเนื่องต่อไปมีความเหมาะสม</w:t>
      </w:r>
      <w:r w:rsidRPr="00AC365B">
        <w:rPr>
          <w:rFonts w:ascii="Angsana New" w:hAnsi="Angsana New"/>
          <w:sz w:val="30"/>
          <w:szCs w:val="30"/>
          <w:cs/>
        </w:rPr>
        <w:t xml:space="preserve"> </w:t>
      </w:r>
      <w:r w:rsidRPr="00AC365B">
        <w:rPr>
          <w:rFonts w:ascii="Angsana New" w:hAnsi="Angsana New" w:cs="Angsana New"/>
          <w:sz w:val="30"/>
          <w:szCs w:val="30"/>
          <w:cs/>
        </w:rPr>
        <w:t>ดังนั้น</w:t>
      </w:r>
      <w:r w:rsidRPr="00AC365B">
        <w:rPr>
          <w:rFonts w:ascii="Angsana New" w:hAnsi="Angsana New"/>
          <w:sz w:val="30"/>
          <w:szCs w:val="30"/>
          <w:cs/>
        </w:rPr>
        <w:t xml:space="preserve"> </w:t>
      </w:r>
      <w:r w:rsidRPr="00AC365B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</w:t>
      </w:r>
      <w:r w:rsidRPr="00AC365B">
        <w:rPr>
          <w:rFonts w:ascii="Angsana New" w:hAnsi="Angsana New"/>
          <w:sz w:val="30"/>
          <w:szCs w:val="30"/>
          <w:cs/>
        </w:rPr>
        <w:t xml:space="preserve"> </w:t>
      </w:r>
      <w:r w:rsidRPr="00AC365B">
        <w:rPr>
          <w:rFonts w:ascii="Angsana New" w:hAnsi="Angsana New" w:cs="Angsana New"/>
          <w:sz w:val="30"/>
          <w:szCs w:val="30"/>
          <w:cs/>
        </w:rPr>
        <w:t>ซึ่งอาจจำเป็นหากกลุ่มบริษัทและบริษัทไม่สามารถดำเนินงานต่อเนื่องต่อไปได้</w:t>
      </w:r>
    </w:p>
    <w:p w14:paraId="5B006A31" w14:textId="77777777" w:rsidR="00C1687F" w:rsidRPr="009455B6" w:rsidRDefault="00C1687F" w:rsidP="00C1687F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i/>
          <w:iCs/>
          <w:sz w:val="12"/>
          <w:szCs w:val="12"/>
        </w:rPr>
      </w:pPr>
    </w:p>
    <w:p w14:paraId="39F6BF08" w14:textId="77777777" w:rsidR="00C1687F" w:rsidRPr="00AC365B" w:rsidRDefault="00C1687F" w:rsidP="00C1687F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i/>
          <w:iCs/>
          <w:sz w:val="30"/>
          <w:szCs w:val="30"/>
        </w:rPr>
      </w:pPr>
      <w:r w:rsidRPr="00AC365B">
        <w:rPr>
          <w:rFonts w:ascii="Angsana New" w:hAnsi="Angsana New" w:cs="Angsana New"/>
          <w:i/>
          <w:iCs/>
          <w:sz w:val="30"/>
          <w:szCs w:val="30"/>
          <w:cs/>
        </w:rPr>
        <w:t>เกณฑ์การขึ้นเครื่องหมาย “</w:t>
      </w:r>
      <w:r w:rsidRPr="00AC365B">
        <w:rPr>
          <w:rFonts w:ascii="Angsana New" w:hAnsi="Angsana New" w:cs="Angsana New"/>
          <w:i/>
          <w:iCs/>
          <w:sz w:val="30"/>
          <w:szCs w:val="30"/>
        </w:rPr>
        <w:t>C” (Caution)</w:t>
      </w:r>
    </w:p>
    <w:p w14:paraId="4A0B5898" w14:textId="77777777" w:rsidR="00C1687F" w:rsidRPr="009455B6" w:rsidRDefault="00C1687F" w:rsidP="00C1687F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z w:val="12"/>
          <w:szCs w:val="12"/>
        </w:rPr>
      </w:pPr>
    </w:p>
    <w:p w14:paraId="30528C06" w14:textId="505E94B1" w:rsidR="00C1687F" w:rsidRPr="00AC365B" w:rsidRDefault="00C1687F" w:rsidP="00C1687F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AC365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BE31F2" w:rsidRPr="00BE31F2">
        <w:rPr>
          <w:rFonts w:ascii="Angsana New" w:hAnsi="Angsana New" w:cs="Angsana New"/>
          <w:sz w:val="30"/>
          <w:szCs w:val="30"/>
        </w:rPr>
        <w:t>14</w:t>
      </w:r>
      <w:r w:rsidRPr="00AC365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BE31F2" w:rsidRPr="00BE31F2">
        <w:rPr>
          <w:rFonts w:ascii="Angsana New" w:hAnsi="Angsana New" w:cs="Angsana New"/>
          <w:sz w:val="30"/>
          <w:szCs w:val="30"/>
        </w:rPr>
        <w:t>2561</w:t>
      </w:r>
      <w:r w:rsidRPr="00AC365B">
        <w:rPr>
          <w:rFonts w:ascii="Angsana New" w:hAnsi="Angsana New" w:cs="Angsana New"/>
          <w:sz w:val="30"/>
          <w:szCs w:val="30"/>
          <w:cs/>
        </w:rPr>
        <w:t xml:space="preserve"> ตลาดหลักทรัพย์แห่งประเทศไทย (</w:t>
      </w:r>
      <w:r w:rsidRPr="00AC365B">
        <w:rPr>
          <w:rFonts w:ascii="Angsana New" w:hAnsi="Angsana New" w:cs="Angsana New"/>
          <w:sz w:val="30"/>
          <w:szCs w:val="30"/>
        </w:rPr>
        <w:t xml:space="preserve">“SET”) </w:t>
      </w:r>
      <w:r w:rsidRPr="00AC365B">
        <w:rPr>
          <w:rFonts w:ascii="Angsana New" w:hAnsi="Angsana New" w:cs="Angsana New"/>
          <w:sz w:val="30"/>
          <w:szCs w:val="30"/>
          <w:cs/>
        </w:rPr>
        <w:t xml:space="preserve">ได้ประกาศขึ้นเครื่องหมาย </w:t>
      </w:r>
      <w:r w:rsidRPr="00AC365B">
        <w:rPr>
          <w:rFonts w:ascii="Angsana New" w:hAnsi="Angsana New" w:cs="Angsana New"/>
          <w:sz w:val="30"/>
          <w:szCs w:val="30"/>
        </w:rPr>
        <w:t xml:space="preserve">“C” (Caution) </w:t>
      </w:r>
      <w:r w:rsidRPr="00AC365B">
        <w:rPr>
          <w:rFonts w:ascii="Angsana New" w:hAnsi="Angsana New" w:cs="Angsana New"/>
          <w:sz w:val="30"/>
          <w:szCs w:val="30"/>
          <w:cs/>
        </w:rPr>
        <w:t xml:space="preserve">ให้หลักทรัพย์ของบริษัทซึ่งมีการซื้อขายในตลาดหลักทรัพย์ เนื่องจากส่วนของผู้ถือหุ้นมีค่าน้อยกว่าร้อยละ </w:t>
      </w:r>
      <w:r w:rsidR="00BE31F2" w:rsidRPr="00BE31F2">
        <w:rPr>
          <w:rFonts w:ascii="Angsana New" w:hAnsi="Angsana New" w:cs="Angsana New"/>
          <w:sz w:val="30"/>
          <w:szCs w:val="30"/>
        </w:rPr>
        <w:t>50</w:t>
      </w:r>
      <w:r w:rsidRPr="00AC365B">
        <w:rPr>
          <w:rFonts w:ascii="Angsana New" w:hAnsi="Angsana New" w:cs="Angsana New"/>
          <w:sz w:val="30"/>
          <w:szCs w:val="30"/>
          <w:cs/>
        </w:rPr>
        <w:t xml:space="preserve"> ของทุนชำระแล้ว ทั้งนี้บริษัทได้เผยแพร่แผนการแก้ไขเหตุดังกล่าวแล้ว</w:t>
      </w:r>
    </w:p>
    <w:p w14:paraId="57DC6F21" w14:textId="77777777" w:rsidR="00C273E5" w:rsidRPr="009455B6" w:rsidRDefault="00C273E5" w:rsidP="00C273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2"/>
        </w:rPr>
      </w:pPr>
    </w:p>
    <w:p w14:paraId="7F77E2BC" w14:textId="77777777" w:rsidR="00886C2F" w:rsidRDefault="00886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4B42ECAB" w14:textId="1CE873AB" w:rsidR="004A04B7" w:rsidRPr="00AC365B" w:rsidRDefault="00886C2F" w:rsidP="00C1360D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hanging="54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886C2F">
        <w:rPr>
          <w:rFonts w:asciiTheme="majorBidi" w:hAnsiTheme="majorBidi"/>
          <w:b/>
          <w:bCs/>
          <w:sz w:val="30"/>
          <w:szCs w:val="30"/>
          <w:cs/>
        </w:rPr>
        <w:lastRenderedPageBreak/>
        <w:t>เกณฑ์การจัดทำงบการเงินระหว่างกาล</w:t>
      </w:r>
    </w:p>
    <w:p w14:paraId="4FE173DA" w14:textId="77777777" w:rsidR="001001BD" w:rsidRPr="009455B6" w:rsidRDefault="001001BD" w:rsidP="00F81DE5">
      <w:pPr>
        <w:pStyle w:val="Heading8"/>
        <w:spacing w:line="240" w:lineRule="auto"/>
        <w:ind w:left="567" w:right="0" w:hanging="567"/>
        <w:jc w:val="thaiDistribute"/>
        <w:rPr>
          <w:rFonts w:asciiTheme="majorBidi" w:hAnsiTheme="majorBidi" w:cstheme="majorBidi"/>
          <w:sz w:val="12"/>
          <w:szCs w:val="12"/>
        </w:rPr>
      </w:pPr>
    </w:p>
    <w:p w14:paraId="4E546A9D" w14:textId="77777777" w:rsidR="00886C2F" w:rsidRPr="00B7128E" w:rsidRDefault="00886C2F" w:rsidP="00886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B7128E">
        <w:rPr>
          <w:rFonts w:ascii="Angsana New" w:hAnsi="Angsana New"/>
          <w:i/>
          <w:iCs/>
          <w:sz w:val="30"/>
          <w:szCs w:val="30"/>
          <w:cs/>
        </w:rPr>
        <w:t>(ก)</w:t>
      </w:r>
      <w:r w:rsidRPr="00B7128E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178AE5A6" w14:textId="77777777" w:rsidR="00886C2F" w:rsidRPr="00AA18EC" w:rsidRDefault="00886C2F" w:rsidP="00886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4698D843" w14:textId="75D923CF" w:rsidR="00886C2F" w:rsidRPr="0016122D" w:rsidRDefault="00886C2F" w:rsidP="00886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 w:eastAsia="x-none" w:bidi="ar-SA"/>
        </w:rPr>
      </w:pPr>
      <w:r w:rsidRPr="00BE70A4">
        <w:rPr>
          <w:rFonts w:ascii="Angsana New" w:hAnsi="Angsana New"/>
          <w:sz w:val="30"/>
          <w:szCs w:val="30"/>
          <w:cs/>
          <w:lang w:val="en-GB" w:eastAsia="x-none"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>
        <w:rPr>
          <w:rFonts w:ascii="Angsana New" w:hAnsi="Angsana New"/>
          <w:sz w:val="30"/>
          <w:szCs w:val="30"/>
          <w:lang w:val="en-GB" w:eastAsia="x-none"/>
        </w:rPr>
        <w:br/>
      </w:r>
      <w:r w:rsidRPr="00BE70A4">
        <w:rPr>
          <w:rFonts w:ascii="Angsana New" w:hAnsi="Angsana New"/>
          <w:sz w:val="30"/>
          <w:szCs w:val="30"/>
          <w:cs/>
          <w:lang w:val="en-GB" w:eastAsia="x-none"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BE31F2" w:rsidRPr="00BE31F2">
        <w:rPr>
          <w:rFonts w:ascii="Angsana New" w:hAnsi="Angsana New"/>
          <w:sz w:val="30"/>
          <w:szCs w:val="30"/>
          <w:lang w:eastAsia="x-none"/>
        </w:rPr>
        <w:t>34</w:t>
      </w:r>
      <w:r w:rsidRPr="00BE70A4">
        <w:rPr>
          <w:rFonts w:ascii="Angsana New" w:hAnsi="Angsana New"/>
          <w:sz w:val="30"/>
          <w:szCs w:val="30"/>
          <w:cs/>
          <w:lang w:val="en-GB" w:eastAsia="x-none"/>
        </w:rPr>
        <w:t xml:space="preserve"> เรื่อง </w:t>
      </w:r>
      <w:r w:rsidRPr="00BE70A4">
        <w:rPr>
          <w:rFonts w:ascii="Angsana New" w:hAnsi="Angsana New"/>
          <w:i/>
          <w:iCs/>
          <w:sz w:val="30"/>
          <w:szCs w:val="30"/>
          <w:cs/>
          <w:lang w:val="en-GB" w:eastAsia="x-none"/>
        </w:rPr>
        <w:t>การรายงานทางการเงินระหว่างกาล</w:t>
      </w:r>
      <w:r w:rsidRPr="00BE70A4">
        <w:rPr>
          <w:rFonts w:ascii="Angsana New" w:hAnsi="Angsana New"/>
          <w:sz w:val="30"/>
          <w:szCs w:val="30"/>
          <w:cs/>
          <w:lang w:val="en-GB" w:eastAsia="x-none"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Pr="0016122D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</w:p>
    <w:p w14:paraId="70AD5CB3" w14:textId="77777777" w:rsidR="00886C2F" w:rsidRPr="00AA18EC" w:rsidRDefault="00886C2F" w:rsidP="00886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  <w:lang w:val="en-GB" w:eastAsia="x-none" w:bidi="ar-SA"/>
        </w:rPr>
      </w:pPr>
    </w:p>
    <w:p w14:paraId="45CA417A" w14:textId="2ABBC407" w:rsidR="00886C2F" w:rsidRDefault="00886C2F" w:rsidP="00886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BE70A4">
        <w:rPr>
          <w:rFonts w:ascii="Angsana New" w:hAnsi="Angsana New"/>
          <w:sz w:val="30"/>
          <w:szCs w:val="30"/>
          <w:cs/>
          <w:lang w:val="en-GB" w:eastAsia="x-none"/>
        </w:rPr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BE31F2" w:rsidRPr="00BE31F2">
        <w:rPr>
          <w:rFonts w:ascii="Angsana New" w:hAnsi="Angsana New"/>
          <w:sz w:val="30"/>
          <w:szCs w:val="30"/>
          <w:lang w:eastAsia="x-none"/>
        </w:rPr>
        <w:t>31</w:t>
      </w:r>
      <w:r w:rsidRPr="00BE70A4">
        <w:rPr>
          <w:rFonts w:ascii="Angsana New" w:hAnsi="Angsana New"/>
          <w:sz w:val="30"/>
          <w:szCs w:val="30"/>
          <w:cs/>
          <w:lang w:val="en-GB" w:eastAsia="x-none"/>
        </w:rPr>
        <w:t xml:space="preserve"> ธันวาคม </w:t>
      </w:r>
      <w:r w:rsidR="00BE31F2" w:rsidRPr="00BE31F2">
        <w:rPr>
          <w:rFonts w:ascii="Angsana New" w:hAnsi="Angsana New"/>
          <w:sz w:val="30"/>
          <w:szCs w:val="30"/>
          <w:lang w:eastAsia="x-none"/>
        </w:rPr>
        <w:t>2562</w:t>
      </w:r>
      <w:r w:rsidRPr="00BE70A4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</w:p>
    <w:p w14:paraId="7B3EC84C" w14:textId="77777777" w:rsidR="00886C2F" w:rsidRPr="000E14A8" w:rsidRDefault="00886C2F" w:rsidP="00886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  <w:lang w:val="en-GB" w:eastAsia="x-none"/>
        </w:rPr>
      </w:pPr>
    </w:p>
    <w:p w14:paraId="329709CA" w14:textId="54D32A53" w:rsidR="00886C2F" w:rsidRDefault="00886C2F" w:rsidP="00886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E70A4">
        <w:rPr>
          <w:rFonts w:ascii="Angsana New" w:hAnsi="Angsana New"/>
          <w:sz w:val="30"/>
          <w:szCs w:val="30"/>
          <w:cs/>
        </w:rPr>
        <w:t xml:space="preserve"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="00BE31F2" w:rsidRPr="00BE31F2">
        <w:rPr>
          <w:rFonts w:ascii="Angsana New" w:hAnsi="Angsana New"/>
          <w:sz w:val="30"/>
          <w:szCs w:val="30"/>
        </w:rPr>
        <w:t>16</w:t>
      </w:r>
      <w:r w:rsidRPr="00BE70A4">
        <w:rPr>
          <w:rFonts w:ascii="Angsana New" w:hAnsi="Angsana New"/>
          <w:sz w:val="30"/>
          <w:szCs w:val="30"/>
          <w:cs/>
        </w:rPr>
        <w:t xml:space="preserve"> เรื่อง </w:t>
      </w:r>
      <w:r w:rsidRPr="00A8760C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BE70A4">
        <w:rPr>
          <w:rFonts w:ascii="Angsana New" w:hAnsi="Angsana New"/>
          <w:sz w:val="30"/>
          <w:szCs w:val="30"/>
          <w:cs/>
        </w:rPr>
        <w:t xml:space="preserve"> (</w:t>
      </w:r>
      <w:r w:rsidRPr="00BE70A4">
        <w:rPr>
          <w:rFonts w:ascii="Angsana New" w:hAnsi="Angsana New"/>
          <w:sz w:val="30"/>
          <w:szCs w:val="30"/>
        </w:rPr>
        <w:t xml:space="preserve">TFRS </w:t>
      </w:r>
      <w:r w:rsidR="00BE31F2" w:rsidRPr="00BE31F2">
        <w:rPr>
          <w:rFonts w:ascii="Angsana New" w:hAnsi="Angsana New"/>
          <w:sz w:val="30"/>
          <w:szCs w:val="30"/>
        </w:rPr>
        <w:t>16</w:t>
      </w:r>
      <w:r w:rsidRPr="00BE70A4">
        <w:rPr>
          <w:rFonts w:ascii="Angsana New" w:hAnsi="Angsana New"/>
          <w:sz w:val="30"/>
          <w:szCs w:val="30"/>
          <w:cs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BE31F2" w:rsidRPr="00BE31F2">
        <w:rPr>
          <w:rFonts w:ascii="Angsana New" w:hAnsi="Angsana New"/>
          <w:sz w:val="30"/>
          <w:szCs w:val="30"/>
        </w:rPr>
        <w:t>4</w:t>
      </w:r>
    </w:p>
    <w:p w14:paraId="0A6DDC4B" w14:textId="77777777" w:rsidR="00317D2A" w:rsidRDefault="00317D2A" w:rsidP="00317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3A8E15E" w14:textId="77777777" w:rsidR="00317D2A" w:rsidRDefault="00317D2A" w:rsidP="00317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นอกจากนี้</w:t>
      </w:r>
      <w:r w:rsidRPr="003926AD">
        <w:rPr>
          <w:rFonts w:ascii="Angsana New" w:hAnsi="Angsana New"/>
          <w:sz w:val="30"/>
          <w:szCs w:val="30"/>
          <w:cs/>
        </w:rPr>
        <w:t xml:space="preserve">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  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 </w:t>
      </w:r>
      <w:r>
        <w:rPr>
          <w:rFonts w:ascii="Angsana New" w:hAnsi="Angsana New"/>
          <w:sz w:val="30"/>
          <w:szCs w:val="30"/>
        </w:rPr>
        <w:t>19</w:t>
      </w:r>
    </w:p>
    <w:p w14:paraId="58AB5A27" w14:textId="40AE740B" w:rsidR="003926AD" w:rsidRDefault="003926AD" w:rsidP="00886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0E83823" w14:textId="70DAAEDC" w:rsidR="00886C2F" w:rsidRPr="005E4C4D" w:rsidRDefault="00886C2F" w:rsidP="00886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037333">
        <w:rPr>
          <w:rFonts w:ascii="Angsana New" w:hAnsi="Angsana New"/>
          <w:i/>
          <w:iCs/>
          <w:sz w:val="30"/>
          <w:szCs w:val="30"/>
          <w:cs/>
        </w:rPr>
        <w:t>(ข)</w:t>
      </w:r>
      <w:r w:rsidRPr="00037333">
        <w:rPr>
          <w:rFonts w:ascii="Angsana New" w:hAnsi="Angsana New"/>
          <w:i/>
          <w:iCs/>
          <w:sz w:val="30"/>
          <w:szCs w:val="30"/>
          <w:cs/>
        </w:rPr>
        <w:tab/>
        <w:t>การใช้วิจารณญาณ</w:t>
      </w:r>
      <w:r w:rsidR="00317D2A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037333">
        <w:rPr>
          <w:rFonts w:ascii="Angsana New" w:hAnsi="Angsana New"/>
          <w:i/>
          <w:iCs/>
          <w:sz w:val="30"/>
          <w:szCs w:val="30"/>
          <w:cs/>
        </w:rPr>
        <w:t>การประมาณการ</w:t>
      </w:r>
    </w:p>
    <w:p w14:paraId="77BE812F" w14:textId="77777777" w:rsidR="00886C2F" w:rsidRPr="005C4A84" w:rsidRDefault="00886C2F" w:rsidP="00886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24"/>
          <w:szCs w:val="24"/>
        </w:rPr>
      </w:pPr>
    </w:p>
    <w:p w14:paraId="5FA8F01B" w14:textId="3C6B9941" w:rsidR="00886C2F" w:rsidRDefault="00886C2F" w:rsidP="00886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E4C4D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BE31F2" w:rsidRPr="00BE31F2">
        <w:rPr>
          <w:rFonts w:ascii="Angsana New" w:hAnsi="Angsana New"/>
          <w:sz w:val="30"/>
          <w:szCs w:val="30"/>
        </w:rPr>
        <w:t>31</w:t>
      </w:r>
      <w:r w:rsidRPr="005E4C4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BE31F2" w:rsidRPr="00BE31F2">
        <w:rPr>
          <w:rFonts w:ascii="Angsana New" w:hAnsi="Angsana New"/>
          <w:sz w:val="30"/>
          <w:szCs w:val="30"/>
        </w:rPr>
        <w:t>2562</w:t>
      </w:r>
      <w:r w:rsidRPr="000E14A8">
        <w:rPr>
          <w:rFonts w:ascii="Angsana New" w:hAnsi="Angsana New"/>
          <w:sz w:val="30"/>
          <w:szCs w:val="30"/>
          <w:cs/>
        </w:rPr>
        <w:t xml:space="preserve"> 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 </w:t>
      </w:r>
      <w:r w:rsidR="00BE31F2" w:rsidRPr="00BE31F2">
        <w:rPr>
          <w:rFonts w:ascii="Angsana New" w:hAnsi="Angsana New"/>
          <w:sz w:val="30"/>
          <w:szCs w:val="30"/>
        </w:rPr>
        <w:t>4</w:t>
      </w:r>
    </w:p>
    <w:p w14:paraId="2DF8E5FD" w14:textId="77777777" w:rsidR="003926AD" w:rsidRPr="003926AD" w:rsidRDefault="003926AD" w:rsidP="00886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21DB5D2" w14:textId="77777777" w:rsidR="00F86CC8" w:rsidRDefault="00F86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  <w:cs/>
        </w:rPr>
      </w:pPr>
      <w:r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1D8DE00C" w14:textId="44AB13A7" w:rsidR="005D7ED5" w:rsidRPr="00165787" w:rsidRDefault="005D7ED5" w:rsidP="00C1360D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hanging="540"/>
        <w:jc w:val="thaiDistribute"/>
        <w:outlineLvl w:val="0"/>
        <w:rPr>
          <w:rFonts w:asciiTheme="majorBidi" w:hAnsiTheme="majorBidi"/>
          <w:b/>
          <w:bCs/>
          <w:sz w:val="30"/>
          <w:szCs w:val="30"/>
        </w:rPr>
      </w:pPr>
      <w:r w:rsidRPr="00165787">
        <w:rPr>
          <w:rFonts w:asciiTheme="majorBidi" w:hAnsiTheme="majorBidi"/>
          <w:b/>
          <w:bCs/>
          <w:sz w:val="30"/>
          <w:szCs w:val="30"/>
          <w:cs/>
        </w:rPr>
        <w:lastRenderedPageBreak/>
        <w:t>การเปลี่ยนแปลงนโยบายการบัญชี</w:t>
      </w:r>
    </w:p>
    <w:p w14:paraId="4A378DCE" w14:textId="77777777" w:rsidR="00165787" w:rsidRDefault="00165787" w:rsidP="00165787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74E33CD7" w14:textId="3B4D1AC8" w:rsidR="00165787" w:rsidRPr="00BC77C8" w:rsidRDefault="00165787" w:rsidP="00165787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BC77C8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BE31F2" w:rsidRPr="00BE31F2">
        <w:rPr>
          <w:rFonts w:ascii="Angsana New" w:hAnsi="Angsana New"/>
          <w:sz w:val="30"/>
          <w:szCs w:val="30"/>
        </w:rPr>
        <w:t>1</w:t>
      </w:r>
      <w:r w:rsidRPr="00BC77C8">
        <w:rPr>
          <w:rFonts w:ascii="Angsana New" w:hAnsi="Angsana New"/>
          <w:sz w:val="30"/>
          <w:szCs w:val="30"/>
        </w:rPr>
        <w:t xml:space="preserve"> </w:t>
      </w:r>
      <w:r w:rsidRPr="00BC77C8">
        <w:rPr>
          <w:rFonts w:ascii="Angsana New" w:hAnsi="Angsana New"/>
          <w:sz w:val="30"/>
          <w:szCs w:val="30"/>
          <w:cs/>
        </w:rPr>
        <w:t xml:space="preserve">มกราคม </w:t>
      </w:r>
      <w:r w:rsidR="00BE31F2" w:rsidRPr="00BE31F2">
        <w:rPr>
          <w:rFonts w:ascii="Angsana New" w:hAnsi="Angsana New"/>
          <w:sz w:val="30"/>
          <w:szCs w:val="30"/>
        </w:rPr>
        <w:t>2563</w:t>
      </w:r>
      <w:r w:rsidRPr="00BC77C8">
        <w:rPr>
          <w:rFonts w:ascii="Angsana New" w:hAnsi="Angsana New"/>
          <w:sz w:val="30"/>
          <w:szCs w:val="30"/>
        </w:rPr>
        <w:t xml:space="preserve"> </w:t>
      </w:r>
      <w:r w:rsidRPr="00BC77C8">
        <w:rPr>
          <w:rFonts w:ascii="Angsana New" w:hAnsi="Angsana New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BC77C8">
        <w:rPr>
          <w:rFonts w:ascii="Angsana New" w:hAnsi="Angsana New"/>
          <w:sz w:val="30"/>
          <w:szCs w:val="30"/>
        </w:rPr>
        <w:t xml:space="preserve">TFRS </w:t>
      </w:r>
      <w:r w:rsidR="00BE31F2" w:rsidRPr="00BE31F2">
        <w:rPr>
          <w:rFonts w:ascii="Angsana New" w:hAnsi="Angsana New"/>
          <w:sz w:val="30"/>
          <w:szCs w:val="30"/>
        </w:rPr>
        <w:t>16</w:t>
      </w:r>
      <w:r w:rsidRPr="00BC77C8">
        <w:rPr>
          <w:rFonts w:ascii="Angsana New" w:hAnsi="Angsana New"/>
          <w:sz w:val="30"/>
          <w:szCs w:val="30"/>
        </w:rPr>
        <w:t xml:space="preserve"> </w:t>
      </w:r>
      <w:r w:rsidRPr="00BC77C8">
        <w:rPr>
          <w:rFonts w:ascii="Angsana New" w:hAnsi="Angsana New"/>
          <w:sz w:val="30"/>
          <w:szCs w:val="30"/>
          <w:cs/>
        </w:rPr>
        <w:t>เป็นครั้งแรก ผลกระทบของส่วนของผู้ถือหุ้นจากการเปลี่ยนแปลงนโยบายการบัญชี มีดังนี้</w:t>
      </w:r>
    </w:p>
    <w:p w14:paraId="4CA1EAE8" w14:textId="77777777" w:rsidR="00165787" w:rsidRPr="005906E5" w:rsidRDefault="00165787" w:rsidP="00165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2"/>
          <w:szCs w:val="22"/>
        </w:rPr>
      </w:pPr>
    </w:p>
    <w:tbl>
      <w:tblPr>
        <w:tblW w:w="923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17"/>
        <w:gridCol w:w="1094"/>
        <w:gridCol w:w="1668"/>
        <w:gridCol w:w="181"/>
        <w:gridCol w:w="1670"/>
      </w:tblGrid>
      <w:tr w:rsidR="00C31B84" w:rsidRPr="00BC77C8" w14:paraId="064ED002" w14:textId="27314E16" w:rsidTr="00E64F11">
        <w:trPr>
          <w:cantSplit/>
          <w:trHeight w:val="18"/>
          <w:tblHeader/>
        </w:trPr>
        <w:tc>
          <w:tcPr>
            <w:tcW w:w="4617" w:type="dxa"/>
            <w:vAlign w:val="bottom"/>
          </w:tcPr>
          <w:p w14:paraId="7ABDA836" w14:textId="77777777" w:rsidR="00C31B84" w:rsidRPr="00BC77C8" w:rsidRDefault="00C31B84" w:rsidP="00152036">
            <w:pPr>
              <w:spacing w:line="240" w:lineRule="auto"/>
              <w:ind w:left="175" w:right="8" w:hanging="17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094" w:type="dxa"/>
          </w:tcPr>
          <w:p w14:paraId="58EB08F7" w14:textId="77777777" w:rsidR="00C31B84" w:rsidRPr="00BC77C8" w:rsidRDefault="00C31B84" w:rsidP="0015203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519" w:type="dxa"/>
            <w:gridSpan w:val="3"/>
            <w:vAlign w:val="bottom"/>
          </w:tcPr>
          <w:p w14:paraId="78578316" w14:textId="7C1F8618" w:rsidR="00C31B84" w:rsidRPr="003246B4" w:rsidRDefault="00C31B84" w:rsidP="00152036">
            <w:pPr>
              <w:pStyle w:val="acctfourfigures"/>
              <w:tabs>
                <w:tab w:val="clear" w:pos="765"/>
              </w:tabs>
              <w:spacing w:line="240" w:lineRule="auto"/>
              <w:ind w:left="-77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246B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31B84" w:rsidRPr="00BC77C8" w14:paraId="1A823C0D" w14:textId="315928A2" w:rsidTr="00C31B84">
        <w:trPr>
          <w:cantSplit/>
          <w:trHeight w:val="18"/>
          <w:tblHeader/>
        </w:trPr>
        <w:tc>
          <w:tcPr>
            <w:tcW w:w="4617" w:type="dxa"/>
            <w:vAlign w:val="bottom"/>
          </w:tcPr>
          <w:p w14:paraId="188E9AB2" w14:textId="77777777" w:rsidR="00C31B84" w:rsidRPr="00BC77C8" w:rsidRDefault="00C31B84" w:rsidP="00152036">
            <w:pPr>
              <w:spacing w:line="240" w:lineRule="auto"/>
              <w:ind w:left="175" w:right="8" w:hanging="17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094" w:type="dxa"/>
          </w:tcPr>
          <w:p w14:paraId="31D15A75" w14:textId="77777777" w:rsidR="00C31B84" w:rsidRPr="00BC77C8" w:rsidRDefault="00C31B84" w:rsidP="0015203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668" w:type="dxa"/>
            <w:vAlign w:val="bottom"/>
          </w:tcPr>
          <w:p w14:paraId="47881265" w14:textId="77777777" w:rsidR="00C31B84" w:rsidRPr="00BC77C8" w:rsidRDefault="00C31B84" w:rsidP="00152036">
            <w:pPr>
              <w:pStyle w:val="acctfourfigures"/>
              <w:tabs>
                <w:tab w:val="clear" w:pos="765"/>
              </w:tabs>
              <w:spacing w:line="240" w:lineRule="auto"/>
              <w:ind w:left="-77" w:right="-8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ขาดทุน</w:t>
            </w:r>
            <w:r w:rsidRPr="00BC77C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สะสม</w:t>
            </w:r>
          </w:p>
        </w:tc>
        <w:tc>
          <w:tcPr>
            <w:tcW w:w="181" w:type="dxa"/>
          </w:tcPr>
          <w:p w14:paraId="62AF83CB" w14:textId="77777777" w:rsidR="00C31B84" w:rsidRDefault="00C31B84" w:rsidP="00152036">
            <w:pPr>
              <w:pStyle w:val="acctfourfigures"/>
              <w:tabs>
                <w:tab w:val="clear" w:pos="765"/>
              </w:tabs>
              <w:spacing w:line="240" w:lineRule="auto"/>
              <w:ind w:left="-77" w:right="-8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70" w:type="dxa"/>
          </w:tcPr>
          <w:p w14:paraId="6CD94528" w14:textId="133C2EAA" w:rsidR="00C31B84" w:rsidRDefault="00C31B84" w:rsidP="00152036">
            <w:pPr>
              <w:pStyle w:val="acctfourfigures"/>
              <w:tabs>
                <w:tab w:val="clear" w:pos="765"/>
              </w:tabs>
              <w:spacing w:line="240" w:lineRule="auto"/>
              <w:ind w:left="-77" w:right="-8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ส่วนของส่วนได้เสียที่ไม่มีอำนาจควบคุม</w:t>
            </w:r>
          </w:p>
        </w:tc>
      </w:tr>
      <w:tr w:rsidR="00C31B84" w:rsidRPr="00BC77C8" w14:paraId="5AC9709F" w14:textId="625CD1F2" w:rsidTr="00E64F11">
        <w:trPr>
          <w:cantSplit/>
          <w:trHeight w:val="18"/>
        </w:trPr>
        <w:tc>
          <w:tcPr>
            <w:tcW w:w="4617" w:type="dxa"/>
          </w:tcPr>
          <w:p w14:paraId="114672F3" w14:textId="77777777" w:rsidR="00C31B84" w:rsidRPr="00BC77C8" w:rsidRDefault="00C31B84" w:rsidP="00152036">
            <w:pPr>
              <w:spacing w:line="240" w:lineRule="auto"/>
              <w:ind w:left="175" w:hanging="1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  <w:vAlign w:val="bottom"/>
          </w:tcPr>
          <w:p w14:paraId="56B49EE8" w14:textId="77777777" w:rsidR="00C31B84" w:rsidRPr="00BC77C8" w:rsidRDefault="00C31B84" w:rsidP="0015203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C77C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3519" w:type="dxa"/>
            <w:gridSpan w:val="3"/>
            <w:vAlign w:val="bottom"/>
          </w:tcPr>
          <w:p w14:paraId="77A10281" w14:textId="29152764" w:rsidR="00C31B84" w:rsidRPr="00BC77C8" w:rsidRDefault="00C31B84" w:rsidP="00C31B8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BC77C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C77C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31B84" w:rsidRPr="00DE5AD1" w14:paraId="2F9FC639" w14:textId="7BC642DF" w:rsidTr="00C31B84">
        <w:trPr>
          <w:cantSplit/>
          <w:trHeight w:val="18"/>
        </w:trPr>
        <w:tc>
          <w:tcPr>
            <w:tcW w:w="4617" w:type="dxa"/>
          </w:tcPr>
          <w:p w14:paraId="7CF27905" w14:textId="3858D981" w:rsidR="00C31B84" w:rsidRPr="00BC77C8" w:rsidRDefault="00C31B84" w:rsidP="00165787">
            <w:pPr>
              <w:spacing w:line="240" w:lineRule="auto"/>
              <w:ind w:left="175" w:hanging="175"/>
              <w:rPr>
                <w:rFonts w:ascii="Angsana New" w:hAnsi="Angsana New"/>
                <w:sz w:val="30"/>
                <w:szCs w:val="30"/>
              </w:rPr>
            </w:pPr>
            <w:r w:rsidRPr="00BC77C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E31F2">
              <w:rPr>
                <w:rFonts w:ascii="Angsana New" w:hAnsi="Angsana New"/>
                <w:sz w:val="30"/>
                <w:szCs w:val="30"/>
              </w:rPr>
              <w:t>31</w:t>
            </w:r>
            <w:r w:rsidRPr="00BC77C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C77C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BE31F2">
              <w:rPr>
                <w:rFonts w:ascii="Angsana New" w:hAnsi="Angsana New"/>
                <w:sz w:val="30"/>
                <w:szCs w:val="30"/>
              </w:rPr>
              <w:t>2562</w:t>
            </w:r>
            <w:r w:rsidRPr="00BC77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C77C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C77C8">
              <w:rPr>
                <w:rFonts w:ascii="Angsana New" w:hAnsi="Angsana New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094" w:type="dxa"/>
            <w:vAlign w:val="bottom"/>
          </w:tcPr>
          <w:p w14:paraId="7D19BF48" w14:textId="77777777" w:rsidR="00C31B84" w:rsidRPr="00BC77C8" w:rsidRDefault="00C31B84" w:rsidP="0016578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668" w:type="dxa"/>
            <w:vAlign w:val="bottom"/>
          </w:tcPr>
          <w:p w14:paraId="5FCC20C5" w14:textId="747E220D" w:rsidR="00C31B84" w:rsidRPr="00DF7C10" w:rsidRDefault="00C31B84" w:rsidP="0016578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Pr="00BE31F2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DF7C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24</w:t>
            </w:r>
            <w:r w:rsidRPr="00DF7C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 w:cs="Angsana New"/>
                <w:sz w:val="30"/>
                <w:szCs w:val="30"/>
                <w:lang w:val="en-US"/>
              </w:rPr>
              <w:t>099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1" w:type="dxa"/>
          </w:tcPr>
          <w:p w14:paraId="15FF88A7" w14:textId="77777777" w:rsidR="00C31B84" w:rsidRDefault="00C31B84" w:rsidP="0016578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670" w:type="dxa"/>
          </w:tcPr>
          <w:p w14:paraId="78F1A9CB" w14:textId="2D75A2C9" w:rsidR="00C31B84" w:rsidRDefault="00C31B84" w:rsidP="0016578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129,500</w:t>
            </w:r>
          </w:p>
        </w:tc>
      </w:tr>
      <w:tr w:rsidR="00C31B84" w:rsidRPr="00BC77C8" w14:paraId="407A210E" w14:textId="23E1CC67" w:rsidTr="00C31B84">
        <w:trPr>
          <w:cantSplit/>
          <w:trHeight w:val="18"/>
        </w:trPr>
        <w:tc>
          <w:tcPr>
            <w:tcW w:w="4617" w:type="dxa"/>
          </w:tcPr>
          <w:p w14:paraId="13399D05" w14:textId="7A3E834A" w:rsidR="00C31B84" w:rsidRPr="00BC77C8" w:rsidRDefault="00E64F11" w:rsidP="0016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8223C2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  <w:r w:rsidR="00205485">
              <w:rPr>
                <w:rFonts w:ascii="Angsana New" w:hAnsi="Angsana New"/>
                <w:sz w:val="30"/>
                <w:szCs w:val="30"/>
              </w:rPr>
              <w:t>/</w:t>
            </w:r>
            <w:r w:rsidRPr="008223C2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="0020548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223C2">
              <w:rPr>
                <w:rFonts w:ascii="Angsana New" w:hAnsi="Angsana New"/>
                <w:sz w:val="30"/>
                <w:szCs w:val="30"/>
                <w:cs/>
              </w:rPr>
              <w:t>เนื่องจาก</w:t>
            </w:r>
            <w:r w:rsidR="00C31B84" w:rsidRPr="00BC77C8">
              <w:rPr>
                <w:rFonts w:ascii="Angsana New" w:hAnsi="Angsana New"/>
                <w:sz w:val="30"/>
                <w:szCs w:val="30"/>
                <w:cs/>
              </w:rPr>
              <w:t>การถือปฏิบัติตาม</w:t>
            </w:r>
            <w:r w:rsidR="00C31B84" w:rsidRPr="00BC77C8">
              <w:rPr>
                <w:rFonts w:ascii="Angsana New" w:hAnsi="Angsana New"/>
                <w:sz w:val="30"/>
                <w:szCs w:val="30"/>
              </w:rPr>
              <w:t xml:space="preserve"> TFRS </w:t>
            </w:r>
            <w:r w:rsidR="00C31B84" w:rsidRPr="00BE31F2">
              <w:rPr>
                <w:rFonts w:ascii="Angsana New" w:hAnsi="Angsana New"/>
                <w:sz w:val="30"/>
                <w:szCs w:val="30"/>
              </w:rPr>
              <w:t>16</w:t>
            </w:r>
            <w:r w:rsidR="00C31B84" w:rsidRPr="00BC77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94" w:type="dxa"/>
            <w:vAlign w:val="bottom"/>
          </w:tcPr>
          <w:p w14:paraId="2449715B" w14:textId="77777777" w:rsidR="00C31B84" w:rsidRPr="007C555E" w:rsidRDefault="00C31B84" w:rsidP="0016578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ข</w:t>
            </w:r>
          </w:p>
        </w:tc>
        <w:tc>
          <w:tcPr>
            <w:tcW w:w="1668" w:type="dxa"/>
          </w:tcPr>
          <w:p w14:paraId="308E6DCD" w14:textId="1CA9E677" w:rsidR="00C31B84" w:rsidRPr="00DF7C10" w:rsidRDefault="00C31B84" w:rsidP="00FE5F9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Pr="00BE31F2">
              <w:rPr>
                <w:rFonts w:ascii="Angsana New" w:hAnsi="Angsana New" w:cs="Angsana New"/>
                <w:sz w:val="30"/>
                <w:szCs w:val="30"/>
                <w:lang w:val="en-US"/>
              </w:rPr>
              <w:t>493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1" w:type="dxa"/>
          </w:tcPr>
          <w:p w14:paraId="51BCD760" w14:textId="77777777" w:rsidR="00C31B84" w:rsidRDefault="00C31B84" w:rsidP="00FE5F9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670" w:type="dxa"/>
          </w:tcPr>
          <w:p w14:paraId="7AD7CCC0" w14:textId="66F649EB" w:rsidR="00C31B84" w:rsidRDefault="00C31B84" w:rsidP="00C31B84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(195)</w:t>
            </w:r>
          </w:p>
        </w:tc>
      </w:tr>
      <w:tr w:rsidR="00C31B84" w:rsidRPr="00DE23F4" w14:paraId="0E01B3B4" w14:textId="38D0E0E7" w:rsidTr="00C31B84">
        <w:trPr>
          <w:cantSplit/>
          <w:trHeight w:val="18"/>
        </w:trPr>
        <w:tc>
          <w:tcPr>
            <w:tcW w:w="4617" w:type="dxa"/>
          </w:tcPr>
          <w:p w14:paraId="2852F21A" w14:textId="2046AAE4" w:rsidR="00C31B84" w:rsidRPr="00BC77C8" w:rsidRDefault="00C31B84" w:rsidP="00165787">
            <w:pPr>
              <w:spacing w:line="240" w:lineRule="auto"/>
              <w:ind w:left="178" w:right="8" w:hanging="1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77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C77C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C77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  <w:r w:rsidRPr="00BC77C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BC77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094" w:type="dxa"/>
            <w:vAlign w:val="bottom"/>
          </w:tcPr>
          <w:p w14:paraId="111E8506" w14:textId="77777777" w:rsidR="00C31B84" w:rsidRPr="00BC77C8" w:rsidRDefault="00C31B84" w:rsidP="0016578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68" w:type="dxa"/>
            <w:tcBorders>
              <w:top w:val="single" w:sz="4" w:space="0" w:color="auto"/>
              <w:bottom w:val="double" w:sz="4" w:space="0" w:color="auto"/>
            </w:tcBorders>
          </w:tcPr>
          <w:p w14:paraId="5AE1E5C9" w14:textId="0BC1DFF7" w:rsidR="00C31B84" w:rsidRPr="00DE23F4" w:rsidRDefault="00C31B84" w:rsidP="00FE5F9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</w:t>
            </w:r>
            <w:r w:rsidRPr="00DE23F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Pr="00DE2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E23F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24</w:t>
            </w:r>
            <w:r w:rsidRPr="00DE2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E23F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592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81" w:type="dxa"/>
          </w:tcPr>
          <w:p w14:paraId="01286B52" w14:textId="77777777" w:rsidR="00C31B84" w:rsidRDefault="00C31B84" w:rsidP="00FE5F9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70" w:type="dxa"/>
            <w:tcBorders>
              <w:top w:val="single" w:sz="4" w:space="0" w:color="auto"/>
              <w:bottom w:val="double" w:sz="4" w:space="0" w:color="auto"/>
            </w:tcBorders>
          </w:tcPr>
          <w:p w14:paraId="2206A916" w14:textId="387A25EF" w:rsidR="00C31B84" w:rsidRDefault="00C31B84" w:rsidP="00C31B84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129,305</w:t>
            </w:r>
          </w:p>
        </w:tc>
      </w:tr>
    </w:tbl>
    <w:p w14:paraId="7257CADE" w14:textId="77777777" w:rsidR="00165787" w:rsidRPr="005906E5" w:rsidRDefault="00165787" w:rsidP="00165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2"/>
          <w:szCs w:val="22"/>
        </w:rPr>
      </w:pPr>
    </w:p>
    <w:p w14:paraId="2D0E959E" w14:textId="78BC4E3A" w:rsidR="00165787" w:rsidRPr="003E48A0" w:rsidRDefault="00165787" w:rsidP="00C1360D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left" w:pos="900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3E48A0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238EA8B0" w14:textId="77777777" w:rsidR="00165787" w:rsidRPr="005906E5" w:rsidRDefault="00165787" w:rsidP="00165787">
      <w:pPr>
        <w:pStyle w:val="BodyText2"/>
        <w:ind w:left="540"/>
        <w:rPr>
          <w:sz w:val="22"/>
          <w:szCs w:val="22"/>
        </w:rPr>
      </w:pPr>
    </w:p>
    <w:p w14:paraId="32EA3D0F" w14:textId="00D19555" w:rsidR="00165787" w:rsidRPr="003E48A0" w:rsidRDefault="00165787" w:rsidP="001657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E48A0">
        <w:rPr>
          <w:rFonts w:ascii="Angsana New" w:hAnsi="Angsana New"/>
          <w:sz w:val="30"/>
          <w:szCs w:val="30"/>
          <w:cs/>
        </w:rPr>
        <w:t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</w:t>
      </w:r>
      <w:r>
        <w:rPr>
          <w:rFonts w:ascii="Angsana New" w:hAnsi="Angsana New"/>
          <w:sz w:val="30"/>
          <w:szCs w:val="30"/>
          <w:cs/>
        </w:rPr>
        <w:t>ขาดทุน</w:t>
      </w:r>
      <w:r w:rsidRPr="003E48A0">
        <w:rPr>
          <w:rFonts w:ascii="Angsana New" w:hAnsi="Angsana New"/>
          <w:sz w:val="30"/>
          <w:szCs w:val="30"/>
          <w:cs/>
        </w:rPr>
        <w:t xml:space="preserve">สะสม ณ วันที่ </w:t>
      </w:r>
      <w:r w:rsidR="00BE31F2" w:rsidRPr="00BE31F2">
        <w:rPr>
          <w:rFonts w:ascii="Angsana New" w:hAnsi="Angsana New"/>
          <w:sz w:val="30"/>
          <w:szCs w:val="30"/>
        </w:rPr>
        <w:t>1</w:t>
      </w:r>
      <w:r w:rsidRPr="003E48A0">
        <w:rPr>
          <w:rFonts w:ascii="Angsana New" w:hAnsi="Angsana New"/>
          <w:sz w:val="30"/>
          <w:szCs w:val="30"/>
        </w:rPr>
        <w:t xml:space="preserve"> </w:t>
      </w:r>
      <w:r w:rsidRPr="003E48A0">
        <w:rPr>
          <w:rFonts w:ascii="Angsana New" w:hAnsi="Angsana New"/>
          <w:sz w:val="30"/>
          <w:szCs w:val="30"/>
          <w:cs/>
        </w:rPr>
        <w:t xml:space="preserve">มกราคม </w:t>
      </w:r>
      <w:r w:rsidR="00BE31F2" w:rsidRPr="00BE31F2">
        <w:rPr>
          <w:rFonts w:ascii="Angsana New" w:hAnsi="Angsana New"/>
          <w:sz w:val="30"/>
          <w:szCs w:val="30"/>
        </w:rPr>
        <w:t>2563</w:t>
      </w:r>
      <w:r w:rsidRPr="003E48A0">
        <w:rPr>
          <w:rFonts w:ascii="Angsana New" w:hAnsi="Angsana New"/>
          <w:sz w:val="30"/>
          <w:szCs w:val="30"/>
        </w:rPr>
        <w:t xml:space="preserve"> </w:t>
      </w:r>
      <w:r w:rsidRPr="003E48A0">
        <w:rPr>
          <w:rFonts w:ascii="Angsana New" w:hAnsi="Angsana New"/>
          <w:sz w:val="30"/>
          <w:szCs w:val="30"/>
          <w:cs/>
        </w:rPr>
        <w:t>ดังนั้น กลุ่มบริษัทจึงไม่ปรับปรุงข้อมูลที่นำเสนอในปี</w:t>
      </w:r>
      <w:r w:rsidRPr="003E48A0">
        <w:rPr>
          <w:rFonts w:ascii="Angsana New" w:hAnsi="Angsana New"/>
          <w:sz w:val="30"/>
          <w:szCs w:val="30"/>
        </w:rPr>
        <w:t xml:space="preserve"> </w:t>
      </w:r>
      <w:r w:rsidR="00BE31F2" w:rsidRPr="00BE31F2">
        <w:rPr>
          <w:rFonts w:ascii="Angsana New" w:hAnsi="Angsana New"/>
          <w:sz w:val="30"/>
          <w:szCs w:val="30"/>
        </w:rPr>
        <w:t>2562</w:t>
      </w:r>
      <w:r w:rsidRPr="003E48A0">
        <w:rPr>
          <w:rFonts w:ascii="Angsana New" w:hAnsi="Angsana New"/>
          <w:sz w:val="30"/>
          <w:szCs w:val="30"/>
        </w:rPr>
        <w:t xml:space="preserve"> </w:t>
      </w:r>
    </w:p>
    <w:p w14:paraId="5F35291C" w14:textId="77777777" w:rsidR="00165787" w:rsidRPr="005906E5" w:rsidRDefault="00165787" w:rsidP="00165787">
      <w:pPr>
        <w:pStyle w:val="BodyText2"/>
        <w:ind w:left="540"/>
        <w:rPr>
          <w:sz w:val="22"/>
          <w:szCs w:val="22"/>
        </w:rPr>
      </w:pPr>
    </w:p>
    <w:p w14:paraId="15770E03" w14:textId="77777777" w:rsidR="00165787" w:rsidRPr="003E48A0" w:rsidRDefault="00165787" w:rsidP="001657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E48A0">
        <w:rPr>
          <w:rFonts w:ascii="Angsana New" w:hAnsi="Angsana New"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3E48A0">
        <w:rPr>
          <w:rFonts w:ascii="Angsana New" w:hAnsi="Angsana New"/>
          <w:sz w:val="30"/>
          <w:szCs w:val="30"/>
        </w:rPr>
        <w:t xml:space="preserve"> </w:t>
      </w:r>
      <w:r w:rsidRPr="003E48A0">
        <w:rPr>
          <w:rFonts w:ascii="Angsana New" w:hAnsi="Angsana New"/>
          <w:sz w:val="30"/>
          <w:szCs w:val="30"/>
          <w:cs/>
        </w:rPr>
        <w:t>โดยผลกระทบจาก</w:t>
      </w:r>
      <w:r w:rsidRPr="003E48A0">
        <w:rPr>
          <w:rFonts w:ascii="Angsana New" w:hAnsi="Angsana New"/>
          <w:color w:val="000000"/>
          <w:sz w:val="30"/>
          <w:szCs w:val="30"/>
          <w:cs/>
        </w:rPr>
        <w:t>การ</w:t>
      </w:r>
      <w:r w:rsidRPr="003E48A0">
        <w:rPr>
          <w:rFonts w:ascii="Angsana New" w:hAnsi="Angsana New"/>
          <w:sz w:val="30"/>
          <w:szCs w:val="30"/>
          <w:cs/>
        </w:rPr>
        <w:t xml:space="preserve">ถือปฏิบัติตามมาตรฐานการรายงานทางการเงินกลุ่มเครื่องมือทางการเงิน มีดังนี้ </w:t>
      </w:r>
    </w:p>
    <w:p w14:paraId="13613FB7" w14:textId="77777777" w:rsidR="00165787" w:rsidRPr="005906E5" w:rsidRDefault="00165787" w:rsidP="00165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2"/>
          <w:szCs w:val="22"/>
        </w:rPr>
      </w:pPr>
    </w:p>
    <w:p w14:paraId="14D612EB" w14:textId="77777777" w:rsidR="00165787" w:rsidRPr="00A84F83" w:rsidRDefault="00165787" w:rsidP="001657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A84F83">
        <w:rPr>
          <w:rFonts w:ascii="Angsana New" w:hAnsi="Angsana New"/>
          <w:i/>
          <w:iCs/>
          <w:sz w:val="30"/>
          <w:szCs w:val="30"/>
          <w:cs/>
        </w:rPr>
        <w:t xml:space="preserve">การด้อยค่าของสินทรัพย์ทางการเงินและสินทรัพย์ที่เกิดจากสัญญา </w:t>
      </w:r>
    </w:p>
    <w:p w14:paraId="73A08720" w14:textId="77777777" w:rsidR="00165787" w:rsidRPr="005906E5" w:rsidRDefault="00165787" w:rsidP="001657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2"/>
        </w:rPr>
      </w:pPr>
    </w:p>
    <w:p w14:paraId="706CDAF2" w14:textId="3A5AF2D3" w:rsidR="00165787" w:rsidRPr="00A84F83" w:rsidRDefault="00165787" w:rsidP="00165787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A84F83">
        <w:rPr>
          <w:rFonts w:ascii="Angsana New" w:hAnsi="Angsana New"/>
          <w:sz w:val="30"/>
          <w:szCs w:val="30"/>
        </w:rPr>
        <w:t xml:space="preserve">TFRS </w:t>
      </w:r>
      <w:r w:rsidR="00BE31F2" w:rsidRPr="00BE31F2">
        <w:rPr>
          <w:rFonts w:ascii="Angsana New" w:hAnsi="Angsana New"/>
          <w:sz w:val="30"/>
          <w:szCs w:val="30"/>
        </w:rPr>
        <w:t>9</w:t>
      </w:r>
      <w:r w:rsidRPr="00A84F83">
        <w:rPr>
          <w:rFonts w:ascii="Angsana New" w:hAnsi="Angsana New"/>
          <w:sz w:val="30"/>
          <w:szCs w:val="30"/>
        </w:rPr>
        <w:t xml:space="preserve"> </w:t>
      </w:r>
      <w:r w:rsidRPr="00A84F83">
        <w:rPr>
          <w:rFonts w:ascii="Angsana New" w:hAnsi="Angsana New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A84F83">
        <w:rPr>
          <w:rFonts w:ascii="Angsana New" w:hAnsi="Angsana New"/>
          <w:sz w:val="30"/>
          <w:szCs w:val="30"/>
        </w:rPr>
        <w:t xml:space="preserve"> </w:t>
      </w:r>
      <w:r w:rsidRPr="00A84F83">
        <w:rPr>
          <w:rFonts w:ascii="Angsana New" w:hAnsi="Angsana New"/>
          <w:sz w:val="30"/>
          <w:szCs w:val="30"/>
          <w:cs/>
        </w:rPr>
        <w:t>เดิมกลุ่มบริษัทประมาณการค่าเผื่อหนี้สงสัยจะสูญโดยการวิเคราะห์ประวัติการชำระหนี้ และ</w:t>
      </w:r>
      <w:r w:rsidRPr="00A84F83">
        <w:rPr>
          <w:rFonts w:ascii="Angsana New" w:hAnsi="Angsana New"/>
          <w:sz w:val="30"/>
          <w:szCs w:val="30"/>
        </w:rPr>
        <w:br/>
      </w:r>
      <w:r w:rsidRPr="00A84F83">
        <w:rPr>
          <w:rFonts w:ascii="Angsana New" w:hAnsi="Angsana New"/>
          <w:sz w:val="30"/>
          <w:szCs w:val="30"/>
          <w:cs/>
        </w:rPr>
        <w:t xml:space="preserve">การคาดการณ์เกี่ยวกับการชำระหนี้ในอนาคตของลูกค้า </w:t>
      </w:r>
      <w:r w:rsidRPr="00A84F83">
        <w:rPr>
          <w:rFonts w:ascii="Angsana New" w:hAnsi="Angsana New"/>
          <w:sz w:val="30"/>
          <w:szCs w:val="30"/>
        </w:rPr>
        <w:t xml:space="preserve">TFRS </w:t>
      </w:r>
      <w:r w:rsidR="00BE31F2" w:rsidRPr="00BE31F2">
        <w:rPr>
          <w:rFonts w:ascii="Angsana New" w:hAnsi="Angsana New"/>
          <w:sz w:val="30"/>
          <w:szCs w:val="30"/>
        </w:rPr>
        <w:t>9</w:t>
      </w:r>
      <w:r w:rsidRPr="00A84F83">
        <w:rPr>
          <w:rFonts w:ascii="Angsana New" w:hAnsi="Angsana New"/>
          <w:sz w:val="30"/>
          <w:szCs w:val="30"/>
        </w:rPr>
        <w:t xml:space="preserve"> </w:t>
      </w:r>
      <w:r w:rsidRPr="00A84F83">
        <w:rPr>
          <w:rFonts w:ascii="Angsana New" w:hAnsi="Angsana New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A84F83">
        <w:rPr>
          <w:rFonts w:ascii="Angsana New" w:hAnsi="Angsana New"/>
          <w:sz w:val="30"/>
          <w:szCs w:val="30"/>
        </w:rPr>
        <w:t xml:space="preserve"> </w:t>
      </w:r>
      <w:r w:rsidRPr="00A84F83">
        <w:rPr>
          <w:rFonts w:ascii="Angsana New" w:hAnsi="Angsana New"/>
          <w:sz w:val="30"/>
          <w:szCs w:val="30"/>
          <w:cs/>
        </w:rPr>
        <w:t>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Pr="00A84F83">
        <w:rPr>
          <w:rFonts w:ascii="Angsana New" w:hAnsi="Angsana New"/>
          <w:sz w:val="30"/>
          <w:szCs w:val="30"/>
        </w:rPr>
        <w:t xml:space="preserve"> </w:t>
      </w:r>
      <w:r w:rsidRPr="00A84F83">
        <w:rPr>
          <w:rFonts w:ascii="Angsana New" w:hAnsi="Angsana New"/>
          <w:sz w:val="30"/>
          <w:szCs w:val="30"/>
          <w:cs/>
        </w:rPr>
        <w:t>สินทรัพย์ที่เกิดจากสัญญาและเงินลงทุนในตราสารหนี้ที่วัดมูลค่าด้วยมูลค่ายุติธรรมผ่านกำไรขาดทุนเบ็ดเสร็จอื่น ลูกหนี้ตามสัญญาเช่า ซึ่งไม่รวมเงินลงทุนในตราสารทุน</w:t>
      </w:r>
    </w:p>
    <w:p w14:paraId="1B186DBA" w14:textId="1488D738" w:rsidR="00165787" w:rsidRPr="00A84F83" w:rsidRDefault="00165787" w:rsidP="00165787">
      <w:pPr>
        <w:pStyle w:val="ListParagraph"/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sz w:val="30"/>
          <w:szCs w:val="30"/>
          <w:cs/>
        </w:rPr>
      </w:pPr>
      <w:r w:rsidRPr="00A84F83">
        <w:rPr>
          <w:rFonts w:ascii="Angsana New" w:hAnsi="Angsana New"/>
          <w:sz w:val="30"/>
          <w:szCs w:val="30"/>
          <w:cs/>
        </w:rPr>
        <w:lastRenderedPageBreak/>
        <w:t xml:space="preserve">กลุ่มบริษัทได้ประเมินการด้อยค่าตาม </w:t>
      </w:r>
      <w:r w:rsidRPr="00A84F83">
        <w:rPr>
          <w:rFonts w:ascii="Angsana New" w:hAnsi="Angsana New"/>
          <w:sz w:val="30"/>
          <w:szCs w:val="30"/>
        </w:rPr>
        <w:t xml:space="preserve">TFRS </w:t>
      </w:r>
      <w:r w:rsidR="00BE31F2" w:rsidRPr="00BE31F2">
        <w:rPr>
          <w:rFonts w:ascii="Angsana New" w:hAnsi="Angsana New"/>
          <w:sz w:val="30"/>
          <w:szCs w:val="30"/>
        </w:rPr>
        <w:t>9</w:t>
      </w:r>
      <w:r w:rsidRPr="00A84F83">
        <w:rPr>
          <w:rFonts w:ascii="Angsana New" w:hAnsi="Angsana New"/>
          <w:sz w:val="30"/>
          <w:szCs w:val="30"/>
        </w:rPr>
        <w:t xml:space="preserve"> </w:t>
      </w:r>
      <w:r w:rsidRPr="00A84F8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E31F2" w:rsidRPr="00BE31F2">
        <w:rPr>
          <w:rFonts w:ascii="Angsana New" w:hAnsi="Angsana New"/>
          <w:sz w:val="30"/>
          <w:szCs w:val="30"/>
        </w:rPr>
        <w:t>1</w:t>
      </w:r>
      <w:r w:rsidRPr="00A84F83">
        <w:rPr>
          <w:rFonts w:ascii="Angsana New" w:hAnsi="Angsana New"/>
          <w:sz w:val="30"/>
          <w:szCs w:val="30"/>
        </w:rPr>
        <w:t xml:space="preserve"> </w:t>
      </w:r>
      <w:r w:rsidRPr="00A84F83">
        <w:rPr>
          <w:rFonts w:ascii="Angsana New" w:hAnsi="Angsana New"/>
          <w:sz w:val="30"/>
          <w:szCs w:val="30"/>
          <w:cs/>
        </w:rPr>
        <w:t xml:space="preserve">มกราคม </w:t>
      </w:r>
      <w:r w:rsidR="00BE31F2" w:rsidRPr="00BE31F2">
        <w:rPr>
          <w:rFonts w:ascii="Angsana New" w:hAnsi="Angsana New"/>
          <w:sz w:val="30"/>
          <w:szCs w:val="30"/>
        </w:rPr>
        <w:t>2563</w:t>
      </w:r>
      <w:r w:rsidRPr="00A84F83">
        <w:rPr>
          <w:rFonts w:ascii="Angsana New" w:hAnsi="Angsana New"/>
          <w:sz w:val="30"/>
          <w:szCs w:val="30"/>
        </w:rPr>
        <w:t xml:space="preserve"> </w:t>
      </w:r>
      <w:r w:rsidRPr="00A84F83">
        <w:rPr>
          <w:rFonts w:ascii="Angsana New" w:hAnsi="Angsana New"/>
          <w:sz w:val="30"/>
          <w:szCs w:val="30"/>
          <w:cs/>
        </w:rPr>
        <w:t>ซึ่งไม่มีผลกระทบต่องบการเงินอย่างมีสาระสำคัญ</w:t>
      </w:r>
    </w:p>
    <w:p w14:paraId="13363D22" w14:textId="77777777" w:rsidR="00165787" w:rsidRPr="00257F8B" w:rsidRDefault="00165787" w:rsidP="00165787">
      <w:pPr>
        <w:pStyle w:val="ListParagraph"/>
        <w:spacing w:line="240" w:lineRule="auto"/>
        <w:ind w:left="1267" w:right="-58"/>
        <w:jc w:val="thaiDistribute"/>
        <w:rPr>
          <w:rFonts w:ascii="Angsana New" w:hAnsi="Angsana New"/>
          <w:sz w:val="26"/>
          <w:szCs w:val="26"/>
          <w:shd w:val="clear" w:color="auto" w:fill="D9D9D9"/>
        </w:rPr>
      </w:pPr>
    </w:p>
    <w:p w14:paraId="22D3FC8C" w14:textId="46EB99BD" w:rsidR="00165787" w:rsidRPr="0083315D" w:rsidRDefault="00165787" w:rsidP="00C1360D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left" w:pos="900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83315D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TFRS </w:t>
      </w:r>
      <w:r w:rsidR="00BE31F2" w:rsidRPr="00BE31F2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83315D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Pr="0083315D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398C4D5E" w14:textId="77777777" w:rsidR="00165787" w:rsidRPr="00257F8B" w:rsidRDefault="00165787" w:rsidP="00165787">
      <w:pPr>
        <w:spacing w:line="240" w:lineRule="auto"/>
        <w:ind w:left="1260"/>
        <w:jc w:val="thaiDistribute"/>
        <w:rPr>
          <w:rFonts w:ascii="Angsana New" w:hAnsi="Angsana New"/>
          <w:sz w:val="26"/>
          <w:szCs w:val="26"/>
        </w:rPr>
      </w:pPr>
    </w:p>
    <w:p w14:paraId="5680E610" w14:textId="03DCB295" w:rsidR="00165787" w:rsidRPr="0073742E" w:rsidRDefault="00165787" w:rsidP="001657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b/>
          <w:bCs/>
          <w:color w:val="0000FF"/>
          <w:sz w:val="30"/>
          <w:szCs w:val="30"/>
          <w:cs/>
        </w:rPr>
      </w:pPr>
      <w:r w:rsidRPr="0083315D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BE31F2" w:rsidRPr="00BE31F2">
        <w:rPr>
          <w:rFonts w:ascii="Angsana New" w:hAnsi="Angsana New"/>
          <w:sz w:val="30"/>
          <w:szCs w:val="30"/>
        </w:rPr>
        <w:t>1</w:t>
      </w:r>
      <w:r w:rsidRPr="0083315D">
        <w:rPr>
          <w:rFonts w:ascii="Angsana New" w:hAnsi="Angsana New"/>
          <w:sz w:val="30"/>
          <w:szCs w:val="30"/>
        </w:rPr>
        <w:t xml:space="preserve"> </w:t>
      </w:r>
      <w:r w:rsidRPr="0083315D">
        <w:rPr>
          <w:rFonts w:ascii="Angsana New" w:hAnsi="Angsana New"/>
          <w:sz w:val="30"/>
          <w:szCs w:val="30"/>
          <w:cs/>
        </w:rPr>
        <w:t xml:space="preserve">มกราคม </w:t>
      </w:r>
      <w:r w:rsidR="00BE31F2" w:rsidRPr="00BE31F2">
        <w:rPr>
          <w:rFonts w:ascii="Angsana New" w:hAnsi="Angsana New"/>
          <w:sz w:val="30"/>
          <w:szCs w:val="30"/>
        </w:rPr>
        <w:t>2563</w:t>
      </w:r>
      <w:r w:rsidRPr="0083315D">
        <w:rPr>
          <w:rFonts w:ascii="Angsana New" w:hAnsi="Angsana New"/>
          <w:sz w:val="30"/>
          <w:szCs w:val="30"/>
        </w:rPr>
        <w:t xml:space="preserve"> </w:t>
      </w:r>
      <w:r w:rsidRPr="0083315D">
        <w:rPr>
          <w:rFonts w:ascii="Angsana New" w:hAnsi="Angsana New"/>
          <w:sz w:val="30"/>
          <w:szCs w:val="30"/>
          <w:cs/>
        </w:rPr>
        <w:t xml:space="preserve">กลุ่มบริษัทถือปฏิบัติตาม </w:t>
      </w:r>
      <w:r w:rsidRPr="0083315D">
        <w:rPr>
          <w:rFonts w:ascii="Angsana New" w:hAnsi="Angsana New"/>
          <w:sz w:val="30"/>
          <w:szCs w:val="30"/>
        </w:rPr>
        <w:t xml:space="preserve">TFRS </w:t>
      </w:r>
      <w:r w:rsidR="00BE31F2" w:rsidRPr="00BE31F2">
        <w:rPr>
          <w:rFonts w:ascii="Angsana New" w:hAnsi="Angsana New"/>
          <w:sz w:val="30"/>
          <w:szCs w:val="30"/>
        </w:rPr>
        <w:t>16</w:t>
      </w:r>
      <w:r w:rsidRPr="0083315D">
        <w:rPr>
          <w:rFonts w:ascii="Angsana New" w:hAnsi="Angsana New"/>
          <w:sz w:val="30"/>
          <w:szCs w:val="30"/>
        </w:rPr>
        <w:t xml:space="preserve"> </w:t>
      </w:r>
      <w:r w:rsidRPr="0083315D">
        <w:rPr>
          <w:rFonts w:ascii="Angsana New" w:hAnsi="Angsana New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BE31F2" w:rsidRPr="00BE31F2">
        <w:rPr>
          <w:rFonts w:ascii="Angsana New" w:hAnsi="Angsana New"/>
          <w:sz w:val="30"/>
          <w:szCs w:val="30"/>
        </w:rPr>
        <w:t>17</w:t>
      </w:r>
      <w:r w:rsidRPr="0083315D">
        <w:rPr>
          <w:rFonts w:ascii="Angsana New" w:hAnsi="Angsana New"/>
          <w:sz w:val="30"/>
          <w:szCs w:val="30"/>
        </w:rPr>
        <w:t xml:space="preserve"> </w:t>
      </w:r>
      <w:r w:rsidRPr="0083315D">
        <w:rPr>
          <w:rFonts w:ascii="Angsana New" w:hAnsi="Angsana New"/>
          <w:sz w:val="30"/>
          <w:szCs w:val="30"/>
          <w:cs/>
        </w:rPr>
        <w:t xml:space="preserve">เรื่อง </w:t>
      </w:r>
      <w:r w:rsidRPr="0083315D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83315D">
        <w:rPr>
          <w:rFonts w:ascii="Angsana New" w:hAnsi="Angsana New"/>
          <w:sz w:val="30"/>
          <w:szCs w:val="30"/>
          <w:cs/>
        </w:rPr>
        <w:t xml:space="preserve"> </w:t>
      </w:r>
      <w:r w:rsidRPr="0083315D">
        <w:rPr>
          <w:rFonts w:ascii="Angsana New" w:hAnsi="Angsana New"/>
          <w:sz w:val="30"/>
          <w:szCs w:val="30"/>
        </w:rPr>
        <w:t xml:space="preserve">(TAS </w:t>
      </w:r>
      <w:r w:rsidR="00BE31F2" w:rsidRPr="00BE31F2">
        <w:rPr>
          <w:rFonts w:ascii="Angsana New" w:hAnsi="Angsana New"/>
          <w:sz w:val="30"/>
          <w:szCs w:val="30"/>
        </w:rPr>
        <w:t>17</w:t>
      </w:r>
      <w:r w:rsidRPr="0083315D">
        <w:rPr>
          <w:rFonts w:ascii="Angsana New" w:hAnsi="Angsana New"/>
          <w:sz w:val="30"/>
          <w:szCs w:val="30"/>
        </w:rPr>
        <w:t xml:space="preserve">) </w:t>
      </w:r>
      <w:r w:rsidRPr="0083315D">
        <w:rPr>
          <w:rFonts w:ascii="Angsana New" w:hAnsi="Angsana New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BE31F2" w:rsidRPr="00BE31F2">
        <w:rPr>
          <w:rFonts w:ascii="Angsana New" w:hAnsi="Angsana New"/>
          <w:sz w:val="30"/>
          <w:szCs w:val="30"/>
        </w:rPr>
        <w:t>4</w:t>
      </w:r>
      <w:r w:rsidRPr="0083315D">
        <w:rPr>
          <w:rFonts w:ascii="Angsana New" w:hAnsi="Angsana New"/>
          <w:sz w:val="30"/>
          <w:szCs w:val="30"/>
        </w:rPr>
        <w:t xml:space="preserve"> </w:t>
      </w:r>
      <w:r w:rsidRPr="0083315D">
        <w:rPr>
          <w:rFonts w:ascii="Angsana New" w:hAnsi="Angsana New"/>
          <w:sz w:val="30"/>
          <w:szCs w:val="30"/>
          <w:cs/>
        </w:rPr>
        <w:t xml:space="preserve">เรื่อง </w:t>
      </w:r>
      <w:r w:rsidRPr="0083315D">
        <w:rPr>
          <w:rFonts w:ascii="Angsana New" w:hAnsi="Angsana New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83315D">
        <w:rPr>
          <w:rFonts w:ascii="Angsana New" w:hAnsi="Angsana New"/>
          <w:sz w:val="30"/>
          <w:szCs w:val="30"/>
          <w:cs/>
        </w:rPr>
        <w:t xml:space="preserve"> </w:t>
      </w:r>
      <w:r w:rsidRPr="0083315D">
        <w:rPr>
          <w:rFonts w:ascii="Angsana New" w:hAnsi="Angsana New"/>
          <w:sz w:val="30"/>
          <w:szCs w:val="30"/>
        </w:rPr>
        <w:t xml:space="preserve">(TFRIC </w:t>
      </w:r>
      <w:r w:rsidR="00BE31F2" w:rsidRPr="00BE31F2">
        <w:rPr>
          <w:rFonts w:ascii="Angsana New" w:hAnsi="Angsana New"/>
          <w:sz w:val="30"/>
          <w:szCs w:val="30"/>
        </w:rPr>
        <w:t>4</w:t>
      </w:r>
      <w:r w:rsidRPr="0083315D">
        <w:rPr>
          <w:rFonts w:ascii="Angsana New" w:hAnsi="Angsana New"/>
          <w:sz w:val="30"/>
          <w:szCs w:val="30"/>
        </w:rPr>
        <w:t xml:space="preserve">) </w:t>
      </w:r>
      <w:r w:rsidRPr="0083315D">
        <w:rPr>
          <w:rFonts w:ascii="Angsana New" w:hAnsi="Angsana New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83315D">
        <w:rPr>
          <w:rFonts w:ascii="Angsana New" w:hAnsi="Angsana New"/>
          <w:sz w:val="30"/>
          <w:szCs w:val="30"/>
        </w:rPr>
        <w:t>(Modified retrospective approach)</w:t>
      </w:r>
      <w:r w:rsidRPr="0083315D">
        <w:rPr>
          <w:rFonts w:ascii="Angsana New" w:hAnsi="Angsana New"/>
          <w:sz w:val="30"/>
          <w:szCs w:val="30"/>
          <w:cs/>
        </w:rPr>
        <w:t xml:space="preserve"> </w:t>
      </w:r>
    </w:p>
    <w:p w14:paraId="2A06E8A1" w14:textId="77777777" w:rsidR="00165787" w:rsidRPr="00257F8B" w:rsidRDefault="00165787" w:rsidP="001657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661722C8" w14:textId="3D489E65" w:rsidR="00165787" w:rsidRPr="0083315D" w:rsidRDefault="00165787" w:rsidP="001657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eastAsia="Calibri" w:hAnsi="Angsana New"/>
          <w:sz w:val="30"/>
          <w:szCs w:val="30"/>
        </w:rPr>
      </w:pPr>
      <w:r w:rsidRPr="007A0AD6">
        <w:rPr>
          <w:rFonts w:ascii="Angsana New" w:eastAsia="Calibri" w:hAnsi="Angsana New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</w:t>
      </w:r>
      <w:r w:rsidR="008223C2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7A0AD6">
        <w:rPr>
          <w:rFonts w:ascii="Angsana New" w:eastAsia="Calibri" w:hAnsi="Angsana New"/>
          <w:sz w:val="30"/>
          <w:szCs w:val="30"/>
          <w:cs/>
        </w:rPr>
        <w:t>ตาม</w:t>
      </w:r>
      <w:r w:rsidRPr="007A0AD6">
        <w:rPr>
          <w:rFonts w:ascii="Angsana New" w:eastAsia="Calibri" w:hAnsi="Angsana New"/>
          <w:sz w:val="30"/>
          <w:szCs w:val="30"/>
        </w:rPr>
        <w:t xml:space="preserve"> TFRS</w:t>
      </w:r>
      <w:r w:rsidRPr="007A0AD6">
        <w:rPr>
          <w:rFonts w:ascii="Angsana New" w:eastAsia="Calibri" w:hAnsi="Angsana New"/>
          <w:sz w:val="30"/>
          <w:szCs w:val="30"/>
          <w:cs/>
        </w:rPr>
        <w:t xml:space="preserve"> </w:t>
      </w:r>
      <w:r w:rsidR="00BE31F2" w:rsidRPr="00BE31F2">
        <w:rPr>
          <w:rFonts w:ascii="Angsana New" w:eastAsia="Calibri" w:hAnsi="Angsana New"/>
          <w:sz w:val="30"/>
          <w:szCs w:val="30"/>
        </w:rPr>
        <w:t>16</w:t>
      </w:r>
      <w:r w:rsidRPr="007A0AD6">
        <w:rPr>
          <w:rFonts w:ascii="Angsana New" w:eastAsia="Calibri" w:hAnsi="Angsana New"/>
          <w:sz w:val="30"/>
          <w:szCs w:val="30"/>
        </w:rPr>
        <w:t xml:space="preserve"> </w:t>
      </w:r>
      <w:r w:rsidRPr="007A0AD6">
        <w:rPr>
          <w:rFonts w:ascii="Angsana New" w:eastAsia="Calibri" w:hAnsi="Angsana New"/>
          <w:sz w:val="30"/>
          <w:szCs w:val="30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</w:t>
      </w:r>
      <w:r w:rsidRPr="008223C2">
        <w:rPr>
          <w:rFonts w:ascii="Angsana New" w:eastAsia="Calibri" w:hAnsi="Angsana New"/>
          <w:spacing w:val="-4"/>
          <w:sz w:val="30"/>
          <w:szCs w:val="30"/>
          <w:cs/>
        </w:rPr>
        <w:t>หากสัญญาประกอบด้วยส่วนที่เป็นการเช่าและส่วนที่ไม่เป็นการเช่า กลุ่มบริษัทจะปันส่วนสิ่งตอบ</w:t>
      </w:r>
      <w:r w:rsidR="008223C2" w:rsidRPr="008223C2">
        <w:rPr>
          <w:rFonts w:ascii="Angsana New" w:eastAsia="Calibri" w:hAnsi="Angsana New" w:hint="cs"/>
          <w:spacing w:val="-4"/>
          <w:sz w:val="30"/>
          <w:szCs w:val="30"/>
          <w:cs/>
        </w:rPr>
        <w:t>แ</w:t>
      </w:r>
      <w:r w:rsidRPr="008223C2">
        <w:rPr>
          <w:rFonts w:ascii="Angsana New" w:eastAsia="Calibri" w:hAnsi="Angsana New"/>
          <w:spacing w:val="-4"/>
          <w:sz w:val="30"/>
          <w:szCs w:val="30"/>
          <w:cs/>
        </w:rPr>
        <w:t>ทน</w:t>
      </w:r>
      <w:r w:rsidR="008223C2">
        <w:rPr>
          <w:rFonts w:ascii="Angsana New" w:eastAsia="Calibri" w:hAnsi="Angsana New"/>
          <w:spacing w:val="-4"/>
          <w:sz w:val="30"/>
          <w:szCs w:val="30"/>
          <w:cs/>
        </w:rPr>
        <w:br/>
      </w:r>
      <w:r w:rsidRPr="008223C2">
        <w:rPr>
          <w:rFonts w:ascii="Angsana New" w:eastAsia="Calibri" w:hAnsi="Angsana New"/>
          <w:spacing w:val="-4"/>
          <w:sz w:val="30"/>
          <w:szCs w:val="30"/>
          <w:cs/>
        </w:rPr>
        <w:t>ที่</w:t>
      </w:r>
      <w:r w:rsidRPr="007A0AD6">
        <w:rPr>
          <w:rFonts w:ascii="Angsana New" w:eastAsia="Calibri" w:hAnsi="Angsana New"/>
          <w:sz w:val="30"/>
          <w:szCs w:val="30"/>
          <w:cs/>
        </w:rPr>
        <w:t xml:space="preserve">ต้องจ่ายตามราคาขายที่เป็นเอกเทศ </w:t>
      </w:r>
      <w:r w:rsidRPr="007A0AD6">
        <w:rPr>
          <w:rFonts w:ascii="Angsana New" w:eastAsia="Calibri" w:hAnsi="Angsana New"/>
          <w:sz w:val="30"/>
          <w:szCs w:val="30"/>
        </w:rPr>
        <w:t xml:space="preserve">(Transaction price) </w:t>
      </w:r>
      <w:r w:rsidRPr="007A0AD6">
        <w:rPr>
          <w:rFonts w:ascii="Angsana New" w:eastAsia="Calibri" w:hAnsi="Angsana New"/>
          <w:sz w:val="30"/>
          <w:szCs w:val="30"/>
          <w:cs/>
        </w:rPr>
        <w:t>ณ วันที่</w:t>
      </w:r>
      <w:r w:rsidRPr="007A0AD6">
        <w:rPr>
          <w:rFonts w:ascii="Angsana New" w:eastAsia="Calibri" w:hAnsi="Angsana New"/>
          <w:sz w:val="30"/>
          <w:szCs w:val="30"/>
        </w:rPr>
        <w:t xml:space="preserve"> </w:t>
      </w:r>
      <w:r w:rsidR="00BE31F2" w:rsidRPr="00BE31F2">
        <w:rPr>
          <w:rFonts w:ascii="Angsana New" w:eastAsia="Calibri" w:hAnsi="Angsana New"/>
          <w:sz w:val="30"/>
          <w:szCs w:val="30"/>
        </w:rPr>
        <w:t>1</w:t>
      </w:r>
      <w:r w:rsidRPr="007A0AD6">
        <w:rPr>
          <w:rFonts w:ascii="Angsana New" w:eastAsia="Calibri" w:hAnsi="Angsana New"/>
          <w:sz w:val="30"/>
          <w:szCs w:val="30"/>
        </w:rPr>
        <w:t xml:space="preserve"> </w:t>
      </w:r>
      <w:r w:rsidRPr="007A0AD6">
        <w:rPr>
          <w:rFonts w:ascii="Angsana New" w:eastAsia="Calibri" w:hAnsi="Angsana New"/>
          <w:sz w:val="30"/>
          <w:szCs w:val="30"/>
          <w:cs/>
        </w:rPr>
        <w:t xml:space="preserve">มกราคม </w:t>
      </w:r>
      <w:r w:rsidR="00BE31F2" w:rsidRPr="00BE31F2">
        <w:rPr>
          <w:rFonts w:ascii="Angsana New" w:eastAsia="Calibri" w:hAnsi="Angsana New"/>
          <w:sz w:val="30"/>
          <w:szCs w:val="30"/>
        </w:rPr>
        <w:t>2563</w:t>
      </w:r>
      <w:r w:rsidRPr="007A0AD6">
        <w:rPr>
          <w:rFonts w:ascii="Angsana New" w:eastAsia="Calibri" w:hAnsi="Angsana New"/>
          <w:sz w:val="30"/>
          <w:szCs w:val="30"/>
        </w:rPr>
        <w:t xml:space="preserve"> </w:t>
      </w:r>
      <w:r w:rsidRPr="007A0AD6">
        <w:rPr>
          <w:rFonts w:ascii="Angsana New" w:eastAsia="Calibri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7A0AD6">
        <w:rPr>
          <w:rFonts w:ascii="Angsana New" w:eastAsia="Calibri" w:hAnsi="Angsana New"/>
          <w:sz w:val="30"/>
          <w:szCs w:val="30"/>
        </w:rPr>
        <w:t xml:space="preserve"> </w:t>
      </w:r>
      <w:r w:rsidRPr="007A0AD6">
        <w:rPr>
          <w:rFonts w:ascii="Angsana New" w:eastAsia="Calibri" w:hAnsi="Angsana New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 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209E38A3" w14:textId="77777777" w:rsidR="00165787" w:rsidRPr="00257F8B" w:rsidRDefault="00165787" w:rsidP="00165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FF"/>
          <w:sz w:val="26"/>
          <w:szCs w:val="26"/>
          <w:highlight w:val="cyan"/>
        </w:rPr>
      </w:pPr>
    </w:p>
    <w:p w14:paraId="70EF80DB" w14:textId="77777777" w:rsidR="00165787" w:rsidRPr="0063403C" w:rsidRDefault="00165787" w:rsidP="00165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721DFA">
        <w:rPr>
          <w:rFonts w:ascii="Angsana New" w:hAnsi="Angsana New"/>
          <w:color w:val="000000"/>
          <w:sz w:val="30"/>
          <w:szCs w:val="30"/>
          <w:cs/>
        </w:rPr>
        <w:t xml:space="preserve">ในการปฏิบัติในช่วงเปลี่ยนแปลง กลุ่มบริษัทได้เลือกใช้ข้อยกเว้นต่อไปนี้ </w:t>
      </w:r>
    </w:p>
    <w:p w14:paraId="2F2F41E1" w14:textId="7C5FBC62" w:rsidR="00165787" w:rsidRPr="00721DFA" w:rsidRDefault="00165787" w:rsidP="00C1360D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721DFA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BE31F2" w:rsidRPr="00BE31F2">
        <w:rPr>
          <w:rFonts w:ascii="Angsana New" w:hAnsi="Angsana New"/>
          <w:color w:val="000000"/>
          <w:spacing w:val="-4"/>
          <w:sz w:val="30"/>
          <w:szCs w:val="30"/>
        </w:rPr>
        <w:t>12</w:t>
      </w:r>
      <w:r w:rsidRPr="00721DFA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721DFA">
        <w:rPr>
          <w:rFonts w:ascii="Angsana New" w:hAnsi="Angsana New"/>
          <w:color w:val="000000"/>
          <w:spacing w:val="-4"/>
          <w:sz w:val="30"/>
          <w:szCs w:val="30"/>
          <w:cs/>
        </w:rPr>
        <w:t>เดือน</w:t>
      </w:r>
    </w:p>
    <w:p w14:paraId="42FF1301" w14:textId="77777777" w:rsidR="00165787" w:rsidRPr="00721DFA" w:rsidRDefault="00165787" w:rsidP="00C1360D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721DFA">
        <w:rPr>
          <w:rFonts w:ascii="Angsana New" w:hAnsi="Angsana New"/>
          <w:color w:val="000000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721DFA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4E88E507" w14:textId="77777777" w:rsidR="00165787" w:rsidRPr="00721DFA" w:rsidRDefault="00165787" w:rsidP="00C1360D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721DFA">
        <w:rPr>
          <w:rFonts w:ascii="Angsana New" w:hAnsi="Angsana New"/>
          <w:color w:val="000000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721DFA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74C72B4F" w14:textId="77777777" w:rsidR="00165787" w:rsidRPr="00721DFA" w:rsidRDefault="00165787" w:rsidP="00C1360D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721DFA">
        <w:rPr>
          <w:rFonts w:ascii="Angsana New" w:hAnsi="Angsana New"/>
          <w:color w:val="000000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17D579E0" w14:textId="77777777" w:rsidR="00165787" w:rsidRPr="00721DFA" w:rsidRDefault="00165787" w:rsidP="00C1360D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721DFA">
        <w:rPr>
          <w:rFonts w:ascii="Angsana New" w:hAnsi="Angsana New"/>
          <w:color w:val="000000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721DFA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73B149BC" w14:textId="77777777" w:rsidR="00165787" w:rsidRPr="006A0479" w:rsidRDefault="00165787" w:rsidP="00165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8730" w:type="dxa"/>
        <w:tblInd w:w="88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68"/>
        <w:gridCol w:w="1351"/>
        <w:gridCol w:w="181"/>
        <w:gridCol w:w="1350"/>
        <w:gridCol w:w="180"/>
      </w:tblGrid>
      <w:tr w:rsidR="00EA32B0" w:rsidRPr="00804050" w14:paraId="386BC74E" w14:textId="77777777" w:rsidTr="00EA32B0">
        <w:trPr>
          <w:cantSplit/>
          <w:trHeight w:val="20"/>
        </w:trPr>
        <w:tc>
          <w:tcPr>
            <w:tcW w:w="7200" w:type="dxa"/>
            <w:gridSpan w:val="3"/>
            <w:shd w:val="clear" w:color="auto" w:fill="auto"/>
            <w:vAlign w:val="bottom"/>
          </w:tcPr>
          <w:p w14:paraId="3B48C3FC" w14:textId="5E9CD574" w:rsidR="00EA32B0" w:rsidRPr="004B67D9" w:rsidRDefault="00EA32B0" w:rsidP="00152036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  <w:r w:rsidRPr="004B67D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ผลกระทบจากการถือปฏิบัติตาม </w:t>
            </w:r>
            <w:r w:rsidRPr="004B67D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TFRS </w:t>
            </w:r>
            <w:r w:rsidRPr="00BE31F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1530" w:type="dxa"/>
            <w:gridSpan w:val="2"/>
            <w:vAlign w:val="bottom"/>
          </w:tcPr>
          <w:p w14:paraId="71937A3A" w14:textId="77777777" w:rsidR="00EA32B0" w:rsidRPr="00804050" w:rsidRDefault="00EA32B0" w:rsidP="00152036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sz w:val="30"/>
                <w:szCs w:val="30"/>
              </w:rPr>
            </w:pPr>
            <w:r w:rsidRPr="00804050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80405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165787" w:rsidRPr="00804050" w14:paraId="1739F688" w14:textId="77777777" w:rsidTr="00EA32B0">
        <w:trPr>
          <w:cantSplit/>
          <w:trHeight w:val="20"/>
        </w:trPr>
        <w:tc>
          <w:tcPr>
            <w:tcW w:w="7200" w:type="dxa"/>
            <w:gridSpan w:val="3"/>
          </w:tcPr>
          <w:p w14:paraId="19C9CB5D" w14:textId="77777777" w:rsidR="00165787" w:rsidRPr="00804050" w:rsidRDefault="00165787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14:paraId="6D8B61F5" w14:textId="77777777" w:rsidR="00165787" w:rsidRPr="00804050" w:rsidRDefault="00165787" w:rsidP="0015203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0405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80405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04050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165787" w:rsidRPr="00804050" w14:paraId="1791F2B5" w14:textId="77777777" w:rsidTr="00EA32B0">
        <w:trPr>
          <w:cantSplit/>
          <w:trHeight w:val="20"/>
        </w:trPr>
        <w:tc>
          <w:tcPr>
            <w:tcW w:w="7200" w:type="dxa"/>
            <w:gridSpan w:val="3"/>
          </w:tcPr>
          <w:p w14:paraId="25B38312" w14:textId="712B911B" w:rsidR="00165787" w:rsidRPr="00E431BB" w:rsidRDefault="00165787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E431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E31F2" w:rsidRPr="00BE31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E431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431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BE31F2" w:rsidRPr="00BE31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30" w:type="dxa"/>
            <w:gridSpan w:val="2"/>
          </w:tcPr>
          <w:p w14:paraId="72B7FDD6" w14:textId="77777777" w:rsidR="00165787" w:rsidRPr="00804050" w:rsidRDefault="00165787" w:rsidP="0015203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EA32B0" w:rsidRPr="00804050" w14:paraId="50F716B4" w14:textId="77777777" w:rsidTr="00EA32B0">
        <w:trPr>
          <w:cantSplit/>
          <w:trHeight w:val="20"/>
        </w:trPr>
        <w:tc>
          <w:tcPr>
            <w:tcW w:w="7200" w:type="dxa"/>
            <w:gridSpan w:val="3"/>
            <w:vAlign w:val="bottom"/>
          </w:tcPr>
          <w:p w14:paraId="5518B5E3" w14:textId="77777777" w:rsidR="00EA32B0" w:rsidRPr="00E431BB" w:rsidRDefault="00EA32B0" w:rsidP="00E224A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30069EC8" w14:textId="265C6692" w:rsidR="00EA32B0" w:rsidRPr="00ED21EB" w:rsidRDefault="00EA32B0" w:rsidP="008F408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31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154</w:t>
            </w:r>
            <w:r w:rsidRPr="00ED21E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E31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829</w:t>
            </w:r>
          </w:p>
        </w:tc>
      </w:tr>
      <w:tr w:rsidR="00EA32B0" w:rsidRPr="00804050" w14:paraId="62327BE4" w14:textId="77777777" w:rsidTr="00EA32B0">
        <w:trPr>
          <w:cantSplit/>
          <w:trHeight w:val="20"/>
        </w:trPr>
        <w:tc>
          <w:tcPr>
            <w:tcW w:w="7200" w:type="dxa"/>
            <w:gridSpan w:val="3"/>
          </w:tcPr>
          <w:p w14:paraId="322EDBCC" w14:textId="77777777" w:rsidR="00EA32B0" w:rsidRPr="00E431BB" w:rsidRDefault="00EA32B0" w:rsidP="00E224A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E431BB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4AB2E3DF" w14:textId="3AEC6356" w:rsidR="00EA32B0" w:rsidRPr="00ED21EB" w:rsidRDefault="003E5451" w:rsidP="008F408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EA32B0" w:rsidRPr="00BE31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155</w:t>
            </w:r>
            <w:r w:rsidR="00EA32B0" w:rsidRPr="00ED21E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EA32B0" w:rsidRPr="00BE31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EA32B0" w:rsidRPr="00804050" w14:paraId="480E2584" w14:textId="77777777" w:rsidTr="00EA32B0">
        <w:trPr>
          <w:cantSplit/>
          <w:trHeight w:val="20"/>
        </w:trPr>
        <w:tc>
          <w:tcPr>
            <w:tcW w:w="7200" w:type="dxa"/>
            <w:gridSpan w:val="3"/>
          </w:tcPr>
          <w:p w14:paraId="45C7D66F" w14:textId="77777777" w:rsidR="00EA32B0" w:rsidRPr="00804050" w:rsidRDefault="00EA32B0" w:rsidP="00E224A7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E431BB">
              <w:rPr>
                <w:rFonts w:ascii="Angsana New" w:hAnsi="Angsana New"/>
                <w:sz w:val="30"/>
                <w:szCs w:val="30"/>
                <w:cs/>
              </w:rPr>
              <w:t>สะสม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1E7A3CCA" w14:textId="0A2340E0" w:rsidR="00EA32B0" w:rsidRPr="00ED21EB" w:rsidRDefault="00EA32B0" w:rsidP="008F408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31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</w:t>
            </w:r>
            <w:r w:rsidRPr="00BE31F2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</w:tr>
      <w:tr w:rsidR="003E5451" w:rsidRPr="00804050" w14:paraId="3788D53A" w14:textId="77777777" w:rsidTr="00EA32B0">
        <w:trPr>
          <w:cantSplit/>
          <w:trHeight w:val="20"/>
        </w:trPr>
        <w:tc>
          <w:tcPr>
            <w:tcW w:w="7200" w:type="dxa"/>
            <w:gridSpan w:val="3"/>
          </w:tcPr>
          <w:p w14:paraId="627E5073" w14:textId="3D68A1C0" w:rsidR="003E5451" w:rsidRDefault="003E5451" w:rsidP="00E224A7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ส่วนของส่วนได้เสียที่ไม่มีอำนาจควบคุมลดลง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22E147B6" w14:textId="6D4B3385" w:rsidR="003E5451" w:rsidRPr="00BE31F2" w:rsidRDefault="003E5451" w:rsidP="008F408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195</w:t>
            </w:r>
          </w:p>
        </w:tc>
      </w:tr>
      <w:tr w:rsidR="00165787" w:rsidRPr="009D6E53" w14:paraId="02B37FB3" w14:textId="77777777" w:rsidTr="00EA32B0">
        <w:trPr>
          <w:gridAfter w:val="1"/>
          <w:wAfter w:w="180" w:type="dxa"/>
          <w:cantSplit/>
          <w:trHeight w:val="20"/>
        </w:trPr>
        <w:tc>
          <w:tcPr>
            <w:tcW w:w="5668" w:type="dxa"/>
            <w:shd w:val="clear" w:color="auto" w:fill="auto"/>
            <w:vAlign w:val="bottom"/>
          </w:tcPr>
          <w:p w14:paraId="61C222E6" w14:textId="77777777" w:rsidR="00165787" w:rsidRPr="00840F83" w:rsidRDefault="00165787" w:rsidP="00152036">
            <w:pPr>
              <w:pStyle w:val="acctfourfigures"/>
              <w:pageBreakBefore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840F8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การวัดมูลค่าหนี้สินตามสัญญาเช่า</w:t>
            </w:r>
            <w:r w:rsidRPr="00840F8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1" w:type="dxa"/>
            <w:vAlign w:val="bottom"/>
          </w:tcPr>
          <w:p w14:paraId="6FC1CB9C" w14:textId="77777777" w:rsidR="00165787" w:rsidRPr="009D6E53" w:rsidRDefault="00165787" w:rsidP="00152036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sz w:val="30"/>
                <w:szCs w:val="30"/>
              </w:rPr>
            </w:pPr>
            <w:r w:rsidRPr="009D6E53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9D6E5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78AD1BC0" w14:textId="77777777" w:rsidR="00165787" w:rsidRPr="009D6E53" w:rsidRDefault="00165787" w:rsidP="00152036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40E8D29" w14:textId="77777777" w:rsidR="00165787" w:rsidRPr="009D6E53" w:rsidRDefault="00165787" w:rsidP="00152036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9D6E53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5D4A33D6" w14:textId="77777777" w:rsidR="00165787" w:rsidRPr="009D6E53" w:rsidRDefault="00165787" w:rsidP="00152036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sz w:val="30"/>
                <w:szCs w:val="30"/>
              </w:rPr>
            </w:pPr>
            <w:r w:rsidRPr="009D6E53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165787" w:rsidRPr="009D6E53" w14:paraId="432CCAFF" w14:textId="77777777" w:rsidTr="00EA32B0">
        <w:trPr>
          <w:gridAfter w:val="1"/>
          <w:wAfter w:w="180" w:type="dxa"/>
          <w:cantSplit/>
          <w:trHeight w:val="20"/>
        </w:trPr>
        <w:tc>
          <w:tcPr>
            <w:tcW w:w="5668" w:type="dxa"/>
          </w:tcPr>
          <w:p w14:paraId="3B36992B" w14:textId="77777777" w:rsidR="00165787" w:rsidRPr="00840F83" w:rsidRDefault="00165787" w:rsidP="0015203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2" w:type="dxa"/>
            <w:gridSpan w:val="3"/>
          </w:tcPr>
          <w:p w14:paraId="389EE7BB" w14:textId="77777777" w:rsidR="00165787" w:rsidRPr="009D6E53" w:rsidRDefault="00165787" w:rsidP="0015203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D6E53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9D6E5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9D6E53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D5310F" w:rsidRPr="009D6E53" w14:paraId="320FF60C" w14:textId="77777777" w:rsidTr="00EA32B0">
        <w:trPr>
          <w:gridAfter w:val="1"/>
          <w:wAfter w:w="180" w:type="dxa"/>
          <w:cantSplit/>
          <w:trHeight w:val="20"/>
        </w:trPr>
        <w:tc>
          <w:tcPr>
            <w:tcW w:w="5668" w:type="dxa"/>
            <w:vAlign w:val="bottom"/>
          </w:tcPr>
          <w:p w14:paraId="28747F37" w14:textId="05DF6FE4" w:rsidR="00D5310F" w:rsidRDefault="00D5310F" w:rsidP="00D5310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840F83"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</w:t>
            </w:r>
          </w:p>
          <w:p w14:paraId="18412E02" w14:textId="396797C0" w:rsidR="00D5310F" w:rsidRPr="00840F83" w:rsidRDefault="00D5310F" w:rsidP="00D5310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F1220C">
              <w:rPr>
                <w:rFonts w:ascii="Angsana New" w:hAnsi="Angsana New" w:hint="cs"/>
                <w:sz w:val="30"/>
                <w:szCs w:val="30"/>
                <w:cs/>
              </w:rPr>
              <w:t xml:space="preserve">ณ </w:t>
            </w:r>
            <w:r w:rsidRPr="00840F83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31</w:t>
            </w:r>
            <w:r w:rsidRPr="00840F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40F8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1" w:type="dxa"/>
            <w:vAlign w:val="bottom"/>
          </w:tcPr>
          <w:p w14:paraId="178ED214" w14:textId="175FF595" w:rsidR="00D5310F" w:rsidRPr="009D6E53" w:rsidRDefault="00BE31F2" w:rsidP="002736A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31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741</w:t>
            </w:r>
            <w:r w:rsidR="00C67EC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E31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098</w:t>
            </w:r>
          </w:p>
        </w:tc>
        <w:tc>
          <w:tcPr>
            <w:tcW w:w="181" w:type="dxa"/>
            <w:vAlign w:val="bottom"/>
          </w:tcPr>
          <w:p w14:paraId="5D1E0A74" w14:textId="77777777" w:rsidR="00D5310F" w:rsidRPr="009D6E53" w:rsidRDefault="00D5310F" w:rsidP="00D5310F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483DF07" w14:textId="33910545" w:rsidR="00D5310F" w:rsidRPr="009D6E53" w:rsidRDefault="00BE31F2" w:rsidP="00D5310F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31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="00C67EC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E31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036</w:t>
            </w:r>
          </w:p>
        </w:tc>
      </w:tr>
      <w:tr w:rsidR="00D5310F" w:rsidRPr="009D6E53" w14:paraId="214575E0" w14:textId="77777777" w:rsidTr="00EA32B0">
        <w:trPr>
          <w:gridAfter w:val="1"/>
          <w:wAfter w:w="180" w:type="dxa"/>
          <w:cantSplit/>
          <w:trHeight w:val="20"/>
        </w:trPr>
        <w:tc>
          <w:tcPr>
            <w:tcW w:w="5668" w:type="dxa"/>
          </w:tcPr>
          <w:p w14:paraId="295EF06B" w14:textId="77777777" w:rsidR="00D5310F" w:rsidRDefault="00D5310F" w:rsidP="00D5310F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840F83">
              <w:rPr>
                <w:rFonts w:ascii="Angsana New" w:hAnsi="Angsana New"/>
                <w:sz w:val="30"/>
                <w:szCs w:val="30"/>
                <w:cs/>
              </w:rPr>
              <w:t>ข้อยกเว้นในการรับรู้รายการสำหรับสัญญาเช่า</w:t>
            </w:r>
          </w:p>
          <w:p w14:paraId="3A3A0C58" w14:textId="77777777" w:rsidR="00D5310F" w:rsidRPr="00840F83" w:rsidRDefault="00D5310F" w:rsidP="00D5310F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40F83">
              <w:rPr>
                <w:rFonts w:ascii="Angsana New" w:hAnsi="Angsana New"/>
                <w:sz w:val="30"/>
                <w:szCs w:val="30"/>
                <w:cs/>
              </w:rPr>
              <w:t>ซึ่งสินทรัพย์อ้างอิงมีมูลค่าต่ำ</w:t>
            </w:r>
          </w:p>
        </w:tc>
        <w:tc>
          <w:tcPr>
            <w:tcW w:w="1351" w:type="dxa"/>
            <w:vAlign w:val="bottom"/>
          </w:tcPr>
          <w:p w14:paraId="53A67311" w14:textId="28FA3EA5" w:rsidR="00D5310F" w:rsidRPr="009D6E53" w:rsidRDefault="00F042E0" w:rsidP="00D5310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BE31F2" w:rsidRPr="00BE31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E31F2" w:rsidRPr="00BE31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1" w:type="dxa"/>
          </w:tcPr>
          <w:p w14:paraId="339927EC" w14:textId="77777777" w:rsidR="00D5310F" w:rsidRDefault="00D5310F" w:rsidP="00D5310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159D4CEC" w14:textId="77777777" w:rsidR="00D5310F" w:rsidRPr="009D6E53" w:rsidRDefault="00D5310F" w:rsidP="00D5310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D5CEEE3" w14:textId="6F11E010" w:rsidR="00D5310F" w:rsidRPr="009D6E53" w:rsidRDefault="00C67ECA" w:rsidP="00D5310F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E31F2" w:rsidRPr="00BE31F2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E31F2" w:rsidRPr="00BE31F2">
              <w:rPr>
                <w:rFonts w:ascii="Angsana New" w:hAnsi="Angsana New" w:cs="Angsana New"/>
                <w:sz w:val="30"/>
                <w:szCs w:val="30"/>
                <w:lang w:val="en-US"/>
              </w:rPr>
              <w:t>909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5310F" w:rsidRPr="009D6E53" w14:paraId="6AC772DB" w14:textId="77777777" w:rsidTr="00EA32B0">
        <w:trPr>
          <w:gridAfter w:val="1"/>
          <w:wAfter w:w="180" w:type="dxa"/>
          <w:cantSplit/>
          <w:trHeight w:val="20"/>
        </w:trPr>
        <w:tc>
          <w:tcPr>
            <w:tcW w:w="5668" w:type="dxa"/>
          </w:tcPr>
          <w:p w14:paraId="00C7CC26" w14:textId="77777777" w:rsidR="00D5310F" w:rsidRPr="00840F83" w:rsidRDefault="00D5310F" w:rsidP="00D5310F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ไม่เข้าเงื่อนไขเนื่องจากเป็นสัญญาบริการ</w:t>
            </w:r>
          </w:p>
        </w:tc>
        <w:tc>
          <w:tcPr>
            <w:tcW w:w="1351" w:type="dxa"/>
            <w:vAlign w:val="bottom"/>
          </w:tcPr>
          <w:p w14:paraId="0BEF8302" w14:textId="6840E58A" w:rsidR="00D5310F" w:rsidRPr="001F3D75" w:rsidRDefault="00C67ECA" w:rsidP="00D5310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BE31F2" w:rsidRPr="00BE31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E31F2" w:rsidRPr="00BE31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1" w:type="dxa"/>
          </w:tcPr>
          <w:p w14:paraId="7E8195DA" w14:textId="77777777" w:rsidR="00D5310F" w:rsidRPr="009D6E53" w:rsidRDefault="00D5310F" w:rsidP="00D5310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C5EC564" w14:textId="13294F32" w:rsidR="00D5310F" w:rsidRPr="009D6E53" w:rsidRDefault="00C67ECA" w:rsidP="00C67ECA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BE31F2" w:rsidRPr="00BE31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E31F2" w:rsidRPr="00BE31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D5310F" w:rsidRPr="00855A33" w14:paraId="58953DD6" w14:textId="77777777" w:rsidTr="00EA32B0">
        <w:trPr>
          <w:gridAfter w:val="1"/>
          <w:wAfter w:w="180" w:type="dxa"/>
          <w:cantSplit/>
          <w:trHeight w:val="20"/>
        </w:trPr>
        <w:tc>
          <w:tcPr>
            <w:tcW w:w="5668" w:type="dxa"/>
          </w:tcPr>
          <w:p w14:paraId="008E1A1F" w14:textId="77777777" w:rsidR="00D5310F" w:rsidRPr="00840F83" w:rsidRDefault="00D5310F" w:rsidP="00D5310F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668CD3BA" w14:textId="3BD42B95" w:rsidR="00D5310F" w:rsidRPr="00F1220C" w:rsidRDefault="00BE31F2" w:rsidP="002736A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220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191</w:t>
            </w:r>
            <w:r w:rsidR="00F042E0" w:rsidRPr="00F1220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1220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440</w:t>
            </w:r>
          </w:p>
        </w:tc>
        <w:tc>
          <w:tcPr>
            <w:tcW w:w="181" w:type="dxa"/>
            <w:vAlign w:val="bottom"/>
          </w:tcPr>
          <w:p w14:paraId="43A376D0" w14:textId="77777777" w:rsidR="00D5310F" w:rsidRPr="00F1220C" w:rsidRDefault="00D5310F" w:rsidP="00D5310F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111F29C" w14:textId="31BBA2E5" w:rsidR="00D5310F" w:rsidRPr="00F1220C" w:rsidRDefault="00C67ECA" w:rsidP="0010277B">
            <w:pPr>
              <w:pStyle w:val="acctfourfigures"/>
              <w:tabs>
                <w:tab w:val="clear" w:pos="765"/>
              </w:tabs>
              <w:spacing w:line="240" w:lineRule="auto"/>
              <w:ind w:right="2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220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D5310F" w:rsidRPr="009D6E53" w14:paraId="25E90027" w14:textId="77777777" w:rsidTr="00EA32B0">
        <w:trPr>
          <w:gridAfter w:val="1"/>
          <w:wAfter w:w="180" w:type="dxa"/>
          <w:cantSplit/>
          <w:trHeight w:val="20"/>
        </w:trPr>
        <w:tc>
          <w:tcPr>
            <w:tcW w:w="5668" w:type="dxa"/>
          </w:tcPr>
          <w:p w14:paraId="70721B9F" w14:textId="77777777" w:rsidR="00D5310F" w:rsidRPr="00840F83" w:rsidRDefault="00D5310F" w:rsidP="00D5310F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840F83">
              <w:rPr>
                <w:rFonts w:ascii="Angsana New" w:hAnsi="Angsana New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649A9DA4" w14:textId="2C7AD0C2" w:rsidR="00D5310F" w:rsidRPr="00840F83" w:rsidRDefault="00D5310F" w:rsidP="00D5310F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40F8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1</w:t>
            </w:r>
            <w:r w:rsidRPr="00840F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40F8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2563</w:t>
            </w:r>
            <w:r w:rsidRPr="00840F8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1A9E9896" w14:textId="2E4DFA36" w:rsidR="00D5310F" w:rsidRPr="009D6E53" w:rsidRDefault="00BE31F2" w:rsidP="002736A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31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155</w:t>
            </w:r>
            <w:r w:rsidR="00F042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E31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517</w:t>
            </w:r>
          </w:p>
        </w:tc>
        <w:tc>
          <w:tcPr>
            <w:tcW w:w="181" w:type="dxa"/>
            <w:vAlign w:val="bottom"/>
          </w:tcPr>
          <w:p w14:paraId="51507D92" w14:textId="77777777" w:rsidR="00D5310F" w:rsidRPr="009D6E53" w:rsidRDefault="00D5310F" w:rsidP="00D5310F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7EE2408" w14:textId="2A85CA40" w:rsidR="00D5310F" w:rsidRPr="0010277B" w:rsidRDefault="00F042E0" w:rsidP="0010277B">
            <w:pPr>
              <w:pStyle w:val="acctfourfigures"/>
              <w:tabs>
                <w:tab w:val="clear" w:pos="765"/>
              </w:tabs>
              <w:spacing w:line="240" w:lineRule="auto"/>
              <w:ind w:right="28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5310F" w:rsidRPr="009D6E53" w14:paraId="41D98D2E" w14:textId="77777777" w:rsidTr="00EA32B0">
        <w:trPr>
          <w:gridAfter w:val="1"/>
          <w:wAfter w:w="180" w:type="dxa"/>
          <w:cantSplit/>
          <w:trHeight w:val="20"/>
        </w:trPr>
        <w:tc>
          <w:tcPr>
            <w:tcW w:w="5668" w:type="dxa"/>
          </w:tcPr>
          <w:p w14:paraId="76B7A950" w14:textId="7587D893" w:rsidR="00D5310F" w:rsidRPr="00840F83" w:rsidRDefault="00D5310F" w:rsidP="00D5310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840F83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31</w:t>
            </w:r>
            <w:r w:rsidRPr="00840F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40F8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1" w:type="dxa"/>
            <w:vAlign w:val="bottom"/>
          </w:tcPr>
          <w:p w14:paraId="7EE75766" w14:textId="04182CB2" w:rsidR="00D5310F" w:rsidRPr="009D6E53" w:rsidRDefault="00F042E0" w:rsidP="00D5310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0C10CF48" w14:textId="77777777" w:rsidR="00D5310F" w:rsidRPr="009D6E53" w:rsidRDefault="00D5310F" w:rsidP="00D5310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BECADEE" w14:textId="33224DBE" w:rsidR="00D5310F" w:rsidRPr="0010277B" w:rsidRDefault="00F042E0" w:rsidP="0010277B">
            <w:pPr>
              <w:pStyle w:val="acctfourfigures"/>
              <w:tabs>
                <w:tab w:val="clear" w:pos="765"/>
              </w:tabs>
              <w:spacing w:line="240" w:lineRule="auto"/>
              <w:ind w:right="28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5310F" w:rsidRPr="009D6E53" w14:paraId="2FF4913F" w14:textId="77777777" w:rsidTr="00EA32B0">
        <w:trPr>
          <w:gridAfter w:val="1"/>
          <w:wAfter w:w="180" w:type="dxa"/>
          <w:cantSplit/>
          <w:trHeight w:val="20"/>
        </w:trPr>
        <w:tc>
          <w:tcPr>
            <w:tcW w:w="5668" w:type="dxa"/>
            <w:vAlign w:val="bottom"/>
          </w:tcPr>
          <w:p w14:paraId="5209F228" w14:textId="64756A24" w:rsidR="00D5310F" w:rsidRPr="00840F83" w:rsidRDefault="00D5310F" w:rsidP="00D5310F">
            <w:pPr>
              <w:spacing w:line="240" w:lineRule="auto"/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0F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BE31F2" w:rsidRPr="00BE31F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840F8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40F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BE31F2" w:rsidRPr="00BE31F2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9BB734" w14:textId="01004908" w:rsidR="00D5310F" w:rsidRPr="00F1220C" w:rsidRDefault="00BE31F2" w:rsidP="002736A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220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155</w:t>
            </w:r>
            <w:r w:rsidR="00F042E0" w:rsidRPr="00F1220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1220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517</w:t>
            </w:r>
          </w:p>
        </w:tc>
        <w:tc>
          <w:tcPr>
            <w:tcW w:w="181" w:type="dxa"/>
          </w:tcPr>
          <w:p w14:paraId="0AD03B75" w14:textId="77777777" w:rsidR="00D5310F" w:rsidRPr="00F1220C" w:rsidRDefault="00D5310F" w:rsidP="00D5310F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85AAC1" w14:textId="2561B415" w:rsidR="00D5310F" w:rsidRPr="00F1220C" w:rsidRDefault="00F042E0" w:rsidP="0010277B">
            <w:pPr>
              <w:pStyle w:val="acctfourfigures"/>
              <w:tabs>
                <w:tab w:val="clear" w:pos="765"/>
              </w:tabs>
              <w:spacing w:line="240" w:lineRule="auto"/>
              <w:ind w:right="2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1220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D5310F" w:rsidRPr="009D6E53" w14:paraId="4A9641AA" w14:textId="77777777" w:rsidTr="00EA32B0">
        <w:trPr>
          <w:gridAfter w:val="1"/>
          <w:wAfter w:w="180" w:type="dxa"/>
          <w:cantSplit/>
          <w:trHeight w:val="20"/>
        </w:trPr>
        <w:tc>
          <w:tcPr>
            <w:tcW w:w="5668" w:type="dxa"/>
            <w:vAlign w:val="bottom"/>
          </w:tcPr>
          <w:p w14:paraId="5474DD5A" w14:textId="77777777" w:rsidR="00D5310F" w:rsidRPr="00840F83" w:rsidRDefault="00D5310F" w:rsidP="00D5310F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0F83">
              <w:rPr>
                <w:rFonts w:ascii="Angsana New" w:hAnsi="Angsana New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840F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40F8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840F8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25C99C4" w14:textId="387F6605" w:rsidR="00D5310F" w:rsidRPr="00725BB2" w:rsidRDefault="00BE31F2" w:rsidP="00725B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31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F042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BE31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81" w:type="dxa"/>
          </w:tcPr>
          <w:p w14:paraId="5583C666" w14:textId="77777777" w:rsidR="00D5310F" w:rsidRPr="00725BB2" w:rsidRDefault="00D5310F" w:rsidP="00725BB2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B5F1ADC" w14:textId="440A7B49" w:rsidR="00D5310F" w:rsidRPr="0010277B" w:rsidRDefault="00F042E0" w:rsidP="0010277B">
            <w:pPr>
              <w:pStyle w:val="acctfourfigures"/>
              <w:tabs>
                <w:tab w:val="clear" w:pos="765"/>
              </w:tabs>
              <w:spacing w:line="240" w:lineRule="auto"/>
              <w:ind w:right="28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FCBD638" w14:textId="7EA025A3" w:rsidR="00A13E24" w:rsidRPr="00AC365B" w:rsidRDefault="00A13E24" w:rsidP="005D7E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0E5DD85E" w14:textId="254F1805" w:rsidR="00D5310F" w:rsidRDefault="00D5310F" w:rsidP="00D531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5E2B82">
        <w:rPr>
          <w:rFonts w:ascii="Angsana New" w:hAnsi="Angsana New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</w:t>
      </w:r>
      <w:r w:rsidRPr="00F921A7">
        <w:rPr>
          <w:rFonts w:ascii="Angsana New" w:hAnsi="Angsana New"/>
          <w:sz w:val="30"/>
          <w:szCs w:val="30"/>
          <w:cs/>
        </w:rPr>
        <w:t>สื่อโฆษณาทางโทรทัศน์</w:t>
      </w:r>
      <w:r w:rsidR="00625ECC">
        <w:rPr>
          <w:rFonts w:ascii="Angsana New" w:hAnsi="Angsana New" w:hint="cs"/>
          <w:sz w:val="30"/>
          <w:szCs w:val="30"/>
          <w:cs/>
        </w:rPr>
        <w:t xml:space="preserve">และอื่นๆ </w:t>
      </w:r>
    </w:p>
    <w:p w14:paraId="2A3FA9CF" w14:textId="77777777" w:rsidR="00341C34" w:rsidRPr="00C779F0" w:rsidRDefault="00341C34" w:rsidP="00D531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2F50D0F9" w14:textId="09B2C228" w:rsidR="00341C34" w:rsidRPr="008744AD" w:rsidRDefault="00341C34" w:rsidP="00341C3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hanging="540"/>
        <w:jc w:val="thaiDistribute"/>
        <w:outlineLvl w:val="0"/>
        <w:rPr>
          <w:rFonts w:asciiTheme="majorBidi" w:hAnsiTheme="majorBidi"/>
          <w:b/>
          <w:bCs/>
          <w:sz w:val="30"/>
          <w:szCs w:val="30"/>
        </w:rPr>
      </w:pPr>
      <w:r w:rsidRPr="008744AD">
        <w:rPr>
          <w:rFonts w:asciiTheme="majorBidi" w:hAnsiTheme="majorBidi"/>
          <w:b/>
          <w:bCs/>
          <w:sz w:val="30"/>
          <w:szCs w:val="30"/>
          <w:cs/>
        </w:rPr>
        <w:t>การซื้อ</w:t>
      </w:r>
      <w:r w:rsidR="00497E2A">
        <w:rPr>
          <w:rFonts w:asciiTheme="majorBidi" w:hAnsiTheme="majorBidi" w:hint="cs"/>
          <w:b/>
          <w:bCs/>
          <w:sz w:val="30"/>
          <w:szCs w:val="30"/>
          <w:cs/>
        </w:rPr>
        <w:t>ธุรกิจ</w:t>
      </w:r>
    </w:p>
    <w:p w14:paraId="4A6DAE28" w14:textId="77777777" w:rsidR="00341C34" w:rsidRPr="00341C34" w:rsidRDefault="00341C34" w:rsidP="00341C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  <w:cs/>
        </w:rPr>
      </w:pPr>
    </w:p>
    <w:p w14:paraId="6CBF1C3B" w14:textId="77777777" w:rsidR="00341C34" w:rsidRPr="005D05E0" w:rsidRDefault="00341C34" w:rsidP="00341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i/>
          <w:iCs/>
          <w:sz w:val="28"/>
          <w:szCs w:val="28"/>
        </w:rPr>
        <w:tab/>
      </w:r>
      <w:r w:rsidRPr="005D05E0">
        <w:rPr>
          <w:rFonts w:ascii="Angsana New" w:hAnsi="Angsana New"/>
          <w:i/>
          <w:iCs/>
          <w:sz w:val="30"/>
          <w:szCs w:val="30"/>
          <w:cs/>
        </w:rPr>
        <w:t>การซื้อบริษัทย่อยทางอ้อม</w:t>
      </w:r>
      <w:r w:rsidRPr="005D05E0">
        <w:rPr>
          <w:rFonts w:ascii="Angsana New" w:hAnsi="Angsana New"/>
          <w:i/>
          <w:iCs/>
          <w:sz w:val="30"/>
          <w:szCs w:val="30"/>
        </w:rPr>
        <w:t xml:space="preserve">  </w:t>
      </w:r>
    </w:p>
    <w:p w14:paraId="7AAAEC41" w14:textId="77777777" w:rsidR="00341C34" w:rsidRPr="00341C34" w:rsidRDefault="00341C34" w:rsidP="00341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A367E51" w14:textId="77777777" w:rsidR="00341C34" w:rsidRPr="005D05E0" w:rsidRDefault="00341C34" w:rsidP="00341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D05E0">
        <w:rPr>
          <w:rFonts w:ascii="Angsana New" w:hAnsi="Angsana New"/>
          <w:i/>
          <w:iCs/>
          <w:sz w:val="30"/>
          <w:szCs w:val="30"/>
          <w:cs/>
        </w:rPr>
        <w:tab/>
        <w:t xml:space="preserve">บริษัท </w:t>
      </w:r>
      <w:r>
        <w:rPr>
          <w:rFonts w:ascii="Angsana New" w:hAnsi="Angsana New"/>
          <w:i/>
          <w:iCs/>
          <w:sz w:val="30"/>
          <w:szCs w:val="30"/>
          <w:cs/>
        </w:rPr>
        <w:t>แฮปปี้ โปรดัก</w:t>
      </w:r>
      <w:r w:rsidRPr="005D05E0">
        <w:rPr>
          <w:rFonts w:ascii="Angsana New" w:hAnsi="Angsana New"/>
          <w:i/>
          <w:iCs/>
          <w:sz w:val="30"/>
          <w:szCs w:val="30"/>
          <w:cs/>
        </w:rPr>
        <w:t>ส์ แอนด์ เซอร์วิส จำกัด</w:t>
      </w:r>
    </w:p>
    <w:p w14:paraId="679890E9" w14:textId="77777777" w:rsidR="00341C34" w:rsidRPr="00341C34" w:rsidRDefault="00341C34" w:rsidP="00341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</w:p>
    <w:p w14:paraId="62FC3048" w14:textId="46A58113" w:rsidR="00341C34" w:rsidRPr="006F7766" w:rsidRDefault="00341C34" w:rsidP="00341C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  <w:cs/>
        </w:rPr>
      </w:pPr>
      <w:r w:rsidRPr="006F776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BE31F2" w:rsidRPr="00BE31F2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มกราคม </w:t>
      </w:r>
      <w:r w:rsidR="00BE31F2" w:rsidRPr="00BE31F2">
        <w:rPr>
          <w:rFonts w:ascii="Angsana New" w:hAnsi="Angsana New"/>
          <w:sz w:val="30"/>
          <w:szCs w:val="30"/>
        </w:rPr>
        <w:t>2563</w:t>
      </w:r>
      <w:r w:rsidRPr="006F7766">
        <w:rPr>
          <w:rFonts w:ascii="Angsana New" w:hAnsi="Angsana New"/>
          <w:sz w:val="30"/>
          <w:szCs w:val="30"/>
          <w:cs/>
        </w:rPr>
        <w:t xml:space="preserve"> กลุ่มบริษัทได้</w:t>
      </w:r>
      <w:r>
        <w:rPr>
          <w:rFonts w:ascii="Angsana New" w:hAnsi="Angsana New"/>
          <w:sz w:val="30"/>
          <w:szCs w:val="30"/>
          <w:cs/>
        </w:rPr>
        <w:t>มาซึ่งอำนาจ</w:t>
      </w:r>
      <w:r w:rsidRPr="006F7766">
        <w:rPr>
          <w:rFonts w:ascii="Angsana New" w:hAnsi="Angsana New"/>
          <w:sz w:val="30"/>
          <w:szCs w:val="30"/>
          <w:cs/>
        </w:rPr>
        <w:t>ควบคุมในบริษัท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5D05E0">
        <w:rPr>
          <w:rFonts w:ascii="Angsana New" w:hAnsi="Angsana New"/>
          <w:sz w:val="30"/>
          <w:szCs w:val="30"/>
          <w:cs/>
        </w:rPr>
        <w:t>แฮปปี้ โปรดักส์ แอนด์ เซอร์วิส จำกัด ซึ่งเป็นบริษัทที่ดำเนินธุรกิจเกี่ยวกับการ</w:t>
      </w:r>
      <w:r>
        <w:rPr>
          <w:rFonts w:ascii="Angsana New" w:hAnsi="Angsana New"/>
          <w:sz w:val="30"/>
          <w:szCs w:val="30"/>
          <w:cs/>
        </w:rPr>
        <w:t>จัดจำหน่ายสินค้าอุปโภค บริโภคและผลิตภัณฑ์อื่นๆ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โดย</w:t>
      </w:r>
      <w:r w:rsidRPr="00423F29">
        <w:rPr>
          <w:rFonts w:ascii="Angsana New" w:hAnsi="Angsana New"/>
          <w:sz w:val="30"/>
          <w:szCs w:val="30"/>
          <w:cs/>
        </w:rPr>
        <w:t>บริษัทย่อย</w:t>
      </w:r>
      <w:r w:rsidR="00E83878">
        <w:rPr>
          <w:rFonts w:ascii="Angsana New" w:hAnsi="Angsana New" w:hint="cs"/>
          <w:sz w:val="30"/>
          <w:szCs w:val="30"/>
          <w:cs/>
        </w:rPr>
        <w:t>ทางอ้อม</w:t>
      </w:r>
      <w:r w:rsidRPr="00423F29">
        <w:rPr>
          <w:rFonts w:ascii="Angsana New" w:hAnsi="Angsana New"/>
          <w:sz w:val="30"/>
          <w:szCs w:val="30"/>
          <w:cs/>
        </w:rPr>
        <w:t>เข้าซื้อหุ้นสามัญเพิ่มทุนที่ออกใหม่ของบริษัท</w:t>
      </w:r>
      <w:r>
        <w:rPr>
          <w:rFonts w:ascii="Angsana New" w:hAnsi="Angsana New"/>
          <w:sz w:val="30"/>
          <w:szCs w:val="30"/>
          <w:cs/>
        </w:rPr>
        <w:t xml:space="preserve">จำนวน </w:t>
      </w:r>
      <w:r w:rsidR="00BE31F2" w:rsidRPr="00BE31F2">
        <w:rPr>
          <w:rFonts w:ascii="Angsana New" w:hAnsi="Angsana New"/>
          <w:sz w:val="30"/>
          <w:szCs w:val="30"/>
        </w:rPr>
        <w:t>15</w:t>
      </w:r>
      <w:r w:rsidRPr="00423F29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6F7766">
        <w:rPr>
          <w:rFonts w:ascii="Angsana New" w:hAnsi="Angsana New"/>
          <w:sz w:val="30"/>
          <w:szCs w:val="30"/>
          <w:cs/>
        </w:rPr>
        <w:t>มีผลทำให้กลุ่มบริษัทมี</w:t>
      </w:r>
      <w:r w:rsidRPr="006F7766">
        <w:rPr>
          <w:rFonts w:ascii="Angsana New" w:hAnsi="Angsana New"/>
          <w:spacing w:val="-2"/>
          <w:sz w:val="30"/>
          <w:szCs w:val="30"/>
          <w:cs/>
        </w:rPr>
        <w:t>สัดส่วนการถือหุ้นในบริษัทดังกล่าว</w:t>
      </w:r>
      <w:r w:rsidRPr="00423F29">
        <w:rPr>
          <w:rFonts w:ascii="Angsana New" w:hAnsi="Angsana New"/>
          <w:sz w:val="30"/>
          <w:szCs w:val="30"/>
          <w:cs/>
        </w:rPr>
        <w:t>คิดเป็นสัดส่วน</w:t>
      </w:r>
      <w:r>
        <w:rPr>
          <w:rFonts w:ascii="Angsana New" w:hAnsi="Angsana New"/>
          <w:sz w:val="30"/>
          <w:szCs w:val="30"/>
          <w:cs/>
        </w:rPr>
        <w:t xml:space="preserve">ร้อยละ </w:t>
      </w:r>
      <w:r w:rsidR="00BE31F2" w:rsidRPr="00BE31F2">
        <w:rPr>
          <w:rFonts w:ascii="Angsana New" w:hAnsi="Angsana New"/>
          <w:sz w:val="30"/>
          <w:szCs w:val="30"/>
        </w:rPr>
        <w:t>50</w:t>
      </w:r>
      <w:r w:rsidRPr="00423F29">
        <w:rPr>
          <w:rFonts w:ascii="Angsana New" w:hAnsi="Angsana New"/>
          <w:sz w:val="30"/>
          <w:szCs w:val="30"/>
          <w:cs/>
        </w:rPr>
        <w:t xml:space="preserve"> </w:t>
      </w:r>
    </w:p>
    <w:p w14:paraId="7FD51ABC" w14:textId="77777777" w:rsidR="00341C34" w:rsidRPr="00341C34" w:rsidRDefault="00341C34" w:rsidP="00341C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</w:p>
    <w:p w14:paraId="2D6FA3AC" w14:textId="62C82E95" w:rsidR="00341C34" w:rsidRPr="00EE4A38" w:rsidRDefault="00341C34" w:rsidP="00341C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CD0150">
        <w:rPr>
          <w:rFonts w:ascii="Angsana New" w:hAnsi="Angsana New"/>
          <w:sz w:val="30"/>
          <w:szCs w:val="30"/>
          <w:cs/>
        </w:rPr>
        <w:t>ใน</w:t>
      </w:r>
      <w:r>
        <w:rPr>
          <w:rFonts w:ascii="Angsana New" w:hAnsi="Angsana New"/>
          <w:sz w:val="30"/>
          <w:szCs w:val="30"/>
          <w:cs/>
        </w:rPr>
        <w:t>ระหว่างงวดนับตั้งแต่</w:t>
      </w:r>
      <w:r w:rsidRPr="00CD0150">
        <w:rPr>
          <w:rFonts w:ascii="Angsana New" w:hAnsi="Angsana New"/>
          <w:sz w:val="30"/>
          <w:szCs w:val="30"/>
          <w:cs/>
        </w:rPr>
        <w:t>วันที่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BE31F2" w:rsidRPr="00BE31F2">
        <w:rPr>
          <w:rFonts w:ascii="Angsana New" w:hAnsi="Angsana New"/>
          <w:sz w:val="30"/>
          <w:szCs w:val="30"/>
        </w:rPr>
        <w:t>7</w:t>
      </w:r>
      <w:r w:rsidRPr="00CD015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มกราคม </w:t>
      </w:r>
      <w:r w:rsidR="00BE31F2" w:rsidRPr="00BE31F2">
        <w:rPr>
          <w:rFonts w:ascii="Angsana New" w:hAnsi="Angsana New"/>
          <w:sz w:val="30"/>
          <w:szCs w:val="30"/>
        </w:rPr>
        <w:t>2563</w:t>
      </w:r>
      <w:r w:rsidRPr="00CD0150">
        <w:rPr>
          <w:rFonts w:ascii="Angsana New" w:hAnsi="Angsana New"/>
          <w:sz w:val="30"/>
          <w:szCs w:val="30"/>
        </w:rPr>
        <w:t xml:space="preserve"> </w:t>
      </w:r>
      <w:r w:rsidRPr="00CD0150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="00BE31F2" w:rsidRPr="00BE31F2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  <w:cs/>
        </w:rPr>
        <w:t xml:space="preserve"> มีนาคม </w:t>
      </w:r>
      <w:r w:rsidR="00BE31F2" w:rsidRPr="00BE31F2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 w:rsidRPr="006F7766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5D05E0">
        <w:rPr>
          <w:rFonts w:ascii="Angsana New" w:hAnsi="Angsana New"/>
          <w:sz w:val="30"/>
          <w:szCs w:val="30"/>
          <w:cs/>
        </w:rPr>
        <w:t>แฮปปี้ โปรดักส์ แอนด์ เซอร์วิส จำกัด</w:t>
      </w:r>
      <w:r>
        <w:rPr>
          <w:rFonts w:ascii="Angsana New" w:hAnsi="Angsana New"/>
          <w:sz w:val="30"/>
          <w:szCs w:val="30"/>
        </w:rPr>
        <w:t xml:space="preserve"> </w:t>
      </w:r>
      <w:r w:rsidRPr="00EE4A38">
        <w:rPr>
          <w:rFonts w:ascii="Angsana New" w:hAnsi="Angsana New"/>
          <w:sz w:val="30"/>
          <w:szCs w:val="30"/>
          <w:cs/>
        </w:rPr>
        <w:t xml:space="preserve">มีรายได้จำนวน </w:t>
      </w:r>
      <w:r w:rsidR="00BE31F2" w:rsidRPr="00BE31F2">
        <w:rPr>
          <w:rFonts w:ascii="Angsana New" w:hAnsi="Angsana New"/>
          <w:sz w:val="30"/>
          <w:szCs w:val="30"/>
        </w:rPr>
        <w:t>97</w:t>
      </w:r>
      <w:r>
        <w:rPr>
          <w:rFonts w:ascii="Angsana New" w:hAnsi="Angsana New"/>
          <w:sz w:val="30"/>
          <w:szCs w:val="30"/>
        </w:rPr>
        <w:t>.</w:t>
      </w:r>
      <w:r w:rsidR="00BE31F2" w:rsidRPr="00BE31F2">
        <w:rPr>
          <w:rFonts w:ascii="Angsana New" w:hAnsi="Angsana New"/>
          <w:sz w:val="30"/>
          <w:szCs w:val="30"/>
        </w:rPr>
        <w:t>21</w:t>
      </w:r>
      <w:r w:rsidRPr="00EE4A38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ล้านบาท และมีขาดทุนจำนวน</w:t>
      </w:r>
      <w:r>
        <w:rPr>
          <w:rFonts w:ascii="Angsana New" w:hAnsi="Angsana New"/>
          <w:sz w:val="30"/>
          <w:szCs w:val="30"/>
        </w:rPr>
        <w:t xml:space="preserve"> </w:t>
      </w:r>
      <w:r w:rsidR="00BE31F2" w:rsidRPr="00BE31F2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>.</w:t>
      </w:r>
      <w:r w:rsidR="00BE31F2" w:rsidRPr="00BE31F2">
        <w:rPr>
          <w:rFonts w:ascii="Angsana New" w:hAnsi="Angsana New"/>
          <w:sz w:val="30"/>
          <w:szCs w:val="30"/>
        </w:rPr>
        <w:t>18</w:t>
      </w:r>
      <w:r w:rsidRPr="00EE4A38">
        <w:rPr>
          <w:rFonts w:ascii="Angsana New" w:hAnsi="Angsana New"/>
          <w:sz w:val="30"/>
          <w:szCs w:val="30"/>
          <w:cs/>
        </w:rPr>
        <w:t xml:space="preserve"> ล้านบาท ซึ่ง</w:t>
      </w:r>
      <w:r w:rsidRPr="006F7766">
        <w:rPr>
          <w:rFonts w:ascii="Angsana New" w:hAnsi="Angsana New"/>
          <w:sz w:val="30"/>
          <w:szCs w:val="30"/>
          <w:cs/>
        </w:rPr>
        <w:t>รวมเป็นส่วนหนึ่งของผลการดำเนินงานของกลุ่มบริษัท</w:t>
      </w:r>
      <w:r>
        <w:rPr>
          <w:rFonts w:ascii="Angsana New" w:hAnsi="Angsana New"/>
          <w:sz w:val="30"/>
          <w:szCs w:val="30"/>
        </w:rPr>
        <w:t xml:space="preserve"> </w:t>
      </w:r>
    </w:p>
    <w:p w14:paraId="64F709D4" w14:textId="77777777" w:rsidR="00341C34" w:rsidRDefault="00341C34" w:rsidP="00341C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6F7766">
        <w:rPr>
          <w:rFonts w:ascii="Angsana New" w:hAnsi="Angsana New"/>
          <w:sz w:val="30"/>
          <w:szCs w:val="30"/>
          <w:cs/>
        </w:rPr>
        <w:lastRenderedPageBreak/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</w:t>
      </w:r>
      <w:r w:rsidRPr="006F7766">
        <w:rPr>
          <w:rFonts w:ascii="Angsana New" w:hAnsi="Angsana New"/>
          <w:sz w:val="30"/>
          <w:szCs w:val="30"/>
          <w:cs/>
        </w:rPr>
        <w:br/>
        <w:t>แต่ละประเภทที่สำคัญ มีดังนี้</w:t>
      </w:r>
    </w:p>
    <w:p w14:paraId="7440F217" w14:textId="77777777" w:rsidR="00341C34" w:rsidRPr="00341C34" w:rsidRDefault="00341C34" w:rsidP="00341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7A9441A8" w14:textId="77777777" w:rsidR="00341C34" w:rsidRDefault="00341C34" w:rsidP="00341C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6F7766">
        <w:rPr>
          <w:rFonts w:ascii="Angsana New" w:hAnsi="Angsana New"/>
          <w:i/>
          <w:iCs/>
          <w:sz w:val="30"/>
          <w:szCs w:val="30"/>
          <w:cs/>
        </w:rPr>
        <w:t>สินทรัพย์ที่ได้มาและหนี้สินที่รับมา</w:t>
      </w:r>
    </w:p>
    <w:tbl>
      <w:tblPr>
        <w:tblW w:w="9203" w:type="dxa"/>
        <w:tblInd w:w="558" w:type="dxa"/>
        <w:tblLook w:val="04A0" w:firstRow="1" w:lastRow="0" w:firstColumn="1" w:lastColumn="0" w:noHBand="0" w:noVBand="1"/>
      </w:tblPr>
      <w:tblGrid>
        <w:gridCol w:w="5112"/>
        <w:gridCol w:w="1250"/>
        <w:gridCol w:w="1378"/>
        <w:gridCol w:w="1463"/>
      </w:tblGrid>
      <w:tr w:rsidR="00341C34" w:rsidRPr="006F7766" w14:paraId="00C52630" w14:textId="77777777" w:rsidTr="003E5451">
        <w:tc>
          <w:tcPr>
            <w:tcW w:w="5112" w:type="dxa"/>
          </w:tcPr>
          <w:p w14:paraId="24A7BA0D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50" w:type="dxa"/>
          </w:tcPr>
          <w:p w14:paraId="51994D7A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013E297A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48C9CCDD" w14:textId="77777777" w:rsidR="00341C34" w:rsidRPr="00B20048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00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41C34" w:rsidRPr="006F7766" w14:paraId="59F3D8D2" w14:textId="77777777" w:rsidTr="003E5451">
        <w:tc>
          <w:tcPr>
            <w:tcW w:w="5112" w:type="dxa"/>
          </w:tcPr>
          <w:p w14:paraId="2656AD98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</w:tcPr>
          <w:p w14:paraId="664E75DC" w14:textId="77777777" w:rsidR="00341C34" w:rsidRPr="00B20048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78" w:type="dxa"/>
          </w:tcPr>
          <w:p w14:paraId="6B0C75DD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581287E2" w14:textId="77777777" w:rsidR="00341C34" w:rsidRPr="00B20048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</w:t>
            </w:r>
            <w:r w:rsidRPr="00B200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41C34" w:rsidRPr="006F7766" w14:paraId="5AE924B0" w14:textId="77777777" w:rsidTr="003E5451">
        <w:tc>
          <w:tcPr>
            <w:tcW w:w="5112" w:type="dxa"/>
          </w:tcPr>
          <w:p w14:paraId="7AD1C375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766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50" w:type="dxa"/>
          </w:tcPr>
          <w:p w14:paraId="5C44512B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43EACD97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21DDF412" w14:textId="5CDD3AD7" w:rsidR="00341C34" w:rsidRPr="006F7766" w:rsidRDefault="00BE31F2" w:rsidP="00593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33</w:t>
            </w:r>
            <w:r w:rsidR="00341C34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797</w:t>
            </w:r>
          </w:p>
        </w:tc>
      </w:tr>
      <w:tr w:rsidR="00341C34" w:rsidRPr="006F7766" w14:paraId="2B623567" w14:textId="77777777" w:rsidTr="003E5451">
        <w:tc>
          <w:tcPr>
            <w:tcW w:w="5112" w:type="dxa"/>
          </w:tcPr>
          <w:p w14:paraId="3D315F16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766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การค้าและลูกหนี้อื่น</w:t>
            </w:r>
          </w:p>
        </w:tc>
        <w:tc>
          <w:tcPr>
            <w:tcW w:w="1250" w:type="dxa"/>
          </w:tcPr>
          <w:p w14:paraId="2A199F18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33F915DD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75C89753" w14:textId="2F4464F5" w:rsidR="00341C34" w:rsidRPr="006F7766" w:rsidRDefault="00BE31F2" w:rsidP="00593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9</w:t>
            </w:r>
            <w:r w:rsidR="00341C34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178</w:t>
            </w:r>
          </w:p>
        </w:tc>
      </w:tr>
      <w:tr w:rsidR="00341C34" w:rsidRPr="006F7766" w14:paraId="16507B56" w14:textId="77777777" w:rsidTr="003E5451">
        <w:tc>
          <w:tcPr>
            <w:tcW w:w="5112" w:type="dxa"/>
          </w:tcPr>
          <w:p w14:paraId="71A779C5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50" w:type="dxa"/>
          </w:tcPr>
          <w:p w14:paraId="40F7741A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702DD4E5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294D5206" w14:textId="61CC6534" w:rsidR="00341C34" w:rsidRDefault="00BE31F2" w:rsidP="00593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</w:t>
            </w:r>
            <w:r w:rsidR="00341C34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230</w:t>
            </w:r>
          </w:p>
        </w:tc>
      </w:tr>
      <w:tr w:rsidR="00341C34" w:rsidRPr="006F7766" w14:paraId="51622DF8" w14:textId="77777777" w:rsidTr="003E5451">
        <w:tc>
          <w:tcPr>
            <w:tcW w:w="5112" w:type="dxa"/>
          </w:tcPr>
          <w:p w14:paraId="28984CD6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766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250" w:type="dxa"/>
          </w:tcPr>
          <w:p w14:paraId="75C8893A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29456DF5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67981B74" w14:textId="7FC8F42F" w:rsidR="00341C34" w:rsidRPr="006F7766" w:rsidRDefault="00BE31F2" w:rsidP="00593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6</w:t>
            </w:r>
            <w:r w:rsidR="00341C34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832</w:t>
            </w:r>
          </w:p>
        </w:tc>
      </w:tr>
      <w:tr w:rsidR="00341C34" w:rsidRPr="006F7766" w14:paraId="795680AE" w14:textId="77777777" w:rsidTr="003E5451">
        <w:tc>
          <w:tcPr>
            <w:tcW w:w="5112" w:type="dxa"/>
          </w:tcPr>
          <w:p w14:paraId="3E8A7476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ส่วนปรับปรุงสินทรัพย์เช่าและ</w:t>
            </w:r>
            <w:r w:rsidRPr="006F7766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50" w:type="dxa"/>
          </w:tcPr>
          <w:p w14:paraId="60A2A5E3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5AC2D931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001323F1" w14:textId="25FE9EC9" w:rsidR="00341C34" w:rsidRPr="006F7766" w:rsidRDefault="00BE31F2" w:rsidP="00593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5</w:t>
            </w:r>
            <w:r w:rsidR="00341C34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286</w:t>
            </w:r>
          </w:p>
        </w:tc>
      </w:tr>
      <w:tr w:rsidR="00341C34" w:rsidRPr="006F7766" w14:paraId="21D3100A" w14:textId="77777777" w:rsidTr="003E5451">
        <w:tc>
          <w:tcPr>
            <w:tcW w:w="5112" w:type="dxa"/>
          </w:tcPr>
          <w:p w14:paraId="069392E5" w14:textId="77777777" w:rsidR="00341C34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50" w:type="dxa"/>
          </w:tcPr>
          <w:p w14:paraId="667709DF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7FC29011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661DD722" w14:textId="0C24EC0A" w:rsidR="00341C34" w:rsidRDefault="00BE31F2" w:rsidP="00593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</w:t>
            </w:r>
            <w:r w:rsidR="00341C34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067</w:t>
            </w:r>
          </w:p>
        </w:tc>
      </w:tr>
      <w:tr w:rsidR="00341C34" w:rsidRPr="006F7766" w14:paraId="52EB15D0" w14:textId="77777777" w:rsidTr="003E5451">
        <w:tc>
          <w:tcPr>
            <w:tcW w:w="5112" w:type="dxa"/>
          </w:tcPr>
          <w:p w14:paraId="391B1D8F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766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250" w:type="dxa"/>
          </w:tcPr>
          <w:p w14:paraId="6049CD31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0A51AD44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7A70C2B8" w14:textId="07D913F8" w:rsidR="00341C34" w:rsidRPr="006F7766" w:rsidRDefault="00BE31F2" w:rsidP="00593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260</w:t>
            </w:r>
          </w:p>
        </w:tc>
      </w:tr>
      <w:tr w:rsidR="00341C34" w:rsidRPr="006F7766" w14:paraId="3F706D2B" w14:textId="77777777" w:rsidTr="003E5451">
        <w:tc>
          <w:tcPr>
            <w:tcW w:w="5112" w:type="dxa"/>
          </w:tcPr>
          <w:p w14:paraId="1FB0A7E7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250" w:type="dxa"/>
          </w:tcPr>
          <w:p w14:paraId="57260C81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69BA848E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337C37AB" w14:textId="0C127B4B" w:rsidR="00341C34" w:rsidRPr="006F7766" w:rsidRDefault="00341C34" w:rsidP="00593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right="-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779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1C34" w:rsidRPr="006F7766" w14:paraId="3A05B67A" w14:textId="77777777" w:rsidTr="003E5451">
        <w:tc>
          <w:tcPr>
            <w:tcW w:w="5112" w:type="dxa"/>
          </w:tcPr>
          <w:p w14:paraId="5718E07D" w14:textId="6F5E4844" w:rsidR="00341C34" w:rsidRPr="006F7766" w:rsidRDefault="00E0111D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50" w:type="dxa"/>
          </w:tcPr>
          <w:p w14:paraId="7068FB64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06811F52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229B4729" w14:textId="4FD12ED7" w:rsidR="00341C34" w:rsidRPr="006F7766" w:rsidRDefault="00341C34" w:rsidP="00593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right="-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471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1C34" w:rsidRPr="006F7766" w14:paraId="7FFC9D18" w14:textId="77777777" w:rsidTr="003E5451">
        <w:tc>
          <w:tcPr>
            <w:tcW w:w="5112" w:type="dxa"/>
          </w:tcPr>
          <w:p w14:paraId="08364436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766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250" w:type="dxa"/>
          </w:tcPr>
          <w:p w14:paraId="24E36F96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443C8829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61406F59" w14:textId="0A21A701" w:rsidR="00341C34" w:rsidRPr="00491D6A" w:rsidRDefault="00341C34" w:rsidP="00593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right="-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1D6A">
              <w:rPr>
                <w:rFonts w:ascii="Angsana New" w:hAnsi="Angsana New"/>
                <w:sz w:val="30"/>
                <w:szCs w:val="30"/>
              </w:rPr>
              <w:t>(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238</w:t>
            </w:r>
            <w:r w:rsidRPr="00491D6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1C34" w:rsidRPr="006F7766" w14:paraId="7894225D" w14:textId="77777777" w:rsidTr="003E5451">
        <w:tc>
          <w:tcPr>
            <w:tcW w:w="5112" w:type="dxa"/>
          </w:tcPr>
          <w:p w14:paraId="192393EA" w14:textId="73747D5D" w:rsidR="00341C34" w:rsidRPr="00CC2FB5" w:rsidRDefault="008F67C9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C2FB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ประมาณการหนี้สินไม่หมุนเวียน</w:t>
            </w:r>
            <w:r w:rsidR="00CC2FB5" w:rsidRPr="00CC2FB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สำหรับ</w:t>
            </w:r>
            <w:r w:rsidR="00341C34" w:rsidRPr="00CC2FB5">
              <w:rPr>
                <w:rFonts w:ascii="Angsana New" w:hAnsi="Angsana New"/>
                <w:spacing w:val="-4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50" w:type="dxa"/>
          </w:tcPr>
          <w:p w14:paraId="04EE2498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3EFE919E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47252F4B" w14:textId="660E3F64" w:rsidR="00341C34" w:rsidRPr="00491D6A" w:rsidRDefault="00341C34" w:rsidP="00593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right="-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1D6A">
              <w:rPr>
                <w:rFonts w:ascii="Angsana New" w:hAnsi="Angsana New"/>
                <w:sz w:val="30"/>
                <w:szCs w:val="30"/>
              </w:rPr>
              <w:t>(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892</w:t>
            </w:r>
            <w:r w:rsidRPr="00491D6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1C34" w:rsidRPr="006F7766" w14:paraId="608A7836" w14:textId="77777777" w:rsidTr="003E5451">
        <w:tc>
          <w:tcPr>
            <w:tcW w:w="5112" w:type="dxa"/>
          </w:tcPr>
          <w:p w14:paraId="65F74CFC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7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1250" w:type="dxa"/>
          </w:tcPr>
          <w:p w14:paraId="5B513B7C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8" w:type="dxa"/>
          </w:tcPr>
          <w:p w14:paraId="5663D904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</w:tcPr>
          <w:p w14:paraId="4F89478B" w14:textId="1674B59F" w:rsidR="00341C34" w:rsidRPr="00491D6A" w:rsidRDefault="00BE31F2" w:rsidP="00593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341C34" w:rsidRPr="00491D6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270</w:t>
            </w:r>
          </w:p>
        </w:tc>
      </w:tr>
      <w:tr w:rsidR="00341C34" w:rsidRPr="0025220F" w14:paraId="7F1F8606" w14:textId="77777777" w:rsidTr="003E5451">
        <w:tc>
          <w:tcPr>
            <w:tcW w:w="5112" w:type="dxa"/>
          </w:tcPr>
          <w:p w14:paraId="3B328BDB" w14:textId="77777777" w:rsidR="00341C34" w:rsidRPr="0025220F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220F">
              <w:rPr>
                <w:rFonts w:ascii="Angsana New" w:hAnsi="Angsana New"/>
                <w:sz w:val="30"/>
                <w:szCs w:val="30"/>
                <w:cs/>
              </w:rPr>
              <w:t>ส่วนของผู้ถือหุ้นที่ไม่มีอำนาจควบคุม</w:t>
            </w:r>
          </w:p>
        </w:tc>
        <w:tc>
          <w:tcPr>
            <w:tcW w:w="1250" w:type="dxa"/>
          </w:tcPr>
          <w:p w14:paraId="1D2C1B0A" w14:textId="77777777" w:rsidR="00341C34" w:rsidRPr="0025220F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4016173D" w14:textId="77777777" w:rsidR="00341C34" w:rsidRPr="0025220F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2A865960" w14:textId="5405E66A" w:rsidR="00341C34" w:rsidRPr="0025220F" w:rsidRDefault="00341C34" w:rsidP="00593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right="-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635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1C34" w:rsidRPr="006678B7" w14:paraId="14888451" w14:textId="77777777" w:rsidTr="003E5451">
        <w:tc>
          <w:tcPr>
            <w:tcW w:w="5112" w:type="dxa"/>
          </w:tcPr>
          <w:p w14:paraId="77657F53" w14:textId="77777777" w:rsidR="00341C34" w:rsidRPr="006678B7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78B7">
              <w:rPr>
                <w:rFonts w:ascii="Angsana New" w:hAnsi="Angsana New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1250" w:type="dxa"/>
          </w:tcPr>
          <w:p w14:paraId="0BD289C4" w14:textId="77777777" w:rsidR="00341C34" w:rsidRPr="006678B7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26FBEC5C" w14:textId="77777777" w:rsidR="00341C34" w:rsidRPr="006678B7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29A75C31" w14:textId="105E089D" w:rsidR="00341C34" w:rsidRPr="00491D6A" w:rsidRDefault="00BE31F2" w:rsidP="00593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8</w:t>
            </w:r>
            <w:r w:rsidR="00341C34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365</w:t>
            </w:r>
          </w:p>
        </w:tc>
      </w:tr>
      <w:tr w:rsidR="00341C34" w:rsidRPr="006F7766" w14:paraId="660DFF74" w14:textId="77777777" w:rsidTr="003E5451">
        <w:tc>
          <w:tcPr>
            <w:tcW w:w="5112" w:type="dxa"/>
          </w:tcPr>
          <w:p w14:paraId="5448D9F6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250" w:type="dxa"/>
          </w:tcPr>
          <w:p w14:paraId="09DE9799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8" w:type="dxa"/>
          </w:tcPr>
          <w:p w14:paraId="3B6A8B45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</w:tcPr>
          <w:p w14:paraId="016DA2DF" w14:textId="7967044D" w:rsidR="00341C34" w:rsidRPr="00491D6A" w:rsidRDefault="00BE31F2" w:rsidP="00593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="00341C34" w:rsidRPr="00491D6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</w:tr>
      <w:tr w:rsidR="00A83886" w:rsidRPr="006F7766" w14:paraId="7A3043A6" w14:textId="77777777" w:rsidTr="003E5451">
        <w:tc>
          <w:tcPr>
            <w:tcW w:w="5112" w:type="dxa"/>
          </w:tcPr>
          <w:p w14:paraId="373745B9" w14:textId="77777777" w:rsidR="00A83886" w:rsidRDefault="00A83886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0" w:type="dxa"/>
          </w:tcPr>
          <w:p w14:paraId="5E7A99A1" w14:textId="77777777" w:rsidR="00A83886" w:rsidRPr="006F7766" w:rsidRDefault="00A83886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8" w:type="dxa"/>
          </w:tcPr>
          <w:p w14:paraId="2064A402" w14:textId="77777777" w:rsidR="00A83886" w:rsidRPr="006F7766" w:rsidRDefault="00A83886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</w:tcPr>
          <w:p w14:paraId="4FF4B77E" w14:textId="77777777" w:rsidR="00A83886" w:rsidRDefault="00A83886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41C34" w:rsidRPr="006F7766" w14:paraId="027F0A0E" w14:textId="77777777" w:rsidTr="003E5451">
        <w:tc>
          <w:tcPr>
            <w:tcW w:w="5112" w:type="dxa"/>
          </w:tcPr>
          <w:p w14:paraId="420DF90E" w14:textId="77777777" w:rsidR="00341C34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0" w:type="dxa"/>
          </w:tcPr>
          <w:p w14:paraId="2D187351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8" w:type="dxa"/>
          </w:tcPr>
          <w:p w14:paraId="1E0CAD1D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</w:tcPr>
          <w:p w14:paraId="6759FE56" w14:textId="77777777" w:rsidR="00341C34" w:rsidRPr="00B20048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</w:t>
            </w:r>
            <w:r w:rsidRPr="00B200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41C34" w:rsidRPr="006F7766" w14:paraId="6C12862D" w14:textId="77777777" w:rsidTr="003E5451">
        <w:tc>
          <w:tcPr>
            <w:tcW w:w="5112" w:type="dxa"/>
          </w:tcPr>
          <w:p w14:paraId="5EB16246" w14:textId="77777777" w:rsidR="00341C34" w:rsidRPr="009A57B8" w:rsidRDefault="00341C34" w:rsidP="00016B98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เงินสดส</w:t>
            </w:r>
            <w:r>
              <w:rPr>
                <w:rFonts w:ascii="Angsana New" w:hAnsi="Angsana New"/>
                <w:sz w:val="30"/>
                <w:szCs w:val="30"/>
                <w:cs/>
              </w:rPr>
              <w:t>ุทธิที่ได้มาจากการซื้อบริษัทย่อยทางอ้อม</w:t>
            </w:r>
          </w:p>
        </w:tc>
        <w:tc>
          <w:tcPr>
            <w:tcW w:w="1250" w:type="dxa"/>
          </w:tcPr>
          <w:p w14:paraId="5613F132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5618ECDF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1543FB75" w14:textId="4226F8EC" w:rsidR="00341C34" w:rsidRPr="006F7766" w:rsidRDefault="00BE31F2" w:rsidP="00593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33</w:t>
            </w:r>
            <w:r w:rsidR="00341C34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797</w:t>
            </w:r>
          </w:p>
        </w:tc>
      </w:tr>
      <w:tr w:rsidR="00341C34" w:rsidRPr="006F7766" w14:paraId="0EE082B2" w14:textId="77777777" w:rsidTr="003E5451">
        <w:tc>
          <w:tcPr>
            <w:tcW w:w="5112" w:type="dxa"/>
          </w:tcPr>
          <w:p w14:paraId="1DB261EA" w14:textId="77777777" w:rsidR="00341C34" w:rsidRPr="009A57B8" w:rsidRDefault="00341C34" w:rsidP="00016B98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 w:rsidRPr="009A57B8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</w:p>
        </w:tc>
        <w:tc>
          <w:tcPr>
            <w:tcW w:w="1250" w:type="dxa"/>
          </w:tcPr>
          <w:p w14:paraId="5F630155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743703F9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7DA06F73" w14:textId="748C07DE" w:rsidR="00341C34" w:rsidRPr="006F7766" w:rsidRDefault="00341C34" w:rsidP="00593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right="-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000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1C34" w:rsidRPr="00F84A40" w14:paraId="1AF8A217" w14:textId="77777777" w:rsidTr="003E5451">
        <w:tc>
          <w:tcPr>
            <w:tcW w:w="5112" w:type="dxa"/>
          </w:tcPr>
          <w:p w14:paraId="56029A24" w14:textId="77777777" w:rsidR="00341C34" w:rsidRPr="00514A21" w:rsidRDefault="00341C34" w:rsidP="00016B98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กระแสเงินสดรับ</w:t>
            </w:r>
            <w:r w:rsidRPr="00514A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สุทธิจากการซื้อบริษัทย่อย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ทางอ้อม</w:t>
            </w:r>
          </w:p>
        </w:tc>
        <w:tc>
          <w:tcPr>
            <w:tcW w:w="1250" w:type="dxa"/>
          </w:tcPr>
          <w:p w14:paraId="3CE028C0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7E882723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</w:tcPr>
          <w:p w14:paraId="48525E4E" w14:textId="6386F4CB" w:rsidR="00341C34" w:rsidRPr="00F84A40" w:rsidRDefault="00BE31F2" w:rsidP="00593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="00341C34" w:rsidRPr="00F84A4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797</w:t>
            </w:r>
          </w:p>
        </w:tc>
      </w:tr>
    </w:tbl>
    <w:p w14:paraId="4F6F1855" w14:textId="77777777" w:rsidR="00341C34" w:rsidRPr="008D0D6C" w:rsidRDefault="00341C34" w:rsidP="00341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40555C2" w14:textId="77777777" w:rsidR="00341C34" w:rsidRPr="00423F29" w:rsidRDefault="00341C34" w:rsidP="00341C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i/>
          <w:iCs/>
          <w:sz w:val="30"/>
          <w:szCs w:val="30"/>
        </w:rPr>
      </w:pPr>
      <w:r w:rsidRPr="00423F29">
        <w:rPr>
          <w:rFonts w:ascii="Angsana New" w:hAnsi="Angsana New"/>
          <w:i/>
          <w:iCs/>
          <w:sz w:val="30"/>
          <w:szCs w:val="30"/>
          <w:cs/>
        </w:rPr>
        <w:t>บริษัท อะราวด์ เดอะเวิลด์ จำกัด</w:t>
      </w:r>
    </w:p>
    <w:p w14:paraId="0BB7EE5D" w14:textId="77777777" w:rsidR="00341C34" w:rsidRPr="008D0D6C" w:rsidRDefault="00341C34" w:rsidP="00341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14"/>
          <w:szCs w:val="14"/>
        </w:rPr>
      </w:pPr>
    </w:p>
    <w:p w14:paraId="2A401511" w14:textId="6E3CA865" w:rsidR="00341C34" w:rsidRPr="00DD166F" w:rsidRDefault="00341C34" w:rsidP="00341C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  <w:cs/>
        </w:rPr>
      </w:pPr>
      <w:r w:rsidRPr="006F776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BE31F2" w:rsidRPr="00BE31F2">
        <w:rPr>
          <w:rFonts w:ascii="Angsana New" w:hAnsi="Angsana New"/>
          <w:sz w:val="30"/>
          <w:szCs w:val="30"/>
        </w:rPr>
        <w:t>13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BE31F2" w:rsidRPr="00BE31F2">
        <w:rPr>
          <w:rFonts w:ascii="Angsana New" w:hAnsi="Angsana New"/>
          <w:sz w:val="30"/>
          <w:szCs w:val="30"/>
        </w:rPr>
        <w:t>2563</w:t>
      </w:r>
      <w:r w:rsidRPr="006F7766">
        <w:rPr>
          <w:rFonts w:ascii="Angsana New" w:hAnsi="Angsana New"/>
          <w:sz w:val="30"/>
          <w:szCs w:val="30"/>
          <w:cs/>
        </w:rPr>
        <w:t xml:space="preserve"> กลุ่มบริษัทได้</w:t>
      </w:r>
      <w:r>
        <w:rPr>
          <w:rFonts w:ascii="Angsana New" w:hAnsi="Angsana New"/>
          <w:sz w:val="30"/>
          <w:szCs w:val="30"/>
          <w:cs/>
        </w:rPr>
        <w:t>มาซึ่งอำนาจ</w:t>
      </w:r>
      <w:r w:rsidRPr="006F7766">
        <w:rPr>
          <w:rFonts w:ascii="Angsana New" w:hAnsi="Angsana New"/>
          <w:sz w:val="30"/>
          <w:szCs w:val="30"/>
          <w:cs/>
        </w:rPr>
        <w:t>ควบคุมในบริษัท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2E2B7A">
        <w:rPr>
          <w:rFonts w:ascii="Angsana New" w:hAnsi="Angsana New"/>
          <w:sz w:val="30"/>
          <w:szCs w:val="30"/>
          <w:cs/>
        </w:rPr>
        <w:t>อะราวด์ เดอะเวิลด์ จำกัด</w:t>
      </w:r>
      <w:r>
        <w:rPr>
          <w:rFonts w:ascii="Angsana New" w:hAnsi="Angsana New"/>
          <w:sz w:val="30"/>
          <w:szCs w:val="30"/>
        </w:rPr>
        <w:t xml:space="preserve"> </w:t>
      </w:r>
      <w:r w:rsidRPr="005D05E0">
        <w:rPr>
          <w:rFonts w:ascii="Angsana New" w:hAnsi="Angsana New"/>
          <w:sz w:val="30"/>
          <w:szCs w:val="30"/>
          <w:cs/>
        </w:rPr>
        <w:t>ซึ่งเป็นบริษัทที่ดำเนินธุรกิจเกี่ยวกับการ</w:t>
      </w:r>
      <w:r>
        <w:rPr>
          <w:rFonts w:ascii="Angsana New" w:hAnsi="Angsana New"/>
          <w:sz w:val="30"/>
          <w:szCs w:val="30"/>
          <w:cs/>
        </w:rPr>
        <w:t>นำเที่ยวทั้งในประเทศและต่างประเทศ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โดย</w:t>
      </w:r>
      <w:r w:rsidRPr="00423F29">
        <w:rPr>
          <w:rFonts w:ascii="Angsana New" w:hAnsi="Angsana New"/>
          <w:sz w:val="30"/>
          <w:szCs w:val="30"/>
          <w:cs/>
        </w:rPr>
        <w:t>บริษัทย่อย</w:t>
      </w:r>
      <w:r w:rsidR="00E83878">
        <w:rPr>
          <w:rFonts w:ascii="Angsana New" w:hAnsi="Angsana New" w:hint="cs"/>
          <w:sz w:val="30"/>
          <w:szCs w:val="30"/>
          <w:cs/>
        </w:rPr>
        <w:t>ทางอ้อม</w:t>
      </w:r>
      <w:r w:rsidRPr="00423F29">
        <w:rPr>
          <w:rFonts w:ascii="Angsana New" w:hAnsi="Angsana New"/>
          <w:sz w:val="30"/>
          <w:szCs w:val="30"/>
          <w:cs/>
        </w:rPr>
        <w:t>เข้าซื้อหุ้นสามัญเพิ่มทุนที่ออกใหม่ของบริษัท</w:t>
      </w:r>
      <w:r>
        <w:rPr>
          <w:rFonts w:ascii="Angsana New" w:hAnsi="Angsana New"/>
          <w:sz w:val="30"/>
          <w:szCs w:val="30"/>
          <w:cs/>
        </w:rPr>
        <w:t xml:space="preserve">จำนวน </w:t>
      </w:r>
      <w:r w:rsidR="00BE31F2" w:rsidRPr="00BE31F2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.</w:t>
      </w:r>
      <w:r w:rsidR="00BE31F2" w:rsidRPr="00BE31F2">
        <w:rPr>
          <w:rFonts w:ascii="Angsana New" w:hAnsi="Angsana New"/>
          <w:sz w:val="30"/>
          <w:szCs w:val="30"/>
        </w:rPr>
        <w:t>45</w:t>
      </w:r>
      <w:r w:rsidRPr="00423F29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341C34">
        <w:rPr>
          <w:rFonts w:ascii="Angsana New" w:hAnsi="Angsana New"/>
          <w:spacing w:val="-6"/>
          <w:sz w:val="30"/>
          <w:szCs w:val="30"/>
          <w:cs/>
        </w:rPr>
        <w:t xml:space="preserve">มีผลทำให้กลุ่มบริษัทมีสัดส่วนการถือหุ้นในบริษัทดังกล่าวคิดเป็นสัดส่วนร้อยละ </w:t>
      </w:r>
      <w:r w:rsidR="00BE31F2" w:rsidRPr="00BE31F2">
        <w:rPr>
          <w:rFonts w:ascii="Angsana New" w:hAnsi="Angsana New"/>
          <w:spacing w:val="-6"/>
          <w:sz w:val="30"/>
          <w:szCs w:val="30"/>
        </w:rPr>
        <w:t>49</w:t>
      </w:r>
      <w:r w:rsidRPr="00423F29">
        <w:rPr>
          <w:rFonts w:ascii="Angsana New" w:hAnsi="Angsana New"/>
          <w:sz w:val="30"/>
          <w:szCs w:val="30"/>
          <w:cs/>
        </w:rPr>
        <w:t xml:space="preserve"> </w:t>
      </w:r>
    </w:p>
    <w:p w14:paraId="5D64AF9A" w14:textId="268DBFCA" w:rsidR="00341C34" w:rsidRPr="00EE4A38" w:rsidRDefault="00341C34" w:rsidP="00341C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CD0150">
        <w:rPr>
          <w:rFonts w:ascii="Angsana New" w:hAnsi="Angsana New"/>
          <w:sz w:val="30"/>
          <w:szCs w:val="30"/>
          <w:cs/>
        </w:rPr>
        <w:lastRenderedPageBreak/>
        <w:t>ใน</w:t>
      </w:r>
      <w:r>
        <w:rPr>
          <w:rFonts w:ascii="Angsana New" w:hAnsi="Angsana New"/>
          <w:sz w:val="30"/>
          <w:szCs w:val="30"/>
          <w:cs/>
        </w:rPr>
        <w:t>ระหว่างงวดนับตั้งแต่</w:t>
      </w:r>
      <w:r w:rsidRPr="00CD0150">
        <w:rPr>
          <w:rFonts w:ascii="Angsana New" w:hAnsi="Angsana New"/>
          <w:sz w:val="30"/>
          <w:szCs w:val="30"/>
          <w:cs/>
        </w:rPr>
        <w:t>วันที่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</w:t>
      </w:r>
      <w:r w:rsidR="00BE31F2" w:rsidRPr="00BE31F2">
        <w:rPr>
          <w:rFonts w:ascii="Angsana New" w:hAnsi="Angsana New"/>
          <w:sz w:val="30"/>
          <w:szCs w:val="30"/>
        </w:rPr>
        <w:t>13</w:t>
      </w:r>
      <w:r>
        <w:rPr>
          <w:rFonts w:ascii="Angsana New" w:hAnsi="Angsana New"/>
          <w:sz w:val="30"/>
          <w:szCs w:val="30"/>
        </w:rPr>
        <w:t xml:space="preserve">  </w:t>
      </w:r>
      <w:r>
        <w:rPr>
          <w:rFonts w:ascii="Angsana New" w:hAnsi="Angsana New"/>
          <w:sz w:val="30"/>
          <w:szCs w:val="30"/>
          <w:cs/>
        </w:rPr>
        <w:t xml:space="preserve">กุมภาพันธ์ </w:t>
      </w:r>
      <w:r>
        <w:rPr>
          <w:rFonts w:ascii="Angsana New" w:hAnsi="Angsana New"/>
          <w:sz w:val="30"/>
          <w:szCs w:val="30"/>
        </w:rPr>
        <w:t xml:space="preserve"> </w:t>
      </w:r>
      <w:r w:rsidR="00BE31F2" w:rsidRPr="00BE31F2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 w:rsidRPr="00CD0150">
        <w:rPr>
          <w:rFonts w:ascii="Angsana New" w:hAnsi="Angsana New"/>
          <w:sz w:val="30"/>
          <w:szCs w:val="30"/>
        </w:rPr>
        <w:t xml:space="preserve"> </w:t>
      </w:r>
      <w:r w:rsidRPr="00CD0150">
        <w:rPr>
          <w:rFonts w:ascii="Angsana New" w:hAnsi="Angsana New"/>
          <w:sz w:val="30"/>
          <w:szCs w:val="30"/>
          <w:cs/>
        </w:rPr>
        <w:t>ถึงวันที่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Pr="00CD0150">
        <w:rPr>
          <w:rFonts w:ascii="Angsana New" w:hAnsi="Angsana New"/>
          <w:sz w:val="30"/>
          <w:szCs w:val="30"/>
          <w:cs/>
        </w:rPr>
        <w:t xml:space="preserve"> </w:t>
      </w:r>
      <w:r w:rsidR="00BE31F2" w:rsidRPr="00BE31F2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 มีนาคม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BE31F2" w:rsidRPr="00BE31F2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 </w:t>
      </w:r>
      <w:r w:rsidRPr="006F7766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2E2B7A">
        <w:rPr>
          <w:rFonts w:ascii="Angsana New" w:hAnsi="Angsana New"/>
          <w:sz w:val="30"/>
          <w:szCs w:val="30"/>
          <w:cs/>
        </w:rPr>
        <w:t>อะราวด์</w:t>
      </w:r>
      <w:r>
        <w:rPr>
          <w:rFonts w:ascii="Angsana New" w:hAnsi="Angsana New"/>
          <w:sz w:val="30"/>
          <w:szCs w:val="30"/>
        </w:rPr>
        <w:t xml:space="preserve"> </w:t>
      </w:r>
      <w:r w:rsidRPr="002E2B7A">
        <w:rPr>
          <w:rFonts w:ascii="Angsana New" w:hAnsi="Angsana New"/>
          <w:sz w:val="30"/>
          <w:szCs w:val="30"/>
          <w:cs/>
        </w:rPr>
        <w:t xml:space="preserve"> เดอะเวิลด์ จำกัด</w:t>
      </w:r>
      <w:r>
        <w:rPr>
          <w:rFonts w:ascii="Angsana New" w:hAnsi="Angsana New"/>
          <w:sz w:val="30"/>
          <w:szCs w:val="30"/>
        </w:rPr>
        <w:t xml:space="preserve"> </w:t>
      </w:r>
      <w:r w:rsidRPr="00EE4A38">
        <w:rPr>
          <w:rFonts w:ascii="Angsana New" w:hAnsi="Angsana New"/>
          <w:sz w:val="30"/>
          <w:szCs w:val="30"/>
          <w:cs/>
        </w:rPr>
        <w:t xml:space="preserve">มีรายได้จำนวน </w:t>
      </w:r>
      <w:r w:rsidR="00BE31F2" w:rsidRPr="00BE31F2">
        <w:rPr>
          <w:rFonts w:ascii="Angsana New" w:hAnsi="Angsana New"/>
          <w:sz w:val="30"/>
          <w:szCs w:val="30"/>
        </w:rPr>
        <w:t>11</w:t>
      </w:r>
      <w:r>
        <w:rPr>
          <w:rFonts w:ascii="Angsana New" w:hAnsi="Angsana New"/>
          <w:sz w:val="30"/>
          <w:szCs w:val="30"/>
        </w:rPr>
        <w:t>.</w:t>
      </w:r>
      <w:r w:rsidR="00BE31F2" w:rsidRPr="00BE31F2">
        <w:rPr>
          <w:rFonts w:ascii="Angsana New" w:hAnsi="Angsana New"/>
          <w:sz w:val="30"/>
          <w:szCs w:val="30"/>
        </w:rPr>
        <w:t>16</w:t>
      </w:r>
      <w:r w:rsidRPr="00EE4A38">
        <w:rPr>
          <w:rFonts w:ascii="Angsana New" w:hAnsi="Angsana New"/>
          <w:sz w:val="30"/>
          <w:szCs w:val="30"/>
        </w:rPr>
        <w:t xml:space="preserve"> </w:t>
      </w:r>
      <w:r w:rsidRPr="00EE4A38">
        <w:rPr>
          <w:rFonts w:ascii="Angsana New" w:hAnsi="Angsana New"/>
          <w:sz w:val="30"/>
          <w:szCs w:val="30"/>
          <w:cs/>
        </w:rPr>
        <w:t xml:space="preserve">ล้านบาท และมีขาดทุนจำนวน </w:t>
      </w:r>
      <w:r w:rsidR="00BE31F2" w:rsidRPr="00BE31F2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.</w:t>
      </w:r>
      <w:r w:rsidR="00BE31F2" w:rsidRPr="00BE31F2">
        <w:rPr>
          <w:rFonts w:ascii="Angsana New" w:hAnsi="Angsana New"/>
          <w:sz w:val="30"/>
          <w:szCs w:val="30"/>
        </w:rPr>
        <w:t>11</w:t>
      </w:r>
      <w:r w:rsidRPr="00EE4A38">
        <w:rPr>
          <w:rFonts w:ascii="Angsana New" w:hAnsi="Angsana New"/>
          <w:sz w:val="30"/>
          <w:szCs w:val="30"/>
          <w:cs/>
        </w:rPr>
        <w:t xml:space="preserve"> ล้านบาท ซึ่ง</w:t>
      </w:r>
      <w:r w:rsidRPr="006F7766">
        <w:rPr>
          <w:rFonts w:ascii="Angsana New" w:hAnsi="Angsana New"/>
          <w:sz w:val="30"/>
          <w:szCs w:val="30"/>
          <w:cs/>
        </w:rPr>
        <w:t>รวมเป็นส่วนหนึ่งของผลการดำเนินงานของกลุ่มบริษัท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ฝ่ายบริหารคาดว่าหากกลุ่มบริษัทได้มีการซื้อธุรกิจตั้งแต่วันที่ </w:t>
      </w:r>
      <w:r w:rsidR="00BE31F2" w:rsidRPr="00BE31F2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มกราคม </w:t>
      </w:r>
      <w:r w:rsidR="00BE31F2" w:rsidRPr="00BE31F2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จะมีรายได้จำนวน </w:t>
      </w:r>
      <w:r w:rsidR="00BE31F2" w:rsidRPr="00BE31F2">
        <w:rPr>
          <w:rFonts w:ascii="Angsana New" w:hAnsi="Angsana New"/>
          <w:sz w:val="30"/>
          <w:szCs w:val="30"/>
        </w:rPr>
        <w:t>12</w:t>
      </w:r>
      <w:r>
        <w:rPr>
          <w:rFonts w:ascii="Angsana New" w:hAnsi="Angsana New"/>
          <w:sz w:val="30"/>
          <w:szCs w:val="30"/>
        </w:rPr>
        <w:t>.</w:t>
      </w:r>
      <w:r w:rsidR="00BE31F2" w:rsidRPr="00BE31F2">
        <w:rPr>
          <w:rFonts w:ascii="Angsana New" w:hAnsi="Angsana New"/>
          <w:sz w:val="30"/>
          <w:szCs w:val="30"/>
        </w:rPr>
        <w:t>67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ล้านบาท และมีขาดทุนสำหรับงวดสามเดือนสิ้นสุดวันที่ </w:t>
      </w:r>
      <w:r w:rsidR="00BE31F2" w:rsidRPr="00BE31F2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มีนาคม </w:t>
      </w:r>
      <w:r w:rsidR="00BE31F2" w:rsidRPr="00BE31F2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จำนวน </w:t>
      </w:r>
      <w:r w:rsidR="00BE31F2" w:rsidRPr="00BE31F2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>.</w:t>
      </w:r>
      <w:r w:rsidR="00BE31F2" w:rsidRPr="00BE31F2">
        <w:rPr>
          <w:rFonts w:ascii="Angsana New" w:hAnsi="Angsana New"/>
          <w:sz w:val="30"/>
          <w:szCs w:val="30"/>
        </w:rPr>
        <w:t>05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ล้านบาท</w:t>
      </w:r>
    </w:p>
    <w:p w14:paraId="7AB186A0" w14:textId="77777777" w:rsidR="00341C34" w:rsidRPr="00341C34" w:rsidRDefault="00341C34" w:rsidP="00341C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14"/>
          <w:szCs w:val="14"/>
          <w:cs/>
        </w:rPr>
      </w:pPr>
    </w:p>
    <w:p w14:paraId="0786A69C" w14:textId="77777777" w:rsidR="00341C34" w:rsidRDefault="00341C34" w:rsidP="00341C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6F7766">
        <w:rPr>
          <w:rFonts w:ascii="Angsana New" w:hAnsi="Angsana New"/>
          <w:sz w:val="30"/>
          <w:szCs w:val="30"/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</w:t>
      </w:r>
      <w:r w:rsidRPr="006F7766">
        <w:rPr>
          <w:rFonts w:ascii="Angsana New" w:hAnsi="Angsana New"/>
          <w:sz w:val="30"/>
          <w:szCs w:val="30"/>
          <w:cs/>
        </w:rPr>
        <w:br/>
        <w:t>แต่ละประเภทที่สำคัญ มีดังนี้</w:t>
      </w:r>
    </w:p>
    <w:p w14:paraId="53B25329" w14:textId="77777777" w:rsidR="00341C34" w:rsidRPr="00341C34" w:rsidRDefault="00341C34" w:rsidP="00341C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7"/>
        <w:jc w:val="thaiDistribute"/>
        <w:rPr>
          <w:rFonts w:ascii="Angsana New" w:hAnsi="Angsana New"/>
          <w:sz w:val="14"/>
          <w:szCs w:val="14"/>
        </w:rPr>
      </w:pPr>
    </w:p>
    <w:p w14:paraId="7B2D3757" w14:textId="77777777" w:rsidR="00341C34" w:rsidRDefault="00341C34" w:rsidP="00341C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6F7766">
        <w:rPr>
          <w:rFonts w:ascii="Angsana New" w:hAnsi="Angsana New"/>
          <w:i/>
          <w:iCs/>
          <w:sz w:val="30"/>
          <w:szCs w:val="30"/>
          <w:cs/>
        </w:rPr>
        <w:t>สินทรัพย์ที่ได้มาและหนี้สินที่รับมา</w:t>
      </w:r>
    </w:p>
    <w:tbl>
      <w:tblPr>
        <w:tblW w:w="9270" w:type="dxa"/>
        <w:tblInd w:w="558" w:type="dxa"/>
        <w:tblLook w:val="04A0" w:firstRow="1" w:lastRow="0" w:firstColumn="1" w:lastColumn="0" w:noHBand="0" w:noVBand="1"/>
      </w:tblPr>
      <w:tblGrid>
        <w:gridCol w:w="4584"/>
        <w:gridCol w:w="1213"/>
        <w:gridCol w:w="1583"/>
        <w:gridCol w:w="1890"/>
      </w:tblGrid>
      <w:tr w:rsidR="00341C34" w:rsidRPr="006F7766" w14:paraId="68D1AF57" w14:textId="77777777" w:rsidTr="00DE23F4">
        <w:tc>
          <w:tcPr>
            <w:tcW w:w="4584" w:type="dxa"/>
          </w:tcPr>
          <w:p w14:paraId="10B0F095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1213" w:type="dxa"/>
          </w:tcPr>
          <w:p w14:paraId="6F0A2DDD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3" w:type="dxa"/>
          </w:tcPr>
          <w:p w14:paraId="748E57CA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3CADECA" w14:textId="77777777" w:rsidR="00341C34" w:rsidRPr="00B20048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00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41C34" w:rsidRPr="006F7766" w14:paraId="657F1617" w14:textId="77777777" w:rsidTr="00DE23F4">
        <w:tc>
          <w:tcPr>
            <w:tcW w:w="4584" w:type="dxa"/>
          </w:tcPr>
          <w:p w14:paraId="4F409324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14:paraId="7B59B38D" w14:textId="77777777" w:rsidR="00341C34" w:rsidRPr="00B20048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83" w:type="dxa"/>
          </w:tcPr>
          <w:p w14:paraId="3B4A2282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61A997D" w14:textId="77777777" w:rsidR="00341C34" w:rsidRPr="00B20048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</w:t>
            </w:r>
            <w:r w:rsidRPr="00B200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41C34" w:rsidRPr="006F7766" w14:paraId="1B28C46D" w14:textId="77777777" w:rsidTr="00DE23F4">
        <w:tc>
          <w:tcPr>
            <w:tcW w:w="4584" w:type="dxa"/>
          </w:tcPr>
          <w:p w14:paraId="577F6DB6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766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13" w:type="dxa"/>
          </w:tcPr>
          <w:p w14:paraId="4EA0B489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3" w:type="dxa"/>
          </w:tcPr>
          <w:p w14:paraId="063AC84F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8233EB1" w14:textId="0351CB0E" w:rsidR="00341C34" w:rsidRPr="006F7766" w:rsidRDefault="00BE31F2" w:rsidP="00B16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5</w:t>
            </w:r>
            <w:r w:rsidR="00341C34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580</w:t>
            </w:r>
          </w:p>
        </w:tc>
      </w:tr>
      <w:tr w:rsidR="00341C34" w:rsidRPr="006F7766" w14:paraId="57F7982D" w14:textId="77777777" w:rsidTr="00DE23F4">
        <w:tc>
          <w:tcPr>
            <w:tcW w:w="4584" w:type="dxa"/>
          </w:tcPr>
          <w:p w14:paraId="06043EF3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766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การค้าและลูกหนี้อื่น</w:t>
            </w:r>
          </w:p>
        </w:tc>
        <w:tc>
          <w:tcPr>
            <w:tcW w:w="1213" w:type="dxa"/>
          </w:tcPr>
          <w:p w14:paraId="6BEFB057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3" w:type="dxa"/>
          </w:tcPr>
          <w:p w14:paraId="654CDF0E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1161A31" w14:textId="4363D59A" w:rsidR="00341C34" w:rsidRPr="006F7766" w:rsidRDefault="00BE31F2" w:rsidP="00B16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16</w:t>
            </w:r>
            <w:r w:rsidR="00341C34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662</w:t>
            </w:r>
          </w:p>
        </w:tc>
      </w:tr>
      <w:tr w:rsidR="00341C34" w:rsidRPr="006F7766" w14:paraId="4224E726" w14:textId="77777777" w:rsidTr="00DE23F4">
        <w:tc>
          <w:tcPr>
            <w:tcW w:w="4584" w:type="dxa"/>
          </w:tcPr>
          <w:p w14:paraId="5095D009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766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213" w:type="dxa"/>
          </w:tcPr>
          <w:p w14:paraId="1E5AD35F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3" w:type="dxa"/>
          </w:tcPr>
          <w:p w14:paraId="1D6B9EC8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4B72C22" w14:textId="4CA4CD83" w:rsidR="00341C34" w:rsidRPr="006F7766" w:rsidRDefault="00BE31F2" w:rsidP="00B16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174</w:t>
            </w:r>
          </w:p>
        </w:tc>
      </w:tr>
      <w:tr w:rsidR="00341C34" w:rsidRPr="006F7766" w14:paraId="7939E329" w14:textId="77777777" w:rsidTr="00DE23F4">
        <w:tc>
          <w:tcPr>
            <w:tcW w:w="4584" w:type="dxa"/>
          </w:tcPr>
          <w:p w14:paraId="1CC46BA2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766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13" w:type="dxa"/>
          </w:tcPr>
          <w:p w14:paraId="3661DCA0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3" w:type="dxa"/>
          </w:tcPr>
          <w:p w14:paraId="6359B77F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3E16705" w14:textId="70873FA8" w:rsidR="00341C34" w:rsidRPr="006F7766" w:rsidRDefault="00BE31F2" w:rsidP="00B16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591</w:t>
            </w:r>
          </w:p>
        </w:tc>
      </w:tr>
      <w:tr w:rsidR="00341C34" w:rsidRPr="006F7766" w14:paraId="1E6B21A3" w14:textId="77777777" w:rsidTr="00DE23F4">
        <w:tc>
          <w:tcPr>
            <w:tcW w:w="4584" w:type="dxa"/>
          </w:tcPr>
          <w:p w14:paraId="3CCC8C83" w14:textId="77777777" w:rsidR="00341C34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13" w:type="dxa"/>
          </w:tcPr>
          <w:p w14:paraId="0E3757BB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3" w:type="dxa"/>
          </w:tcPr>
          <w:p w14:paraId="7C2D681D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5000FCD" w14:textId="01E6798E" w:rsidR="00341C34" w:rsidRDefault="00BE31F2" w:rsidP="00B16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  <w:tr w:rsidR="00341C34" w:rsidRPr="006F7766" w14:paraId="78564238" w14:textId="77777777" w:rsidTr="00DE23F4">
        <w:tc>
          <w:tcPr>
            <w:tcW w:w="4584" w:type="dxa"/>
          </w:tcPr>
          <w:p w14:paraId="0EF62EED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766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213" w:type="dxa"/>
          </w:tcPr>
          <w:p w14:paraId="1573033B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3" w:type="dxa"/>
          </w:tcPr>
          <w:p w14:paraId="784FACB2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3A126B2" w14:textId="44889CFE" w:rsidR="00341C34" w:rsidRPr="006F7766" w:rsidRDefault="00BE31F2" w:rsidP="00B16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588</w:t>
            </w:r>
          </w:p>
        </w:tc>
      </w:tr>
      <w:tr w:rsidR="00341C34" w:rsidRPr="006F7766" w14:paraId="6125C7AA" w14:textId="77777777" w:rsidTr="00DE23F4">
        <w:tc>
          <w:tcPr>
            <w:tcW w:w="4584" w:type="dxa"/>
          </w:tcPr>
          <w:p w14:paraId="20374A18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213" w:type="dxa"/>
          </w:tcPr>
          <w:p w14:paraId="042235FE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3" w:type="dxa"/>
          </w:tcPr>
          <w:p w14:paraId="2F7DF863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EAEC0C4" w14:textId="561F2D83" w:rsidR="00341C34" w:rsidRPr="006F7766" w:rsidRDefault="00341C34" w:rsidP="00B16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21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598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1C34" w:rsidRPr="006F7766" w14:paraId="635B290E" w14:textId="77777777" w:rsidTr="00DE23F4">
        <w:tc>
          <w:tcPr>
            <w:tcW w:w="4584" w:type="dxa"/>
          </w:tcPr>
          <w:p w14:paraId="0169A1E6" w14:textId="3D7B3D02" w:rsidR="00341C34" w:rsidRPr="006F7766" w:rsidRDefault="00E0111D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13" w:type="dxa"/>
          </w:tcPr>
          <w:p w14:paraId="4C749F90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3" w:type="dxa"/>
          </w:tcPr>
          <w:p w14:paraId="311A3B32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65DB0F9" w14:textId="18AC145E" w:rsidR="00341C34" w:rsidRPr="006F7766" w:rsidRDefault="00341C34" w:rsidP="00B16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113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1C34" w:rsidRPr="006F7766" w14:paraId="225C99EF" w14:textId="77777777" w:rsidTr="00DE23F4">
        <w:tc>
          <w:tcPr>
            <w:tcW w:w="4584" w:type="dxa"/>
          </w:tcPr>
          <w:p w14:paraId="3B42EDCE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92748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213" w:type="dxa"/>
          </w:tcPr>
          <w:p w14:paraId="11A9CB02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3" w:type="dxa"/>
          </w:tcPr>
          <w:p w14:paraId="39DDD708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E8F1671" w14:textId="131AFAF3" w:rsidR="00341C34" w:rsidRPr="00491D6A" w:rsidRDefault="00341C34" w:rsidP="00B16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1D6A">
              <w:rPr>
                <w:rFonts w:ascii="Angsana New" w:hAnsi="Angsana New"/>
                <w:sz w:val="30"/>
                <w:szCs w:val="30"/>
              </w:rPr>
              <w:t>(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137</w:t>
            </w:r>
            <w:r w:rsidRPr="00491D6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1C34" w:rsidRPr="006F7766" w14:paraId="329AB638" w14:textId="77777777" w:rsidTr="00DE23F4">
        <w:tc>
          <w:tcPr>
            <w:tcW w:w="4584" w:type="dxa"/>
          </w:tcPr>
          <w:p w14:paraId="558A3818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7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1213" w:type="dxa"/>
          </w:tcPr>
          <w:p w14:paraId="3296DB7E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83" w:type="dxa"/>
          </w:tcPr>
          <w:p w14:paraId="606F4464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279FA571" w14:textId="7C8F00C3" w:rsidR="00341C34" w:rsidRPr="00491D6A" w:rsidRDefault="00BE31F2" w:rsidP="00B16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341C3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790</w:t>
            </w:r>
          </w:p>
        </w:tc>
      </w:tr>
      <w:tr w:rsidR="00341C34" w:rsidRPr="0025220F" w14:paraId="3882AED1" w14:textId="77777777" w:rsidTr="00DE23F4">
        <w:tc>
          <w:tcPr>
            <w:tcW w:w="4584" w:type="dxa"/>
          </w:tcPr>
          <w:p w14:paraId="744D57D6" w14:textId="77777777" w:rsidR="00341C34" w:rsidRPr="0025220F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220F">
              <w:rPr>
                <w:rFonts w:ascii="Angsana New" w:hAnsi="Angsana New"/>
                <w:sz w:val="30"/>
                <w:szCs w:val="30"/>
                <w:cs/>
              </w:rPr>
              <w:t>ส่วนของผู้ถือหุ้นที่ไม่มีอำนาจควบคุม</w:t>
            </w:r>
          </w:p>
        </w:tc>
        <w:tc>
          <w:tcPr>
            <w:tcW w:w="1213" w:type="dxa"/>
          </w:tcPr>
          <w:p w14:paraId="562F903F" w14:textId="77777777" w:rsidR="00341C34" w:rsidRPr="0025220F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3" w:type="dxa"/>
          </w:tcPr>
          <w:p w14:paraId="79BDA31D" w14:textId="77777777" w:rsidR="00341C34" w:rsidRPr="0025220F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B2794C1" w14:textId="1A95AA07" w:rsidR="00341C34" w:rsidRPr="0025220F" w:rsidRDefault="00341C34" w:rsidP="00B16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913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1C34" w:rsidRPr="006678B7" w14:paraId="6E86493B" w14:textId="77777777" w:rsidTr="00DE23F4">
        <w:tc>
          <w:tcPr>
            <w:tcW w:w="4584" w:type="dxa"/>
          </w:tcPr>
          <w:p w14:paraId="087967C3" w14:textId="77777777" w:rsidR="00341C34" w:rsidRPr="006678B7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78B7">
              <w:rPr>
                <w:rFonts w:ascii="Angsana New" w:hAnsi="Angsana New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1213" w:type="dxa"/>
          </w:tcPr>
          <w:p w14:paraId="348E6388" w14:textId="77777777" w:rsidR="00341C34" w:rsidRPr="006678B7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3" w:type="dxa"/>
          </w:tcPr>
          <w:p w14:paraId="558D1B04" w14:textId="77777777" w:rsidR="00341C34" w:rsidRPr="006678B7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15254A7" w14:textId="2EBC3594" w:rsidR="00341C34" w:rsidRPr="00491D6A" w:rsidRDefault="00BE31F2" w:rsidP="00B16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1</w:t>
            </w:r>
            <w:r w:rsidR="00341C34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573</w:t>
            </w:r>
          </w:p>
        </w:tc>
      </w:tr>
      <w:tr w:rsidR="00341C34" w:rsidRPr="006F7766" w14:paraId="4923F7D1" w14:textId="77777777" w:rsidTr="00DE23F4">
        <w:tc>
          <w:tcPr>
            <w:tcW w:w="4584" w:type="dxa"/>
          </w:tcPr>
          <w:p w14:paraId="30B44FF9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213" w:type="dxa"/>
          </w:tcPr>
          <w:p w14:paraId="106CE0E5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83" w:type="dxa"/>
          </w:tcPr>
          <w:p w14:paraId="3BFC7813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F97444C" w14:textId="016213EC" w:rsidR="00341C34" w:rsidRPr="00E8179A" w:rsidRDefault="00BE31F2" w:rsidP="00B16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341C34" w:rsidRPr="00E8179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450</w:t>
            </w:r>
          </w:p>
        </w:tc>
      </w:tr>
      <w:tr w:rsidR="00341C34" w:rsidRPr="006F7766" w14:paraId="5F390257" w14:textId="77777777" w:rsidTr="00DE23F4">
        <w:tc>
          <w:tcPr>
            <w:tcW w:w="4584" w:type="dxa"/>
          </w:tcPr>
          <w:p w14:paraId="75231FCC" w14:textId="77777777" w:rsidR="00341C34" w:rsidRDefault="00341C34" w:rsidP="0034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</w:tcPr>
          <w:p w14:paraId="5F87B88A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83" w:type="dxa"/>
          </w:tcPr>
          <w:p w14:paraId="74BF6178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6D0B228A" w14:textId="77777777" w:rsidR="00341C34" w:rsidRDefault="00341C34" w:rsidP="00B16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41C34" w:rsidRPr="006F7766" w14:paraId="52112784" w14:textId="77777777" w:rsidTr="00DE23F4">
        <w:tc>
          <w:tcPr>
            <w:tcW w:w="4584" w:type="dxa"/>
          </w:tcPr>
          <w:p w14:paraId="03E6EF76" w14:textId="77777777" w:rsidR="00341C34" w:rsidRDefault="00341C34" w:rsidP="0034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</w:tcPr>
          <w:p w14:paraId="4D7D2FDF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83" w:type="dxa"/>
          </w:tcPr>
          <w:p w14:paraId="56A26C15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301934F3" w14:textId="77777777" w:rsidR="00341C34" w:rsidRPr="00B20048" w:rsidRDefault="00341C34" w:rsidP="00B16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</w:t>
            </w:r>
            <w:r w:rsidRPr="00B200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41C34" w:rsidRPr="006F7766" w14:paraId="7E2C8A6B" w14:textId="77777777" w:rsidTr="00DE23F4">
        <w:tc>
          <w:tcPr>
            <w:tcW w:w="4584" w:type="dxa"/>
          </w:tcPr>
          <w:p w14:paraId="7725D99A" w14:textId="77777777" w:rsidR="00341C34" w:rsidRPr="009A57B8" w:rsidRDefault="00341C34" w:rsidP="00016B98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  <w:r>
              <w:rPr>
                <w:rFonts w:ascii="Angsana New" w:hAnsi="Angsana New"/>
                <w:sz w:val="30"/>
                <w:szCs w:val="30"/>
                <w:cs/>
              </w:rPr>
              <w:t>ทางอ้อม</w:t>
            </w:r>
          </w:p>
        </w:tc>
        <w:tc>
          <w:tcPr>
            <w:tcW w:w="1213" w:type="dxa"/>
          </w:tcPr>
          <w:p w14:paraId="0219E34F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3" w:type="dxa"/>
          </w:tcPr>
          <w:p w14:paraId="3631F2A4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536461D" w14:textId="0BAFE590" w:rsidR="00341C34" w:rsidRPr="006F7766" w:rsidRDefault="00BE31F2" w:rsidP="00B16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5</w:t>
            </w:r>
            <w:r w:rsidR="00341C34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580</w:t>
            </w:r>
          </w:p>
        </w:tc>
      </w:tr>
      <w:tr w:rsidR="00341C34" w:rsidRPr="006F7766" w14:paraId="79F4AA7E" w14:textId="77777777" w:rsidTr="00DE23F4">
        <w:tc>
          <w:tcPr>
            <w:tcW w:w="4584" w:type="dxa"/>
          </w:tcPr>
          <w:p w14:paraId="0DC71A71" w14:textId="77777777" w:rsidR="00341C34" w:rsidRPr="009A57B8" w:rsidRDefault="00341C34" w:rsidP="00016B98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 w:rsidRPr="009A57B8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</w:p>
        </w:tc>
        <w:tc>
          <w:tcPr>
            <w:tcW w:w="1213" w:type="dxa"/>
          </w:tcPr>
          <w:p w14:paraId="2A4E265C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3" w:type="dxa"/>
          </w:tcPr>
          <w:p w14:paraId="132271F0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B79C7D9" w14:textId="4E586828" w:rsidR="00341C34" w:rsidRPr="006F7766" w:rsidRDefault="00341C34" w:rsidP="00B16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450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1C34" w:rsidRPr="00F84A40" w14:paraId="1010896A" w14:textId="77777777" w:rsidTr="00DE23F4">
        <w:tc>
          <w:tcPr>
            <w:tcW w:w="4584" w:type="dxa"/>
          </w:tcPr>
          <w:p w14:paraId="3A3D9BBC" w14:textId="77777777" w:rsidR="00341C34" w:rsidRPr="00514A21" w:rsidRDefault="00341C34" w:rsidP="00016B98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4A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</w:t>
            </w:r>
            <w:r w:rsidRPr="00514A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สุทธิจากการซื้อบริษัทย่อย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ทางอ้อม</w:t>
            </w:r>
          </w:p>
        </w:tc>
        <w:tc>
          <w:tcPr>
            <w:tcW w:w="1213" w:type="dxa"/>
          </w:tcPr>
          <w:p w14:paraId="688C4DCA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3" w:type="dxa"/>
          </w:tcPr>
          <w:p w14:paraId="69913E0F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406B313" w14:textId="27A31A12" w:rsidR="00341C34" w:rsidRPr="00F84A40" w:rsidRDefault="00BE31F2" w:rsidP="00B16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341C3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130</w:t>
            </w:r>
          </w:p>
        </w:tc>
      </w:tr>
    </w:tbl>
    <w:p w14:paraId="6574731C" w14:textId="77777777" w:rsidR="00341C34" w:rsidRPr="00E8179A" w:rsidRDefault="00341C34" w:rsidP="00341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3400A728" w14:textId="4425E6FA" w:rsidR="00DE23F4" w:rsidRDefault="00435953" w:rsidP="00625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2E147E">
        <w:rPr>
          <w:rFonts w:ascii="Angsana New" w:hAnsi="Angsana New"/>
          <w:i/>
          <w:iCs/>
          <w:sz w:val="28"/>
          <w:szCs w:val="28"/>
        </w:rPr>
        <w:tab/>
      </w:r>
      <w:r w:rsidR="00DE23F4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601A2E08" w14:textId="291432E7" w:rsidR="00435953" w:rsidRPr="00A266E1" w:rsidRDefault="00DE23F4" w:rsidP="004359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lastRenderedPageBreak/>
        <w:tab/>
      </w:r>
      <w:r w:rsidR="00435953" w:rsidRPr="00A266E1">
        <w:rPr>
          <w:rFonts w:ascii="Angsana New" w:hAnsi="Angsana New"/>
          <w:i/>
          <w:iCs/>
          <w:sz w:val="30"/>
          <w:szCs w:val="30"/>
          <w:cs/>
        </w:rPr>
        <w:t>การซื้อ</w:t>
      </w:r>
      <w:r w:rsidR="00625ECC">
        <w:rPr>
          <w:rFonts w:ascii="Angsana New" w:hAnsi="Angsana New" w:hint="cs"/>
          <w:i/>
          <w:iCs/>
          <w:sz w:val="30"/>
          <w:szCs w:val="30"/>
          <w:cs/>
        </w:rPr>
        <w:t>ธุรกิจขอบสนาม</w:t>
      </w:r>
      <w:r w:rsidR="00435953" w:rsidRPr="00A266E1">
        <w:rPr>
          <w:rFonts w:ascii="Angsana New" w:hAnsi="Angsana New"/>
          <w:i/>
          <w:iCs/>
          <w:sz w:val="30"/>
          <w:szCs w:val="30"/>
        </w:rPr>
        <w:t xml:space="preserve">  </w:t>
      </w:r>
    </w:p>
    <w:p w14:paraId="6764D2ED" w14:textId="77777777" w:rsidR="00435953" w:rsidRPr="00185DFA" w:rsidRDefault="00435953" w:rsidP="004359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</w:rPr>
      </w:pPr>
    </w:p>
    <w:p w14:paraId="531AED21" w14:textId="79E718E6" w:rsidR="00435953" w:rsidRDefault="00A37A46" w:rsidP="004359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A266E1">
        <w:rPr>
          <w:rFonts w:ascii="Angsana New" w:hAnsi="Angsana New"/>
          <w:sz w:val="30"/>
          <w:szCs w:val="30"/>
          <w:cs/>
        </w:rPr>
        <w:t xml:space="preserve">ณ </w:t>
      </w:r>
      <w:r w:rsidR="002E147E" w:rsidRPr="00A266E1">
        <w:rPr>
          <w:rFonts w:ascii="Angsana New" w:hAnsi="Angsana New"/>
          <w:sz w:val="30"/>
          <w:szCs w:val="30"/>
          <w:cs/>
        </w:rPr>
        <w:t xml:space="preserve">วันที่ </w:t>
      </w:r>
      <w:r w:rsidR="00F4245F">
        <w:rPr>
          <w:rFonts w:ascii="Angsana New" w:hAnsi="Angsana New"/>
          <w:sz w:val="30"/>
          <w:szCs w:val="30"/>
        </w:rPr>
        <w:t>26</w:t>
      </w:r>
      <w:r w:rsidR="002E147E" w:rsidRPr="00A266E1">
        <w:rPr>
          <w:rFonts w:ascii="Angsana New" w:hAnsi="Angsana New"/>
          <w:sz w:val="30"/>
          <w:szCs w:val="30"/>
        </w:rPr>
        <w:t xml:space="preserve"> </w:t>
      </w:r>
      <w:r w:rsidR="002E147E" w:rsidRPr="00A266E1">
        <w:rPr>
          <w:rFonts w:ascii="Angsana New" w:hAnsi="Angsana New"/>
          <w:sz w:val="30"/>
          <w:szCs w:val="30"/>
          <w:cs/>
        </w:rPr>
        <w:t xml:space="preserve">มีนาคม </w:t>
      </w:r>
      <w:r w:rsidR="00BE31F2" w:rsidRPr="00A266E1">
        <w:rPr>
          <w:rFonts w:ascii="Angsana New" w:hAnsi="Angsana New"/>
          <w:sz w:val="30"/>
          <w:szCs w:val="30"/>
        </w:rPr>
        <w:t>2563</w:t>
      </w:r>
      <w:r w:rsidR="002E147E" w:rsidRPr="00A266E1">
        <w:rPr>
          <w:rFonts w:ascii="Angsana New" w:hAnsi="Angsana New"/>
          <w:sz w:val="30"/>
          <w:szCs w:val="30"/>
        </w:rPr>
        <w:t xml:space="preserve"> </w:t>
      </w:r>
      <w:r w:rsidR="002E147E" w:rsidRPr="00A266E1">
        <w:rPr>
          <w:rFonts w:ascii="Angsana New" w:hAnsi="Angsana New"/>
          <w:sz w:val="30"/>
          <w:szCs w:val="30"/>
          <w:cs/>
        </w:rPr>
        <w:t>บริษัท</w:t>
      </w:r>
      <w:r w:rsidR="008B7221">
        <w:rPr>
          <w:rFonts w:ascii="Angsana New" w:hAnsi="Angsana New" w:hint="cs"/>
          <w:sz w:val="30"/>
          <w:szCs w:val="30"/>
          <w:cs/>
        </w:rPr>
        <w:t xml:space="preserve"> เนชั่น ดิจิทัล จำกัด ซึ่งเป็นบริษัท</w:t>
      </w:r>
      <w:r w:rsidR="002E147E" w:rsidRPr="00A266E1">
        <w:rPr>
          <w:rFonts w:ascii="Angsana New" w:hAnsi="Angsana New"/>
          <w:sz w:val="30"/>
          <w:szCs w:val="30"/>
          <w:cs/>
        </w:rPr>
        <w:t xml:space="preserve">ย่อยได้เข้าทำสัญญาซื้อสิทธิในการใช้ชื่อทางการค้า </w:t>
      </w:r>
      <w:r w:rsidR="002E147E" w:rsidRPr="00A266E1">
        <w:rPr>
          <w:rFonts w:ascii="Angsana New" w:hAnsi="Angsana New"/>
          <w:sz w:val="30"/>
          <w:szCs w:val="30"/>
        </w:rPr>
        <w:t xml:space="preserve">(Trade Name) </w:t>
      </w:r>
      <w:r w:rsidR="002E147E" w:rsidRPr="00A266E1">
        <w:rPr>
          <w:rFonts w:ascii="Angsana New" w:hAnsi="Angsana New"/>
          <w:sz w:val="30"/>
          <w:szCs w:val="30"/>
          <w:cs/>
        </w:rPr>
        <w:t>“ขอบสนาม” และทรัพย์สินที่เกี่ยวข้อง</w:t>
      </w:r>
      <w:r w:rsidR="00625ECC">
        <w:rPr>
          <w:rFonts w:ascii="Angsana New" w:hAnsi="Angsana New" w:hint="cs"/>
          <w:sz w:val="30"/>
          <w:szCs w:val="30"/>
          <w:cs/>
        </w:rPr>
        <w:t>ของส่วนงานธุรกิจขอบสนาม</w:t>
      </w:r>
      <w:r w:rsidR="002E147E" w:rsidRPr="00A266E1">
        <w:rPr>
          <w:rFonts w:ascii="Angsana New" w:hAnsi="Angsana New"/>
          <w:sz w:val="30"/>
          <w:szCs w:val="30"/>
          <w:cs/>
        </w:rPr>
        <w:t xml:space="preserve">จำนวน </w:t>
      </w:r>
      <w:r w:rsidR="00BE31F2" w:rsidRPr="00A266E1">
        <w:rPr>
          <w:rFonts w:ascii="Angsana New" w:hAnsi="Angsana New"/>
          <w:sz w:val="30"/>
          <w:szCs w:val="30"/>
        </w:rPr>
        <w:t>25</w:t>
      </w:r>
      <w:r w:rsidR="002E147E" w:rsidRPr="00A266E1">
        <w:rPr>
          <w:rFonts w:ascii="Angsana New" w:hAnsi="Angsana New"/>
          <w:sz w:val="30"/>
          <w:szCs w:val="30"/>
        </w:rPr>
        <w:t xml:space="preserve"> </w:t>
      </w:r>
      <w:r w:rsidR="002E147E" w:rsidRPr="00A266E1">
        <w:rPr>
          <w:rFonts w:ascii="Angsana New" w:hAnsi="Angsana New"/>
          <w:sz w:val="30"/>
          <w:szCs w:val="30"/>
          <w:cs/>
        </w:rPr>
        <w:t>ล้านบาท</w:t>
      </w:r>
      <w:r w:rsidR="005471D0">
        <w:rPr>
          <w:rFonts w:ascii="Angsana New" w:hAnsi="Angsana New" w:hint="cs"/>
          <w:sz w:val="30"/>
          <w:szCs w:val="30"/>
          <w:cs/>
        </w:rPr>
        <w:t xml:space="preserve"> จาก</w:t>
      </w:r>
      <w:r w:rsidR="005471D0" w:rsidRPr="005471D0">
        <w:rPr>
          <w:rFonts w:ascii="Angsana New" w:hAnsi="Angsana New"/>
          <w:sz w:val="30"/>
          <w:szCs w:val="30"/>
          <w:cs/>
        </w:rPr>
        <w:t>บริษัท สปริงนิวส์ คอร์ปอเรชั่น จำกัด</w:t>
      </w:r>
      <w:r w:rsidR="00435953" w:rsidRPr="00A266E1">
        <w:rPr>
          <w:rFonts w:ascii="Angsana New" w:hAnsi="Angsana New"/>
          <w:sz w:val="30"/>
          <w:szCs w:val="30"/>
          <w:cs/>
        </w:rPr>
        <w:t xml:space="preserve"> </w:t>
      </w:r>
      <w:r w:rsidR="00962F82">
        <w:rPr>
          <w:rFonts w:ascii="Angsana New" w:hAnsi="Angsana New" w:hint="cs"/>
          <w:sz w:val="30"/>
          <w:szCs w:val="30"/>
          <w:cs/>
        </w:rPr>
        <w:t>ซึ่งเป็นบริษัทที่เกี่ยวข้องกัน</w:t>
      </w:r>
    </w:p>
    <w:p w14:paraId="219B342F" w14:textId="5A2DC40B" w:rsidR="00185DFA" w:rsidRPr="00185DFA" w:rsidRDefault="00185DFA" w:rsidP="004359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</w:rPr>
      </w:pPr>
    </w:p>
    <w:p w14:paraId="28C6B316" w14:textId="1402D0EA" w:rsidR="00185DFA" w:rsidRPr="00A266E1" w:rsidRDefault="00185DFA" w:rsidP="004359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 xml:space="preserve">ฝ่ายบริหารคาดว่าหากกลุ่มบริษัทได้มีการซื้อธุรกิจตั้งแต่วันที่ </w:t>
      </w:r>
      <w:r w:rsidRPr="00BE31F2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มกราคม </w:t>
      </w:r>
      <w:r w:rsidRPr="00BE31F2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จะมีรายได้จำนวน </w:t>
      </w:r>
      <w:r w:rsidR="00CE7784">
        <w:rPr>
          <w:rFonts w:ascii="Angsana New" w:hAnsi="Angsana New"/>
          <w:sz w:val="30"/>
          <w:szCs w:val="30"/>
        </w:rPr>
        <w:t>2.55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ล้านบาท และมีขาดทุนสำหรับงวดสามเดือนสิ้นสุดวันที่ </w:t>
      </w:r>
      <w:r w:rsidRPr="00BE31F2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มีนาคม </w:t>
      </w:r>
      <w:r w:rsidRPr="00BE31F2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จำนวน </w:t>
      </w:r>
      <w:r w:rsidR="00CE7784">
        <w:rPr>
          <w:rFonts w:ascii="Angsana New" w:hAnsi="Angsana New"/>
          <w:sz w:val="30"/>
          <w:szCs w:val="30"/>
        </w:rPr>
        <w:t>0.12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ล้านบาท</w:t>
      </w:r>
    </w:p>
    <w:p w14:paraId="5DA25E42" w14:textId="0CBFE9E7" w:rsidR="00435953" w:rsidRPr="00185DFA" w:rsidRDefault="00435953" w:rsidP="009F21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9"/>
        <w:jc w:val="thaiDistribute"/>
        <w:rPr>
          <w:rFonts w:ascii="Angsana New" w:hAnsi="Angsana New"/>
          <w:cs/>
        </w:rPr>
      </w:pPr>
    </w:p>
    <w:p w14:paraId="3906FF77" w14:textId="77777777" w:rsidR="00435953" w:rsidRPr="00A266E1" w:rsidRDefault="00435953" w:rsidP="004359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A266E1">
        <w:rPr>
          <w:rFonts w:ascii="Angsana New" w:hAnsi="Angsana New"/>
          <w:sz w:val="30"/>
          <w:szCs w:val="30"/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</w:t>
      </w:r>
      <w:r w:rsidRPr="00A266E1">
        <w:rPr>
          <w:rFonts w:ascii="Angsana New" w:hAnsi="Angsana New"/>
          <w:sz w:val="30"/>
          <w:szCs w:val="30"/>
          <w:cs/>
        </w:rPr>
        <w:br/>
        <w:t>แต่ละประเภทที่สำคัญ มีดังนี้</w:t>
      </w:r>
    </w:p>
    <w:p w14:paraId="5C834AE0" w14:textId="77777777" w:rsidR="00435953" w:rsidRPr="00185DFA" w:rsidRDefault="00435953" w:rsidP="004359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2"/>
          <w:szCs w:val="22"/>
          <w:cs/>
        </w:rPr>
      </w:pPr>
    </w:p>
    <w:p w14:paraId="33DC5AA1" w14:textId="77777777" w:rsidR="00435953" w:rsidRPr="00A266E1" w:rsidRDefault="00435953" w:rsidP="004359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A266E1">
        <w:rPr>
          <w:rFonts w:ascii="Angsana New" w:hAnsi="Angsana New"/>
          <w:i/>
          <w:iCs/>
          <w:sz w:val="30"/>
          <w:szCs w:val="30"/>
          <w:cs/>
        </w:rPr>
        <w:t>สินทรัพย์ที่ได้มาและหนี้สินที่รับมา</w:t>
      </w:r>
    </w:p>
    <w:tbl>
      <w:tblPr>
        <w:tblW w:w="9196" w:type="dxa"/>
        <w:tblInd w:w="558" w:type="dxa"/>
        <w:tblLook w:val="04A0" w:firstRow="1" w:lastRow="0" w:firstColumn="1" w:lastColumn="0" w:noHBand="0" w:noVBand="1"/>
      </w:tblPr>
      <w:tblGrid>
        <w:gridCol w:w="5112"/>
        <w:gridCol w:w="1250"/>
        <w:gridCol w:w="1218"/>
        <w:gridCol w:w="1616"/>
      </w:tblGrid>
      <w:tr w:rsidR="00435953" w:rsidRPr="00A266E1" w14:paraId="3AE97D1F" w14:textId="77777777" w:rsidTr="00DE23F4">
        <w:tc>
          <w:tcPr>
            <w:tcW w:w="5112" w:type="dxa"/>
          </w:tcPr>
          <w:p w14:paraId="278D9181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50" w:type="dxa"/>
          </w:tcPr>
          <w:p w14:paraId="7D13D27C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7C7EC9F7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271710BA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66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35953" w:rsidRPr="00A266E1" w14:paraId="15546A8F" w14:textId="77777777" w:rsidTr="00DE23F4">
        <w:tc>
          <w:tcPr>
            <w:tcW w:w="5112" w:type="dxa"/>
          </w:tcPr>
          <w:p w14:paraId="2A71E807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</w:tcPr>
          <w:p w14:paraId="6EDF1F3E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8" w:type="dxa"/>
          </w:tcPr>
          <w:p w14:paraId="00BE9167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29DCC3E8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266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5953" w:rsidRPr="00A266E1" w14:paraId="0023B855" w14:textId="77777777" w:rsidTr="00DE23F4">
        <w:tc>
          <w:tcPr>
            <w:tcW w:w="5112" w:type="dxa"/>
          </w:tcPr>
          <w:p w14:paraId="3B8CCBA5" w14:textId="21FD7149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266E1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50" w:type="dxa"/>
          </w:tcPr>
          <w:p w14:paraId="236D5E2C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35C280AC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01CF134A" w14:textId="2FB5D2CA" w:rsidR="00435953" w:rsidRPr="00A266E1" w:rsidRDefault="00BE31F2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66E1">
              <w:rPr>
                <w:rFonts w:ascii="Angsana New" w:hAnsi="Angsana New"/>
                <w:sz w:val="30"/>
                <w:szCs w:val="30"/>
              </w:rPr>
              <w:t>900</w:t>
            </w:r>
          </w:p>
        </w:tc>
      </w:tr>
      <w:tr w:rsidR="00435953" w:rsidRPr="00A266E1" w14:paraId="34E55D29" w14:textId="77777777" w:rsidTr="00DE23F4">
        <w:tc>
          <w:tcPr>
            <w:tcW w:w="5112" w:type="dxa"/>
          </w:tcPr>
          <w:p w14:paraId="75633C11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66E1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50" w:type="dxa"/>
          </w:tcPr>
          <w:p w14:paraId="7B0448EF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6E6EF713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320996A7" w14:textId="6EF9BB01" w:rsidR="00435953" w:rsidRPr="00A266E1" w:rsidRDefault="00AC2BAF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B31AEE">
              <w:rPr>
                <w:rFonts w:ascii="Angsana New" w:hAnsi="Angsana New"/>
                <w:sz w:val="30"/>
                <w:szCs w:val="30"/>
              </w:rPr>
              <w:t>1,001</w:t>
            </w:r>
          </w:p>
        </w:tc>
      </w:tr>
      <w:tr w:rsidR="00435953" w:rsidRPr="00A266E1" w14:paraId="245E05BF" w14:textId="77777777" w:rsidTr="00DE23F4">
        <w:tc>
          <w:tcPr>
            <w:tcW w:w="5112" w:type="dxa"/>
          </w:tcPr>
          <w:p w14:paraId="1A2E8FEE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66E1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250" w:type="dxa"/>
          </w:tcPr>
          <w:p w14:paraId="07544D0B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481C5F96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038BC700" w14:textId="6D2FE94E" w:rsidR="00435953" w:rsidRPr="00A266E1" w:rsidRDefault="00222B24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66E1">
              <w:rPr>
                <w:rFonts w:ascii="Angsana New" w:hAnsi="Angsana New"/>
                <w:sz w:val="30"/>
                <w:szCs w:val="30"/>
              </w:rPr>
              <w:t>(</w:t>
            </w:r>
            <w:r w:rsidR="00BE31F2" w:rsidRPr="00A266E1">
              <w:rPr>
                <w:rFonts w:ascii="Angsana New" w:hAnsi="Angsana New"/>
                <w:sz w:val="30"/>
                <w:szCs w:val="30"/>
              </w:rPr>
              <w:t>2</w:t>
            </w:r>
            <w:r w:rsidR="00AC2BAF">
              <w:rPr>
                <w:rFonts w:ascii="Angsana New" w:hAnsi="Angsana New"/>
                <w:sz w:val="30"/>
                <w:szCs w:val="30"/>
              </w:rPr>
              <w:t>26</w:t>
            </w:r>
            <w:r w:rsidRPr="00A266E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35953" w:rsidRPr="00A266E1" w14:paraId="6EED7DDF" w14:textId="77777777" w:rsidTr="00DE23F4">
        <w:tc>
          <w:tcPr>
            <w:tcW w:w="5112" w:type="dxa"/>
          </w:tcPr>
          <w:p w14:paraId="460F3373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66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1250" w:type="dxa"/>
          </w:tcPr>
          <w:p w14:paraId="50358C0E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</w:tcPr>
          <w:p w14:paraId="314AE7A7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</w:tcPr>
          <w:p w14:paraId="21A5C118" w14:textId="4F480B8C" w:rsidR="00435953" w:rsidRPr="00A266E1" w:rsidRDefault="00BE31F2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66E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31AEE">
              <w:rPr>
                <w:rFonts w:ascii="Angsana New" w:hAnsi="Angsana New"/>
                <w:b/>
                <w:bCs/>
                <w:sz w:val="30"/>
                <w:szCs w:val="30"/>
              </w:rPr>
              <w:t>1,675</w:t>
            </w:r>
          </w:p>
        </w:tc>
      </w:tr>
      <w:tr w:rsidR="00435953" w:rsidRPr="00A266E1" w14:paraId="5EA3A7A2" w14:textId="77777777" w:rsidTr="00DE23F4">
        <w:tc>
          <w:tcPr>
            <w:tcW w:w="5112" w:type="dxa"/>
          </w:tcPr>
          <w:p w14:paraId="2515C780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66E1">
              <w:rPr>
                <w:rFonts w:ascii="Angsana New" w:hAnsi="Angsana New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1250" w:type="dxa"/>
          </w:tcPr>
          <w:p w14:paraId="4F933119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5CCF5D61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1A3E2F27" w14:textId="7644ADDD" w:rsidR="00435953" w:rsidRPr="00A266E1" w:rsidRDefault="00BE31F2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66E1">
              <w:rPr>
                <w:rFonts w:ascii="Angsana New" w:hAnsi="Angsana New"/>
                <w:sz w:val="30"/>
                <w:szCs w:val="30"/>
              </w:rPr>
              <w:t>1</w:t>
            </w:r>
            <w:r w:rsidR="00B31AEE">
              <w:rPr>
                <w:rFonts w:ascii="Angsana New" w:hAnsi="Angsana New"/>
                <w:sz w:val="30"/>
                <w:szCs w:val="30"/>
              </w:rPr>
              <w:t>3,325</w:t>
            </w:r>
          </w:p>
        </w:tc>
      </w:tr>
      <w:tr w:rsidR="00435953" w:rsidRPr="00A266E1" w14:paraId="4C6C5C88" w14:textId="77777777" w:rsidTr="00DE23F4">
        <w:tc>
          <w:tcPr>
            <w:tcW w:w="5112" w:type="dxa"/>
          </w:tcPr>
          <w:p w14:paraId="4762E218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66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250" w:type="dxa"/>
          </w:tcPr>
          <w:p w14:paraId="3788904E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</w:tcPr>
          <w:p w14:paraId="0D14D528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</w:tcPr>
          <w:p w14:paraId="73422AAE" w14:textId="458DDDA9" w:rsidR="00435953" w:rsidRPr="00A266E1" w:rsidRDefault="00BE31F2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66E1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435953" w:rsidRPr="00A266E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266E1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</w:tr>
      <w:tr w:rsidR="00435953" w:rsidRPr="00A266E1" w14:paraId="6C2E36EB" w14:textId="77777777" w:rsidTr="00DE23F4">
        <w:tc>
          <w:tcPr>
            <w:tcW w:w="5112" w:type="dxa"/>
          </w:tcPr>
          <w:p w14:paraId="7426A90A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0" w:type="dxa"/>
          </w:tcPr>
          <w:p w14:paraId="0A2FEA75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</w:tcPr>
          <w:p w14:paraId="6B424DDD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</w:tcPr>
          <w:p w14:paraId="69B1FC70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35953" w:rsidRPr="00A266E1" w14:paraId="0865D1A8" w14:textId="77777777" w:rsidTr="00625ECC">
        <w:tc>
          <w:tcPr>
            <w:tcW w:w="5112" w:type="dxa"/>
          </w:tcPr>
          <w:p w14:paraId="43FDB43B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0" w:type="dxa"/>
          </w:tcPr>
          <w:p w14:paraId="76F813C5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</w:tcPr>
          <w:p w14:paraId="261B72B1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</w:tcPr>
          <w:p w14:paraId="060BA92D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266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5953" w:rsidRPr="00A266E1" w14:paraId="7F98DDB3" w14:textId="77777777" w:rsidTr="00625ECC">
        <w:tc>
          <w:tcPr>
            <w:tcW w:w="5112" w:type="dxa"/>
          </w:tcPr>
          <w:p w14:paraId="4F57A831" w14:textId="056ED936" w:rsidR="00435953" w:rsidRPr="00A266E1" w:rsidRDefault="00435953" w:rsidP="00435953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66E1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 w:rsidR="00625ECC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A266E1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  <w:r w:rsidR="00625EC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25EC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625ECC">
              <w:rPr>
                <w:rFonts w:ascii="Angsana New" w:hAnsi="Angsana New" w:hint="cs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250" w:type="dxa"/>
          </w:tcPr>
          <w:p w14:paraId="70DC4E05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4EAA0576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  <w:tcBorders>
              <w:bottom w:val="double" w:sz="4" w:space="0" w:color="auto"/>
            </w:tcBorders>
          </w:tcPr>
          <w:p w14:paraId="6BA04C37" w14:textId="60DCAE8F" w:rsidR="00435953" w:rsidRPr="00F37020" w:rsidRDefault="00BE31F2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7020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CA1F59" w:rsidRPr="00F3702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37020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</w:tr>
    </w:tbl>
    <w:p w14:paraId="24EF5F04" w14:textId="64FC879C" w:rsidR="00341C34" w:rsidRPr="00185DFA" w:rsidRDefault="00341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p w14:paraId="46EB4B81" w14:textId="74AB1E73" w:rsidR="00F37020" w:rsidRDefault="00F37020" w:rsidP="00F37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ต่อมาเมื่อวันที่ </w:t>
      </w:r>
      <w:r>
        <w:rPr>
          <w:rFonts w:ascii="Angsana New" w:hAnsi="Angsana New"/>
          <w:sz w:val="30"/>
          <w:szCs w:val="30"/>
        </w:rPr>
        <w:t xml:space="preserve">19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>บริษัทย่อย</w:t>
      </w:r>
      <w:r w:rsidR="00D85763">
        <w:rPr>
          <w:rFonts w:ascii="Angsana New" w:hAnsi="Angsana New" w:hint="cs"/>
          <w:sz w:val="30"/>
          <w:szCs w:val="30"/>
          <w:cs/>
        </w:rPr>
        <w:t>ดังกล่าว</w:t>
      </w:r>
      <w:r>
        <w:rPr>
          <w:rFonts w:ascii="Angsana New" w:hAnsi="Angsana New" w:hint="cs"/>
          <w:sz w:val="30"/>
          <w:szCs w:val="30"/>
          <w:cs/>
        </w:rPr>
        <w:t xml:space="preserve">ได้จ่ายชำระค่าซื้อธุรกิจดังกล่าวจำนวน </w:t>
      </w:r>
      <w:r>
        <w:rPr>
          <w:rFonts w:ascii="Angsana New" w:hAnsi="Angsana New"/>
          <w:sz w:val="30"/>
          <w:szCs w:val="30"/>
        </w:rPr>
        <w:t xml:space="preserve">25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 w:rsidR="008F67C9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แล้ว</w:t>
      </w:r>
    </w:p>
    <w:p w14:paraId="742C5D19" w14:textId="77777777" w:rsidR="00F37020" w:rsidRPr="00185DFA" w:rsidRDefault="00F37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3F70DD93" w14:textId="72458F17" w:rsidR="00341C34" w:rsidRDefault="00341C34" w:rsidP="00341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 xml:space="preserve">ตามมาตรฐานการรายงานทางการเงิน ฉบับที่ </w:t>
      </w:r>
      <w:r w:rsidR="00BE31F2" w:rsidRPr="00BE31F2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  <w:cs/>
        </w:rPr>
        <w:t xml:space="preserve"> ผู้บริหารต้องประมาณมูลค่ายุติธรรมของธุรกิจที่ซื้อมา ณ วันที่ซื้อ 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ผู้ซื้อต้องปรับย้อนหลังประมาณการที่เคยรับรู้ไว้ ณ วันที่ซื้อ เพื่อสะท้อนผลของมูลค่าเพิ่มเติมที่ได้รับเกี่ยวกับข้อเท็จจริงและสถานการณ์แวดล้อมที่มีอยู่ ณ วันที่ซื้อ กรณีดังกล่าวการบันทึกบัญชีเกี่ยวกับการซื้อธุรกิจอาจถูกปรับปรุงใหม่</w:t>
      </w:r>
    </w:p>
    <w:p w14:paraId="67F13986" w14:textId="77777777" w:rsidR="00341C34" w:rsidRPr="00185DFA" w:rsidRDefault="00341C34" w:rsidP="00341C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color w:val="FF0000"/>
        </w:rPr>
      </w:pPr>
    </w:p>
    <w:p w14:paraId="2DB4E422" w14:textId="4C7405A3" w:rsidR="00C942BB" w:rsidRDefault="00341C34" w:rsidP="00185D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pacing w:val="-1"/>
          <w:sz w:val="30"/>
          <w:szCs w:val="30"/>
        </w:rPr>
      </w:pPr>
      <w:r w:rsidRPr="00A266E1">
        <w:rPr>
          <w:rFonts w:ascii="Angsana New" w:hAnsi="Angsana New"/>
          <w:spacing w:val="-1"/>
          <w:sz w:val="30"/>
          <w:szCs w:val="30"/>
          <w:cs/>
        </w:rPr>
        <w:t>การมีอำนาจควบคุมในบริษัท</w:t>
      </w:r>
      <w:r w:rsidR="00422669">
        <w:rPr>
          <w:rFonts w:ascii="Angsana New" w:hAnsi="Angsana New" w:hint="cs"/>
          <w:spacing w:val="-1"/>
          <w:sz w:val="30"/>
          <w:szCs w:val="30"/>
          <w:cs/>
        </w:rPr>
        <w:t>ย่อยทางอ้อม</w:t>
      </w:r>
      <w:r w:rsidRPr="00A266E1">
        <w:rPr>
          <w:rFonts w:ascii="Angsana New" w:hAnsi="Angsana New"/>
          <w:spacing w:val="-1"/>
          <w:sz w:val="30"/>
          <w:szCs w:val="30"/>
          <w:cs/>
        </w:rPr>
        <w:t>ที่ซื้อมาทั้ง</w:t>
      </w:r>
      <w:r w:rsidRPr="00A266E1">
        <w:rPr>
          <w:rFonts w:ascii="Angsana New" w:hAnsi="Angsana New"/>
          <w:spacing w:val="-1"/>
          <w:sz w:val="30"/>
          <w:szCs w:val="30"/>
        </w:rPr>
        <w:t xml:space="preserve"> </w:t>
      </w:r>
      <w:r w:rsidR="00BE31F2" w:rsidRPr="00A266E1">
        <w:rPr>
          <w:rFonts w:ascii="Angsana New" w:hAnsi="Angsana New"/>
          <w:spacing w:val="-1"/>
          <w:sz w:val="30"/>
          <w:szCs w:val="30"/>
        </w:rPr>
        <w:t>2</w:t>
      </w:r>
      <w:r w:rsidRPr="00A266E1">
        <w:rPr>
          <w:rFonts w:ascii="Angsana New" w:hAnsi="Angsana New"/>
          <w:spacing w:val="-1"/>
          <w:sz w:val="30"/>
          <w:szCs w:val="30"/>
          <w:cs/>
        </w:rPr>
        <w:t xml:space="preserve"> บริษัท</w:t>
      </w:r>
      <w:r w:rsidR="008C3AD9" w:rsidRPr="00A266E1">
        <w:rPr>
          <w:rFonts w:ascii="Angsana New" w:hAnsi="Angsana New"/>
          <w:spacing w:val="-1"/>
          <w:sz w:val="30"/>
          <w:szCs w:val="30"/>
          <w:cs/>
        </w:rPr>
        <w:t xml:space="preserve"> และ</w:t>
      </w:r>
      <w:r w:rsidR="00422669">
        <w:rPr>
          <w:rFonts w:ascii="Angsana New" w:hAnsi="Angsana New" w:hint="cs"/>
          <w:spacing w:val="-1"/>
          <w:sz w:val="30"/>
          <w:szCs w:val="30"/>
          <w:cs/>
        </w:rPr>
        <w:t>ธุรกิจขอบสนาม</w:t>
      </w:r>
      <w:r w:rsidRPr="00A266E1">
        <w:rPr>
          <w:rFonts w:ascii="Angsana New" w:hAnsi="Angsana New"/>
          <w:spacing w:val="-1"/>
          <w:sz w:val="30"/>
          <w:szCs w:val="30"/>
        </w:rPr>
        <w:t xml:space="preserve"> </w:t>
      </w:r>
      <w:r w:rsidRPr="00A266E1">
        <w:rPr>
          <w:rFonts w:ascii="Angsana New" w:hAnsi="Angsana New"/>
          <w:spacing w:val="-1"/>
          <w:sz w:val="30"/>
          <w:szCs w:val="30"/>
          <w:cs/>
        </w:rPr>
        <w:t>จะทำให้กลุ่มบริษัทสามารถขยายช่องทางการดำเนินงานได้มากขึ้น</w:t>
      </w:r>
    </w:p>
    <w:p w14:paraId="1A092911" w14:textId="6C792566" w:rsidR="009416AE" w:rsidRDefault="009416AE" w:rsidP="00185D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pacing w:val="-1"/>
          <w:sz w:val="30"/>
          <w:szCs w:val="30"/>
        </w:rPr>
      </w:pPr>
    </w:p>
    <w:p w14:paraId="20CD682D" w14:textId="362E6A68" w:rsidR="00341C34" w:rsidRPr="005E6A29" w:rsidRDefault="00341C34" w:rsidP="00341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E6A29">
        <w:rPr>
          <w:rFonts w:ascii="Angsana New" w:hAnsi="Angsana New"/>
          <w:i/>
          <w:iCs/>
          <w:sz w:val="30"/>
          <w:szCs w:val="30"/>
          <w:cs/>
        </w:rPr>
        <w:lastRenderedPageBreak/>
        <w:t>ค่าความนิยม</w:t>
      </w:r>
    </w:p>
    <w:p w14:paraId="03225C98" w14:textId="77777777" w:rsidR="00341C34" w:rsidRPr="00C942BB" w:rsidRDefault="00341C34" w:rsidP="00C942BB">
      <w:pPr>
        <w:pStyle w:val="BodyText2"/>
        <w:spacing w:line="160" w:lineRule="atLeast"/>
        <w:ind w:left="547" w:right="43"/>
      </w:pPr>
    </w:p>
    <w:p w14:paraId="5846E951" w14:textId="77777777" w:rsidR="00341C34" w:rsidRPr="007476C7" w:rsidRDefault="00341C34" w:rsidP="00341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476C7">
        <w:rPr>
          <w:rFonts w:ascii="Angsana New" w:hAnsi="Angsana New"/>
          <w:sz w:val="30"/>
          <w:szCs w:val="30"/>
          <w:cs/>
        </w:rPr>
        <w:t>ค่าความนิยมส่วนใหญ่มาจากการร่วมมือกันซึ่งคาดว่าจะสำเร็จ จากการรวมธุรกิจของกลุ่มบริษัท ทั้งนี้ไม่มีค่าความนิยมที่คาดว่าจะนำมาหักเป็นค่าใช้จ่ายทางภาษีเงินได้</w:t>
      </w:r>
    </w:p>
    <w:p w14:paraId="69E5E3AE" w14:textId="77777777" w:rsidR="00A13E24" w:rsidRPr="00AC365B" w:rsidRDefault="00A13E24" w:rsidP="001A10EB">
      <w:pPr>
        <w:pStyle w:val="BodyText2"/>
        <w:spacing w:line="160" w:lineRule="atLeast"/>
        <w:ind w:left="547" w:right="43"/>
        <w:rPr>
          <w:cs/>
        </w:rPr>
      </w:pPr>
    </w:p>
    <w:p w14:paraId="70EBE2AF" w14:textId="7E9E24C0" w:rsidR="009B28FC" w:rsidRPr="00AC365B" w:rsidRDefault="00F96459" w:rsidP="00C1360D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AC365B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2C0D49E" w14:textId="77777777" w:rsidR="006C56EB" w:rsidRPr="00AC365B" w:rsidRDefault="006C56EB" w:rsidP="006C5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sz w:val="2"/>
          <w:szCs w:val="2"/>
        </w:rPr>
      </w:pPr>
    </w:p>
    <w:p w14:paraId="3E4353C3" w14:textId="77777777" w:rsidR="006C56EB" w:rsidRPr="00E87CED" w:rsidRDefault="006C56EB" w:rsidP="00E87CED">
      <w:pPr>
        <w:pStyle w:val="BodyText2"/>
        <w:spacing w:line="160" w:lineRule="atLeast"/>
        <w:ind w:left="547" w:right="43"/>
      </w:pPr>
    </w:p>
    <w:p w14:paraId="7A772F51" w14:textId="23AA6D44" w:rsidR="00F96459" w:rsidRPr="00AC365B" w:rsidRDefault="00B23D90" w:rsidP="00C4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b/>
          <w:sz w:val="30"/>
          <w:szCs w:val="30"/>
        </w:rPr>
      </w:pPr>
      <w:r w:rsidRPr="00AC365B">
        <w:rPr>
          <w:rFonts w:ascii="Angsana New" w:hAnsi="Angsana New"/>
          <w:b/>
          <w:sz w:val="30"/>
          <w:szCs w:val="30"/>
          <w:cs/>
        </w:rPr>
        <w:t>รายการที่สำคัญ</w:t>
      </w:r>
      <w:r w:rsidR="001C16AC" w:rsidRPr="00AC365B">
        <w:rPr>
          <w:rFonts w:ascii="Angsana New" w:hAnsi="Angsana New"/>
          <w:b/>
          <w:sz w:val="30"/>
          <w:szCs w:val="30"/>
          <w:cs/>
        </w:rPr>
        <w:t>กับ</w:t>
      </w:r>
      <w:r w:rsidR="00E7010C" w:rsidRPr="00AC365B">
        <w:rPr>
          <w:rFonts w:ascii="Angsana New" w:hAnsi="Angsana New"/>
          <w:b/>
          <w:sz w:val="30"/>
          <w:szCs w:val="30"/>
          <w:cs/>
        </w:rPr>
        <w:t>บุคคลหรือ</w:t>
      </w:r>
      <w:r w:rsidR="001C16AC" w:rsidRPr="00AC365B">
        <w:rPr>
          <w:rFonts w:ascii="Angsana New" w:hAnsi="Angsana New"/>
          <w:b/>
          <w:sz w:val="30"/>
          <w:szCs w:val="30"/>
          <w:cs/>
        </w:rPr>
        <w:t>กิจการที่เกี่ยวข้องกัน</w:t>
      </w:r>
      <w:r w:rsidR="00154A65" w:rsidRPr="00AC365B">
        <w:rPr>
          <w:rFonts w:ascii="Angsana New" w:hAnsi="Angsana New"/>
          <w:b/>
          <w:sz w:val="30"/>
          <w:szCs w:val="30"/>
          <w:cs/>
        </w:rPr>
        <w:t>สำหรับ</w:t>
      </w:r>
      <w:r w:rsidR="00CF38DB" w:rsidRPr="00AC365B">
        <w:rPr>
          <w:rFonts w:ascii="Angsana New" w:hAnsi="Angsana New"/>
          <w:b/>
          <w:sz w:val="30"/>
          <w:szCs w:val="30"/>
          <w:cs/>
        </w:rPr>
        <w:t>แต่ละ</w:t>
      </w:r>
      <w:r w:rsidR="005D29FB">
        <w:rPr>
          <w:rFonts w:ascii="Angsana New" w:hAnsi="Angsana New" w:hint="cs"/>
          <w:b/>
          <w:sz w:val="30"/>
          <w:szCs w:val="30"/>
          <w:cs/>
        </w:rPr>
        <w:t>งวด</w:t>
      </w:r>
      <w:r w:rsidR="00F96459" w:rsidRPr="00AC365B">
        <w:rPr>
          <w:rFonts w:ascii="Angsana New" w:hAnsi="Angsana New"/>
          <w:b/>
          <w:sz w:val="30"/>
          <w:szCs w:val="30"/>
          <w:cs/>
        </w:rPr>
        <w:t xml:space="preserve">สิ้นสุดวันที่ </w:t>
      </w:r>
      <w:r w:rsidR="00BE31F2" w:rsidRPr="00BE31F2">
        <w:rPr>
          <w:rFonts w:ascii="Angsana New" w:hAnsi="Angsana New"/>
          <w:bCs/>
          <w:sz w:val="30"/>
          <w:szCs w:val="30"/>
        </w:rPr>
        <w:t>31</w:t>
      </w:r>
      <w:r w:rsidR="006550C5" w:rsidRPr="00AC365B">
        <w:rPr>
          <w:rFonts w:ascii="Angsana New" w:hAnsi="Angsana New"/>
          <w:b/>
          <w:sz w:val="30"/>
          <w:szCs w:val="30"/>
          <w:cs/>
        </w:rPr>
        <w:t xml:space="preserve"> </w:t>
      </w:r>
      <w:r w:rsidR="00E87CED">
        <w:rPr>
          <w:rFonts w:ascii="Angsana New" w:hAnsi="Angsana New"/>
          <w:b/>
          <w:sz w:val="30"/>
          <w:szCs w:val="30"/>
          <w:cs/>
        </w:rPr>
        <w:t>มีนาคม</w:t>
      </w:r>
      <w:r w:rsidR="006550C5" w:rsidRPr="00AC365B">
        <w:rPr>
          <w:rFonts w:ascii="Angsana New" w:hAnsi="Angsana New"/>
          <w:b/>
          <w:sz w:val="30"/>
          <w:szCs w:val="30"/>
          <w:cs/>
        </w:rPr>
        <w:t xml:space="preserve"> </w:t>
      </w:r>
      <w:r w:rsidR="00F96459" w:rsidRPr="00AC365B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14:paraId="5806AD3C" w14:textId="77777777" w:rsidR="000626FF" w:rsidRPr="00E87CED" w:rsidRDefault="000626FF" w:rsidP="00E87CED">
      <w:pPr>
        <w:pStyle w:val="BodyText2"/>
        <w:spacing w:line="160" w:lineRule="atLeast"/>
        <w:ind w:left="547" w:right="43"/>
        <w:rPr>
          <w:cs/>
        </w:rPr>
      </w:pPr>
    </w:p>
    <w:tbl>
      <w:tblPr>
        <w:tblW w:w="923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22"/>
        <w:gridCol w:w="1083"/>
        <w:gridCol w:w="276"/>
        <w:gridCol w:w="1078"/>
        <w:gridCol w:w="270"/>
        <w:gridCol w:w="1075"/>
        <w:gridCol w:w="270"/>
        <w:gridCol w:w="1260"/>
      </w:tblGrid>
      <w:tr w:rsidR="000626FF" w:rsidRPr="005A6DB6" w14:paraId="5621B40F" w14:textId="77777777" w:rsidTr="00073A39">
        <w:trPr>
          <w:tblHeader/>
        </w:trPr>
        <w:tc>
          <w:tcPr>
            <w:tcW w:w="3922" w:type="dxa"/>
          </w:tcPr>
          <w:p w14:paraId="1330C159" w14:textId="77777777" w:rsidR="000626FF" w:rsidRPr="005A6DB6" w:rsidRDefault="000626FF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A6DB6">
              <w:rPr>
                <w:rFonts w:ascii="Angsana New" w:hAnsi="Angsana New"/>
                <w:spacing w:val="2"/>
                <w:sz w:val="30"/>
                <w:szCs w:val="30"/>
              </w:rPr>
              <w:br w:type="page"/>
            </w:r>
          </w:p>
        </w:tc>
        <w:tc>
          <w:tcPr>
            <w:tcW w:w="2437" w:type="dxa"/>
            <w:gridSpan w:val="3"/>
          </w:tcPr>
          <w:p w14:paraId="5076320C" w14:textId="77777777" w:rsidR="000626FF" w:rsidRPr="005A6DB6" w:rsidRDefault="000626FF" w:rsidP="00A6210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16AD178" w14:textId="77777777" w:rsidR="000626FF" w:rsidRPr="005A6DB6" w:rsidRDefault="000626FF" w:rsidP="00A6210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5" w:type="dxa"/>
            <w:gridSpan w:val="3"/>
          </w:tcPr>
          <w:p w14:paraId="59F2E400" w14:textId="77777777" w:rsidR="000626FF" w:rsidRPr="005A6DB6" w:rsidRDefault="000626FF" w:rsidP="00A6210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26FF" w:rsidRPr="005A6DB6" w14:paraId="638CCD2B" w14:textId="77777777" w:rsidTr="00073A39">
        <w:trPr>
          <w:tblHeader/>
        </w:trPr>
        <w:tc>
          <w:tcPr>
            <w:tcW w:w="3922" w:type="dxa"/>
          </w:tcPr>
          <w:p w14:paraId="6605780B" w14:textId="2BC264EB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  <w:r w:rsidRPr="005A6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BE31F2" w:rsidRPr="00BE31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83" w:type="dxa"/>
          </w:tcPr>
          <w:p w14:paraId="7ADB1A9B" w14:textId="4AC1AD5A" w:rsidR="000626FF" w:rsidRPr="005A6DB6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6" w:type="dxa"/>
          </w:tcPr>
          <w:p w14:paraId="429899A1" w14:textId="77777777" w:rsidR="000626FF" w:rsidRPr="005A6DB6" w:rsidRDefault="000626FF" w:rsidP="000626FF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34A8FED" w14:textId="1CF2FB72" w:rsidR="000626FF" w:rsidRPr="005A6DB6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E805A28" w14:textId="77777777" w:rsidR="000626FF" w:rsidRPr="005A6DB6" w:rsidRDefault="000626FF" w:rsidP="000626FF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D0F691A" w14:textId="465BF0C2" w:rsidR="000626FF" w:rsidRPr="005A6DB6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33FE99C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F1AD29" w14:textId="60FD3E1F" w:rsidR="000626FF" w:rsidRPr="005A6DB6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626FF" w:rsidRPr="005A6DB6" w14:paraId="5DD5221D" w14:textId="77777777" w:rsidTr="00073A39">
        <w:trPr>
          <w:tblHeader/>
        </w:trPr>
        <w:tc>
          <w:tcPr>
            <w:tcW w:w="3922" w:type="dxa"/>
          </w:tcPr>
          <w:p w14:paraId="2BA7E235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2" w:type="dxa"/>
            <w:gridSpan w:val="7"/>
          </w:tcPr>
          <w:p w14:paraId="629DE132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26FF" w:rsidRPr="005A6DB6" w14:paraId="24300800" w14:textId="77777777" w:rsidTr="00073A39">
        <w:tc>
          <w:tcPr>
            <w:tcW w:w="3922" w:type="dxa"/>
          </w:tcPr>
          <w:p w14:paraId="17AAB353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83" w:type="dxa"/>
          </w:tcPr>
          <w:p w14:paraId="0AAE3605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585B2080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AFAC1AA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E47791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7CBC33B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0D61D5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6F1972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172D" w:rsidRPr="005A6DB6" w14:paraId="358FF030" w14:textId="77777777" w:rsidTr="00073A39">
        <w:tc>
          <w:tcPr>
            <w:tcW w:w="3922" w:type="dxa"/>
          </w:tcPr>
          <w:p w14:paraId="61AFBCD1" w14:textId="77777777" w:rsidR="00EB172D" w:rsidRPr="005A6DB6" w:rsidRDefault="00EB172D" w:rsidP="00EB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14:paraId="2DEB8F72" w14:textId="06572201" w:rsidR="00EB172D" w:rsidRPr="006A4653" w:rsidRDefault="00EB172D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40EAC302" w14:textId="77777777" w:rsidR="00EB172D" w:rsidRPr="005A6DB6" w:rsidRDefault="00EB172D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947FF38" w14:textId="3BF7AD7B" w:rsidR="00EB172D" w:rsidRPr="006A4653" w:rsidRDefault="00EB172D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16B281" w14:textId="77777777" w:rsidR="00EB172D" w:rsidRPr="005A6DB6" w:rsidRDefault="00EB172D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43CACA51" w14:textId="56D63AF7" w:rsidR="00EB172D" w:rsidRPr="006A4653" w:rsidRDefault="00BE31F2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32</w:t>
            </w:r>
            <w:r w:rsidR="008F4083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197</w:t>
            </w:r>
          </w:p>
        </w:tc>
        <w:tc>
          <w:tcPr>
            <w:tcW w:w="270" w:type="dxa"/>
          </w:tcPr>
          <w:p w14:paraId="55C05BE4" w14:textId="77777777" w:rsidR="00EB172D" w:rsidRPr="005A6DB6" w:rsidRDefault="00EB172D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922B32" w14:textId="629D04D8" w:rsidR="00EB172D" w:rsidRPr="006A4653" w:rsidRDefault="00BE31F2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29</w:t>
            </w:r>
            <w:r w:rsidR="00EB172D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988</w:t>
            </w:r>
          </w:p>
        </w:tc>
      </w:tr>
      <w:tr w:rsidR="00EB172D" w:rsidRPr="005A6DB6" w14:paraId="1DE55937" w14:textId="77777777" w:rsidTr="00073A39">
        <w:tc>
          <w:tcPr>
            <w:tcW w:w="3922" w:type="dxa"/>
          </w:tcPr>
          <w:p w14:paraId="6DFE1ECD" w14:textId="77777777" w:rsidR="00EB172D" w:rsidRPr="005A6DB6" w:rsidRDefault="00EB172D" w:rsidP="00EB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083" w:type="dxa"/>
          </w:tcPr>
          <w:p w14:paraId="48F0959C" w14:textId="57C02CDF" w:rsidR="00EB172D" w:rsidRPr="006A4653" w:rsidRDefault="00EB172D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50A85451" w14:textId="77777777" w:rsidR="00EB172D" w:rsidRPr="005A6DB6" w:rsidRDefault="00EB172D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4B78EAD" w14:textId="1D77C231" w:rsidR="00EB172D" w:rsidRPr="006A4653" w:rsidRDefault="00EB172D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E96839" w14:textId="77777777" w:rsidR="00EB172D" w:rsidRPr="005A6DB6" w:rsidRDefault="00EB172D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455049B1" w14:textId="09735D73" w:rsidR="00EB172D" w:rsidRPr="006A4653" w:rsidRDefault="00BE31F2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915</w:t>
            </w:r>
          </w:p>
        </w:tc>
        <w:tc>
          <w:tcPr>
            <w:tcW w:w="270" w:type="dxa"/>
          </w:tcPr>
          <w:p w14:paraId="3427F639" w14:textId="77777777" w:rsidR="00EB172D" w:rsidRPr="005A6DB6" w:rsidRDefault="00EB172D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1DCA43" w14:textId="70437703" w:rsidR="00EB172D" w:rsidRPr="006A4653" w:rsidRDefault="00BE31F2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441</w:t>
            </w:r>
          </w:p>
        </w:tc>
      </w:tr>
      <w:tr w:rsidR="00EB172D" w:rsidRPr="00E87CED" w14:paraId="4C4AEC0A" w14:textId="77777777" w:rsidTr="00073A39">
        <w:tc>
          <w:tcPr>
            <w:tcW w:w="3922" w:type="dxa"/>
          </w:tcPr>
          <w:p w14:paraId="029C439D" w14:textId="77777777" w:rsidR="00EB172D" w:rsidRPr="005A6DB6" w:rsidRDefault="00EB172D" w:rsidP="00EB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083" w:type="dxa"/>
          </w:tcPr>
          <w:p w14:paraId="3FDA8D17" w14:textId="02863CCF" w:rsidR="00EB172D" w:rsidRPr="006A4653" w:rsidRDefault="00EB172D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3E6387E5" w14:textId="77777777" w:rsidR="00EB172D" w:rsidRPr="005A6DB6" w:rsidRDefault="00EB172D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B613330" w14:textId="3662650B" w:rsidR="00EB172D" w:rsidRPr="006A4653" w:rsidRDefault="00EB172D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F5677E" w14:textId="77777777" w:rsidR="00EB172D" w:rsidRPr="005A6DB6" w:rsidRDefault="00EB172D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23902950" w14:textId="2AC6120F" w:rsidR="00EB172D" w:rsidRPr="006A4653" w:rsidRDefault="001964F6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8DA20D" w14:textId="77777777" w:rsidR="00EB172D" w:rsidRPr="005A6DB6" w:rsidRDefault="00EB172D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8EAB36" w14:textId="5EB09E2D" w:rsidR="00EB172D" w:rsidRPr="006A4653" w:rsidRDefault="00BE31F2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1</w:t>
            </w:r>
            <w:r w:rsidR="00EB172D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539</w:t>
            </w:r>
          </w:p>
        </w:tc>
      </w:tr>
      <w:tr w:rsidR="00EB172D" w:rsidRPr="00250628" w14:paraId="022066EA" w14:textId="77777777" w:rsidTr="00073A39">
        <w:tc>
          <w:tcPr>
            <w:tcW w:w="3922" w:type="dxa"/>
          </w:tcPr>
          <w:p w14:paraId="714E2907" w14:textId="77777777" w:rsidR="00EB172D" w:rsidRPr="005A6DB6" w:rsidRDefault="00EB172D" w:rsidP="00EB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5E88D2E0" w14:textId="72D783D9" w:rsidR="00EB172D" w:rsidRPr="006A4653" w:rsidRDefault="00EB172D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420EB36A" w14:textId="77777777" w:rsidR="00EB172D" w:rsidRPr="005A6DB6" w:rsidRDefault="00EB172D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905D3C2" w14:textId="4800C038" w:rsidR="00EB172D" w:rsidRPr="006A4653" w:rsidRDefault="00EB172D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9982AE" w14:textId="77777777" w:rsidR="00EB172D" w:rsidRPr="005A6DB6" w:rsidRDefault="00EB172D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3F3738CF" w14:textId="49552231" w:rsidR="00EB172D" w:rsidRPr="006A4653" w:rsidRDefault="00BE31F2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770</w:t>
            </w:r>
          </w:p>
        </w:tc>
        <w:tc>
          <w:tcPr>
            <w:tcW w:w="270" w:type="dxa"/>
          </w:tcPr>
          <w:p w14:paraId="448B30BF" w14:textId="77777777" w:rsidR="00EB172D" w:rsidRPr="005A6DB6" w:rsidRDefault="00EB172D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D9D72B" w14:textId="67CF9224" w:rsidR="00EB172D" w:rsidRPr="006A4653" w:rsidRDefault="00EB172D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2FA2" w:rsidRPr="00E87CED" w14:paraId="046FACEE" w14:textId="77777777" w:rsidTr="00073A39">
        <w:tc>
          <w:tcPr>
            <w:tcW w:w="3922" w:type="dxa"/>
          </w:tcPr>
          <w:p w14:paraId="1C3FC8AB" w14:textId="1D9867A5" w:rsidR="00B32FA2" w:rsidRDefault="00B32FA2" w:rsidP="005D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ค่าใช้จ่ายในการ</w:t>
            </w:r>
            <w:r w:rsidR="005D29FB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>
              <w:rPr>
                <w:rFonts w:ascii="Angsana New" w:hAnsi="Angsana New"/>
                <w:sz w:val="30"/>
                <w:szCs w:val="30"/>
                <w:cs/>
              </w:rPr>
              <w:t>และค่าใช้จ่ายในการบริหาร</w:t>
            </w:r>
          </w:p>
        </w:tc>
        <w:tc>
          <w:tcPr>
            <w:tcW w:w="1083" w:type="dxa"/>
          </w:tcPr>
          <w:p w14:paraId="56020064" w14:textId="37E0679B" w:rsidR="00B32FA2" w:rsidRPr="006A4653" w:rsidRDefault="00B32FA2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25D5E5FB" w14:textId="77777777" w:rsidR="00B32FA2" w:rsidRPr="005A6DB6" w:rsidRDefault="00B32FA2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9E48602" w14:textId="34A13AA7" w:rsidR="00B32FA2" w:rsidRPr="006A4653" w:rsidRDefault="00B32FA2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F5BA90" w14:textId="77777777" w:rsidR="00B32FA2" w:rsidRPr="005A6DB6" w:rsidRDefault="00B32FA2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4031D39" w14:textId="361587B6" w:rsidR="00B32FA2" w:rsidRPr="006A4653" w:rsidRDefault="00BE31F2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144</w:t>
            </w:r>
          </w:p>
        </w:tc>
        <w:tc>
          <w:tcPr>
            <w:tcW w:w="270" w:type="dxa"/>
          </w:tcPr>
          <w:p w14:paraId="6684F7BC" w14:textId="77777777" w:rsidR="00B32FA2" w:rsidRPr="005A6DB6" w:rsidRDefault="00B32FA2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20D3F2" w14:textId="01ABCDC9" w:rsidR="00B32FA2" w:rsidRPr="006A4653" w:rsidRDefault="00B32FA2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26FF" w:rsidRPr="005A6DB6" w14:paraId="3953858C" w14:textId="77777777" w:rsidTr="00073A39">
        <w:tc>
          <w:tcPr>
            <w:tcW w:w="3922" w:type="dxa"/>
          </w:tcPr>
          <w:p w14:paraId="4B49DAE9" w14:textId="77777777" w:rsidR="000626FF" w:rsidRPr="008D65F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3" w:type="dxa"/>
          </w:tcPr>
          <w:p w14:paraId="6B5FFC2D" w14:textId="77777777" w:rsidR="000626FF" w:rsidRPr="005D2616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81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6" w:type="dxa"/>
          </w:tcPr>
          <w:p w14:paraId="5C5A3AE3" w14:textId="77777777" w:rsidR="000626FF" w:rsidRPr="005D2616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</w:tcPr>
          <w:p w14:paraId="0C921014" w14:textId="77777777" w:rsidR="000626FF" w:rsidRPr="005D2616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A7F7B2C" w14:textId="77777777" w:rsidR="000626FF" w:rsidRPr="005D2616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5" w:type="dxa"/>
          </w:tcPr>
          <w:p w14:paraId="67A531C1" w14:textId="77777777" w:rsidR="000626FF" w:rsidRPr="005D2616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772B319" w14:textId="77777777" w:rsidR="000626FF" w:rsidRPr="005D2616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64D94D6" w14:textId="77777777" w:rsidR="000626FF" w:rsidRPr="005D2616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626FF" w:rsidRPr="005A6DB6" w14:paraId="2FBA5199" w14:textId="77777777" w:rsidTr="00073A39">
        <w:tc>
          <w:tcPr>
            <w:tcW w:w="3922" w:type="dxa"/>
          </w:tcPr>
          <w:p w14:paraId="5437215A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3" w:type="dxa"/>
          </w:tcPr>
          <w:p w14:paraId="62075D33" w14:textId="77777777" w:rsidR="000626FF" w:rsidRPr="005A6DB6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4F8F4FC2" w14:textId="77777777" w:rsidR="000626FF" w:rsidRPr="005A6DB6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7F3A456" w14:textId="77777777" w:rsidR="000626FF" w:rsidRPr="005A6DB6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F44F6E" w14:textId="77777777" w:rsidR="000626FF" w:rsidRPr="005A6DB6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7F982724" w14:textId="77777777" w:rsidR="000626FF" w:rsidRPr="005A6DB6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229DC5" w14:textId="77777777" w:rsidR="000626FF" w:rsidRPr="005A6DB6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0B54A0" w14:textId="77777777" w:rsidR="000626FF" w:rsidRPr="005A6DB6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728D" w:rsidRPr="005A6DB6" w14:paraId="7B845C12" w14:textId="77777777" w:rsidTr="00073A39">
        <w:tc>
          <w:tcPr>
            <w:tcW w:w="3922" w:type="dxa"/>
          </w:tcPr>
          <w:p w14:paraId="19D91B66" w14:textId="77777777" w:rsidR="005A728D" w:rsidRPr="005A6DB6" w:rsidRDefault="005A728D" w:rsidP="005A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5A6DB6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083" w:type="dxa"/>
          </w:tcPr>
          <w:p w14:paraId="38FCD01A" w14:textId="4FF9C8B7" w:rsidR="005A728D" w:rsidRPr="006A4653" w:rsidRDefault="005A728D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55C84A30" w14:textId="77777777" w:rsidR="005A728D" w:rsidRPr="006A4653" w:rsidRDefault="005A728D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FD2FDFB" w14:textId="791728FA" w:rsidR="005A728D" w:rsidRPr="006A4653" w:rsidRDefault="00BE31F2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179</w:t>
            </w:r>
          </w:p>
        </w:tc>
        <w:tc>
          <w:tcPr>
            <w:tcW w:w="270" w:type="dxa"/>
          </w:tcPr>
          <w:p w14:paraId="5C6691A0" w14:textId="77777777" w:rsidR="005A728D" w:rsidRPr="006A4653" w:rsidRDefault="005A728D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5ED8250" w14:textId="70630D4D" w:rsidR="005A728D" w:rsidRPr="006A4653" w:rsidRDefault="005A728D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AD1313" w14:textId="77777777" w:rsidR="005A728D" w:rsidRPr="005A6DB6" w:rsidRDefault="005A728D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C19BD8" w14:textId="7D1402E3" w:rsidR="005A728D" w:rsidRPr="006A4653" w:rsidRDefault="00BE31F2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179</w:t>
            </w:r>
          </w:p>
        </w:tc>
      </w:tr>
      <w:tr w:rsidR="005A728D" w:rsidRPr="00E87CED" w14:paraId="4234CF55" w14:textId="77777777" w:rsidTr="00073A39">
        <w:tc>
          <w:tcPr>
            <w:tcW w:w="3922" w:type="dxa"/>
          </w:tcPr>
          <w:p w14:paraId="1FCD1DFF" w14:textId="77777777" w:rsidR="005A728D" w:rsidRDefault="005A728D" w:rsidP="005A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1B0488FE" w14:textId="3B44E5DC" w:rsidR="005A728D" w:rsidRDefault="005A728D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18084B72" w14:textId="77777777" w:rsidR="005A728D" w:rsidRPr="006A4653" w:rsidRDefault="005A728D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1431FB8" w14:textId="7D6536E0" w:rsidR="005A728D" w:rsidRPr="006A4653" w:rsidRDefault="00BE31F2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57249E60" w14:textId="77777777" w:rsidR="005A728D" w:rsidRPr="006A4653" w:rsidRDefault="005A728D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32DC9C1F" w14:textId="667435FF" w:rsidR="005A728D" w:rsidRPr="006A4653" w:rsidRDefault="005A728D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5E2388" w14:textId="77777777" w:rsidR="005A728D" w:rsidRPr="005A6DB6" w:rsidRDefault="005A728D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86032E" w14:textId="16DB38A3" w:rsidR="005A728D" w:rsidRPr="006A4653" w:rsidRDefault="005A728D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A728D" w:rsidRPr="00E87CED" w14:paraId="02FF460F" w14:textId="77777777" w:rsidTr="00073A39">
        <w:tc>
          <w:tcPr>
            <w:tcW w:w="3922" w:type="dxa"/>
          </w:tcPr>
          <w:p w14:paraId="7F02BEA0" w14:textId="77777777" w:rsidR="005A728D" w:rsidRPr="005A6DB6" w:rsidRDefault="005A728D" w:rsidP="005A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1083" w:type="dxa"/>
          </w:tcPr>
          <w:p w14:paraId="2757FCA8" w14:textId="05F2C790" w:rsidR="005A728D" w:rsidRDefault="005A728D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75848EAC" w14:textId="77777777" w:rsidR="005A728D" w:rsidRPr="006A4653" w:rsidRDefault="005A728D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9624DEC" w14:textId="6D759E47" w:rsidR="005A728D" w:rsidRPr="006A4653" w:rsidRDefault="00BE31F2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B54573C" w14:textId="77777777" w:rsidR="005A728D" w:rsidRPr="006A4653" w:rsidRDefault="005A728D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7DA3866A" w14:textId="648A52C3" w:rsidR="005A728D" w:rsidRPr="006A4653" w:rsidRDefault="005A728D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6886C0" w14:textId="77777777" w:rsidR="005A728D" w:rsidRPr="005A6DB6" w:rsidRDefault="005A728D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061924" w14:textId="1BC406F0" w:rsidR="005A728D" w:rsidRPr="006A4653" w:rsidRDefault="00BE31F2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B32FA2" w:rsidRPr="00E87CED" w14:paraId="737D9064" w14:textId="77777777" w:rsidTr="00073A39">
        <w:tc>
          <w:tcPr>
            <w:tcW w:w="3922" w:type="dxa"/>
          </w:tcPr>
          <w:p w14:paraId="6CD9C380" w14:textId="048A638E" w:rsidR="00B32FA2" w:rsidRDefault="005D29FB" w:rsidP="00073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ค่าใช้จ่ายในการ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>
              <w:rPr>
                <w:rFonts w:ascii="Angsana New" w:hAnsi="Angsana New"/>
                <w:sz w:val="30"/>
                <w:szCs w:val="30"/>
                <w:cs/>
              </w:rPr>
              <w:t>และค่าใช้จ่ายในการบริหาร</w:t>
            </w:r>
          </w:p>
        </w:tc>
        <w:tc>
          <w:tcPr>
            <w:tcW w:w="1083" w:type="dxa"/>
          </w:tcPr>
          <w:p w14:paraId="792DFD02" w14:textId="026BBBF4" w:rsidR="00B32FA2" w:rsidRDefault="00B32FA2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</w:tcPr>
          <w:p w14:paraId="74502B23" w14:textId="77777777" w:rsidR="00B32FA2" w:rsidRPr="006A4653" w:rsidRDefault="00B32FA2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293CFD5" w14:textId="40635B32" w:rsidR="00B32FA2" w:rsidRPr="006A4653" w:rsidRDefault="00BE31F2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3B98EA6F" w14:textId="77777777" w:rsidR="00B32FA2" w:rsidRPr="006A4653" w:rsidRDefault="00B32FA2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746665CF" w14:textId="41623DAD" w:rsidR="00B32FA2" w:rsidRPr="006A4653" w:rsidRDefault="00B32FA2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75CACF7" w14:textId="77777777" w:rsidR="00B32FA2" w:rsidRPr="005A6DB6" w:rsidRDefault="00B32FA2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642F75" w14:textId="1A787CDA" w:rsidR="00B32FA2" w:rsidRPr="006A4653" w:rsidRDefault="00B32FA2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BADAE7E" w14:textId="77777777" w:rsidR="00073A39" w:rsidRDefault="00073A39">
      <w:r>
        <w:br w:type="page"/>
      </w:r>
    </w:p>
    <w:tbl>
      <w:tblPr>
        <w:tblW w:w="923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22"/>
        <w:gridCol w:w="1083"/>
        <w:gridCol w:w="276"/>
        <w:gridCol w:w="1078"/>
        <w:gridCol w:w="270"/>
        <w:gridCol w:w="1075"/>
        <w:gridCol w:w="270"/>
        <w:gridCol w:w="1260"/>
      </w:tblGrid>
      <w:tr w:rsidR="00422669" w:rsidRPr="00E87CED" w14:paraId="53771D2D" w14:textId="77777777" w:rsidTr="00B33A4C">
        <w:tc>
          <w:tcPr>
            <w:tcW w:w="3922" w:type="dxa"/>
          </w:tcPr>
          <w:p w14:paraId="09CA2DB0" w14:textId="77777777" w:rsidR="00422669" w:rsidRPr="008F1532" w:rsidRDefault="00422669" w:rsidP="00422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7" w:type="dxa"/>
            <w:gridSpan w:val="3"/>
          </w:tcPr>
          <w:p w14:paraId="6B18C1D3" w14:textId="59001C10" w:rsidR="00422669" w:rsidRPr="000B79C3" w:rsidRDefault="00422669" w:rsidP="00422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FD0B6B0" w14:textId="77777777" w:rsidR="00422669" w:rsidRPr="006A4653" w:rsidRDefault="00422669" w:rsidP="00422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5" w:type="dxa"/>
            <w:gridSpan w:val="3"/>
          </w:tcPr>
          <w:p w14:paraId="6A8034D1" w14:textId="74416D72" w:rsidR="00422669" w:rsidRDefault="00422669" w:rsidP="00422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2669" w:rsidRPr="00E87CED" w14:paraId="26C35AA0" w14:textId="77777777" w:rsidTr="00073A39">
        <w:tc>
          <w:tcPr>
            <w:tcW w:w="3922" w:type="dxa"/>
          </w:tcPr>
          <w:p w14:paraId="1BA72CBA" w14:textId="46587981" w:rsidR="00422669" w:rsidRPr="008F1532" w:rsidRDefault="00422669" w:rsidP="00422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  <w:r w:rsidRPr="005A6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BE31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83" w:type="dxa"/>
          </w:tcPr>
          <w:p w14:paraId="776BAC31" w14:textId="352C77B4" w:rsidR="00422669" w:rsidRPr="006A4653" w:rsidRDefault="00422669" w:rsidP="00422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6" w:type="dxa"/>
          </w:tcPr>
          <w:p w14:paraId="78B9BEB8" w14:textId="77777777" w:rsidR="00422669" w:rsidRPr="006A4653" w:rsidRDefault="00422669" w:rsidP="00422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8D6A0D8" w14:textId="05F915E0" w:rsidR="00422669" w:rsidRPr="000B79C3" w:rsidRDefault="00422669" w:rsidP="00422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CE525A8" w14:textId="77777777" w:rsidR="00422669" w:rsidRPr="006A4653" w:rsidRDefault="00422669" w:rsidP="00422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DE277CB" w14:textId="3FC8F1EA" w:rsidR="00422669" w:rsidRPr="006A4653" w:rsidRDefault="00422669" w:rsidP="00422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41A97D1" w14:textId="77777777" w:rsidR="00422669" w:rsidRPr="005A6DB6" w:rsidRDefault="00422669" w:rsidP="00422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3EE426" w14:textId="1AF5790C" w:rsidR="00422669" w:rsidRDefault="00422669" w:rsidP="00422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22669" w:rsidRPr="00E87CED" w14:paraId="4E9E7C64" w14:textId="77777777" w:rsidTr="00B33A4C">
        <w:tc>
          <w:tcPr>
            <w:tcW w:w="3922" w:type="dxa"/>
          </w:tcPr>
          <w:p w14:paraId="2F787748" w14:textId="77777777" w:rsidR="00422669" w:rsidRPr="008F1532" w:rsidRDefault="00422669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2" w:type="dxa"/>
            <w:gridSpan w:val="7"/>
          </w:tcPr>
          <w:p w14:paraId="02A9FEBE" w14:textId="21E5D9BA" w:rsidR="00422669" w:rsidRDefault="00422669" w:rsidP="00422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26FF" w:rsidRPr="00E87CED" w14:paraId="064EC17C" w14:textId="77777777" w:rsidTr="00073A39">
        <w:tc>
          <w:tcPr>
            <w:tcW w:w="3922" w:type="dxa"/>
          </w:tcPr>
          <w:p w14:paraId="45833CD1" w14:textId="616E9DEE" w:rsid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F15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3" w:type="dxa"/>
          </w:tcPr>
          <w:p w14:paraId="56C0F2F8" w14:textId="77777777" w:rsidR="000626FF" w:rsidRPr="006A4653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4335F427" w14:textId="77777777" w:rsidR="000626FF" w:rsidRPr="006A4653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7E450C4" w14:textId="77777777" w:rsidR="000626FF" w:rsidRPr="000B79C3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CFB2573" w14:textId="77777777" w:rsidR="000626FF" w:rsidRPr="006A4653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29D89A19" w14:textId="77777777" w:rsidR="000626FF" w:rsidRPr="006A4653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59C8B71" w14:textId="77777777" w:rsidR="000626FF" w:rsidRPr="005A6DB6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9E7081" w14:textId="77777777" w:rsidR="000626FF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26FF" w:rsidRPr="00E87CED" w14:paraId="22BE7F89" w14:textId="77777777" w:rsidTr="00073A39">
        <w:tc>
          <w:tcPr>
            <w:tcW w:w="3922" w:type="dxa"/>
          </w:tcPr>
          <w:p w14:paraId="16616381" w14:textId="77777777" w:rsid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14:paraId="3132FAD8" w14:textId="6F395261" w:rsidR="000626FF" w:rsidRDefault="00BE31F2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12</w:t>
            </w:r>
            <w:r w:rsidR="00222B24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181</w:t>
            </w:r>
          </w:p>
        </w:tc>
        <w:tc>
          <w:tcPr>
            <w:tcW w:w="276" w:type="dxa"/>
          </w:tcPr>
          <w:p w14:paraId="0BCE060A" w14:textId="77777777" w:rsidR="000626FF" w:rsidRPr="005A6DB6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9CA71BD" w14:textId="341685AE" w:rsidR="000626FF" w:rsidRDefault="00BE31F2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5</w:t>
            </w:r>
            <w:r w:rsidR="000626FF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322</w:t>
            </w:r>
          </w:p>
        </w:tc>
        <w:tc>
          <w:tcPr>
            <w:tcW w:w="270" w:type="dxa"/>
          </w:tcPr>
          <w:p w14:paraId="667A6422" w14:textId="77777777" w:rsidR="000626FF" w:rsidRPr="005A6DB6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0604B97" w14:textId="375AC16B" w:rsidR="000626FF" w:rsidRDefault="00BE31F2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5</w:t>
            </w:r>
            <w:r w:rsidR="00222B24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659</w:t>
            </w:r>
          </w:p>
        </w:tc>
        <w:tc>
          <w:tcPr>
            <w:tcW w:w="270" w:type="dxa"/>
          </w:tcPr>
          <w:p w14:paraId="09408E2A" w14:textId="77777777" w:rsidR="000626FF" w:rsidRPr="005A6DB6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9A9E7B" w14:textId="6FFC21CB" w:rsidR="000626FF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83838" w:rsidRPr="00E87CED" w14:paraId="45471F86" w14:textId="77777777" w:rsidTr="00073A39">
        <w:tc>
          <w:tcPr>
            <w:tcW w:w="3922" w:type="dxa"/>
          </w:tcPr>
          <w:p w14:paraId="66281E43" w14:textId="4A25B85C" w:rsidR="00C83838" w:rsidRPr="005A6DB6" w:rsidRDefault="00C83838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083" w:type="dxa"/>
          </w:tcPr>
          <w:p w14:paraId="2C1DEBD3" w14:textId="59489E1D" w:rsidR="00C83838" w:rsidRDefault="00BE31F2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582</w:t>
            </w:r>
          </w:p>
        </w:tc>
        <w:tc>
          <w:tcPr>
            <w:tcW w:w="276" w:type="dxa"/>
          </w:tcPr>
          <w:p w14:paraId="12ECBE52" w14:textId="77777777" w:rsidR="00C83838" w:rsidRPr="005A6DB6" w:rsidRDefault="00C83838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F4DF9E7" w14:textId="241E7844" w:rsidR="00C83838" w:rsidRDefault="00C83838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D78C98B" w14:textId="77777777" w:rsidR="00C83838" w:rsidRPr="005A6DB6" w:rsidRDefault="00C83838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DD89CEE" w14:textId="1816F98A" w:rsidR="00C83838" w:rsidRDefault="00BE31F2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270" w:type="dxa"/>
          </w:tcPr>
          <w:p w14:paraId="2A094296" w14:textId="77777777" w:rsidR="00C83838" w:rsidRPr="005A6DB6" w:rsidRDefault="00C83838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4C2C2A" w14:textId="3DC03FDA" w:rsidR="00C83838" w:rsidRDefault="00C83838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32FA2" w:rsidRPr="00E87CED" w14:paraId="6A62691B" w14:textId="77777777" w:rsidTr="00073A39">
        <w:tc>
          <w:tcPr>
            <w:tcW w:w="3922" w:type="dxa"/>
          </w:tcPr>
          <w:p w14:paraId="5B159432" w14:textId="5C671104" w:rsidR="00B32FA2" w:rsidRPr="005A6DB6" w:rsidRDefault="00B32FA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65E3242B" w14:textId="3FF28AC9" w:rsidR="00B32FA2" w:rsidRDefault="00BE31F2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276" w:type="dxa"/>
          </w:tcPr>
          <w:p w14:paraId="55EF75F0" w14:textId="77777777" w:rsidR="00B32FA2" w:rsidRPr="005A6DB6" w:rsidRDefault="00B32FA2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E8C5CBD" w14:textId="7904A8FB" w:rsidR="00B32FA2" w:rsidRDefault="00B32FA2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CEB5B9" w14:textId="77777777" w:rsidR="00B32FA2" w:rsidRPr="005A6DB6" w:rsidRDefault="00B32FA2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A1E45BD" w14:textId="181AC261" w:rsidR="00B32FA2" w:rsidRDefault="00BE31F2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270" w:type="dxa"/>
          </w:tcPr>
          <w:p w14:paraId="16661ABC" w14:textId="77777777" w:rsidR="00B32FA2" w:rsidRPr="005A6DB6" w:rsidRDefault="00B32FA2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1C652D" w14:textId="42D39FEB" w:rsidR="00B32FA2" w:rsidRDefault="00B32FA2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2FA2" w:rsidRPr="00E87CED" w14:paraId="2057BB44" w14:textId="77777777" w:rsidTr="00073A39">
        <w:tc>
          <w:tcPr>
            <w:tcW w:w="3922" w:type="dxa"/>
          </w:tcPr>
          <w:p w14:paraId="72989DB5" w14:textId="6B4C2A95" w:rsidR="00B32FA2" w:rsidRDefault="005D29FB" w:rsidP="00073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ค่าใช้จ่ายในการ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>
              <w:rPr>
                <w:rFonts w:ascii="Angsana New" w:hAnsi="Angsana New"/>
                <w:sz w:val="30"/>
                <w:szCs w:val="30"/>
                <w:cs/>
              </w:rPr>
              <w:t>และค่าใช้จ่ายในการบริหาร</w:t>
            </w:r>
          </w:p>
        </w:tc>
        <w:tc>
          <w:tcPr>
            <w:tcW w:w="1083" w:type="dxa"/>
          </w:tcPr>
          <w:p w14:paraId="63E70BF5" w14:textId="4B99CB61" w:rsidR="00B32FA2" w:rsidRDefault="00BE31F2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8</w:t>
            </w:r>
            <w:r w:rsidR="00C83838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268</w:t>
            </w:r>
          </w:p>
        </w:tc>
        <w:tc>
          <w:tcPr>
            <w:tcW w:w="276" w:type="dxa"/>
          </w:tcPr>
          <w:p w14:paraId="31C2A2BA" w14:textId="77777777" w:rsidR="00B32FA2" w:rsidRPr="005A6DB6" w:rsidRDefault="00B32FA2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2E9828E" w14:textId="633409D4" w:rsidR="00B32FA2" w:rsidRDefault="00BE31F2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7</w:t>
            </w:r>
            <w:r w:rsidR="00B32FA2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251</w:t>
            </w:r>
          </w:p>
        </w:tc>
        <w:tc>
          <w:tcPr>
            <w:tcW w:w="270" w:type="dxa"/>
          </w:tcPr>
          <w:p w14:paraId="234231EB" w14:textId="77777777" w:rsidR="00B32FA2" w:rsidRPr="005A6DB6" w:rsidRDefault="00B32FA2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3D81BDEB" w14:textId="2225B9E7" w:rsidR="00B32FA2" w:rsidRDefault="00B32FA2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5FA708" w14:textId="77777777" w:rsidR="00B32FA2" w:rsidRPr="005A6DB6" w:rsidRDefault="00B32FA2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979C66" w14:textId="32491992" w:rsidR="00B32FA2" w:rsidRDefault="00B32FA2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26FF" w:rsidRPr="00E87CED" w14:paraId="7C1AE54D" w14:textId="77777777" w:rsidTr="00073A39">
        <w:tc>
          <w:tcPr>
            <w:tcW w:w="3922" w:type="dxa"/>
          </w:tcPr>
          <w:p w14:paraId="60B7DABF" w14:textId="77777777" w:rsid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3" w:type="dxa"/>
          </w:tcPr>
          <w:p w14:paraId="084FB053" w14:textId="2AA8D1C7" w:rsidR="000626FF" w:rsidRDefault="00C83838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742C18F2" w14:textId="77777777" w:rsidR="000626FF" w:rsidRPr="005A6DB6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AC5EFFA" w14:textId="3FB012A6" w:rsidR="000626FF" w:rsidRDefault="00BE31F2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</w:t>
            </w:r>
            <w:r w:rsidR="000626FF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051</w:t>
            </w:r>
          </w:p>
        </w:tc>
        <w:tc>
          <w:tcPr>
            <w:tcW w:w="270" w:type="dxa"/>
          </w:tcPr>
          <w:p w14:paraId="76943198" w14:textId="77777777" w:rsidR="000626FF" w:rsidRPr="005A6DB6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2E3F8403" w14:textId="321FD26F" w:rsidR="000626FF" w:rsidRDefault="00B32FA2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B8413A" w14:textId="77777777" w:rsidR="000626FF" w:rsidRPr="005A6DB6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AB3B9E" w14:textId="7C4A43DD" w:rsidR="000626FF" w:rsidRDefault="00BE31F2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</w:t>
            </w:r>
            <w:r w:rsidR="000626FF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051</w:t>
            </w:r>
          </w:p>
        </w:tc>
      </w:tr>
      <w:tr w:rsidR="000626FF" w:rsidRPr="00E87CED" w14:paraId="6717AF0F" w14:textId="77777777" w:rsidTr="00073A39">
        <w:tc>
          <w:tcPr>
            <w:tcW w:w="3922" w:type="dxa"/>
          </w:tcPr>
          <w:p w14:paraId="2EDBB110" w14:textId="77777777" w:rsidR="000626FF" w:rsidRPr="008D65F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3" w:type="dxa"/>
          </w:tcPr>
          <w:p w14:paraId="3D24707B" w14:textId="77777777" w:rsidR="000626FF" w:rsidRPr="005D2616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6" w:type="dxa"/>
          </w:tcPr>
          <w:p w14:paraId="39FBE4F8" w14:textId="77777777" w:rsidR="000626FF" w:rsidRPr="005D2616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</w:tcPr>
          <w:p w14:paraId="0F8BC01C" w14:textId="77777777" w:rsidR="000626FF" w:rsidRPr="005D2616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F55A69E" w14:textId="77777777" w:rsidR="000626FF" w:rsidRPr="005D2616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5" w:type="dxa"/>
          </w:tcPr>
          <w:p w14:paraId="13E6014C" w14:textId="77777777" w:rsidR="000626FF" w:rsidRPr="005D2616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95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9CC8ADC" w14:textId="77777777" w:rsidR="000626FF" w:rsidRPr="005D2616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6F81A5A" w14:textId="77777777" w:rsidR="000626FF" w:rsidRPr="00E87CED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26FF" w:rsidRPr="00E87CED" w14:paraId="098405EF" w14:textId="77777777" w:rsidTr="00073A39">
        <w:trPr>
          <w:trHeight w:val="80"/>
        </w:trPr>
        <w:tc>
          <w:tcPr>
            <w:tcW w:w="3922" w:type="dxa"/>
          </w:tcPr>
          <w:p w14:paraId="12A3AD6A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3" w:type="dxa"/>
          </w:tcPr>
          <w:p w14:paraId="2C40829E" w14:textId="77777777" w:rsidR="000626FF" w:rsidRPr="00250628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6" w:type="dxa"/>
          </w:tcPr>
          <w:p w14:paraId="41DFA956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C701C16" w14:textId="77777777" w:rsidR="000626FF" w:rsidRPr="00250628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3F25BA6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73B2B91B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743DCA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734753" w14:textId="77777777" w:rsidR="000626FF" w:rsidRPr="005A6DB6" w:rsidRDefault="000626FF" w:rsidP="00E8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26FF" w:rsidRPr="00E87CED" w14:paraId="4BE9D924" w14:textId="77777777" w:rsidTr="00073A39">
        <w:trPr>
          <w:trHeight w:val="80"/>
        </w:trPr>
        <w:tc>
          <w:tcPr>
            <w:tcW w:w="3922" w:type="dxa"/>
          </w:tcPr>
          <w:p w14:paraId="28E45FF1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3" w:type="dxa"/>
          </w:tcPr>
          <w:p w14:paraId="5C416A47" w14:textId="77777777" w:rsidR="000626FF" w:rsidRPr="00250628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6" w:type="dxa"/>
          </w:tcPr>
          <w:p w14:paraId="54971BCE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4128AE6" w14:textId="77777777" w:rsidR="000626FF" w:rsidRPr="00250628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166763F6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7729602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F182B3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2FDACD" w14:textId="77777777" w:rsidR="000626FF" w:rsidRPr="005A6DB6" w:rsidRDefault="000626FF" w:rsidP="00E8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26FF" w:rsidRPr="00E87CED" w14:paraId="77F87BA4" w14:textId="77777777" w:rsidTr="00073A39">
        <w:trPr>
          <w:trHeight w:val="80"/>
        </w:trPr>
        <w:tc>
          <w:tcPr>
            <w:tcW w:w="3922" w:type="dxa"/>
          </w:tcPr>
          <w:p w14:paraId="653C1EC8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A6DB6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083" w:type="dxa"/>
          </w:tcPr>
          <w:p w14:paraId="4E75BD4A" w14:textId="6A5E1EC7" w:rsidR="000626FF" w:rsidRPr="004D5281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19</w:t>
            </w:r>
            <w:r w:rsidR="002F42F1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938</w:t>
            </w:r>
          </w:p>
        </w:tc>
        <w:tc>
          <w:tcPr>
            <w:tcW w:w="276" w:type="dxa"/>
          </w:tcPr>
          <w:p w14:paraId="15EBA989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CD3A498" w14:textId="18AF8436" w:rsidR="000626FF" w:rsidRPr="004D5281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16</w:t>
            </w:r>
            <w:r w:rsidR="000626FF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270" w:type="dxa"/>
          </w:tcPr>
          <w:p w14:paraId="2E5E1B0F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B40DEFF" w14:textId="37990AEC" w:rsidR="000626FF" w:rsidRPr="004D5281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10</w:t>
            </w:r>
            <w:r w:rsidR="002F42F1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521</w:t>
            </w:r>
          </w:p>
        </w:tc>
        <w:tc>
          <w:tcPr>
            <w:tcW w:w="270" w:type="dxa"/>
          </w:tcPr>
          <w:p w14:paraId="32B7C098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6446AF" w14:textId="6186256F" w:rsidR="000626FF" w:rsidRPr="004D5281" w:rsidRDefault="00BE31F2" w:rsidP="00E8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5</w:t>
            </w:r>
            <w:r w:rsidR="000626FF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850</w:t>
            </w:r>
          </w:p>
        </w:tc>
      </w:tr>
      <w:tr w:rsidR="000626FF" w:rsidRPr="00E87CED" w14:paraId="10EE9020" w14:textId="77777777" w:rsidTr="00073A39">
        <w:tc>
          <w:tcPr>
            <w:tcW w:w="3922" w:type="dxa"/>
          </w:tcPr>
          <w:p w14:paraId="12AC3B24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74659197" w14:textId="370B1021" w:rsidR="000626FF" w:rsidRPr="004D5281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791</w:t>
            </w:r>
          </w:p>
        </w:tc>
        <w:tc>
          <w:tcPr>
            <w:tcW w:w="276" w:type="dxa"/>
          </w:tcPr>
          <w:p w14:paraId="778F52ED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506D3EB7" w14:textId="02DD1915" w:rsidR="000626FF" w:rsidRPr="004D5281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657</w:t>
            </w:r>
          </w:p>
        </w:tc>
        <w:tc>
          <w:tcPr>
            <w:tcW w:w="270" w:type="dxa"/>
          </w:tcPr>
          <w:p w14:paraId="0A0BCC9F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01B5B6F3" w14:textId="64EC20B7" w:rsidR="000626FF" w:rsidRPr="004D5281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529</w:t>
            </w:r>
          </w:p>
        </w:tc>
        <w:tc>
          <w:tcPr>
            <w:tcW w:w="270" w:type="dxa"/>
          </w:tcPr>
          <w:p w14:paraId="33382AD2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CCF8A05" w14:textId="0F926ADE" w:rsidR="000626FF" w:rsidRPr="004D5281" w:rsidRDefault="00BE31F2" w:rsidP="00E8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182</w:t>
            </w:r>
          </w:p>
        </w:tc>
      </w:tr>
      <w:tr w:rsidR="000626FF" w:rsidRPr="00E87CED" w14:paraId="09C8F5B3" w14:textId="77777777" w:rsidTr="00073A39">
        <w:tc>
          <w:tcPr>
            <w:tcW w:w="3922" w:type="dxa"/>
          </w:tcPr>
          <w:p w14:paraId="2B1BD8D8" w14:textId="77777777" w:rsidR="000626FF" w:rsidRPr="00B36B83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6B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665A994E" w14:textId="66AA6C5C" w:rsidR="000626FF" w:rsidRPr="00B36B83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2F42F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729</w:t>
            </w:r>
          </w:p>
        </w:tc>
        <w:tc>
          <w:tcPr>
            <w:tcW w:w="276" w:type="dxa"/>
          </w:tcPr>
          <w:p w14:paraId="3CB82013" w14:textId="77777777" w:rsidR="000626FF" w:rsidRPr="00B36B83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7EB35177" w14:textId="6E3548D2" w:rsidR="000626FF" w:rsidRPr="00B36B83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="000626FF" w:rsidRPr="00B36B8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927</w:t>
            </w:r>
          </w:p>
        </w:tc>
        <w:tc>
          <w:tcPr>
            <w:tcW w:w="270" w:type="dxa"/>
          </w:tcPr>
          <w:p w14:paraId="404936E5" w14:textId="77777777" w:rsidR="000626FF" w:rsidRPr="00B36B83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53CBC1FC" w14:textId="4778F5F3" w:rsidR="000626FF" w:rsidRPr="00B36B83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2F42F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050</w:t>
            </w:r>
          </w:p>
        </w:tc>
        <w:tc>
          <w:tcPr>
            <w:tcW w:w="270" w:type="dxa"/>
          </w:tcPr>
          <w:p w14:paraId="4ADDD5BC" w14:textId="77777777" w:rsidR="000626FF" w:rsidRPr="00B36B83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B5D6A6F" w14:textId="234BBD3B" w:rsidR="000626FF" w:rsidRPr="00E87CED" w:rsidRDefault="00BE31F2" w:rsidP="00E8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0626FF" w:rsidRPr="00E87CE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032</w:t>
            </w:r>
          </w:p>
        </w:tc>
      </w:tr>
    </w:tbl>
    <w:p w14:paraId="6DC014D7" w14:textId="6DE3544B" w:rsidR="000626FF" w:rsidRDefault="00062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FFA7E75" w14:textId="3BB948E3" w:rsidR="00E87CED" w:rsidRPr="00525E5B" w:rsidRDefault="00E87CED" w:rsidP="00AE6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525E5B">
        <w:rPr>
          <w:rFonts w:ascii="Angsana New" w:hAnsi="Angsana New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BE31F2" w:rsidRPr="00BE31F2">
        <w:rPr>
          <w:rFonts w:ascii="Angsana New" w:hAnsi="Angsana New"/>
          <w:sz w:val="30"/>
          <w:szCs w:val="30"/>
        </w:rPr>
        <w:t>31</w:t>
      </w:r>
      <w:r w:rsidRPr="00525E5B">
        <w:rPr>
          <w:rFonts w:ascii="Angsana New" w:hAnsi="Angsana New"/>
          <w:sz w:val="30"/>
          <w:szCs w:val="30"/>
          <w:cs/>
        </w:rPr>
        <w:t xml:space="preserve"> มีนาคม </w:t>
      </w:r>
      <w:r w:rsidR="00BE31F2" w:rsidRPr="00BE31F2">
        <w:rPr>
          <w:rFonts w:ascii="Angsana New" w:hAnsi="Angsana New"/>
          <w:sz w:val="30"/>
          <w:szCs w:val="30"/>
        </w:rPr>
        <w:t>2563</w:t>
      </w:r>
      <w:r w:rsidRPr="00525E5B">
        <w:rPr>
          <w:rFonts w:ascii="Angsana New" w:hAnsi="Angsana New"/>
          <w:sz w:val="30"/>
          <w:szCs w:val="30"/>
          <w:cs/>
        </w:rPr>
        <w:t xml:space="preserve"> และ </w:t>
      </w:r>
      <w:r w:rsidR="00BE31F2" w:rsidRPr="00BE31F2">
        <w:rPr>
          <w:rFonts w:ascii="Angsana New" w:hAnsi="Angsana New"/>
          <w:sz w:val="30"/>
          <w:szCs w:val="30"/>
        </w:rPr>
        <w:t>31</w:t>
      </w:r>
      <w:r w:rsidRPr="00525E5B">
        <w:rPr>
          <w:rFonts w:ascii="Angsana New" w:hAnsi="Angsana New"/>
          <w:sz w:val="30"/>
          <w:szCs w:val="30"/>
        </w:rPr>
        <w:t xml:space="preserve"> </w:t>
      </w:r>
      <w:r w:rsidRPr="00525E5B">
        <w:rPr>
          <w:rFonts w:ascii="Angsana New" w:hAnsi="Angsana New"/>
          <w:sz w:val="30"/>
          <w:szCs w:val="30"/>
          <w:cs/>
        </w:rPr>
        <w:t xml:space="preserve">ธันวาคม </w:t>
      </w:r>
      <w:r w:rsidR="00BE31F2" w:rsidRPr="00BE31F2">
        <w:rPr>
          <w:rFonts w:ascii="Angsana New" w:hAnsi="Angsana New"/>
          <w:sz w:val="30"/>
          <w:szCs w:val="30"/>
        </w:rPr>
        <w:t>2562</w:t>
      </w:r>
      <w:r w:rsidRPr="00525E5B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7366743F" w14:textId="77777777" w:rsidR="00F96459" w:rsidRPr="006A0479" w:rsidRDefault="00F96459" w:rsidP="001519D1">
      <w:pPr>
        <w:rPr>
          <w:sz w:val="28"/>
          <w:szCs w:val="28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2"/>
        <w:gridCol w:w="1164"/>
        <w:gridCol w:w="290"/>
        <w:gridCol w:w="1050"/>
        <w:gridCol w:w="9"/>
        <w:gridCol w:w="290"/>
        <w:gridCol w:w="1110"/>
        <w:gridCol w:w="241"/>
        <w:gridCol w:w="1084"/>
      </w:tblGrid>
      <w:tr w:rsidR="002E36B1" w:rsidRPr="00AC365B" w14:paraId="36FDF816" w14:textId="77777777" w:rsidTr="00073A39">
        <w:tc>
          <w:tcPr>
            <w:tcW w:w="3942" w:type="dxa"/>
          </w:tcPr>
          <w:p w14:paraId="3C86941E" w14:textId="4F81F62F" w:rsidR="002E36B1" w:rsidRPr="00AC365B" w:rsidRDefault="002E36B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2513" w:type="dxa"/>
            <w:gridSpan w:val="4"/>
          </w:tcPr>
          <w:p w14:paraId="11ED06DD" w14:textId="77777777" w:rsidR="002E36B1" w:rsidRPr="00AC365B" w:rsidRDefault="002E36B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4D2CF618" w14:textId="77777777" w:rsidR="002E36B1" w:rsidRPr="00AC365B" w:rsidRDefault="002E36B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5" w:type="dxa"/>
            <w:gridSpan w:val="3"/>
          </w:tcPr>
          <w:p w14:paraId="50E9DE32" w14:textId="77777777" w:rsidR="002E36B1" w:rsidRPr="00AC365B" w:rsidRDefault="002E36B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26FF" w:rsidRPr="00AC365B" w14:paraId="15A7C5B0" w14:textId="77777777" w:rsidTr="00073A39">
        <w:tc>
          <w:tcPr>
            <w:tcW w:w="3942" w:type="dxa"/>
          </w:tcPr>
          <w:p w14:paraId="5570A696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5DB39A3D" w14:textId="6FEEC587" w:rsidR="000626FF" w:rsidRPr="000C653B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31</w:t>
            </w:r>
            <w:r w:rsid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626F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90" w:type="dxa"/>
          </w:tcPr>
          <w:p w14:paraId="4E30F684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gridSpan w:val="2"/>
          </w:tcPr>
          <w:p w14:paraId="476E166C" w14:textId="074D9BCF" w:rsidR="000626FF" w:rsidRPr="000C653B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31</w:t>
            </w:r>
            <w:r w:rsid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90" w:type="dxa"/>
          </w:tcPr>
          <w:p w14:paraId="655EF95C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07912D3F" w14:textId="26B5C6FE" w:rsidR="000626FF" w:rsidRPr="000C653B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31</w:t>
            </w:r>
            <w:r w:rsid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626F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41" w:type="dxa"/>
          </w:tcPr>
          <w:p w14:paraId="67816FCC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BAAE1DD" w14:textId="5936301E" w:rsidR="000626FF" w:rsidRPr="000C653B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31</w:t>
            </w:r>
            <w:r w:rsid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626FF" w:rsidRPr="00AC365B" w14:paraId="69EAD99B" w14:textId="77777777" w:rsidTr="00073A39">
        <w:tc>
          <w:tcPr>
            <w:tcW w:w="3942" w:type="dxa"/>
          </w:tcPr>
          <w:p w14:paraId="48232840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07CC0B4D" w14:textId="5333D85B" w:rsidR="000626FF" w:rsidRPr="00AC365B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90" w:type="dxa"/>
          </w:tcPr>
          <w:p w14:paraId="39DA399A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gridSpan w:val="2"/>
          </w:tcPr>
          <w:p w14:paraId="03E09E5E" w14:textId="27488BDD" w:rsidR="000626FF" w:rsidRPr="00AC365B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0" w:type="dxa"/>
          </w:tcPr>
          <w:p w14:paraId="5B283252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301F5A24" w14:textId="64FB8867" w:rsidR="000626FF" w:rsidRPr="00AC365B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1" w:type="dxa"/>
          </w:tcPr>
          <w:p w14:paraId="3DD1F590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AC67106" w14:textId="218E03CC" w:rsidR="000626FF" w:rsidRPr="00AC365B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626FF" w:rsidRPr="00AC365B" w14:paraId="3922C6D7" w14:textId="77777777" w:rsidTr="00073A39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42" w:type="dxa"/>
          </w:tcPr>
          <w:p w14:paraId="71AAF4C2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38" w:type="dxa"/>
            <w:gridSpan w:val="8"/>
            <w:vAlign w:val="bottom"/>
          </w:tcPr>
          <w:p w14:paraId="467CB46E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626FF" w:rsidRPr="00AC365B" w14:paraId="0C58D77F" w14:textId="77777777" w:rsidTr="00073A39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42" w:type="dxa"/>
          </w:tcPr>
          <w:p w14:paraId="0632E8A5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164" w:type="dxa"/>
          </w:tcPr>
          <w:p w14:paraId="6A13C0CE" w14:textId="1268EE07" w:rsidR="000626FF" w:rsidRPr="00AC365B" w:rsidRDefault="002D7D08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</w:tcPr>
          <w:p w14:paraId="12D887E3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17E1DC45" w14:textId="3969DAED" w:rsidR="000626FF" w:rsidRPr="00AC365B" w:rsidRDefault="000626FF" w:rsidP="00E8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</w:tcPr>
          <w:p w14:paraId="4ECBFD83" w14:textId="77777777" w:rsidR="000626FF" w:rsidRPr="00AC365B" w:rsidRDefault="000626FF" w:rsidP="00E8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  <w:tab w:val="decimal" w:pos="85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02C95825" w14:textId="438F987E" w:rsidR="000626FF" w:rsidRPr="00AC365B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553</w:t>
            </w:r>
            <w:r w:rsidR="006B0B0A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410</w:t>
            </w:r>
          </w:p>
        </w:tc>
        <w:tc>
          <w:tcPr>
            <w:tcW w:w="241" w:type="dxa"/>
          </w:tcPr>
          <w:p w14:paraId="014736D9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40FC72D" w14:textId="29F534DF" w:rsidR="000626FF" w:rsidRPr="00AC365B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539</w:t>
            </w:r>
            <w:r w:rsidR="000626FF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043</w:t>
            </w:r>
          </w:p>
        </w:tc>
      </w:tr>
      <w:tr w:rsidR="000626FF" w:rsidRPr="00E87CED" w14:paraId="2C4E7805" w14:textId="77777777" w:rsidTr="00073A39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7A41BF6D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4759B80D" w14:textId="19385BD5" w:rsidR="000626FF" w:rsidRPr="00AC365B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11</w:t>
            </w:r>
            <w:r w:rsidR="000750F7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389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57F6A383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2BEBBBCC" w14:textId="1AE374AE" w:rsidR="000626FF" w:rsidRPr="00AC365B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8</w:t>
            </w:r>
            <w:r w:rsidR="000626FF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323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904778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28F92" w14:textId="584E846F" w:rsidR="000626FF" w:rsidRPr="00AC365B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  <w:cs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5</w:t>
            </w:r>
            <w:r w:rsidR="006B0B0A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416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AD119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61D465B3" w14:textId="6A90FCCD" w:rsidR="000626FF" w:rsidRPr="00AC365B" w:rsidRDefault="000626FF" w:rsidP="00E8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26FF" w:rsidRPr="00AC365B" w14:paraId="17CDBBFF" w14:textId="77777777" w:rsidTr="00073A39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42" w:type="dxa"/>
            <w:tcBorders>
              <w:top w:val="nil"/>
              <w:bottom w:val="nil"/>
            </w:tcBorders>
          </w:tcPr>
          <w:p w14:paraId="595F122F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nil"/>
            </w:tcBorders>
          </w:tcPr>
          <w:p w14:paraId="2F498205" w14:textId="6AF731AE" w:rsidR="000626FF" w:rsidRPr="00AC365B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0750F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389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20DD7B4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nil"/>
            </w:tcBorders>
          </w:tcPr>
          <w:p w14:paraId="5818DEB8" w14:textId="0A743F3C" w:rsidR="000626FF" w:rsidRPr="00AC365B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0626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323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4D2519E0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nil"/>
            </w:tcBorders>
          </w:tcPr>
          <w:p w14:paraId="235E88D5" w14:textId="473CA6DE" w:rsidR="000626FF" w:rsidRPr="00AC365B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558</w:t>
            </w:r>
            <w:r w:rsidR="002D7D0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826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7CB420C7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nil"/>
            </w:tcBorders>
          </w:tcPr>
          <w:p w14:paraId="255A647C" w14:textId="4D5ACBBD" w:rsidR="000626FF" w:rsidRPr="00AC365B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539</w:t>
            </w:r>
            <w:r w:rsidR="000626FF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043</w:t>
            </w:r>
          </w:p>
        </w:tc>
      </w:tr>
      <w:tr w:rsidR="000626FF" w:rsidRPr="00AC365B" w14:paraId="2B50C9C8" w14:textId="77777777" w:rsidTr="00073A39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42" w:type="dxa"/>
            <w:tcBorders>
              <w:top w:val="nil"/>
              <w:bottom w:val="nil"/>
            </w:tcBorders>
          </w:tcPr>
          <w:p w14:paraId="0B65878C" w14:textId="77777777" w:rsidR="00E87CED" w:rsidRDefault="00E87CED" w:rsidP="00E8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250" w:hanging="250"/>
              <w:rPr>
                <w:rFonts w:ascii="Angsana New" w:hAnsi="Angsana New"/>
                <w:sz w:val="30"/>
                <w:szCs w:val="30"/>
              </w:rPr>
            </w:pPr>
            <w:r w:rsidRPr="00462B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62BC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</w:p>
          <w:p w14:paraId="4AB1DC09" w14:textId="05905E74" w:rsidR="000626FF" w:rsidRPr="00AC365B" w:rsidRDefault="00E87CED" w:rsidP="00E87CED">
            <w:pPr>
              <w:tabs>
                <w:tab w:val="clear" w:pos="227"/>
                <w:tab w:val="left" w:pos="25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462B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BE31F2" w:rsidRPr="00BE31F2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462BC8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462B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164" w:type="dxa"/>
            <w:tcBorders>
              <w:top w:val="nil"/>
              <w:bottom w:val="single" w:sz="4" w:space="0" w:color="auto"/>
            </w:tcBorders>
          </w:tcPr>
          <w:p w14:paraId="0C390FD3" w14:textId="77777777" w:rsid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  <w:p w14:paraId="24531A2A" w14:textId="0420BA91" w:rsidR="002D7D08" w:rsidRPr="00AC365B" w:rsidRDefault="002D7D08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231F8F62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nil"/>
              <w:bottom w:val="single" w:sz="4" w:space="0" w:color="auto"/>
            </w:tcBorders>
          </w:tcPr>
          <w:p w14:paraId="44968F74" w14:textId="77777777" w:rsidR="00E87CED" w:rsidRDefault="00E87CED" w:rsidP="00E8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0CCC5914" w14:textId="5298A248" w:rsidR="000626FF" w:rsidRPr="00AC365B" w:rsidRDefault="000626FF" w:rsidP="00E8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168209C4" w14:textId="77777777" w:rsidR="000626FF" w:rsidRPr="00AC365B" w:rsidRDefault="000626FF" w:rsidP="00E8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nil"/>
              <w:bottom w:val="single" w:sz="4" w:space="0" w:color="auto"/>
            </w:tcBorders>
          </w:tcPr>
          <w:p w14:paraId="6C2E146E" w14:textId="77777777" w:rsid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15BD7235" w14:textId="4D978CC0" w:rsidR="002D7D08" w:rsidRPr="00AC365B" w:rsidRDefault="002D7D08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239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263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1FD3121B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bottom w:val="single" w:sz="4" w:space="0" w:color="auto"/>
            </w:tcBorders>
          </w:tcPr>
          <w:p w14:paraId="1D294068" w14:textId="77777777" w:rsidR="00E87CED" w:rsidRDefault="00E87CED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84"/>
              <w:rPr>
                <w:rFonts w:ascii="Angsana New" w:hAnsi="Angsana New"/>
                <w:sz w:val="30"/>
                <w:szCs w:val="30"/>
              </w:rPr>
            </w:pPr>
          </w:p>
          <w:p w14:paraId="7F6A47C8" w14:textId="6ABEEFCF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84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(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215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695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626FF" w:rsidRPr="00AC365B" w14:paraId="1E40BF29" w14:textId="77777777" w:rsidTr="00073A39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42" w:type="dxa"/>
            <w:tcBorders>
              <w:top w:val="nil"/>
              <w:bottom w:val="nil"/>
            </w:tcBorders>
          </w:tcPr>
          <w:p w14:paraId="5559B687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6DBC2DB6" w14:textId="16048955" w:rsidR="000626FF" w:rsidRPr="00AC365B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0750F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389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673282B2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17CCCFF1" w14:textId="5752A495" w:rsidR="000626FF" w:rsidRPr="00AC365B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0626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323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27520BE5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119F24A4" w14:textId="140011FC" w:rsidR="000626FF" w:rsidRPr="00AC365B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319</w:t>
            </w:r>
            <w:r w:rsidR="002D7D0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563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214D4FE4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2DFEAD07" w14:textId="224CEE59" w:rsidR="000626FF" w:rsidRPr="00AC365B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323</w:t>
            </w:r>
            <w:r w:rsidR="000626FF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348</w:t>
            </w:r>
          </w:p>
        </w:tc>
      </w:tr>
    </w:tbl>
    <w:p w14:paraId="7A05A460" w14:textId="457FEA6A" w:rsidR="000F50F4" w:rsidRDefault="000F50F4"/>
    <w:p w14:paraId="5750C1F1" w14:textId="77777777" w:rsidR="000F50F4" w:rsidRDefault="000F50F4"/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0"/>
        <w:gridCol w:w="1208"/>
        <w:gridCol w:w="270"/>
        <w:gridCol w:w="1080"/>
        <w:gridCol w:w="270"/>
        <w:gridCol w:w="1080"/>
        <w:gridCol w:w="270"/>
        <w:gridCol w:w="1080"/>
      </w:tblGrid>
      <w:tr w:rsidR="000F50F4" w:rsidRPr="005A6DB6" w14:paraId="06AE3CAC" w14:textId="77777777" w:rsidTr="007D556B">
        <w:trPr>
          <w:tblHeader/>
        </w:trPr>
        <w:tc>
          <w:tcPr>
            <w:tcW w:w="4030" w:type="dxa"/>
          </w:tcPr>
          <w:p w14:paraId="04122B1F" w14:textId="77777777" w:rsidR="000F50F4" w:rsidRPr="005A6DB6" w:rsidRDefault="000F50F4" w:rsidP="00073A39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A6DB6">
              <w:rPr>
                <w:rFonts w:ascii="Angsana New" w:hAnsi="Angsana New"/>
                <w:spacing w:val="2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558" w:type="dxa"/>
            <w:gridSpan w:val="3"/>
          </w:tcPr>
          <w:p w14:paraId="480CE6E1" w14:textId="77777777" w:rsidR="000F50F4" w:rsidRPr="005A6DB6" w:rsidRDefault="000F50F4" w:rsidP="007D556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2021C6E" w14:textId="77777777" w:rsidR="000F50F4" w:rsidRPr="005A6DB6" w:rsidRDefault="000F50F4" w:rsidP="007D556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60987DF" w14:textId="77777777" w:rsidR="000F50F4" w:rsidRPr="005A6DB6" w:rsidRDefault="000F50F4" w:rsidP="007D556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50F4" w:rsidRPr="005A6DB6" w14:paraId="774EE8E5" w14:textId="77777777" w:rsidTr="007D556B">
        <w:trPr>
          <w:tblHeader/>
        </w:trPr>
        <w:tc>
          <w:tcPr>
            <w:tcW w:w="4030" w:type="dxa"/>
          </w:tcPr>
          <w:p w14:paraId="655A50F9" w14:textId="502D27CC" w:rsidR="000F50F4" w:rsidRPr="005A6DB6" w:rsidRDefault="000F50F4" w:rsidP="007D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8" w:type="dxa"/>
          </w:tcPr>
          <w:p w14:paraId="54E14D07" w14:textId="77777777" w:rsidR="000F50F4" w:rsidRPr="005A6DB6" w:rsidRDefault="000F50F4" w:rsidP="007D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254E6F3" w14:textId="77777777" w:rsidR="000F50F4" w:rsidRPr="005A6DB6" w:rsidRDefault="000F50F4" w:rsidP="007D556B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2CD736" w14:textId="77777777" w:rsidR="000F50F4" w:rsidRPr="005A6DB6" w:rsidRDefault="000F50F4" w:rsidP="007D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94911C7" w14:textId="77777777" w:rsidR="000F50F4" w:rsidRPr="005A6DB6" w:rsidRDefault="000F50F4" w:rsidP="007D556B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3BCD26" w14:textId="77777777" w:rsidR="000F50F4" w:rsidRPr="005A6DB6" w:rsidRDefault="000F50F4" w:rsidP="007D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839D3B6" w14:textId="77777777" w:rsidR="000F50F4" w:rsidRPr="005A6DB6" w:rsidRDefault="000F50F4" w:rsidP="007D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7BF410" w14:textId="77777777" w:rsidR="000F50F4" w:rsidRPr="005A6DB6" w:rsidRDefault="000F50F4" w:rsidP="007D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F50F4" w:rsidRPr="005A6DB6" w14:paraId="2A15140F" w14:textId="77777777" w:rsidTr="000F50F4">
        <w:trPr>
          <w:tblHeader/>
        </w:trPr>
        <w:tc>
          <w:tcPr>
            <w:tcW w:w="4030" w:type="dxa"/>
          </w:tcPr>
          <w:p w14:paraId="2949864A" w14:textId="77777777" w:rsidR="000F50F4" w:rsidRPr="005A6DB6" w:rsidRDefault="000F50F4" w:rsidP="007D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58" w:type="dxa"/>
            <w:gridSpan w:val="7"/>
          </w:tcPr>
          <w:p w14:paraId="04B18A58" w14:textId="77777777" w:rsidR="000F50F4" w:rsidRPr="005A6DB6" w:rsidRDefault="000F50F4" w:rsidP="007D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50F4" w:rsidRPr="005428D7" w14:paraId="2AF0993C" w14:textId="77777777" w:rsidTr="00073A39">
        <w:tc>
          <w:tcPr>
            <w:tcW w:w="4030" w:type="dxa"/>
          </w:tcPr>
          <w:p w14:paraId="74EFB5DD" w14:textId="77777777" w:rsidR="00B33A4C" w:rsidRDefault="00B33A4C" w:rsidP="00B3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3A4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33A4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กลับรายการ</w:t>
            </w:r>
            <w:r w:rsidRPr="00B33A4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F50F4"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ขาดทุนจากการด้อยค่า </w:t>
            </w:r>
            <w:r w:rsidR="000F50F4" w:rsidRPr="00073A3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(2562: 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   </w:t>
            </w:r>
          </w:p>
          <w:p w14:paraId="3A070E9B" w14:textId="36D35674" w:rsidR="000F50F4" w:rsidRPr="005A6DB6" w:rsidRDefault="00B33A4C" w:rsidP="008F6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="000F50F4" w:rsidRPr="00073A3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หนี้สูญและ</w:t>
            </w:r>
            <w:r w:rsidR="00073A39" w:rsidRPr="00073A3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</w:t>
            </w:r>
            <w:r w:rsidR="000F50F4" w:rsidRPr="00073A3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สงสัยจะสูญ)</w:t>
            </w:r>
            <w:r w:rsidR="000F50F4">
              <w:rPr>
                <w:rFonts w:ascii="Angsana New" w:hAnsi="Angsana New" w:hint="cs"/>
                <w:sz w:val="30"/>
                <w:szCs w:val="30"/>
                <w:cs/>
              </w:rPr>
              <w:t xml:space="preserve"> สำหรับ</w:t>
            </w:r>
            <w:r w:rsidR="00073A39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8F67C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8F67C9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073A39">
              <w:rPr>
                <w:rFonts w:ascii="Angsana New" w:hAnsi="Angsana New" w:hint="cs"/>
                <w:sz w:val="30"/>
                <w:szCs w:val="30"/>
                <w:cs/>
              </w:rPr>
              <w:t xml:space="preserve">สามเดือนสิ้นสุดวันที่ </w:t>
            </w:r>
            <w:r w:rsidR="00073A3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073A3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08" w:type="dxa"/>
            <w:tcBorders>
              <w:bottom w:val="double" w:sz="4" w:space="0" w:color="000000"/>
            </w:tcBorders>
          </w:tcPr>
          <w:p w14:paraId="537179E2" w14:textId="77777777" w:rsidR="007D556B" w:rsidRPr="00073A39" w:rsidRDefault="007D556B" w:rsidP="007D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A2EC239" w14:textId="77777777" w:rsidR="00073A39" w:rsidRPr="00073A39" w:rsidRDefault="00073A39" w:rsidP="007D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BC82401" w14:textId="6E69C16F" w:rsidR="000F50F4" w:rsidRPr="00073A39" w:rsidRDefault="000F50F4" w:rsidP="007D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3A3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1A1016" w14:textId="77777777" w:rsidR="000F50F4" w:rsidRPr="00073A39" w:rsidRDefault="000F50F4" w:rsidP="007D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000000"/>
            </w:tcBorders>
          </w:tcPr>
          <w:p w14:paraId="7B44D0C8" w14:textId="77777777" w:rsidR="007D556B" w:rsidRPr="00073A39" w:rsidRDefault="007D556B" w:rsidP="007D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2925CCE" w14:textId="77777777" w:rsidR="00073A39" w:rsidRPr="00073A39" w:rsidRDefault="00073A39" w:rsidP="007D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AE7C7AC" w14:textId="1EDDEB23" w:rsidR="000F50F4" w:rsidRPr="00073A39" w:rsidRDefault="007D556B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3A39">
              <w:rPr>
                <w:rFonts w:ascii="Angsana New" w:hAnsi="Angsana New"/>
                <w:b/>
                <w:bCs/>
                <w:sz w:val="30"/>
                <w:szCs w:val="30"/>
              </w:rPr>
              <w:t>(416)</w:t>
            </w:r>
          </w:p>
        </w:tc>
        <w:tc>
          <w:tcPr>
            <w:tcW w:w="270" w:type="dxa"/>
          </w:tcPr>
          <w:p w14:paraId="58E40DB7" w14:textId="77777777" w:rsidR="000F50F4" w:rsidRPr="00073A39" w:rsidRDefault="000F50F4" w:rsidP="007D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000000"/>
            </w:tcBorders>
          </w:tcPr>
          <w:p w14:paraId="1EEF6BBE" w14:textId="77777777" w:rsidR="007D556B" w:rsidRPr="00073A39" w:rsidRDefault="007D556B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27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91B2232" w14:textId="77777777" w:rsidR="00073A39" w:rsidRPr="00073A39" w:rsidRDefault="00073A39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  <w:tab w:val="left" w:pos="980"/>
              </w:tabs>
              <w:spacing w:line="240" w:lineRule="auto"/>
              <w:ind w:right="-27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FEF059D" w14:textId="307A2646" w:rsidR="000F50F4" w:rsidRPr="00073A39" w:rsidRDefault="007D556B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  <w:tab w:val="decimal" w:pos="1142"/>
              </w:tabs>
              <w:spacing w:line="240" w:lineRule="auto"/>
              <w:ind w:right="-276" w:firstLine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3A39">
              <w:rPr>
                <w:rFonts w:ascii="Angsana New" w:hAnsi="Angsana New"/>
                <w:b/>
                <w:bCs/>
                <w:sz w:val="30"/>
                <w:szCs w:val="30"/>
              </w:rPr>
              <w:t>23,568</w:t>
            </w:r>
          </w:p>
        </w:tc>
        <w:tc>
          <w:tcPr>
            <w:tcW w:w="270" w:type="dxa"/>
          </w:tcPr>
          <w:p w14:paraId="4FB73399" w14:textId="77777777" w:rsidR="000F50F4" w:rsidRPr="00073A39" w:rsidRDefault="000F50F4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6"/>
                <w:tab w:val="decimal" w:pos="842"/>
              </w:tabs>
              <w:spacing w:line="240" w:lineRule="auto"/>
              <w:ind w:left="-88" w:right="-27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000000"/>
            </w:tcBorders>
          </w:tcPr>
          <w:p w14:paraId="7643A2EB" w14:textId="77777777" w:rsidR="007D556B" w:rsidRPr="00073A39" w:rsidRDefault="007D556B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6"/>
              </w:tabs>
              <w:spacing w:line="240" w:lineRule="auto"/>
              <w:ind w:right="-27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4DCCB88" w14:textId="77777777" w:rsidR="00073A39" w:rsidRPr="00073A39" w:rsidRDefault="00073A39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6"/>
              </w:tabs>
              <w:spacing w:line="240" w:lineRule="auto"/>
              <w:ind w:right="-27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2434D13" w14:textId="00FBBF0B" w:rsidR="000F50F4" w:rsidRPr="00073A39" w:rsidRDefault="000F50F4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4"/>
              </w:tabs>
              <w:spacing w:line="240" w:lineRule="auto"/>
              <w:ind w:right="-276" w:firstLine="25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3A3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6B48F1" w:rsidRPr="00073A3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073A39">
              <w:rPr>
                <w:rFonts w:ascii="Angsana New" w:hAnsi="Angsana New"/>
                <w:b/>
                <w:bCs/>
                <w:sz w:val="30"/>
                <w:szCs w:val="30"/>
              </w:rPr>
              <w:t>,8</w:t>
            </w:r>
            <w:r w:rsidR="006B48F1" w:rsidRPr="00073A3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073A3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</w:tbl>
    <w:p w14:paraId="1EA6E7AA" w14:textId="77777777" w:rsidR="000F50F4" w:rsidRPr="00813E76" w:rsidRDefault="000F50F4">
      <w:pPr>
        <w:rPr>
          <w:sz w:val="24"/>
          <w:szCs w:val="24"/>
        </w:rPr>
      </w:pPr>
    </w:p>
    <w:tbl>
      <w:tblPr>
        <w:tblW w:w="930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990"/>
        <w:gridCol w:w="240"/>
        <w:gridCol w:w="22"/>
        <w:gridCol w:w="1079"/>
        <w:gridCol w:w="270"/>
        <w:gridCol w:w="1089"/>
        <w:gridCol w:w="21"/>
        <w:gridCol w:w="245"/>
        <w:gridCol w:w="1079"/>
        <w:gridCol w:w="18"/>
      </w:tblGrid>
      <w:tr w:rsidR="000626FF" w:rsidRPr="00AC365B" w14:paraId="69A1D939" w14:textId="77777777" w:rsidTr="00C942BB">
        <w:trPr>
          <w:gridAfter w:val="1"/>
          <w:wAfter w:w="18" w:type="dxa"/>
        </w:trPr>
        <w:tc>
          <w:tcPr>
            <w:tcW w:w="4248" w:type="dxa"/>
          </w:tcPr>
          <w:p w14:paraId="424444CA" w14:textId="05541803" w:rsidR="000626FF" w:rsidRPr="00AC365B" w:rsidRDefault="000626FF" w:rsidP="00073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uppressAutoHyphens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331" w:type="dxa"/>
            <w:gridSpan w:val="4"/>
          </w:tcPr>
          <w:p w14:paraId="500FE115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C3ACB75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4" w:type="dxa"/>
            <w:gridSpan w:val="4"/>
          </w:tcPr>
          <w:p w14:paraId="469BFF66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26FF" w:rsidRPr="00AC365B" w14:paraId="6F894332" w14:textId="77777777" w:rsidTr="00C942BB">
        <w:trPr>
          <w:gridAfter w:val="1"/>
          <w:wAfter w:w="18" w:type="dxa"/>
        </w:trPr>
        <w:tc>
          <w:tcPr>
            <w:tcW w:w="4248" w:type="dxa"/>
          </w:tcPr>
          <w:p w14:paraId="05751421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791EB2F" w14:textId="2A89A94A" w:rsidR="000626FF" w:rsidRPr="000C653B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31</w:t>
            </w:r>
            <w:r w:rsid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626F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62" w:type="dxa"/>
            <w:gridSpan w:val="2"/>
          </w:tcPr>
          <w:p w14:paraId="33F868EE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BDE39DE" w14:textId="1ED6F192" w:rsidR="000626FF" w:rsidRPr="000C653B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31</w:t>
            </w:r>
            <w:r w:rsid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75ED775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0C7C8D3B" w14:textId="527A6708" w:rsidR="000626FF" w:rsidRPr="000C653B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31</w:t>
            </w:r>
            <w:r w:rsid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626F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45" w:type="dxa"/>
          </w:tcPr>
          <w:p w14:paraId="2142CF4D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B177FA9" w14:textId="00D24DCD" w:rsidR="000626FF" w:rsidRPr="000C653B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31</w:t>
            </w:r>
            <w:r w:rsid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626FF" w:rsidRPr="00AC365B" w14:paraId="70DC171B" w14:textId="77777777" w:rsidTr="00C942BB">
        <w:trPr>
          <w:gridAfter w:val="1"/>
          <w:wAfter w:w="18" w:type="dxa"/>
        </w:trPr>
        <w:tc>
          <w:tcPr>
            <w:tcW w:w="4248" w:type="dxa"/>
          </w:tcPr>
          <w:p w14:paraId="01175280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6C4B676" w14:textId="5DDDEE8A" w:rsidR="000626FF" w:rsidRPr="00AC365B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2" w:type="dxa"/>
            <w:gridSpan w:val="2"/>
          </w:tcPr>
          <w:p w14:paraId="7398D563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93F1A65" w14:textId="12709C51" w:rsidR="000626FF" w:rsidRPr="00AC365B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4E47008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1AAAA67F" w14:textId="252522DE" w:rsidR="000626FF" w:rsidRPr="00AC365B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5" w:type="dxa"/>
          </w:tcPr>
          <w:p w14:paraId="1FC20378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10BE84F" w14:textId="42268CA8" w:rsidR="000626FF" w:rsidRPr="00AC365B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626FF" w:rsidRPr="00AC365B" w14:paraId="664C02C9" w14:textId="77777777" w:rsidTr="00C942BB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18" w:type="dxa"/>
        </w:trPr>
        <w:tc>
          <w:tcPr>
            <w:tcW w:w="4248" w:type="dxa"/>
          </w:tcPr>
          <w:p w14:paraId="466F631D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35" w:type="dxa"/>
            <w:gridSpan w:val="9"/>
            <w:tcBorders>
              <w:bottom w:val="nil"/>
            </w:tcBorders>
            <w:vAlign w:val="bottom"/>
          </w:tcPr>
          <w:p w14:paraId="3A3A3690" w14:textId="016965A6" w:rsidR="000626FF" w:rsidRPr="00AC365B" w:rsidRDefault="005428D7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36B7B" w:rsidRPr="001C2993" w14:paraId="68CA36E1" w14:textId="77777777" w:rsidTr="00C942BB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18" w:type="dxa"/>
        </w:trPr>
        <w:tc>
          <w:tcPr>
            <w:tcW w:w="4248" w:type="dxa"/>
            <w:tcBorders>
              <w:top w:val="nil"/>
              <w:bottom w:val="nil"/>
            </w:tcBorders>
          </w:tcPr>
          <w:p w14:paraId="5E14E9C7" w14:textId="1D3FD1F1" w:rsidR="00D36B7B" w:rsidRPr="00AC365B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3596835" w14:textId="6213E601" w:rsidR="00D36B7B" w:rsidRPr="00AC365B" w:rsidRDefault="00D36B7B" w:rsidP="00205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gridSpan w:val="2"/>
            <w:tcBorders>
              <w:top w:val="nil"/>
              <w:bottom w:val="nil"/>
            </w:tcBorders>
          </w:tcPr>
          <w:p w14:paraId="77FFAF30" w14:textId="77777777" w:rsidR="00D36B7B" w:rsidRPr="00AC365B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</w:tcPr>
          <w:p w14:paraId="26F0C0E5" w14:textId="432D9F93" w:rsidR="00D36B7B" w:rsidRPr="00AC365B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24DFCA" w14:textId="77777777" w:rsidR="00D36B7B" w:rsidRPr="00AC365B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tcBorders>
              <w:top w:val="nil"/>
              <w:bottom w:val="nil"/>
            </w:tcBorders>
          </w:tcPr>
          <w:p w14:paraId="0AAA36FB" w14:textId="216987F4" w:rsidR="00D36B7B" w:rsidRPr="001C2993" w:rsidRDefault="00BE31F2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13</w:t>
            </w:r>
            <w:r w:rsidR="00D36B7B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861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3F0BF28E" w14:textId="77777777" w:rsidR="00D36B7B" w:rsidRPr="00AC365B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</w:tcPr>
          <w:p w14:paraId="48651457" w14:textId="48CD7BE6" w:rsidR="00D36B7B" w:rsidRPr="00AC365B" w:rsidRDefault="00BE31F2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24</w:t>
            </w:r>
            <w:r w:rsidR="00D36B7B" w:rsidRPr="001C2993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514</w:t>
            </w:r>
          </w:p>
        </w:tc>
      </w:tr>
      <w:tr w:rsidR="000626FF" w:rsidRPr="001C2993" w14:paraId="13D63FE6" w14:textId="77777777" w:rsidTr="00C942BB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18" w:type="dxa"/>
        </w:trPr>
        <w:tc>
          <w:tcPr>
            <w:tcW w:w="4248" w:type="dxa"/>
            <w:tcBorders>
              <w:top w:val="nil"/>
              <w:bottom w:val="nil"/>
            </w:tcBorders>
          </w:tcPr>
          <w:p w14:paraId="1CD1470C" w14:textId="2DC01DBD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239F691C" w14:textId="476C536E" w:rsidR="000626FF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6</w:t>
            </w:r>
            <w:r w:rsidR="00303A9A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034</w:t>
            </w:r>
          </w:p>
        </w:tc>
        <w:tc>
          <w:tcPr>
            <w:tcW w:w="262" w:type="dxa"/>
            <w:gridSpan w:val="2"/>
            <w:tcBorders>
              <w:top w:val="nil"/>
              <w:bottom w:val="nil"/>
            </w:tcBorders>
          </w:tcPr>
          <w:p w14:paraId="3590112B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single" w:sz="4" w:space="0" w:color="auto"/>
            </w:tcBorders>
          </w:tcPr>
          <w:p w14:paraId="72EF68B9" w14:textId="76B95EBA" w:rsidR="000626FF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10</w:t>
            </w:r>
            <w:r w:rsidR="000626FF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671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9173B2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tcBorders>
              <w:top w:val="nil"/>
              <w:bottom w:val="single" w:sz="4" w:space="0" w:color="auto"/>
            </w:tcBorders>
          </w:tcPr>
          <w:p w14:paraId="1810627C" w14:textId="78712D86" w:rsidR="000626FF" w:rsidRPr="001C2993" w:rsidRDefault="00BE31F2" w:rsidP="0030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276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</w:t>
            </w:r>
            <w:r w:rsidR="002D7D08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788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479EFB53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single" w:sz="4" w:space="0" w:color="auto"/>
            </w:tcBorders>
          </w:tcPr>
          <w:p w14:paraId="391C758C" w14:textId="4CE34B19" w:rsidR="000626FF" w:rsidRPr="00AC365B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</w:t>
            </w:r>
            <w:r w:rsidR="000626FF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121</w:t>
            </w:r>
          </w:p>
        </w:tc>
      </w:tr>
      <w:tr w:rsidR="000626FF" w:rsidRPr="001C2993" w14:paraId="48237C67" w14:textId="77777777" w:rsidTr="00C942BB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18" w:type="dxa"/>
        </w:trPr>
        <w:tc>
          <w:tcPr>
            <w:tcW w:w="4248" w:type="dxa"/>
            <w:tcBorders>
              <w:top w:val="nil"/>
              <w:bottom w:val="nil"/>
            </w:tcBorders>
          </w:tcPr>
          <w:p w14:paraId="31022910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3AEE0C00" w14:textId="30901FCF" w:rsidR="000626FF" w:rsidRPr="00B53E63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303A9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034</w:t>
            </w:r>
          </w:p>
        </w:tc>
        <w:tc>
          <w:tcPr>
            <w:tcW w:w="262" w:type="dxa"/>
            <w:gridSpan w:val="2"/>
            <w:tcBorders>
              <w:top w:val="nil"/>
              <w:bottom w:val="nil"/>
            </w:tcBorders>
          </w:tcPr>
          <w:p w14:paraId="594F36E3" w14:textId="77777777" w:rsidR="000626FF" w:rsidRPr="00B53E63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nil"/>
            </w:tcBorders>
          </w:tcPr>
          <w:p w14:paraId="4EF988F7" w14:textId="79DF2B52" w:rsidR="000626FF" w:rsidRPr="00B53E63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0626FF" w:rsidRPr="00B53E6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671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085827" w14:textId="77777777" w:rsidR="000626FF" w:rsidRPr="00B53E63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bottom w:val="nil"/>
            </w:tcBorders>
          </w:tcPr>
          <w:p w14:paraId="192AA3A4" w14:textId="68EC7441" w:rsidR="000626FF" w:rsidRPr="00B53E63" w:rsidRDefault="00BE31F2" w:rsidP="0030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27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="002D7D0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649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13D48B65" w14:textId="77777777" w:rsidR="000626FF" w:rsidRPr="00B53E63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nil"/>
            </w:tcBorders>
          </w:tcPr>
          <w:p w14:paraId="5BF459BD" w14:textId="107FD516" w:rsidR="000626FF" w:rsidRPr="00B53E63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  <w:r w:rsidR="000626FF" w:rsidRPr="00B53E6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635</w:t>
            </w:r>
          </w:p>
        </w:tc>
      </w:tr>
      <w:tr w:rsidR="00D36B7B" w:rsidRPr="001C2993" w14:paraId="4024ACDC" w14:textId="77777777" w:rsidTr="00C942BB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18" w:type="dxa"/>
        </w:trPr>
        <w:tc>
          <w:tcPr>
            <w:tcW w:w="4248" w:type="dxa"/>
            <w:tcBorders>
              <w:top w:val="nil"/>
              <w:bottom w:val="nil"/>
            </w:tcBorders>
          </w:tcPr>
          <w:p w14:paraId="2A375900" w14:textId="77777777" w:rsidR="00D36B7B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250" w:hanging="250"/>
              <w:rPr>
                <w:rFonts w:ascii="Angsana New" w:hAnsi="Angsana New"/>
                <w:sz w:val="30"/>
                <w:szCs w:val="30"/>
              </w:rPr>
            </w:pPr>
            <w:r w:rsidRPr="00462B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62BC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</w:p>
          <w:p w14:paraId="4356D8AA" w14:textId="129AE869" w:rsidR="00D36B7B" w:rsidRPr="00AC365B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462B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BE31F2" w:rsidRPr="00BE31F2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462BC8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462B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210D45E2" w14:textId="153EC5B9" w:rsidR="00D36B7B" w:rsidRDefault="00D36B7B" w:rsidP="00D36B7B">
            <w:pPr>
              <w:rPr>
                <w:rFonts w:ascii="Angsana New" w:hAnsi="Angsana New"/>
                <w:sz w:val="30"/>
                <w:szCs w:val="30"/>
              </w:rPr>
            </w:pPr>
          </w:p>
          <w:p w14:paraId="75C2D675" w14:textId="5CE8A52A" w:rsidR="00D36B7B" w:rsidRPr="00D36B7B" w:rsidRDefault="00D36B7B" w:rsidP="00205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54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gridSpan w:val="2"/>
            <w:tcBorders>
              <w:top w:val="nil"/>
              <w:bottom w:val="nil"/>
            </w:tcBorders>
          </w:tcPr>
          <w:p w14:paraId="4EAA4B80" w14:textId="77777777" w:rsidR="00D36B7B" w:rsidRPr="00AC365B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single" w:sz="4" w:space="0" w:color="auto"/>
            </w:tcBorders>
          </w:tcPr>
          <w:p w14:paraId="1C00BA65" w14:textId="77777777" w:rsidR="00D36B7B" w:rsidRDefault="00D36B7B" w:rsidP="00D36B7B">
            <w:pPr>
              <w:rPr>
                <w:rFonts w:ascii="Angsana New" w:hAnsi="Angsana New"/>
                <w:sz w:val="30"/>
                <w:szCs w:val="30"/>
              </w:rPr>
            </w:pPr>
          </w:p>
          <w:p w14:paraId="761F5739" w14:textId="61E0AAE7" w:rsidR="00D36B7B" w:rsidRPr="00AC365B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620ADD" w14:textId="77777777" w:rsidR="00D36B7B" w:rsidRPr="00AC365B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tcBorders>
              <w:top w:val="nil"/>
              <w:bottom w:val="single" w:sz="4" w:space="0" w:color="auto"/>
            </w:tcBorders>
          </w:tcPr>
          <w:p w14:paraId="0D90454D" w14:textId="77777777" w:rsidR="00D36B7B" w:rsidRDefault="00D36B7B" w:rsidP="00D36B7B">
            <w:pPr>
              <w:rPr>
                <w:rFonts w:ascii="Angsana New" w:hAnsi="Angsana New"/>
                <w:sz w:val="30"/>
                <w:szCs w:val="30"/>
              </w:rPr>
            </w:pPr>
          </w:p>
          <w:p w14:paraId="6B477C27" w14:textId="72BF448E" w:rsidR="00D36B7B" w:rsidRPr="001C2993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3072C307" w14:textId="77777777" w:rsidR="00D36B7B" w:rsidRPr="00AC365B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single" w:sz="4" w:space="0" w:color="auto"/>
            </w:tcBorders>
          </w:tcPr>
          <w:p w14:paraId="14C6ECD2" w14:textId="77777777" w:rsidR="00D36B7B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3DB0BBE2" w14:textId="41E81658" w:rsidR="00D36B7B" w:rsidRPr="00AC365B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C2993">
              <w:rPr>
                <w:rFonts w:ascii="Angsana New" w:hAnsi="Angsana New"/>
                <w:sz w:val="30"/>
                <w:szCs w:val="30"/>
              </w:rPr>
              <w:t>(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22</w:t>
            </w:r>
            <w:r w:rsidRPr="001C2993">
              <w:rPr>
                <w:rFonts w:ascii="Angsana New" w:hAnsi="Angsana New"/>
                <w:sz w:val="30"/>
                <w:szCs w:val="30"/>
              </w:rPr>
              <w:t>,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500</w:t>
            </w:r>
            <w:r w:rsidRPr="001C299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36B7B" w:rsidRPr="001C2993" w14:paraId="25534308" w14:textId="77777777" w:rsidTr="00C942BB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18" w:type="dxa"/>
        </w:trPr>
        <w:tc>
          <w:tcPr>
            <w:tcW w:w="4248" w:type="dxa"/>
            <w:tcBorders>
              <w:top w:val="nil"/>
              <w:bottom w:val="nil"/>
            </w:tcBorders>
          </w:tcPr>
          <w:p w14:paraId="0D13B602" w14:textId="7C70F900" w:rsidR="00D36B7B" w:rsidRPr="00AC365B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83A2E29" w14:textId="400027BC" w:rsidR="00D36B7B" w:rsidRPr="00DC684E" w:rsidRDefault="00BE31F2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D36B7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034</w:t>
            </w:r>
          </w:p>
        </w:tc>
        <w:tc>
          <w:tcPr>
            <w:tcW w:w="262" w:type="dxa"/>
            <w:gridSpan w:val="2"/>
            <w:tcBorders>
              <w:top w:val="nil"/>
              <w:bottom w:val="nil"/>
            </w:tcBorders>
          </w:tcPr>
          <w:p w14:paraId="7B09C703" w14:textId="77777777" w:rsidR="00D36B7B" w:rsidRPr="00DC684E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4124C26A" w14:textId="3CBD039C" w:rsidR="00D36B7B" w:rsidRPr="00AE0B47" w:rsidRDefault="00BE31F2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D36B7B" w:rsidRPr="00DC684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671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432DF5" w14:textId="77777777" w:rsidR="00D36B7B" w:rsidRPr="00AC365B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46D47D" w14:textId="519CC289" w:rsidR="00D36B7B" w:rsidRPr="00AC365B" w:rsidRDefault="00BE31F2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="00D36B7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649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3E529A00" w14:textId="77777777" w:rsidR="00D36B7B" w:rsidRPr="00AC365B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01EABCA2" w14:textId="51772CFE" w:rsidR="00D36B7B" w:rsidRPr="002E36B1" w:rsidRDefault="00BE31F2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D36B7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135</w:t>
            </w:r>
          </w:p>
        </w:tc>
      </w:tr>
      <w:tr w:rsidR="00D36B7B" w:rsidRPr="005428D7" w14:paraId="00F43B50" w14:textId="77777777" w:rsidTr="00C942BB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18" w:type="dxa"/>
        </w:trPr>
        <w:tc>
          <w:tcPr>
            <w:tcW w:w="4248" w:type="dxa"/>
            <w:tcBorders>
              <w:top w:val="nil"/>
              <w:bottom w:val="nil"/>
            </w:tcBorders>
          </w:tcPr>
          <w:p w14:paraId="13C30308" w14:textId="27EC4076" w:rsidR="00D36B7B" w:rsidRPr="005428D7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31" w:type="dxa"/>
            <w:gridSpan w:val="4"/>
            <w:tcBorders>
              <w:top w:val="nil"/>
              <w:bottom w:val="nil"/>
            </w:tcBorders>
          </w:tcPr>
          <w:p w14:paraId="3B580806" w14:textId="77777777" w:rsidR="00D36B7B" w:rsidRPr="005428D7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3897E9" w14:textId="77777777" w:rsidR="00D36B7B" w:rsidRPr="005428D7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4" w:type="dxa"/>
            <w:gridSpan w:val="4"/>
            <w:tcBorders>
              <w:top w:val="nil"/>
              <w:bottom w:val="nil"/>
            </w:tcBorders>
          </w:tcPr>
          <w:p w14:paraId="0528954C" w14:textId="77777777" w:rsidR="00D36B7B" w:rsidRPr="005428D7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5428D7" w:rsidRPr="00E87CED" w14:paraId="20330FAB" w14:textId="77777777" w:rsidTr="00C942BB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18" w:type="dxa"/>
        </w:trPr>
        <w:tc>
          <w:tcPr>
            <w:tcW w:w="4248" w:type="dxa"/>
            <w:tcBorders>
              <w:top w:val="nil"/>
              <w:bottom w:val="nil"/>
            </w:tcBorders>
          </w:tcPr>
          <w:p w14:paraId="6D416A82" w14:textId="77777777" w:rsidR="005428D7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19FFFFB" w14:textId="2E944542" w:rsidR="005428D7" w:rsidRPr="00E87CED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2" w:type="dxa"/>
            <w:gridSpan w:val="2"/>
            <w:tcBorders>
              <w:top w:val="nil"/>
              <w:bottom w:val="nil"/>
            </w:tcBorders>
          </w:tcPr>
          <w:p w14:paraId="722BF24F" w14:textId="77777777" w:rsidR="005428D7" w:rsidRPr="00E87CED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</w:tcPr>
          <w:p w14:paraId="1AFBAE66" w14:textId="0931D15E" w:rsidR="005428D7" w:rsidRPr="00E87CED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5E3B13" w14:textId="77777777" w:rsidR="005428D7" w:rsidRPr="00E87CED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6E0D0E55" w14:textId="5739B533" w:rsidR="005428D7" w:rsidRPr="00E87CED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6" w:type="dxa"/>
            <w:gridSpan w:val="2"/>
            <w:tcBorders>
              <w:top w:val="nil"/>
              <w:bottom w:val="nil"/>
            </w:tcBorders>
          </w:tcPr>
          <w:p w14:paraId="05EBC932" w14:textId="77777777" w:rsidR="005428D7" w:rsidRPr="00E87CED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</w:tcPr>
          <w:p w14:paraId="41922F72" w14:textId="5BE94C41" w:rsidR="005428D7" w:rsidRPr="00E87CED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428D7" w:rsidRPr="00E87CED" w14:paraId="3D08A3C5" w14:textId="77777777" w:rsidTr="00C942BB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18" w:type="dxa"/>
        </w:trPr>
        <w:tc>
          <w:tcPr>
            <w:tcW w:w="4248" w:type="dxa"/>
            <w:tcBorders>
              <w:top w:val="nil"/>
              <w:bottom w:val="nil"/>
            </w:tcBorders>
          </w:tcPr>
          <w:p w14:paraId="345392A8" w14:textId="77777777" w:rsidR="005428D7" w:rsidRDefault="005428D7" w:rsidP="00073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35" w:type="dxa"/>
            <w:gridSpan w:val="9"/>
            <w:tcBorders>
              <w:top w:val="nil"/>
              <w:bottom w:val="nil"/>
            </w:tcBorders>
          </w:tcPr>
          <w:p w14:paraId="16D679BA" w14:textId="77E81027" w:rsidR="005428D7" w:rsidRPr="00E87CED" w:rsidRDefault="005428D7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428D7" w:rsidRPr="005428D7" w14:paraId="50B6D74C" w14:textId="77777777" w:rsidTr="00C942BB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18" w:type="dxa"/>
        </w:trPr>
        <w:tc>
          <w:tcPr>
            <w:tcW w:w="4248" w:type="dxa"/>
            <w:tcBorders>
              <w:top w:val="nil"/>
              <w:bottom w:val="nil"/>
            </w:tcBorders>
          </w:tcPr>
          <w:p w14:paraId="0249BDFE" w14:textId="77777777" w:rsidR="00542F7D" w:rsidRDefault="00542F7D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กลับรายการขาดทุนจาก</w:t>
            </w:r>
            <w:r w:rsidR="005428D7">
              <w:rPr>
                <w:rFonts w:ascii="Angsana New" w:hAnsi="Angsana New" w:hint="cs"/>
                <w:sz w:val="30"/>
                <w:szCs w:val="30"/>
                <w:cs/>
              </w:rPr>
              <w:t xml:space="preserve">การด้อยค่า </w:t>
            </w:r>
            <w:r w:rsidR="005428D7" w:rsidRPr="00073A3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(2562: </w:t>
            </w:r>
            <w:r w:rsidR="005428D7" w:rsidRPr="00073A3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หนี้สูญ</w:t>
            </w:r>
          </w:p>
          <w:p w14:paraId="79578D25" w14:textId="2CB25948" w:rsidR="005428D7" w:rsidRDefault="00542F7D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="005428D7" w:rsidRPr="00073A3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และหนี้สงสัยจะสูญ)</w:t>
            </w:r>
            <w:r w:rsidR="005428D7">
              <w:rPr>
                <w:rFonts w:ascii="Angsana New" w:hAnsi="Angsana New" w:hint="cs"/>
                <w:sz w:val="30"/>
                <w:szCs w:val="30"/>
                <w:cs/>
              </w:rPr>
              <w:t xml:space="preserve"> สำหรับงวดสามเดือน</w:t>
            </w:r>
          </w:p>
          <w:p w14:paraId="1CE9AF75" w14:textId="2ECEC29F" w:rsidR="005428D7" w:rsidRPr="00E87CED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990" w:type="dxa"/>
            <w:tcBorders>
              <w:top w:val="nil"/>
              <w:bottom w:val="double" w:sz="4" w:space="0" w:color="000000"/>
            </w:tcBorders>
          </w:tcPr>
          <w:p w14:paraId="27B9A0B2" w14:textId="77777777" w:rsidR="005428D7" w:rsidRPr="00073A39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756A528" w14:textId="77777777" w:rsidR="005428D7" w:rsidRPr="00073A39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1BB7EEB" w14:textId="720AB6DC" w:rsidR="005428D7" w:rsidRPr="00E87CED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3A3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gridSpan w:val="2"/>
            <w:tcBorders>
              <w:top w:val="nil"/>
              <w:bottom w:val="nil"/>
            </w:tcBorders>
          </w:tcPr>
          <w:p w14:paraId="2100D2CB" w14:textId="77777777" w:rsidR="005428D7" w:rsidRPr="00E87CED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top w:val="nil"/>
              <w:bottom w:val="double" w:sz="4" w:space="0" w:color="000000"/>
            </w:tcBorders>
          </w:tcPr>
          <w:p w14:paraId="7601C11B" w14:textId="77777777" w:rsidR="005428D7" w:rsidRPr="00073A39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C5A257D" w14:textId="77777777" w:rsidR="005428D7" w:rsidRPr="00073A39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BFCE9E1" w14:textId="695D0FD6" w:rsidR="005428D7" w:rsidRPr="005428D7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3A3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A5366D" w14:textId="77777777" w:rsidR="005428D7" w:rsidRPr="005428D7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double" w:sz="4" w:space="0" w:color="000000"/>
            </w:tcBorders>
          </w:tcPr>
          <w:p w14:paraId="5E9E8C01" w14:textId="77777777" w:rsidR="005428D7" w:rsidRPr="00073A39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36DE845" w14:textId="77777777" w:rsidR="005428D7" w:rsidRPr="00073A39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E14208A" w14:textId="2469A592" w:rsidR="005428D7" w:rsidRPr="005428D7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(22,500)</w:t>
            </w:r>
          </w:p>
        </w:tc>
        <w:tc>
          <w:tcPr>
            <w:tcW w:w="266" w:type="dxa"/>
            <w:gridSpan w:val="2"/>
            <w:tcBorders>
              <w:top w:val="nil"/>
              <w:bottom w:val="nil"/>
            </w:tcBorders>
          </w:tcPr>
          <w:p w14:paraId="0F58F239" w14:textId="618CB54C" w:rsidR="005428D7" w:rsidRPr="005428D7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top w:val="nil"/>
              <w:bottom w:val="double" w:sz="4" w:space="0" w:color="000000"/>
            </w:tcBorders>
          </w:tcPr>
          <w:p w14:paraId="549CB844" w14:textId="77777777" w:rsidR="005428D7" w:rsidRPr="00073A39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B55E6E4" w14:textId="77777777" w:rsidR="005428D7" w:rsidRPr="00073A39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D25DDB3" w14:textId="498778AB" w:rsidR="005428D7" w:rsidRPr="005428D7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3A3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073A39" w:rsidRPr="00E87CED" w14:paraId="5A2B4676" w14:textId="77777777" w:rsidTr="00C942BB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18" w:type="dxa"/>
        </w:trPr>
        <w:tc>
          <w:tcPr>
            <w:tcW w:w="4248" w:type="dxa"/>
            <w:tcBorders>
              <w:top w:val="nil"/>
              <w:bottom w:val="nil"/>
            </w:tcBorders>
          </w:tcPr>
          <w:p w14:paraId="21B6065E" w14:textId="77777777" w:rsidR="00073A39" w:rsidRPr="005428D7" w:rsidRDefault="00073A39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31" w:type="dxa"/>
            <w:gridSpan w:val="4"/>
            <w:tcBorders>
              <w:top w:val="nil"/>
              <w:bottom w:val="nil"/>
            </w:tcBorders>
          </w:tcPr>
          <w:p w14:paraId="5F1F1106" w14:textId="77777777" w:rsidR="00073A39" w:rsidRPr="005428D7" w:rsidRDefault="00073A39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DCFAF5" w14:textId="77777777" w:rsidR="00073A39" w:rsidRPr="005428D7" w:rsidRDefault="00073A39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4" w:type="dxa"/>
            <w:gridSpan w:val="4"/>
            <w:tcBorders>
              <w:top w:val="nil"/>
              <w:bottom w:val="nil"/>
            </w:tcBorders>
          </w:tcPr>
          <w:p w14:paraId="4994526F" w14:textId="77777777" w:rsidR="00073A39" w:rsidRPr="005428D7" w:rsidRDefault="00073A39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D36B7B" w:rsidRPr="000626FF" w14:paraId="170843D9" w14:textId="77777777" w:rsidTr="00C942BB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18" w:type="dxa"/>
        </w:trPr>
        <w:tc>
          <w:tcPr>
            <w:tcW w:w="4248" w:type="dxa"/>
            <w:tcBorders>
              <w:top w:val="nil"/>
              <w:bottom w:val="nil"/>
            </w:tcBorders>
          </w:tcPr>
          <w:p w14:paraId="47C54867" w14:textId="01A91AC6" w:rsidR="00D36B7B" w:rsidRPr="000626FF" w:rsidRDefault="00D36B7B" w:rsidP="005428D7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ลูกหนี้อื่น</w:t>
            </w:r>
            <w:r w:rsidRPr="000626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331" w:type="dxa"/>
            <w:gridSpan w:val="4"/>
            <w:tcBorders>
              <w:top w:val="nil"/>
              <w:bottom w:val="nil"/>
            </w:tcBorders>
          </w:tcPr>
          <w:p w14:paraId="767783C3" w14:textId="4B4C33A6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06C2B4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4" w:type="dxa"/>
            <w:gridSpan w:val="4"/>
            <w:tcBorders>
              <w:top w:val="nil"/>
              <w:bottom w:val="nil"/>
            </w:tcBorders>
          </w:tcPr>
          <w:p w14:paraId="38685EC3" w14:textId="45664EB5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6B7B" w:rsidRPr="000626FF" w14:paraId="718F4824" w14:textId="77777777" w:rsidTr="00C942B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8" w:type="dxa"/>
            <w:tcBorders>
              <w:top w:val="nil"/>
              <w:bottom w:val="nil"/>
            </w:tcBorders>
          </w:tcPr>
          <w:p w14:paraId="30EF903D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17D4AA0" w14:textId="14D7132D" w:rsidR="00D36B7B" w:rsidRPr="000626FF" w:rsidRDefault="00BE31F2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31</w:t>
            </w:r>
            <w:r w:rsidR="00D36B7B"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36B7B" w:rsidRPr="000626F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EA4CD7D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1" w:type="dxa"/>
            <w:gridSpan w:val="2"/>
            <w:tcBorders>
              <w:top w:val="nil"/>
              <w:bottom w:val="nil"/>
            </w:tcBorders>
          </w:tcPr>
          <w:p w14:paraId="436C2DDE" w14:textId="26FB876C" w:rsidR="00D36B7B" w:rsidRPr="000626FF" w:rsidRDefault="00BE31F2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31</w:t>
            </w:r>
            <w:r w:rsidR="00D36B7B"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36B7B" w:rsidRP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28886C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tcBorders>
              <w:top w:val="nil"/>
              <w:bottom w:val="nil"/>
            </w:tcBorders>
          </w:tcPr>
          <w:p w14:paraId="36066ADB" w14:textId="46B60124" w:rsidR="00D36B7B" w:rsidRPr="000626FF" w:rsidRDefault="00BE31F2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31</w:t>
            </w:r>
            <w:r w:rsidR="00D36B7B"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36B7B" w:rsidRPr="000626F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2F3E224F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7" w:type="dxa"/>
            <w:gridSpan w:val="2"/>
            <w:tcBorders>
              <w:top w:val="nil"/>
              <w:bottom w:val="nil"/>
            </w:tcBorders>
          </w:tcPr>
          <w:p w14:paraId="7DB706DD" w14:textId="4899F8B0" w:rsidR="00D36B7B" w:rsidRPr="000626FF" w:rsidRDefault="00BE31F2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31</w:t>
            </w:r>
            <w:r w:rsidR="00D36B7B"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36B7B" w:rsidRP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D36B7B" w:rsidRPr="000626FF" w14:paraId="17287F5A" w14:textId="00E642B6" w:rsidTr="00C942B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8" w:type="dxa"/>
            <w:tcBorders>
              <w:top w:val="nil"/>
              <w:bottom w:val="nil"/>
            </w:tcBorders>
          </w:tcPr>
          <w:p w14:paraId="7D777A6A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E91C6C4" w14:textId="589F225D" w:rsidR="00D36B7B" w:rsidRPr="000626FF" w:rsidRDefault="00BE31F2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9832073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1" w:type="dxa"/>
            <w:gridSpan w:val="2"/>
            <w:tcBorders>
              <w:top w:val="nil"/>
              <w:bottom w:val="nil"/>
            </w:tcBorders>
          </w:tcPr>
          <w:p w14:paraId="6BA01DEE" w14:textId="5F95E235" w:rsidR="00D36B7B" w:rsidRPr="000626FF" w:rsidRDefault="00BE31F2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A9232D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tcBorders>
              <w:top w:val="nil"/>
              <w:bottom w:val="nil"/>
            </w:tcBorders>
          </w:tcPr>
          <w:p w14:paraId="6D5EED9E" w14:textId="59D5A090" w:rsidR="00D36B7B" w:rsidRPr="000626FF" w:rsidRDefault="00BE31F2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6DCEC506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7" w:type="dxa"/>
            <w:gridSpan w:val="2"/>
            <w:tcBorders>
              <w:top w:val="nil"/>
              <w:bottom w:val="nil"/>
            </w:tcBorders>
          </w:tcPr>
          <w:p w14:paraId="0BB76EF6" w14:textId="3466ECF6" w:rsidR="00D36B7B" w:rsidRPr="000626FF" w:rsidRDefault="00BE31F2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36B7B" w:rsidRPr="000626FF" w14:paraId="71F3C082" w14:textId="77777777" w:rsidTr="00C942BB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18" w:type="dxa"/>
        </w:trPr>
        <w:tc>
          <w:tcPr>
            <w:tcW w:w="4248" w:type="dxa"/>
            <w:tcBorders>
              <w:top w:val="nil"/>
              <w:bottom w:val="nil"/>
            </w:tcBorders>
          </w:tcPr>
          <w:p w14:paraId="3BE88AAD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35" w:type="dxa"/>
            <w:gridSpan w:val="9"/>
            <w:tcBorders>
              <w:top w:val="nil"/>
              <w:bottom w:val="nil"/>
            </w:tcBorders>
            <w:vAlign w:val="bottom"/>
          </w:tcPr>
          <w:p w14:paraId="325E97D6" w14:textId="15FDC49B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626F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36B7B" w:rsidRPr="000626FF" w14:paraId="60F864DB" w14:textId="77777777" w:rsidTr="00C942BB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18" w:type="dxa"/>
        </w:trPr>
        <w:tc>
          <w:tcPr>
            <w:tcW w:w="4248" w:type="dxa"/>
            <w:tcBorders>
              <w:top w:val="nil"/>
              <w:bottom w:val="nil"/>
            </w:tcBorders>
          </w:tcPr>
          <w:p w14:paraId="2CBA4492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0E55D33" w14:textId="6FDF8FE8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gridSpan w:val="2"/>
            <w:tcBorders>
              <w:top w:val="nil"/>
              <w:bottom w:val="nil"/>
            </w:tcBorders>
          </w:tcPr>
          <w:p w14:paraId="7A351DEE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</w:tcPr>
          <w:p w14:paraId="62CA1A56" w14:textId="1745641F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6149C1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tcBorders>
              <w:top w:val="nil"/>
              <w:bottom w:val="nil"/>
            </w:tcBorders>
          </w:tcPr>
          <w:p w14:paraId="75575C42" w14:textId="4EEE9DF6" w:rsidR="00D36B7B" w:rsidRPr="000626FF" w:rsidRDefault="00BE31F2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273</w:t>
            </w:r>
            <w:r w:rsidR="00D36B7B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355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337B4697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</w:tcPr>
          <w:p w14:paraId="1B4FD704" w14:textId="116E46C8" w:rsidR="00D36B7B" w:rsidRPr="000626FF" w:rsidRDefault="00BE31F2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278</w:t>
            </w:r>
            <w:r w:rsidR="00D36B7B" w:rsidRPr="000626FF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067</w:t>
            </w:r>
          </w:p>
        </w:tc>
      </w:tr>
      <w:tr w:rsidR="00D36B7B" w:rsidRPr="000626FF" w14:paraId="639D4F1E" w14:textId="77777777" w:rsidTr="00C942BB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18" w:type="dxa"/>
        </w:trPr>
        <w:tc>
          <w:tcPr>
            <w:tcW w:w="4248" w:type="dxa"/>
            <w:tcBorders>
              <w:top w:val="nil"/>
              <w:bottom w:val="nil"/>
            </w:tcBorders>
          </w:tcPr>
          <w:p w14:paraId="03E46BBA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6D055F63" w14:textId="7B6B39A3" w:rsidR="00D36B7B" w:rsidRPr="000626FF" w:rsidRDefault="00BE31F2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219</w:t>
            </w:r>
          </w:p>
        </w:tc>
        <w:tc>
          <w:tcPr>
            <w:tcW w:w="262" w:type="dxa"/>
            <w:gridSpan w:val="2"/>
            <w:tcBorders>
              <w:top w:val="nil"/>
              <w:bottom w:val="nil"/>
            </w:tcBorders>
          </w:tcPr>
          <w:p w14:paraId="0229483D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single" w:sz="4" w:space="0" w:color="auto"/>
            </w:tcBorders>
          </w:tcPr>
          <w:p w14:paraId="04C4F599" w14:textId="24F55E27" w:rsidR="00D36B7B" w:rsidRPr="000626FF" w:rsidRDefault="00BE31F2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8</w:t>
            </w:r>
            <w:r w:rsidR="00D36B7B" w:rsidRPr="000626FF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544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0EB339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tcBorders>
              <w:top w:val="nil"/>
              <w:bottom w:val="single" w:sz="4" w:space="0" w:color="auto"/>
            </w:tcBorders>
          </w:tcPr>
          <w:p w14:paraId="35FE4480" w14:textId="1D3693E6" w:rsidR="00D36B7B" w:rsidRPr="000626FF" w:rsidRDefault="00BE31F2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50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219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7696B2EF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single" w:sz="4" w:space="0" w:color="auto"/>
            </w:tcBorders>
          </w:tcPr>
          <w:p w14:paraId="0E5B6779" w14:textId="4CD71B31" w:rsidR="00D36B7B" w:rsidRPr="000626FF" w:rsidRDefault="00BE31F2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5</w:t>
            </w:r>
            <w:r w:rsidR="00D36B7B" w:rsidRPr="000626FF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061</w:t>
            </w:r>
          </w:p>
        </w:tc>
      </w:tr>
      <w:tr w:rsidR="00D36B7B" w:rsidRPr="000626FF" w14:paraId="6BA9D1AA" w14:textId="77777777" w:rsidTr="00C942BB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18" w:type="dxa"/>
        </w:trPr>
        <w:tc>
          <w:tcPr>
            <w:tcW w:w="4248" w:type="dxa"/>
            <w:tcBorders>
              <w:top w:val="nil"/>
              <w:bottom w:val="nil"/>
            </w:tcBorders>
          </w:tcPr>
          <w:p w14:paraId="24F11AA6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50982998" w14:textId="658B10B4" w:rsidR="00D36B7B" w:rsidRPr="000626FF" w:rsidRDefault="00BE31F2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219</w:t>
            </w:r>
          </w:p>
        </w:tc>
        <w:tc>
          <w:tcPr>
            <w:tcW w:w="262" w:type="dxa"/>
            <w:gridSpan w:val="2"/>
            <w:tcBorders>
              <w:top w:val="nil"/>
              <w:bottom w:val="nil"/>
            </w:tcBorders>
          </w:tcPr>
          <w:p w14:paraId="78809D82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nil"/>
            </w:tcBorders>
          </w:tcPr>
          <w:p w14:paraId="792776A4" w14:textId="7F90AD1A" w:rsidR="00D36B7B" w:rsidRPr="000626FF" w:rsidRDefault="00BE31F2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D36B7B" w:rsidRPr="000626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544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FF5980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bottom w:val="nil"/>
            </w:tcBorders>
          </w:tcPr>
          <w:p w14:paraId="5419814E" w14:textId="6D42A1C0" w:rsidR="00D36B7B" w:rsidRPr="000626FF" w:rsidRDefault="00BE31F2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273</w:t>
            </w:r>
            <w:r w:rsidR="00D36B7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574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71826646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nil"/>
            </w:tcBorders>
          </w:tcPr>
          <w:p w14:paraId="329A7C93" w14:textId="46B37379" w:rsidR="00D36B7B" w:rsidRPr="000626FF" w:rsidRDefault="00BE31F2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283</w:t>
            </w:r>
            <w:r w:rsidR="00D36B7B" w:rsidRPr="000626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128</w:t>
            </w:r>
          </w:p>
        </w:tc>
      </w:tr>
      <w:tr w:rsidR="00D36B7B" w:rsidRPr="000626FF" w14:paraId="185C2700" w14:textId="77777777" w:rsidTr="00C942BB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18" w:type="dxa"/>
        </w:trPr>
        <w:tc>
          <w:tcPr>
            <w:tcW w:w="4248" w:type="dxa"/>
            <w:tcBorders>
              <w:top w:val="nil"/>
              <w:bottom w:val="nil"/>
            </w:tcBorders>
          </w:tcPr>
          <w:p w14:paraId="4D99A02E" w14:textId="77777777" w:rsidR="00D36B7B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250" w:hanging="250"/>
              <w:rPr>
                <w:rFonts w:ascii="Angsana New" w:hAnsi="Angsana New"/>
                <w:sz w:val="30"/>
                <w:szCs w:val="30"/>
              </w:rPr>
            </w:pPr>
            <w:r w:rsidRPr="00462B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62BC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</w:p>
          <w:p w14:paraId="6CDD64C9" w14:textId="3A241EC9" w:rsidR="00D36B7B" w:rsidRPr="000626FF" w:rsidRDefault="00D36B7B" w:rsidP="00D36B7B">
            <w:pPr>
              <w:tabs>
                <w:tab w:val="clear" w:pos="227"/>
                <w:tab w:val="left" w:pos="25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462B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BE31F2" w:rsidRPr="00BE31F2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462BC8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462B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า</w:t>
            </w:r>
            <w:r w:rsidRPr="00462B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เผื่อหนี้สงสัยจะสูญ)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01838C75" w14:textId="77777777" w:rsidR="00D36B7B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3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47060F1" w14:textId="43834927" w:rsidR="00D36B7B" w:rsidRPr="000626FF" w:rsidRDefault="00D36B7B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gridSpan w:val="2"/>
            <w:tcBorders>
              <w:top w:val="nil"/>
              <w:bottom w:val="nil"/>
            </w:tcBorders>
          </w:tcPr>
          <w:p w14:paraId="6643C302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single" w:sz="4" w:space="0" w:color="auto"/>
            </w:tcBorders>
          </w:tcPr>
          <w:p w14:paraId="500430B7" w14:textId="77777777" w:rsidR="00D36B7B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509D0C2D" w14:textId="5335BF99" w:rsidR="00D36B7B" w:rsidRPr="000626FF" w:rsidRDefault="00D36B7B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left" w:pos="69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E8FC21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tcBorders>
              <w:top w:val="nil"/>
              <w:bottom w:val="single" w:sz="4" w:space="0" w:color="auto"/>
            </w:tcBorders>
          </w:tcPr>
          <w:p w14:paraId="74FEE8E0" w14:textId="77777777" w:rsidR="00D36B7B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  <w:p w14:paraId="0C1D5967" w14:textId="37DEB499" w:rsidR="00D36B7B" w:rsidRPr="000626FF" w:rsidRDefault="00D36B7B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258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449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5CFB8EF8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single" w:sz="4" w:space="0" w:color="auto"/>
            </w:tcBorders>
          </w:tcPr>
          <w:p w14:paraId="2E1A567D" w14:textId="77777777" w:rsidR="00D36B7B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39A8B608" w14:textId="581B65CC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sz w:val="30"/>
                <w:szCs w:val="30"/>
              </w:rPr>
              <w:t>(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260</w:t>
            </w:r>
            <w:r w:rsidRPr="000626FF">
              <w:rPr>
                <w:rFonts w:ascii="Angsana New" w:hAnsi="Angsana New"/>
                <w:sz w:val="30"/>
                <w:szCs w:val="30"/>
              </w:rPr>
              <w:t>,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819</w:t>
            </w:r>
            <w:r w:rsidRPr="000626F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36B7B" w:rsidRPr="000626FF" w14:paraId="3B7A2477" w14:textId="77777777" w:rsidTr="00C942BB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18" w:type="dxa"/>
        </w:trPr>
        <w:tc>
          <w:tcPr>
            <w:tcW w:w="4248" w:type="dxa"/>
            <w:tcBorders>
              <w:top w:val="nil"/>
              <w:bottom w:val="nil"/>
            </w:tcBorders>
          </w:tcPr>
          <w:p w14:paraId="2250F987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781714F" w14:textId="3098892C" w:rsidR="00D36B7B" w:rsidRPr="000626FF" w:rsidRDefault="00BE31F2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219</w:t>
            </w:r>
          </w:p>
        </w:tc>
        <w:tc>
          <w:tcPr>
            <w:tcW w:w="262" w:type="dxa"/>
            <w:gridSpan w:val="2"/>
            <w:tcBorders>
              <w:top w:val="nil"/>
              <w:bottom w:val="nil"/>
            </w:tcBorders>
          </w:tcPr>
          <w:p w14:paraId="5BE49F31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6CBBFD2E" w14:textId="23B3F71A" w:rsidR="00D36B7B" w:rsidRPr="000626FF" w:rsidRDefault="00BE31F2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D36B7B" w:rsidRPr="000626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544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ECBA83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EBBDD2D" w14:textId="543891AE" w:rsidR="00D36B7B" w:rsidRPr="000626FF" w:rsidRDefault="00BE31F2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="00D36B7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125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1820D9EC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3F5503A8" w14:textId="4C98349B" w:rsidR="00D36B7B" w:rsidRPr="000626FF" w:rsidRDefault="00BE31F2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D36B7B" w:rsidRPr="000626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309</w:t>
            </w:r>
          </w:p>
        </w:tc>
      </w:tr>
    </w:tbl>
    <w:p w14:paraId="59EEEFBF" w14:textId="1DD85968" w:rsidR="00FA3ECC" w:rsidRPr="005428D7" w:rsidRDefault="00FA3ECC" w:rsidP="00B53E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"/>
          <w:tab w:val="left" w:pos="540"/>
        </w:tabs>
        <w:spacing w:line="240" w:lineRule="auto"/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990"/>
        <w:gridCol w:w="270"/>
        <w:gridCol w:w="1080"/>
        <w:gridCol w:w="270"/>
        <w:gridCol w:w="1080"/>
        <w:gridCol w:w="270"/>
        <w:gridCol w:w="1080"/>
      </w:tblGrid>
      <w:tr w:rsidR="005428D7" w:rsidRPr="005A6DB6" w14:paraId="702EAAD6" w14:textId="77777777" w:rsidTr="00C942BB">
        <w:trPr>
          <w:tblHeader/>
        </w:trPr>
        <w:tc>
          <w:tcPr>
            <w:tcW w:w="4248" w:type="dxa"/>
          </w:tcPr>
          <w:p w14:paraId="4067F931" w14:textId="77777777" w:rsidR="005428D7" w:rsidRPr="005A6DB6" w:rsidRDefault="005428D7" w:rsidP="00B3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FCF9AE0" w14:textId="77777777" w:rsidR="005428D7" w:rsidRPr="005A6DB6" w:rsidRDefault="005428D7" w:rsidP="00B3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A75678F" w14:textId="77777777" w:rsidR="005428D7" w:rsidRPr="005A6DB6" w:rsidRDefault="005428D7" w:rsidP="00B33A4C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1286E1" w14:textId="77777777" w:rsidR="005428D7" w:rsidRPr="005A6DB6" w:rsidRDefault="005428D7" w:rsidP="00B3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2CD4CD7" w14:textId="77777777" w:rsidR="005428D7" w:rsidRPr="005A6DB6" w:rsidRDefault="005428D7" w:rsidP="00B33A4C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09AB8C" w14:textId="77777777" w:rsidR="005428D7" w:rsidRPr="005A6DB6" w:rsidRDefault="005428D7" w:rsidP="00B3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306F2B9" w14:textId="77777777" w:rsidR="005428D7" w:rsidRPr="005A6DB6" w:rsidRDefault="005428D7" w:rsidP="00B3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9A8D62" w14:textId="77777777" w:rsidR="005428D7" w:rsidRPr="005A6DB6" w:rsidRDefault="005428D7" w:rsidP="00B3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428D7" w:rsidRPr="005A6DB6" w14:paraId="0F3E7FCF" w14:textId="77777777" w:rsidTr="00C942BB">
        <w:trPr>
          <w:tblHeader/>
        </w:trPr>
        <w:tc>
          <w:tcPr>
            <w:tcW w:w="4248" w:type="dxa"/>
          </w:tcPr>
          <w:p w14:paraId="495CC376" w14:textId="77777777" w:rsidR="005428D7" w:rsidRPr="005A6DB6" w:rsidRDefault="005428D7" w:rsidP="00B3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06C3591E" w14:textId="77777777" w:rsidR="005428D7" w:rsidRPr="005A6DB6" w:rsidRDefault="005428D7" w:rsidP="00B3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428D7" w:rsidRPr="00073A39" w14:paraId="54561224" w14:textId="77777777" w:rsidTr="00C942BB">
        <w:tc>
          <w:tcPr>
            <w:tcW w:w="4248" w:type="dxa"/>
          </w:tcPr>
          <w:p w14:paraId="43DD2118" w14:textId="77777777" w:rsidR="00B33A4C" w:rsidRDefault="00B33A4C" w:rsidP="00B3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1591C">
              <w:rPr>
                <w:rFonts w:ascii="Angsana New" w:hAnsi="Angsana New"/>
                <w:sz w:val="30"/>
                <w:szCs w:val="30"/>
              </w:rPr>
              <w:t>(</w:t>
            </w:r>
            <w:r w:rsidRPr="0011591C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11591C"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ขาดทุนจากการด้อยค่า </w:t>
            </w:r>
            <w:r w:rsidRPr="00073A3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(2562: 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   </w:t>
            </w:r>
          </w:p>
          <w:p w14:paraId="154B7328" w14:textId="77777777" w:rsidR="00B33A4C" w:rsidRDefault="00B33A4C" w:rsidP="00B3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073A3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หนี้สูญและหนี้สงสัยจะสูญ)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สำหรับงวดสาม</w:t>
            </w:r>
          </w:p>
          <w:p w14:paraId="432D3BFF" w14:textId="0A8D8C6B" w:rsidR="005428D7" w:rsidRPr="005A6DB6" w:rsidRDefault="00B33A4C" w:rsidP="00B3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990" w:type="dxa"/>
            <w:tcBorders>
              <w:bottom w:val="double" w:sz="4" w:space="0" w:color="000000"/>
            </w:tcBorders>
          </w:tcPr>
          <w:p w14:paraId="53FAB0A5" w14:textId="77777777" w:rsidR="005428D7" w:rsidRPr="005428D7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3BA296C" w14:textId="77777777" w:rsidR="005428D7" w:rsidRPr="005428D7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C9C7105" w14:textId="5F25444D" w:rsidR="005428D7" w:rsidRPr="005428D7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15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28D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A8AF0C" w14:textId="77777777" w:rsidR="005428D7" w:rsidRPr="005428D7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000000"/>
            </w:tcBorders>
          </w:tcPr>
          <w:p w14:paraId="35AF7423" w14:textId="77777777" w:rsidR="005428D7" w:rsidRPr="005428D7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C7A2C17" w14:textId="77777777" w:rsidR="005428D7" w:rsidRPr="005428D7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186D398" w14:textId="4CF88A04" w:rsidR="005428D7" w:rsidRPr="005428D7" w:rsidRDefault="005428D7" w:rsidP="00925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28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</w:t>
            </w:r>
            <w:r w:rsidR="00925D6F">
              <w:rPr>
                <w:rFonts w:ascii="Angsana New" w:hAnsi="Angsana New"/>
                <w:b/>
                <w:bCs/>
                <w:sz w:val="30"/>
                <w:szCs w:val="30"/>
              </w:rPr>
              <w:t>(160)</w:t>
            </w:r>
          </w:p>
        </w:tc>
        <w:tc>
          <w:tcPr>
            <w:tcW w:w="270" w:type="dxa"/>
          </w:tcPr>
          <w:p w14:paraId="2C702F2F" w14:textId="77777777" w:rsidR="005428D7" w:rsidRPr="005428D7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000000"/>
            </w:tcBorders>
          </w:tcPr>
          <w:p w14:paraId="6B1DBBBC" w14:textId="77777777" w:rsidR="005428D7" w:rsidRPr="005428D7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D084CCA" w14:textId="77777777" w:rsidR="005428D7" w:rsidRPr="005428D7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  <w:tab w:val="decimal" w:pos="1142"/>
              </w:tabs>
              <w:spacing w:line="240" w:lineRule="auto"/>
              <w:ind w:right="-276" w:firstLine="2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FC894C3" w14:textId="053DDA7F" w:rsidR="005428D7" w:rsidRPr="005428D7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decimal" w:pos="1142"/>
              </w:tabs>
              <w:spacing w:line="240" w:lineRule="auto"/>
              <w:ind w:left="162" w:right="-276" w:firstLine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28D7">
              <w:rPr>
                <w:rFonts w:ascii="Angsana New" w:hAnsi="Angsana New"/>
                <w:b/>
                <w:bCs/>
                <w:sz w:val="30"/>
                <w:szCs w:val="30"/>
              </w:rPr>
              <w:t>(2,370)</w:t>
            </w:r>
          </w:p>
        </w:tc>
        <w:tc>
          <w:tcPr>
            <w:tcW w:w="270" w:type="dxa"/>
          </w:tcPr>
          <w:p w14:paraId="0CFFCB98" w14:textId="77777777" w:rsidR="005428D7" w:rsidRPr="005428D7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6"/>
                <w:tab w:val="decimal" w:pos="842"/>
              </w:tabs>
              <w:spacing w:line="240" w:lineRule="auto"/>
              <w:ind w:left="-88" w:right="-27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000000"/>
            </w:tcBorders>
          </w:tcPr>
          <w:p w14:paraId="478F0790" w14:textId="77777777" w:rsidR="005428D7" w:rsidRPr="005428D7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4"/>
                <w:tab w:val="decimal" w:pos="704"/>
              </w:tabs>
              <w:spacing w:line="240" w:lineRule="auto"/>
              <w:ind w:left="164" w:right="-287" w:firstLine="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2072E5D" w14:textId="77777777" w:rsidR="005428D7" w:rsidRPr="005428D7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4"/>
                <w:tab w:val="decimal" w:pos="704"/>
              </w:tabs>
              <w:spacing w:line="240" w:lineRule="auto"/>
              <w:ind w:left="164" w:right="-287" w:firstLine="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82FFEFE" w14:textId="5521F029" w:rsidR="005428D7" w:rsidRPr="005428D7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4"/>
                <w:tab w:val="decimal" w:pos="704"/>
              </w:tabs>
              <w:spacing w:line="240" w:lineRule="auto"/>
              <w:ind w:left="164" w:right="-287" w:firstLine="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28D7">
              <w:rPr>
                <w:rFonts w:ascii="Angsana New" w:hAnsi="Angsana New"/>
                <w:b/>
                <w:bCs/>
                <w:sz w:val="30"/>
                <w:szCs w:val="30"/>
              </w:rPr>
              <w:t>16,209</w:t>
            </w:r>
          </w:p>
        </w:tc>
      </w:tr>
    </w:tbl>
    <w:p w14:paraId="0FEABE2E" w14:textId="4949F100" w:rsidR="005428D7" w:rsidRPr="00B678F1" w:rsidRDefault="005428D7" w:rsidP="00B53E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"/>
          <w:tab w:val="left" w:pos="540"/>
        </w:tabs>
        <w:spacing w:line="240" w:lineRule="auto"/>
        <w:rPr>
          <w:sz w:val="32"/>
          <w:szCs w:val="32"/>
        </w:rPr>
      </w:pPr>
    </w:p>
    <w:p w14:paraId="34AF6950" w14:textId="3AFC92CB" w:rsidR="00CC79D3" w:rsidRPr="00CC79D3" w:rsidRDefault="00CC79D3" w:rsidP="00CC7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กลุ่มบริษัทและบริษัทประเมินค่าเผื่อ</w:t>
      </w:r>
      <w:r w:rsidR="001441DA">
        <w:rPr>
          <w:rFonts w:ascii="Angsana New" w:hAnsi="Angsana New" w:hint="cs"/>
          <w:sz w:val="30"/>
          <w:szCs w:val="30"/>
          <w:cs/>
        </w:rPr>
        <w:t>ขาดทุนจากการด้อยค่า</w:t>
      </w:r>
      <w:r w:rsidRPr="00AC365B">
        <w:rPr>
          <w:rFonts w:ascii="Angsana New" w:hAnsi="Angsana New"/>
          <w:sz w:val="30"/>
          <w:szCs w:val="30"/>
          <w:cs/>
        </w:rPr>
        <w:t>สำหรับลูกหนี้การค้าและลูกหนี้อื่นกับกิจการที่เกี่ยวข้องกัน โดยประเมินจากสถานะปัจจุบันของลูกหนี้ และพิจารณาจากจำนวนเงินที่คาดว่าจะได้รับหรือจ่ายในอนาคตจากยอดสุทธิของยอดลูกหนี้ดังกล่าวจากยอดเจ้าหนี้การค้าและเจ้าหนี้อื่น</w:t>
      </w:r>
    </w:p>
    <w:p w14:paraId="7F038866" w14:textId="77777777" w:rsidR="00CC79D3" w:rsidRPr="00B678F1" w:rsidRDefault="00CC79D3" w:rsidP="00B53E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"/>
          <w:tab w:val="left" w:pos="540"/>
        </w:tabs>
        <w:spacing w:line="240" w:lineRule="auto"/>
        <w:rPr>
          <w:sz w:val="32"/>
          <w:szCs w:val="32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990"/>
        <w:gridCol w:w="270"/>
        <w:gridCol w:w="1080"/>
        <w:gridCol w:w="271"/>
        <w:gridCol w:w="1079"/>
        <w:gridCol w:w="271"/>
        <w:gridCol w:w="1072"/>
        <w:gridCol w:w="7"/>
      </w:tblGrid>
      <w:tr w:rsidR="000809AF" w:rsidRPr="000626FF" w14:paraId="0657E499" w14:textId="77777777" w:rsidTr="00C942BB">
        <w:tc>
          <w:tcPr>
            <w:tcW w:w="4248" w:type="dxa"/>
          </w:tcPr>
          <w:p w14:paraId="3E7046E8" w14:textId="6117E21D" w:rsidR="000809AF" w:rsidRPr="000626FF" w:rsidRDefault="000809AF" w:rsidP="00080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sz w:val="30"/>
                <w:szCs w:val="30"/>
              </w:rPr>
              <w:br w:type="page"/>
            </w:r>
            <w:r w:rsidRPr="000626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2340" w:type="dxa"/>
            <w:gridSpan w:val="3"/>
          </w:tcPr>
          <w:p w14:paraId="745D07EC" w14:textId="1CC357BF" w:rsidR="000809AF" w:rsidRPr="000626FF" w:rsidRDefault="000809AF" w:rsidP="00080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3005DA2D" w14:textId="77777777" w:rsidR="000809AF" w:rsidRPr="000626FF" w:rsidRDefault="000809AF" w:rsidP="00080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9" w:type="dxa"/>
            <w:gridSpan w:val="4"/>
          </w:tcPr>
          <w:p w14:paraId="6B8FCA7C" w14:textId="0D09FE0D" w:rsidR="000809AF" w:rsidRPr="000626FF" w:rsidRDefault="000809AF" w:rsidP="00080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26FF" w:rsidRPr="000626FF" w14:paraId="54831A6C" w14:textId="77777777" w:rsidTr="00C942BB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7" w:type="dxa"/>
        </w:trPr>
        <w:tc>
          <w:tcPr>
            <w:tcW w:w="4248" w:type="dxa"/>
            <w:tcBorders>
              <w:top w:val="nil"/>
              <w:bottom w:val="nil"/>
            </w:tcBorders>
          </w:tcPr>
          <w:p w14:paraId="1FBFD135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CC99554" w14:textId="61993643" w:rsidR="000626FF" w:rsidRPr="000626FF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31</w:t>
            </w:r>
            <w:r w:rsidR="000626FF"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626FF" w:rsidRPr="000626F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727E65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F67E273" w14:textId="631D9116" w:rsidR="000626FF" w:rsidRPr="000626FF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31</w:t>
            </w:r>
            <w:r w:rsidR="000626FF"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626FF" w:rsidRP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5F67360F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</w:tcPr>
          <w:p w14:paraId="1591C6F3" w14:textId="2AC08792" w:rsidR="000626FF" w:rsidRPr="000626FF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31</w:t>
            </w:r>
            <w:r w:rsidR="000626FF"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626FF" w:rsidRPr="000626F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148A2887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nil"/>
              <w:bottom w:val="nil"/>
            </w:tcBorders>
          </w:tcPr>
          <w:p w14:paraId="13418B21" w14:textId="08E48F57" w:rsidR="000626FF" w:rsidRPr="000626FF" w:rsidRDefault="00BE31F2" w:rsidP="00062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31</w:t>
            </w:r>
            <w:r w:rsidR="000626FF"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626FF" w:rsidRP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626FF" w:rsidRPr="000626FF" w14:paraId="4BD82866" w14:textId="77777777" w:rsidTr="00C942BB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7" w:type="dxa"/>
        </w:trPr>
        <w:tc>
          <w:tcPr>
            <w:tcW w:w="4248" w:type="dxa"/>
            <w:tcBorders>
              <w:top w:val="nil"/>
              <w:bottom w:val="nil"/>
            </w:tcBorders>
          </w:tcPr>
          <w:p w14:paraId="51255978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0E62FC1" w14:textId="16E50E28" w:rsidR="000626FF" w:rsidRPr="000626FF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C2CCD1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1382F44" w14:textId="4209B404" w:rsidR="000626FF" w:rsidRPr="000626FF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637A062A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</w:tcPr>
          <w:p w14:paraId="5B4B5784" w14:textId="3FBCD0D4" w:rsidR="000626FF" w:rsidRPr="000626FF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74695B96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nil"/>
              <w:bottom w:val="nil"/>
            </w:tcBorders>
          </w:tcPr>
          <w:p w14:paraId="08EB7445" w14:textId="3B80CF67" w:rsidR="000626FF" w:rsidRPr="000626FF" w:rsidRDefault="00BE31F2" w:rsidP="00062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626FF" w:rsidRPr="000626FF" w14:paraId="71211790" w14:textId="77777777" w:rsidTr="00C942BB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7" w:type="dxa"/>
        </w:trPr>
        <w:tc>
          <w:tcPr>
            <w:tcW w:w="4248" w:type="dxa"/>
            <w:tcBorders>
              <w:top w:val="nil"/>
              <w:bottom w:val="nil"/>
            </w:tcBorders>
          </w:tcPr>
          <w:p w14:paraId="3E92A6C6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33" w:type="dxa"/>
            <w:gridSpan w:val="7"/>
            <w:tcBorders>
              <w:top w:val="nil"/>
              <w:bottom w:val="nil"/>
            </w:tcBorders>
          </w:tcPr>
          <w:p w14:paraId="3DD6B66C" w14:textId="26CBF889" w:rsidR="000626FF" w:rsidRPr="000626FF" w:rsidRDefault="000626FF" w:rsidP="00062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02"/>
              </w:tabs>
              <w:spacing w:after="0" w:line="380" w:lineRule="exact"/>
              <w:ind w:left="-108"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626F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626FF" w:rsidRPr="000626FF" w14:paraId="2076ECF4" w14:textId="77777777" w:rsidTr="00C942BB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7" w:type="dxa"/>
        </w:trPr>
        <w:tc>
          <w:tcPr>
            <w:tcW w:w="4248" w:type="dxa"/>
            <w:tcBorders>
              <w:top w:val="nil"/>
              <w:bottom w:val="nil"/>
            </w:tcBorders>
          </w:tcPr>
          <w:p w14:paraId="3EB20884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EFD9076" w14:textId="5DBCA927" w:rsidR="000626FF" w:rsidRPr="000626FF" w:rsidRDefault="00B63982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9BD6E8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5906C88" w14:textId="63C20EBB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30A066C3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</w:tcPr>
          <w:p w14:paraId="14931A03" w14:textId="1ECE69B4" w:rsidR="000626FF" w:rsidRPr="000626FF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496</w:t>
            </w:r>
            <w:r w:rsidR="002D7D08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847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6A59B064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nil"/>
              <w:bottom w:val="nil"/>
            </w:tcBorders>
          </w:tcPr>
          <w:p w14:paraId="0DD0DB3A" w14:textId="4B554E0A" w:rsidR="000626FF" w:rsidRPr="000626FF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516</w:t>
            </w:r>
            <w:r w:rsidR="000626FF" w:rsidRPr="000626FF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596</w:t>
            </w:r>
          </w:p>
        </w:tc>
      </w:tr>
      <w:tr w:rsidR="000626FF" w:rsidRPr="000626FF" w14:paraId="7EBC0632" w14:textId="77777777" w:rsidTr="00C942BB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7" w:type="dxa"/>
        </w:trPr>
        <w:tc>
          <w:tcPr>
            <w:tcW w:w="4248" w:type="dxa"/>
            <w:tcBorders>
              <w:top w:val="nil"/>
              <w:bottom w:val="nil"/>
            </w:tcBorders>
          </w:tcPr>
          <w:p w14:paraId="688BDC0B" w14:textId="0AD90B2F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58858503" w14:textId="72457672" w:rsidR="000626FF" w:rsidRPr="000626FF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8</w:t>
            </w:r>
            <w:r w:rsidR="001F3E22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658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4C96F7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36483129" w14:textId="740C066B" w:rsidR="000626FF" w:rsidRPr="000626FF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8</w:t>
            </w:r>
            <w:r w:rsidR="000626FF" w:rsidRPr="000626FF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022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0A92CAEA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02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single" w:sz="4" w:space="0" w:color="auto"/>
            </w:tcBorders>
          </w:tcPr>
          <w:p w14:paraId="3C7F1E64" w14:textId="63A7396A" w:rsidR="000626FF" w:rsidRPr="000626FF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5</w:t>
            </w:r>
            <w:r w:rsidR="00B63982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527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73BDC2AF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nil"/>
              <w:bottom w:val="single" w:sz="4" w:space="0" w:color="auto"/>
            </w:tcBorders>
          </w:tcPr>
          <w:p w14:paraId="51E2A40A" w14:textId="773CE22D" w:rsidR="000626FF" w:rsidRPr="000626FF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5</w:t>
            </w:r>
            <w:r w:rsidR="000626FF" w:rsidRPr="000626FF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075</w:t>
            </w:r>
          </w:p>
        </w:tc>
      </w:tr>
      <w:tr w:rsidR="000626FF" w:rsidRPr="000626FF" w14:paraId="0F15534F" w14:textId="77777777" w:rsidTr="00C942BB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7" w:type="dxa"/>
        </w:trPr>
        <w:tc>
          <w:tcPr>
            <w:tcW w:w="4248" w:type="dxa"/>
            <w:tcBorders>
              <w:top w:val="nil"/>
              <w:bottom w:val="nil"/>
            </w:tcBorders>
          </w:tcPr>
          <w:p w14:paraId="4F60CAFF" w14:textId="497528D0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F586DE8" w14:textId="597FDB68" w:rsidR="000626FF" w:rsidRPr="000626FF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1F3E2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658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7D2BE2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094554" w14:textId="3B445419" w:rsidR="000626FF" w:rsidRPr="000626FF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0626FF" w:rsidRPr="000626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022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45B5AB9D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02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658588DD" w14:textId="0DD91A2E" w:rsidR="000626FF" w:rsidRPr="000626FF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502</w:t>
            </w:r>
            <w:r w:rsidR="00B6398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374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4EE07687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142FF6A2" w14:textId="66F6AA48" w:rsidR="000626FF" w:rsidRPr="000626FF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521</w:t>
            </w:r>
            <w:r w:rsidR="000626FF" w:rsidRPr="000626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671</w:t>
            </w:r>
          </w:p>
        </w:tc>
      </w:tr>
      <w:tr w:rsidR="000626FF" w:rsidRPr="000626FF" w14:paraId="5312686E" w14:textId="77777777" w:rsidTr="00C942BB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62"/>
        </w:trPr>
        <w:tc>
          <w:tcPr>
            <w:tcW w:w="4248" w:type="dxa"/>
            <w:tcBorders>
              <w:top w:val="nil"/>
              <w:bottom w:val="nil"/>
            </w:tcBorders>
          </w:tcPr>
          <w:p w14:paraId="0A9ADB38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bottom w:val="nil"/>
            </w:tcBorders>
          </w:tcPr>
          <w:p w14:paraId="71D8A4DE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1F39DB53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9" w:type="dxa"/>
            <w:gridSpan w:val="4"/>
            <w:tcBorders>
              <w:top w:val="nil"/>
              <w:bottom w:val="nil"/>
            </w:tcBorders>
          </w:tcPr>
          <w:p w14:paraId="099FD09A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0626FF" w:rsidRPr="000626FF" w14:paraId="19E29E1A" w14:textId="77777777" w:rsidTr="00C942B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8" w:type="dxa"/>
            <w:tcBorders>
              <w:top w:val="nil"/>
              <w:bottom w:val="nil"/>
            </w:tcBorders>
          </w:tcPr>
          <w:p w14:paraId="1E0B3428" w14:textId="563A4087" w:rsidR="000626FF" w:rsidRPr="000626FF" w:rsidRDefault="000626FF" w:rsidP="00CC79D3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เจ้าหนี้อื่น </w:t>
            </w:r>
          </w:p>
        </w:tc>
        <w:tc>
          <w:tcPr>
            <w:tcW w:w="2340" w:type="dxa"/>
            <w:gridSpan w:val="3"/>
            <w:tcBorders>
              <w:top w:val="nil"/>
              <w:bottom w:val="nil"/>
            </w:tcBorders>
          </w:tcPr>
          <w:p w14:paraId="2EDC97A8" w14:textId="66F9CE86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5FB2D98D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9" w:type="dxa"/>
            <w:gridSpan w:val="4"/>
            <w:tcBorders>
              <w:top w:val="nil"/>
              <w:bottom w:val="nil"/>
            </w:tcBorders>
          </w:tcPr>
          <w:p w14:paraId="6B50E809" w14:textId="1874D801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26FF" w:rsidRPr="000626FF" w14:paraId="7D304B14" w14:textId="77777777" w:rsidTr="00C942B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8" w:type="dxa"/>
          </w:tcPr>
          <w:p w14:paraId="53F1BF3E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C428F00" w14:textId="4F60DF20" w:rsidR="000626FF" w:rsidRPr="000626FF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31</w:t>
            </w:r>
            <w:r w:rsidR="000626FF"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626FF" w:rsidRPr="000626F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074FF45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71AEBE" w14:textId="476A1265" w:rsidR="000626FF" w:rsidRPr="000626FF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31</w:t>
            </w:r>
            <w:r w:rsidR="000626FF"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626FF" w:rsidRP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1" w:type="dxa"/>
          </w:tcPr>
          <w:p w14:paraId="7B497D18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D510C43" w14:textId="6AA20873" w:rsidR="000626FF" w:rsidRPr="000626FF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31</w:t>
            </w:r>
            <w:r w:rsidR="000626FF"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626FF" w:rsidRPr="000626F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1" w:type="dxa"/>
          </w:tcPr>
          <w:p w14:paraId="39503AA3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55E63FF4" w14:textId="3DF440B3" w:rsidR="000626FF" w:rsidRPr="000626FF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31</w:t>
            </w:r>
            <w:r w:rsidR="000626FF"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626FF" w:rsidRP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626FF" w:rsidRPr="000626FF" w14:paraId="74F6A940" w14:textId="77777777" w:rsidTr="00C942B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8" w:type="dxa"/>
          </w:tcPr>
          <w:p w14:paraId="13E44D4C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8760A17" w14:textId="255D0824" w:rsidR="000626FF" w:rsidRPr="000626FF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36DF803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D054E5" w14:textId="22A19AED" w:rsidR="000626FF" w:rsidRPr="000626FF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1" w:type="dxa"/>
          </w:tcPr>
          <w:p w14:paraId="6F55ABCE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4ACFD24" w14:textId="0A9B301C" w:rsidR="000626FF" w:rsidRPr="000626FF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1" w:type="dxa"/>
          </w:tcPr>
          <w:p w14:paraId="3B7818EF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09614DE9" w14:textId="2AC8B95F" w:rsidR="000626FF" w:rsidRPr="000626FF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626FF" w:rsidRPr="000626FF" w14:paraId="569CD1DC" w14:textId="77777777" w:rsidTr="00C942B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8" w:type="dxa"/>
          </w:tcPr>
          <w:p w14:paraId="35C7F2A3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8"/>
            <w:vAlign w:val="bottom"/>
          </w:tcPr>
          <w:p w14:paraId="5F3A31FE" w14:textId="371CA86E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626F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626FF" w:rsidRPr="000626FF" w14:paraId="1263E367" w14:textId="77777777" w:rsidTr="00C942B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8" w:type="dxa"/>
          </w:tcPr>
          <w:p w14:paraId="0BB685A9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990" w:type="dxa"/>
          </w:tcPr>
          <w:p w14:paraId="74325013" w14:textId="0B8BEF46" w:rsidR="000626FF" w:rsidRPr="000626FF" w:rsidRDefault="00B63982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36E522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01297C" w14:textId="7D7D87F6" w:rsidR="000626FF" w:rsidRPr="000626FF" w:rsidRDefault="000626FF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79A1559B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D5E1A2A" w14:textId="3FCC666D" w:rsidR="000626FF" w:rsidRPr="000626FF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27</w:t>
            </w:r>
            <w:r w:rsidR="00B63982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353</w:t>
            </w:r>
          </w:p>
        </w:tc>
        <w:tc>
          <w:tcPr>
            <w:tcW w:w="271" w:type="dxa"/>
          </w:tcPr>
          <w:p w14:paraId="5E1E84AA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53D44B91" w14:textId="643C2F2F" w:rsidR="000626FF" w:rsidRPr="000626FF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17</w:t>
            </w:r>
            <w:r w:rsidR="000626FF" w:rsidRPr="000626FF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555</w:t>
            </w:r>
          </w:p>
        </w:tc>
      </w:tr>
      <w:tr w:rsidR="000626FF" w:rsidRPr="00E87CED" w14:paraId="7BB9B2F5" w14:textId="77777777" w:rsidTr="00C942B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8" w:type="dxa"/>
          </w:tcPr>
          <w:p w14:paraId="0CD8D085" w14:textId="6A622A88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74C42AF9" w14:textId="50929563" w:rsidR="000626FF" w:rsidRPr="000626FF" w:rsidRDefault="00BE31F2" w:rsidP="0075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29</w:t>
            </w:r>
            <w:r w:rsidR="00B63982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169</w:t>
            </w:r>
          </w:p>
        </w:tc>
        <w:tc>
          <w:tcPr>
            <w:tcW w:w="270" w:type="dxa"/>
          </w:tcPr>
          <w:p w14:paraId="24B17630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0FE049" w14:textId="766A2CF3" w:rsidR="000626FF" w:rsidRPr="000626FF" w:rsidRDefault="00BE31F2" w:rsidP="00E8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</w:t>
            </w:r>
            <w:r w:rsidR="000626FF" w:rsidRPr="000626FF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431</w:t>
            </w:r>
          </w:p>
        </w:tc>
        <w:tc>
          <w:tcPr>
            <w:tcW w:w="271" w:type="dxa"/>
          </w:tcPr>
          <w:p w14:paraId="471C29FC" w14:textId="77777777" w:rsidR="000626FF" w:rsidRPr="000626FF" w:rsidRDefault="000626FF" w:rsidP="00E8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E837DBE" w14:textId="598F2658" w:rsidR="000626FF" w:rsidRPr="000626FF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271" w:type="dxa"/>
            <w:vAlign w:val="bottom"/>
          </w:tcPr>
          <w:p w14:paraId="357BA9A8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64285E62" w14:textId="6C519229" w:rsidR="000626FF" w:rsidRPr="000626FF" w:rsidRDefault="00BE31F2" w:rsidP="00E8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415</w:t>
            </w:r>
          </w:p>
        </w:tc>
      </w:tr>
      <w:tr w:rsidR="000626FF" w:rsidRPr="000626FF" w14:paraId="2AFDDD61" w14:textId="77777777" w:rsidTr="00C942B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8" w:type="dxa"/>
            <w:tcBorders>
              <w:top w:val="nil"/>
              <w:bottom w:val="nil"/>
            </w:tcBorders>
          </w:tcPr>
          <w:p w14:paraId="613FF0AA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D009773" w14:textId="355C0BCA" w:rsidR="000626FF" w:rsidRPr="000626FF" w:rsidRDefault="00BE31F2" w:rsidP="0075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  <w:r w:rsidR="00B6398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169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BF13FB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F6E721B" w14:textId="00A48D1E" w:rsidR="000626FF" w:rsidRPr="000626FF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0626FF" w:rsidRPr="000626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431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6B1C3B31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3517A849" w14:textId="1988CE6C" w:rsidR="000626FF" w:rsidRPr="000626FF" w:rsidRDefault="00BE31F2" w:rsidP="0075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="00B6398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463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679FB822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567D25B" w14:textId="6F753A19" w:rsidR="000626FF" w:rsidRPr="000626FF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0626FF" w:rsidRPr="000626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970</w:t>
            </w:r>
          </w:p>
        </w:tc>
      </w:tr>
    </w:tbl>
    <w:p w14:paraId="4D6C33A6" w14:textId="4374C0BE" w:rsidR="000626FF" w:rsidRDefault="000626FF"/>
    <w:tbl>
      <w:tblPr>
        <w:tblW w:w="927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95"/>
        <w:gridCol w:w="1045"/>
        <w:gridCol w:w="273"/>
        <w:gridCol w:w="1086"/>
        <w:gridCol w:w="273"/>
        <w:gridCol w:w="1081"/>
        <w:gridCol w:w="273"/>
        <w:gridCol w:w="1044"/>
      </w:tblGrid>
      <w:tr w:rsidR="004600B4" w:rsidRPr="000626FF" w14:paraId="0AE00DF9" w14:textId="77777777" w:rsidTr="00542F7D">
        <w:tc>
          <w:tcPr>
            <w:tcW w:w="2263" w:type="pct"/>
            <w:tcBorders>
              <w:top w:val="nil"/>
              <w:bottom w:val="nil"/>
            </w:tcBorders>
          </w:tcPr>
          <w:p w14:paraId="758C9655" w14:textId="2431A62C" w:rsidR="004600B4" w:rsidRPr="000626FF" w:rsidRDefault="00542F7D" w:rsidP="00427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รายได้รับล่วงหน้า</w:t>
            </w:r>
            <w:r w:rsidR="004600B4" w:rsidRPr="000626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97" w:type="pct"/>
            <w:gridSpan w:val="3"/>
            <w:tcBorders>
              <w:top w:val="nil"/>
              <w:bottom w:val="nil"/>
            </w:tcBorders>
          </w:tcPr>
          <w:p w14:paraId="2D702CB2" w14:textId="77777777" w:rsidR="004600B4" w:rsidRPr="000626FF" w:rsidRDefault="004600B4" w:rsidP="00427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436F7F35" w14:textId="77777777" w:rsidR="004600B4" w:rsidRPr="000626FF" w:rsidRDefault="004600B4" w:rsidP="00427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pct"/>
            <w:gridSpan w:val="3"/>
            <w:tcBorders>
              <w:top w:val="nil"/>
              <w:bottom w:val="nil"/>
            </w:tcBorders>
          </w:tcPr>
          <w:p w14:paraId="276FE63A" w14:textId="77777777" w:rsidR="004600B4" w:rsidRPr="000626FF" w:rsidRDefault="004600B4" w:rsidP="00427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26FF" w:rsidRPr="000626FF" w14:paraId="21FF7D8C" w14:textId="77777777" w:rsidTr="00542F7D">
        <w:tc>
          <w:tcPr>
            <w:tcW w:w="2263" w:type="pct"/>
            <w:tcBorders>
              <w:bottom w:val="nil"/>
            </w:tcBorders>
          </w:tcPr>
          <w:p w14:paraId="6AE3FC5D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bottom w:val="nil"/>
            </w:tcBorders>
          </w:tcPr>
          <w:p w14:paraId="47557EAF" w14:textId="50F644A3" w:rsidR="000626FF" w:rsidRPr="000626FF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31</w:t>
            </w:r>
            <w:r w:rsidR="000626FF"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626FF" w:rsidRPr="000626F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  <w:tcBorders>
              <w:bottom w:val="nil"/>
            </w:tcBorders>
          </w:tcPr>
          <w:p w14:paraId="35E9E601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nil"/>
            </w:tcBorders>
          </w:tcPr>
          <w:p w14:paraId="69297373" w14:textId="1CF2826D" w:rsidR="000626FF" w:rsidRPr="000626FF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31</w:t>
            </w:r>
            <w:r w:rsidR="000626FF"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626FF" w:rsidRP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  <w:tcBorders>
              <w:bottom w:val="nil"/>
            </w:tcBorders>
          </w:tcPr>
          <w:p w14:paraId="763F00BB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nil"/>
            </w:tcBorders>
          </w:tcPr>
          <w:p w14:paraId="6A0BECBC" w14:textId="0765154B" w:rsidR="000626FF" w:rsidRPr="000626FF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31</w:t>
            </w:r>
            <w:r w:rsidR="000626FF"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626FF" w:rsidRPr="000626F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  <w:tcBorders>
              <w:bottom w:val="nil"/>
            </w:tcBorders>
          </w:tcPr>
          <w:p w14:paraId="6685CA3A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nil"/>
            </w:tcBorders>
          </w:tcPr>
          <w:p w14:paraId="35ABFC6C" w14:textId="191A263D" w:rsidR="000626FF" w:rsidRPr="000626FF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31</w:t>
            </w:r>
            <w:r w:rsidR="000626FF"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626FF" w:rsidRP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626FF" w:rsidRPr="000626FF" w14:paraId="3ABD3909" w14:textId="77777777" w:rsidTr="00542F7D">
        <w:tc>
          <w:tcPr>
            <w:tcW w:w="2263" w:type="pct"/>
            <w:tcBorders>
              <w:bottom w:val="nil"/>
            </w:tcBorders>
          </w:tcPr>
          <w:p w14:paraId="5084C732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bottom w:val="nil"/>
            </w:tcBorders>
          </w:tcPr>
          <w:p w14:paraId="10DABCC8" w14:textId="735E62AC" w:rsidR="000626FF" w:rsidRPr="000626FF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  <w:tcBorders>
              <w:bottom w:val="nil"/>
            </w:tcBorders>
          </w:tcPr>
          <w:p w14:paraId="3289028C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nil"/>
            </w:tcBorders>
          </w:tcPr>
          <w:p w14:paraId="4D33900C" w14:textId="196CA4D4" w:rsidR="000626FF" w:rsidRPr="000626FF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  <w:tcBorders>
              <w:bottom w:val="nil"/>
            </w:tcBorders>
          </w:tcPr>
          <w:p w14:paraId="4E29F85F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nil"/>
            </w:tcBorders>
          </w:tcPr>
          <w:p w14:paraId="3B2A3073" w14:textId="1BDCAAEC" w:rsidR="000626FF" w:rsidRPr="000626FF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  <w:tcBorders>
              <w:bottom w:val="nil"/>
            </w:tcBorders>
          </w:tcPr>
          <w:p w14:paraId="5C9180BF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nil"/>
            </w:tcBorders>
          </w:tcPr>
          <w:p w14:paraId="5504F87A" w14:textId="3F27C107" w:rsidR="000626FF" w:rsidRPr="000626FF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626FF" w:rsidRPr="000626FF" w14:paraId="7BA1B35B" w14:textId="77777777" w:rsidTr="00542F7D">
        <w:tc>
          <w:tcPr>
            <w:tcW w:w="2263" w:type="pct"/>
            <w:tcBorders>
              <w:top w:val="nil"/>
              <w:bottom w:val="nil"/>
            </w:tcBorders>
          </w:tcPr>
          <w:p w14:paraId="0841EA83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37" w:type="pct"/>
            <w:gridSpan w:val="7"/>
            <w:tcBorders>
              <w:top w:val="nil"/>
              <w:bottom w:val="nil"/>
            </w:tcBorders>
            <w:vAlign w:val="bottom"/>
          </w:tcPr>
          <w:p w14:paraId="63CE47B4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626F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42F7D" w:rsidRPr="00542F7D" w14:paraId="35B572DA" w14:textId="77777777" w:rsidTr="00542F7D">
        <w:tc>
          <w:tcPr>
            <w:tcW w:w="2263" w:type="pct"/>
            <w:tcBorders>
              <w:top w:val="nil"/>
              <w:bottom w:val="nil"/>
            </w:tcBorders>
          </w:tcPr>
          <w:p w14:paraId="1868C870" w14:textId="38D1770D" w:rsidR="00542F7D" w:rsidRPr="00AC365B" w:rsidRDefault="00542F7D" w:rsidP="00542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Pr="000626FF">
              <w:rPr>
                <w:rFonts w:ascii="Angsana New" w:hAnsi="Angsana New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14:paraId="06DE2717" w14:textId="3E2BDB91" w:rsidR="00542F7D" w:rsidRPr="00017C78" w:rsidRDefault="00542F7D" w:rsidP="00542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138E4BE4" w14:textId="77777777" w:rsidR="00542F7D" w:rsidRPr="00017C78" w:rsidRDefault="00542F7D" w:rsidP="00542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nil"/>
              <w:bottom w:val="nil"/>
            </w:tcBorders>
          </w:tcPr>
          <w:p w14:paraId="55021596" w14:textId="572220AE" w:rsidR="00542F7D" w:rsidRPr="00017C78" w:rsidRDefault="00542F7D" w:rsidP="00542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sz w:val="30"/>
                <w:szCs w:val="30"/>
              </w:rPr>
              <w:t xml:space="preserve">   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26F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4C02F854" w14:textId="77777777" w:rsidR="00542F7D" w:rsidRPr="00017C78" w:rsidRDefault="00542F7D" w:rsidP="00542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bottom w:val="nil"/>
            </w:tcBorders>
          </w:tcPr>
          <w:p w14:paraId="28FD8A61" w14:textId="581B8870" w:rsidR="00542F7D" w:rsidRPr="00017C78" w:rsidRDefault="00542F7D" w:rsidP="00542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28,350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21B2793E" w14:textId="77777777" w:rsidR="00542F7D" w:rsidRPr="00017C78" w:rsidRDefault="00542F7D" w:rsidP="00542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nil"/>
              <w:bottom w:val="nil"/>
            </w:tcBorders>
          </w:tcPr>
          <w:p w14:paraId="56E1F65F" w14:textId="516ED41C" w:rsidR="00542F7D" w:rsidRPr="00017C78" w:rsidRDefault="00542F7D" w:rsidP="00542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sz w:val="30"/>
                <w:szCs w:val="30"/>
              </w:rPr>
              <w:t xml:space="preserve">   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26F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42F7D" w:rsidRPr="00542F7D" w14:paraId="1ADF6AEA" w14:textId="77777777" w:rsidTr="00542F7D">
        <w:tc>
          <w:tcPr>
            <w:tcW w:w="2263" w:type="pct"/>
            <w:tcBorders>
              <w:top w:val="nil"/>
              <w:bottom w:val="nil"/>
            </w:tcBorders>
          </w:tcPr>
          <w:p w14:paraId="4194F8A1" w14:textId="2C4F57C5" w:rsidR="00542F7D" w:rsidRPr="00017C78" w:rsidRDefault="00542F7D" w:rsidP="00542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0B1310C2" w14:textId="44221EA9" w:rsidR="00542F7D" w:rsidRPr="00542F7D" w:rsidRDefault="00542F7D" w:rsidP="00542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2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2F7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757694E6" w14:textId="6BFF07B1" w:rsidR="00542F7D" w:rsidRPr="00542F7D" w:rsidRDefault="00542F7D" w:rsidP="00542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  <w:tab w:val="decimal" w:pos="792"/>
              </w:tabs>
              <w:spacing w:line="240" w:lineRule="auto"/>
              <w:ind w:right="-2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613B451F" w14:textId="233CD42B" w:rsidR="00542F7D" w:rsidRPr="00542F7D" w:rsidRDefault="00542F7D" w:rsidP="00542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2F7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39D7A2FC" w14:textId="77777777" w:rsidR="00542F7D" w:rsidRPr="00542F7D" w:rsidRDefault="00542F7D" w:rsidP="00542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0946687" w14:textId="7E4B0FFF" w:rsidR="00542F7D" w:rsidRPr="00542F7D" w:rsidRDefault="00542F7D" w:rsidP="00542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2F7D">
              <w:rPr>
                <w:rFonts w:ascii="Angsana New" w:hAnsi="Angsana New"/>
                <w:b/>
                <w:bCs/>
                <w:sz w:val="30"/>
                <w:szCs w:val="30"/>
              </w:rPr>
              <w:t>28,350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782E1FBB" w14:textId="77777777" w:rsidR="00542F7D" w:rsidRPr="00542F7D" w:rsidRDefault="00542F7D" w:rsidP="00542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1C844F35" w14:textId="23CC285D" w:rsidR="00542F7D" w:rsidRPr="00542F7D" w:rsidRDefault="00542F7D" w:rsidP="00542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2F7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-</w:t>
            </w:r>
          </w:p>
        </w:tc>
      </w:tr>
      <w:tr w:rsidR="00542F7D" w:rsidRPr="000626FF" w14:paraId="4BA1393C" w14:textId="77777777" w:rsidTr="00542F7D">
        <w:tc>
          <w:tcPr>
            <w:tcW w:w="2263" w:type="pct"/>
            <w:tcBorders>
              <w:top w:val="nil"/>
              <w:bottom w:val="nil"/>
            </w:tcBorders>
          </w:tcPr>
          <w:p w14:paraId="4547ACD9" w14:textId="77777777" w:rsidR="00542F7D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7" w:type="pct"/>
            <w:gridSpan w:val="3"/>
            <w:tcBorders>
              <w:top w:val="nil"/>
              <w:bottom w:val="nil"/>
            </w:tcBorders>
          </w:tcPr>
          <w:p w14:paraId="69BED1E7" w14:textId="77777777" w:rsidR="00542F7D" w:rsidRPr="000626FF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58877949" w14:textId="77777777" w:rsidR="00542F7D" w:rsidRPr="000626FF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pct"/>
            <w:gridSpan w:val="3"/>
            <w:tcBorders>
              <w:top w:val="nil"/>
              <w:bottom w:val="nil"/>
            </w:tcBorders>
          </w:tcPr>
          <w:p w14:paraId="6044D4B6" w14:textId="77777777" w:rsidR="00542F7D" w:rsidRPr="000626FF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42F7D" w:rsidRPr="000626FF" w14:paraId="226B3269" w14:textId="77777777" w:rsidTr="00542F7D">
        <w:tc>
          <w:tcPr>
            <w:tcW w:w="2263" w:type="pct"/>
            <w:tcBorders>
              <w:top w:val="nil"/>
              <w:bottom w:val="nil"/>
            </w:tcBorders>
          </w:tcPr>
          <w:p w14:paraId="2FCAEC3B" w14:textId="79515864" w:rsidR="00542F7D" w:rsidRPr="000626FF" w:rsidRDefault="00E0111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  <w:r w:rsidR="00542F7D" w:rsidRPr="000626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97" w:type="pct"/>
            <w:gridSpan w:val="3"/>
            <w:tcBorders>
              <w:top w:val="nil"/>
              <w:bottom w:val="nil"/>
            </w:tcBorders>
          </w:tcPr>
          <w:p w14:paraId="16D56901" w14:textId="77777777" w:rsidR="00542F7D" w:rsidRPr="000626FF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142A0F7A" w14:textId="77777777" w:rsidR="00542F7D" w:rsidRPr="000626FF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pct"/>
            <w:gridSpan w:val="3"/>
            <w:tcBorders>
              <w:top w:val="nil"/>
              <w:bottom w:val="nil"/>
            </w:tcBorders>
          </w:tcPr>
          <w:p w14:paraId="2CA07312" w14:textId="77777777" w:rsidR="00542F7D" w:rsidRPr="000626FF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2F7D" w:rsidRPr="000626FF" w14:paraId="51CC093A" w14:textId="77777777" w:rsidTr="00542F7D">
        <w:tc>
          <w:tcPr>
            <w:tcW w:w="2263" w:type="pct"/>
            <w:tcBorders>
              <w:bottom w:val="nil"/>
            </w:tcBorders>
          </w:tcPr>
          <w:p w14:paraId="0579BAD1" w14:textId="77777777" w:rsidR="00542F7D" w:rsidRPr="000626FF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bottom w:val="nil"/>
            </w:tcBorders>
          </w:tcPr>
          <w:p w14:paraId="2A00A125" w14:textId="77777777" w:rsidR="00542F7D" w:rsidRPr="000626FF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31</w:t>
            </w:r>
            <w:r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26F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  <w:tcBorders>
              <w:bottom w:val="nil"/>
            </w:tcBorders>
          </w:tcPr>
          <w:p w14:paraId="7532CB46" w14:textId="77777777" w:rsidR="00542F7D" w:rsidRPr="000626FF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nil"/>
            </w:tcBorders>
          </w:tcPr>
          <w:p w14:paraId="38AD3D88" w14:textId="77777777" w:rsidR="00542F7D" w:rsidRPr="000626FF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31</w:t>
            </w:r>
            <w:r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  <w:tcBorders>
              <w:bottom w:val="nil"/>
            </w:tcBorders>
          </w:tcPr>
          <w:p w14:paraId="691E630B" w14:textId="77777777" w:rsidR="00542F7D" w:rsidRPr="000626FF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nil"/>
            </w:tcBorders>
          </w:tcPr>
          <w:p w14:paraId="4DCA98A1" w14:textId="77777777" w:rsidR="00542F7D" w:rsidRPr="000626FF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31</w:t>
            </w:r>
            <w:r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26F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  <w:tcBorders>
              <w:bottom w:val="nil"/>
            </w:tcBorders>
          </w:tcPr>
          <w:p w14:paraId="704E2716" w14:textId="77777777" w:rsidR="00542F7D" w:rsidRPr="000626FF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nil"/>
            </w:tcBorders>
          </w:tcPr>
          <w:p w14:paraId="013E6597" w14:textId="77777777" w:rsidR="00542F7D" w:rsidRPr="000626FF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31</w:t>
            </w:r>
            <w:r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542F7D" w:rsidRPr="000626FF" w14:paraId="0E524924" w14:textId="77777777" w:rsidTr="00542F7D">
        <w:tc>
          <w:tcPr>
            <w:tcW w:w="2263" w:type="pct"/>
            <w:tcBorders>
              <w:bottom w:val="nil"/>
            </w:tcBorders>
          </w:tcPr>
          <w:p w14:paraId="1B8AD8D4" w14:textId="77777777" w:rsidR="00542F7D" w:rsidRPr="000626FF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bottom w:val="nil"/>
            </w:tcBorders>
          </w:tcPr>
          <w:p w14:paraId="38AD0B64" w14:textId="77777777" w:rsidR="00542F7D" w:rsidRPr="000626FF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  <w:tcBorders>
              <w:bottom w:val="nil"/>
            </w:tcBorders>
          </w:tcPr>
          <w:p w14:paraId="619AD504" w14:textId="77777777" w:rsidR="00542F7D" w:rsidRPr="000626FF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nil"/>
            </w:tcBorders>
          </w:tcPr>
          <w:p w14:paraId="0BEAE48E" w14:textId="77777777" w:rsidR="00542F7D" w:rsidRPr="000626FF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  <w:tcBorders>
              <w:bottom w:val="nil"/>
            </w:tcBorders>
          </w:tcPr>
          <w:p w14:paraId="4D4ED6DB" w14:textId="77777777" w:rsidR="00542F7D" w:rsidRPr="000626FF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nil"/>
            </w:tcBorders>
          </w:tcPr>
          <w:p w14:paraId="64955D08" w14:textId="77777777" w:rsidR="00542F7D" w:rsidRPr="000626FF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  <w:tcBorders>
              <w:bottom w:val="nil"/>
            </w:tcBorders>
          </w:tcPr>
          <w:p w14:paraId="511EF511" w14:textId="77777777" w:rsidR="00542F7D" w:rsidRPr="000626FF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nil"/>
            </w:tcBorders>
          </w:tcPr>
          <w:p w14:paraId="2BAC5C00" w14:textId="77777777" w:rsidR="00542F7D" w:rsidRPr="000626FF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42F7D" w:rsidRPr="000626FF" w14:paraId="19AB59B9" w14:textId="77777777" w:rsidTr="00542F7D">
        <w:tc>
          <w:tcPr>
            <w:tcW w:w="2263" w:type="pct"/>
            <w:tcBorders>
              <w:top w:val="nil"/>
              <w:bottom w:val="nil"/>
            </w:tcBorders>
          </w:tcPr>
          <w:p w14:paraId="05CC9517" w14:textId="77777777" w:rsidR="00542F7D" w:rsidRPr="000626FF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37" w:type="pct"/>
            <w:gridSpan w:val="7"/>
            <w:tcBorders>
              <w:top w:val="nil"/>
              <w:bottom w:val="nil"/>
            </w:tcBorders>
            <w:vAlign w:val="bottom"/>
          </w:tcPr>
          <w:p w14:paraId="148050E0" w14:textId="77777777" w:rsidR="00542F7D" w:rsidRPr="000626FF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626F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42F7D" w:rsidRPr="00017C78" w14:paraId="5ED7FDE4" w14:textId="77777777" w:rsidTr="00542F7D">
        <w:tc>
          <w:tcPr>
            <w:tcW w:w="2263" w:type="pct"/>
            <w:tcBorders>
              <w:top w:val="nil"/>
              <w:bottom w:val="nil"/>
            </w:tcBorders>
          </w:tcPr>
          <w:p w14:paraId="5D9DD876" w14:textId="77777777" w:rsidR="00542F7D" w:rsidRPr="00AC365B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Pr="000626FF">
              <w:rPr>
                <w:rFonts w:ascii="Angsana New" w:hAnsi="Angsana New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14:paraId="0B8600EF" w14:textId="77777777" w:rsidR="00542F7D" w:rsidRPr="00017C78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2EDE910A" w14:textId="77777777" w:rsidR="00542F7D" w:rsidRPr="00017C78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nil"/>
              <w:bottom w:val="nil"/>
            </w:tcBorders>
          </w:tcPr>
          <w:p w14:paraId="2B6EF9A9" w14:textId="77777777" w:rsidR="00542F7D" w:rsidRPr="00017C78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sz w:val="30"/>
                <w:szCs w:val="30"/>
              </w:rPr>
              <w:t xml:space="preserve">   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26F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5B6C97BE" w14:textId="77777777" w:rsidR="00542F7D" w:rsidRPr="00017C78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bottom w:val="nil"/>
            </w:tcBorders>
          </w:tcPr>
          <w:p w14:paraId="70063B92" w14:textId="77777777" w:rsidR="00542F7D" w:rsidRPr="00017C78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809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3A28514B" w14:textId="77777777" w:rsidR="00542F7D" w:rsidRPr="00017C78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nil"/>
              <w:bottom w:val="nil"/>
            </w:tcBorders>
          </w:tcPr>
          <w:p w14:paraId="37C36A76" w14:textId="77777777" w:rsidR="00542F7D" w:rsidRPr="00017C78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</w:t>
            </w:r>
            <w:r w:rsidRPr="00017C78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560</w:t>
            </w:r>
          </w:p>
        </w:tc>
      </w:tr>
      <w:tr w:rsidR="00542F7D" w:rsidRPr="00E87CED" w14:paraId="1AAC71C3" w14:textId="77777777" w:rsidTr="00542F7D">
        <w:tc>
          <w:tcPr>
            <w:tcW w:w="2263" w:type="pct"/>
            <w:tcBorders>
              <w:top w:val="nil"/>
              <w:bottom w:val="nil"/>
            </w:tcBorders>
          </w:tcPr>
          <w:p w14:paraId="1F34098B" w14:textId="77777777" w:rsidR="00542F7D" w:rsidRPr="00AC365B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  <w:r w:rsidRPr="000626FF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64" w:type="pct"/>
            <w:tcBorders>
              <w:top w:val="nil"/>
              <w:bottom w:val="single" w:sz="4" w:space="0" w:color="auto"/>
            </w:tcBorders>
          </w:tcPr>
          <w:p w14:paraId="2A5EDAAF" w14:textId="77777777" w:rsidR="00542F7D" w:rsidRPr="00A8609F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13F84677" w14:textId="77777777" w:rsidR="00542F7D" w:rsidRPr="00AC365B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nil"/>
              <w:bottom w:val="single" w:sz="4" w:space="0" w:color="auto"/>
            </w:tcBorders>
          </w:tcPr>
          <w:p w14:paraId="36B4035F" w14:textId="77777777" w:rsidR="00542F7D" w:rsidRPr="00E87CED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457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32F21992" w14:textId="77777777" w:rsidR="00542F7D" w:rsidRPr="00E87CED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bottom w:val="single" w:sz="4" w:space="0" w:color="auto"/>
            </w:tcBorders>
          </w:tcPr>
          <w:p w14:paraId="0CCBC983" w14:textId="77777777" w:rsidR="00542F7D" w:rsidRPr="00017C78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780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00FE6768" w14:textId="77777777" w:rsidR="00542F7D" w:rsidRPr="00AC365B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nil"/>
              <w:bottom w:val="single" w:sz="4" w:space="0" w:color="auto"/>
            </w:tcBorders>
          </w:tcPr>
          <w:p w14:paraId="3AD1B8D4" w14:textId="77777777" w:rsidR="00542F7D" w:rsidRPr="00E87CED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957</w:t>
            </w:r>
          </w:p>
        </w:tc>
      </w:tr>
      <w:tr w:rsidR="00542F7D" w:rsidRPr="00AC365B" w14:paraId="26B26C5A" w14:textId="77777777" w:rsidTr="00542F7D">
        <w:tc>
          <w:tcPr>
            <w:tcW w:w="2263" w:type="pct"/>
            <w:tcBorders>
              <w:top w:val="nil"/>
              <w:bottom w:val="nil"/>
            </w:tcBorders>
          </w:tcPr>
          <w:p w14:paraId="6495157D" w14:textId="77777777" w:rsidR="00542F7D" w:rsidRPr="00017C78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46663979" w14:textId="77777777" w:rsidR="00542F7D" w:rsidRPr="00017C78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800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5AB7A15C" w14:textId="77777777" w:rsidR="00542F7D" w:rsidRPr="00017C78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51B62E6C" w14:textId="77777777" w:rsidR="00542F7D" w:rsidRPr="00E87CED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E87CE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457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551FC391" w14:textId="77777777" w:rsidR="00542F7D" w:rsidRPr="00E87CED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3E9E85D1" w14:textId="77777777" w:rsidR="00542F7D" w:rsidRPr="00AC365B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589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62806B3B" w14:textId="77777777" w:rsidR="00542F7D" w:rsidRPr="00AC365B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739E9B22" w14:textId="77777777" w:rsidR="00542F7D" w:rsidRPr="00AC365B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517</w:t>
            </w:r>
          </w:p>
        </w:tc>
      </w:tr>
    </w:tbl>
    <w:p w14:paraId="01C5737D" w14:textId="2BABE6B8" w:rsidR="00542F7D" w:rsidRDefault="00542F7D" w:rsidP="00542F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Cs w:val="18"/>
        </w:rPr>
      </w:pPr>
    </w:p>
    <w:tbl>
      <w:tblPr>
        <w:tblStyle w:val="TableGrid"/>
        <w:tblW w:w="9140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6"/>
        <w:gridCol w:w="965"/>
        <w:gridCol w:w="233"/>
        <w:gridCol w:w="999"/>
        <w:gridCol w:w="235"/>
        <w:gridCol w:w="1020"/>
        <w:gridCol w:w="234"/>
        <w:gridCol w:w="929"/>
        <w:gridCol w:w="234"/>
        <w:gridCol w:w="923"/>
        <w:gridCol w:w="234"/>
        <w:gridCol w:w="1018"/>
      </w:tblGrid>
      <w:tr w:rsidR="00CC79D3" w:rsidRPr="009777AF" w14:paraId="33FCD1FD" w14:textId="77777777" w:rsidTr="00CC79D3">
        <w:trPr>
          <w:tblHeader/>
        </w:trPr>
        <w:tc>
          <w:tcPr>
            <w:tcW w:w="2116" w:type="dxa"/>
            <w:vAlign w:val="bottom"/>
          </w:tcPr>
          <w:p w14:paraId="0FD1A3DA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97" w:type="dxa"/>
            <w:gridSpan w:val="3"/>
            <w:vAlign w:val="bottom"/>
          </w:tcPr>
          <w:p w14:paraId="78879F55" w14:textId="5741EB66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79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5" w:type="dxa"/>
            <w:vAlign w:val="bottom"/>
          </w:tcPr>
          <w:p w14:paraId="05F8887A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92" w:type="dxa"/>
            <w:gridSpan w:val="7"/>
            <w:vAlign w:val="bottom"/>
          </w:tcPr>
          <w:p w14:paraId="2A9868E5" w14:textId="06F62274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79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FC6C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FC6C4D" w:rsidRPr="000626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79D3" w:rsidRPr="009777AF" w14:paraId="6D150F57" w14:textId="77777777" w:rsidTr="00CC79D3">
        <w:trPr>
          <w:tblHeader/>
        </w:trPr>
        <w:tc>
          <w:tcPr>
            <w:tcW w:w="2116" w:type="dxa"/>
            <w:shd w:val="clear" w:color="auto" w:fill="auto"/>
            <w:vAlign w:val="bottom"/>
          </w:tcPr>
          <w:p w14:paraId="0510A49D" w14:textId="77777777" w:rsidR="00CC79D3" w:rsidRPr="00CC79D3" w:rsidRDefault="00CC79D3" w:rsidP="00316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965" w:type="dxa"/>
            <w:vAlign w:val="bottom"/>
          </w:tcPr>
          <w:p w14:paraId="6A87DC5F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79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91E1155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9D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C79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3" w:type="dxa"/>
            <w:vAlign w:val="bottom"/>
          </w:tcPr>
          <w:p w14:paraId="118BEE81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404991D2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79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16BFFA7" w14:textId="3F25B5F4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5" w:type="dxa"/>
            <w:vAlign w:val="bottom"/>
          </w:tcPr>
          <w:p w14:paraId="073B85C2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11872006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79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7E430AB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9D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C79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582BC339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dxa"/>
            <w:vAlign w:val="bottom"/>
          </w:tcPr>
          <w:p w14:paraId="21ED36E7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14:paraId="2460038D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vAlign w:val="bottom"/>
          </w:tcPr>
          <w:p w14:paraId="12750494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14:paraId="2E3D58C4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0283171F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79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A1AB169" w14:textId="746AC41E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9D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CC79D3" w:rsidRPr="009777AF" w14:paraId="60705147" w14:textId="77777777" w:rsidTr="00CC79D3">
        <w:trPr>
          <w:tblHeader/>
        </w:trPr>
        <w:tc>
          <w:tcPr>
            <w:tcW w:w="2116" w:type="dxa"/>
            <w:vAlign w:val="bottom"/>
          </w:tcPr>
          <w:p w14:paraId="5BFA79A9" w14:textId="28B3D74F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79D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965" w:type="dxa"/>
            <w:vAlign w:val="bottom"/>
          </w:tcPr>
          <w:p w14:paraId="331A2861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79D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C79D3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233" w:type="dxa"/>
            <w:vAlign w:val="bottom"/>
          </w:tcPr>
          <w:p w14:paraId="0D8BDEDE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49F1A504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9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C79D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C79D3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  <w:tc>
          <w:tcPr>
            <w:tcW w:w="235" w:type="dxa"/>
            <w:vAlign w:val="bottom"/>
          </w:tcPr>
          <w:p w14:paraId="56547766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017561F2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79D3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234" w:type="dxa"/>
            <w:vAlign w:val="bottom"/>
          </w:tcPr>
          <w:p w14:paraId="0F3B24E2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dxa"/>
            <w:vAlign w:val="bottom"/>
          </w:tcPr>
          <w:p w14:paraId="6B02ACC5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9D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4" w:type="dxa"/>
            <w:vAlign w:val="bottom"/>
          </w:tcPr>
          <w:p w14:paraId="60AAEF86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vAlign w:val="bottom"/>
          </w:tcPr>
          <w:p w14:paraId="18B3C3C5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9D3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4" w:type="dxa"/>
            <w:vAlign w:val="bottom"/>
          </w:tcPr>
          <w:p w14:paraId="436A191C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58521805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9D3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</w:tr>
      <w:tr w:rsidR="00CC79D3" w:rsidRPr="009777AF" w14:paraId="5F7F9F01" w14:textId="77777777" w:rsidTr="00CC79D3">
        <w:trPr>
          <w:tblHeader/>
        </w:trPr>
        <w:tc>
          <w:tcPr>
            <w:tcW w:w="2116" w:type="dxa"/>
            <w:vAlign w:val="bottom"/>
          </w:tcPr>
          <w:p w14:paraId="4FEB0C59" w14:textId="298F5822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7" w:type="dxa"/>
            <w:gridSpan w:val="3"/>
          </w:tcPr>
          <w:p w14:paraId="0745A055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C79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5" w:type="dxa"/>
          </w:tcPr>
          <w:p w14:paraId="152482DF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2" w:type="dxa"/>
            <w:gridSpan w:val="7"/>
          </w:tcPr>
          <w:p w14:paraId="34BD5C03" w14:textId="42DC6DBD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C79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CC79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C79D3" w:rsidRPr="009777AF" w14:paraId="6E37C31F" w14:textId="77777777" w:rsidTr="00CC79D3">
        <w:tc>
          <w:tcPr>
            <w:tcW w:w="2116" w:type="dxa"/>
          </w:tcPr>
          <w:p w14:paraId="3E03C0E1" w14:textId="78151093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965" w:type="dxa"/>
          </w:tcPr>
          <w:p w14:paraId="310B5793" w14:textId="554D1805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3" w:type="dxa"/>
          </w:tcPr>
          <w:p w14:paraId="1B2B6218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6A5EF554" w14:textId="72470BFA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6.00</w:t>
            </w:r>
          </w:p>
        </w:tc>
        <w:tc>
          <w:tcPr>
            <w:tcW w:w="235" w:type="dxa"/>
          </w:tcPr>
          <w:p w14:paraId="57F683B6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2727C20C" w14:textId="5C4CB1FE" w:rsidR="00CC79D3" w:rsidRPr="00CC79D3" w:rsidRDefault="00CC79D3" w:rsidP="00CC7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4" w:type="dxa"/>
          </w:tcPr>
          <w:p w14:paraId="3B4C1389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dxa"/>
          </w:tcPr>
          <w:p w14:paraId="70964C0D" w14:textId="4DE98AAF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34" w:type="dxa"/>
          </w:tcPr>
          <w:p w14:paraId="50F09465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</w:tcPr>
          <w:p w14:paraId="3879C254" w14:textId="50746B4B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4" w:type="dxa"/>
          </w:tcPr>
          <w:p w14:paraId="3220EFFA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34A30D08" w14:textId="34F9C341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</w:tr>
      <w:tr w:rsidR="00CC79D3" w:rsidRPr="009777AF" w14:paraId="247D2D59" w14:textId="77777777" w:rsidTr="00CC79D3">
        <w:tc>
          <w:tcPr>
            <w:tcW w:w="2116" w:type="dxa"/>
          </w:tcPr>
          <w:p w14:paraId="3215EBCE" w14:textId="77777777" w:rsidR="00CC79D3" w:rsidRPr="00CC79D3" w:rsidRDefault="00CC79D3" w:rsidP="00CC7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79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5" w:type="dxa"/>
          </w:tcPr>
          <w:p w14:paraId="0E041415" w14:textId="77777777" w:rsidR="00CC79D3" w:rsidRPr="00CC79D3" w:rsidRDefault="00CC79D3" w:rsidP="00CC7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" w:type="dxa"/>
          </w:tcPr>
          <w:p w14:paraId="4D831FBA" w14:textId="77777777" w:rsidR="00CC79D3" w:rsidRPr="00CC79D3" w:rsidRDefault="00CC79D3" w:rsidP="00CC7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</w:tcPr>
          <w:p w14:paraId="3A6501F4" w14:textId="77777777" w:rsidR="00CC79D3" w:rsidRPr="00CC79D3" w:rsidRDefault="00CC79D3" w:rsidP="00CC7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5008D03F" w14:textId="77777777" w:rsidR="00CC79D3" w:rsidRPr="00CC79D3" w:rsidRDefault="00CC79D3" w:rsidP="00CC7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7D29DC39" w14:textId="68B57915" w:rsidR="00CC79D3" w:rsidRPr="00CC79D3" w:rsidRDefault="00CC79D3" w:rsidP="00CC7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79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4" w:type="dxa"/>
          </w:tcPr>
          <w:p w14:paraId="49F260A8" w14:textId="77777777" w:rsidR="00CC79D3" w:rsidRPr="00CC79D3" w:rsidRDefault="00CC79D3" w:rsidP="00CC7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dxa"/>
          </w:tcPr>
          <w:p w14:paraId="7272E0E0" w14:textId="77777777" w:rsidR="00CC79D3" w:rsidRPr="00CC79D3" w:rsidRDefault="00CC79D3" w:rsidP="00CC7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14:paraId="3C29D508" w14:textId="77777777" w:rsidR="00CC79D3" w:rsidRPr="00CC79D3" w:rsidRDefault="00CC79D3" w:rsidP="00CC7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3" w:type="dxa"/>
          </w:tcPr>
          <w:p w14:paraId="2BDE5DDD" w14:textId="77777777" w:rsidR="00CC79D3" w:rsidRPr="00CC79D3" w:rsidRDefault="00CC79D3" w:rsidP="00CC7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14:paraId="0CC3A57B" w14:textId="77777777" w:rsidR="00CC79D3" w:rsidRPr="00CC79D3" w:rsidRDefault="00CC79D3" w:rsidP="00CC7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48B00A05" w14:textId="29B3EC5E" w:rsidR="00CC79D3" w:rsidRPr="00CC79D3" w:rsidRDefault="00CC79D3" w:rsidP="00CC7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5,000</w:t>
            </w:r>
          </w:p>
        </w:tc>
      </w:tr>
    </w:tbl>
    <w:p w14:paraId="7CBEDB82" w14:textId="40F8130C" w:rsidR="00CC79D3" w:rsidRDefault="00CC79D3" w:rsidP="00542F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Cs w:val="18"/>
        </w:rPr>
      </w:pPr>
    </w:p>
    <w:p w14:paraId="2FDDB06D" w14:textId="4DD1B97B" w:rsidR="00440277" w:rsidRPr="00AC365B" w:rsidRDefault="00D916E2" w:rsidP="00CC79D3">
      <w:pPr>
        <w:pStyle w:val="ListParagraph"/>
        <w:pageBreakBefore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AC365B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</w:t>
      </w:r>
      <w:r w:rsidR="00C43D6D" w:rsidRPr="00AC365B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66C6006A" w14:textId="77777777" w:rsidR="00440277" w:rsidRPr="00AA0CD3" w:rsidRDefault="00440277" w:rsidP="00AA0CD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32"/>
        <w:jc w:val="thaiDistribute"/>
        <w:rPr>
          <w:rFonts w:ascii="Angsana New" w:hAnsi="Angsana New"/>
          <w:b/>
          <w:spacing w:val="-6"/>
          <w:sz w:val="30"/>
          <w:szCs w:val="30"/>
          <w:cs/>
        </w:rPr>
      </w:pPr>
    </w:p>
    <w:tbl>
      <w:tblPr>
        <w:tblW w:w="9304" w:type="dxa"/>
        <w:tblInd w:w="450" w:type="dxa"/>
        <w:tblLook w:val="01E0" w:firstRow="1" w:lastRow="1" w:firstColumn="1" w:lastColumn="1" w:noHBand="0" w:noVBand="0"/>
      </w:tblPr>
      <w:tblGrid>
        <w:gridCol w:w="4119"/>
        <w:gridCol w:w="1077"/>
        <w:gridCol w:w="270"/>
        <w:gridCol w:w="1170"/>
        <w:gridCol w:w="270"/>
        <w:gridCol w:w="1029"/>
        <w:gridCol w:w="20"/>
        <w:gridCol w:w="250"/>
        <w:gridCol w:w="20"/>
        <w:gridCol w:w="1059"/>
        <w:gridCol w:w="20"/>
      </w:tblGrid>
      <w:tr w:rsidR="00D916E2" w:rsidRPr="00AC365B" w14:paraId="3A9D1C80" w14:textId="77777777" w:rsidTr="00AB68D1">
        <w:trPr>
          <w:tblHeader/>
        </w:trPr>
        <w:tc>
          <w:tcPr>
            <w:tcW w:w="4119" w:type="dxa"/>
            <w:vAlign w:val="bottom"/>
          </w:tcPr>
          <w:p w14:paraId="550AD2E6" w14:textId="77777777" w:rsidR="00D916E2" w:rsidRPr="00AC365B" w:rsidRDefault="00D916E2" w:rsidP="00B16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17" w:type="dxa"/>
            <w:gridSpan w:val="3"/>
            <w:vAlign w:val="bottom"/>
          </w:tcPr>
          <w:p w14:paraId="1B49AD14" w14:textId="77777777" w:rsidR="00D916E2" w:rsidRPr="00AC365B" w:rsidRDefault="00D916E2" w:rsidP="006D44B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7481A4D7" w14:textId="77777777" w:rsidR="00D916E2" w:rsidRPr="00AC365B" w:rsidRDefault="00D916E2" w:rsidP="006D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8" w:type="dxa"/>
            <w:gridSpan w:val="6"/>
            <w:vAlign w:val="bottom"/>
          </w:tcPr>
          <w:p w14:paraId="2C9DBE5F" w14:textId="77777777" w:rsidR="00D916E2" w:rsidRPr="00AC365B" w:rsidRDefault="00D916E2" w:rsidP="006D44B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62106" w:rsidRPr="00AC365B" w14:paraId="5021DD3E" w14:textId="77777777" w:rsidTr="00AB68D1">
        <w:trPr>
          <w:tblHeader/>
        </w:trPr>
        <w:tc>
          <w:tcPr>
            <w:tcW w:w="4119" w:type="dxa"/>
            <w:vAlign w:val="bottom"/>
          </w:tcPr>
          <w:p w14:paraId="2B495E48" w14:textId="77777777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dxa"/>
          </w:tcPr>
          <w:p w14:paraId="38B2C247" w14:textId="7962865F" w:rsidR="00A62106" w:rsidRPr="000C653B" w:rsidRDefault="00BE31F2" w:rsidP="00A62106">
            <w:pPr>
              <w:pStyle w:val="acctfourfigures"/>
              <w:tabs>
                <w:tab w:val="clear" w:pos="765"/>
              </w:tabs>
              <w:spacing w:line="240" w:lineRule="atLeast"/>
              <w:ind w:left="-93" w:right="-13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3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A62106" w:rsidRPr="000626F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62106" w:rsidRPr="000626F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270" w:type="dxa"/>
          </w:tcPr>
          <w:p w14:paraId="3CD3FAA1" w14:textId="77777777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1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42CE5A" w14:textId="04F07837" w:rsidR="00A62106" w:rsidRPr="000C653B" w:rsidRDefault="00BE31F2" w:rsidP="00A62106">
            <w:pPr>
              <w:pStyle w:val="acctfourfigures"/>
              <w:tabs>
                <w:tab w:val="clear" w:pos="765"/>
              </w:tabs>
              <w:spacing w:line="240" w:lineRule="atLeast"/>
              <w:ind w:left="-93" w:right="-13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3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A62106" w:rsidRPr="000626F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62106" w:rsidRPr="000626F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14:paraId="3CF320B2" w14:textId="77777777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1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9" w:type="dxa"/>
            <w:gridSpan w:val="2"/>
          </w:tcPr>
          <w:p w14:paraId="563A29E0" w14:textId="7C149FA2" w:rsidR="00A62106" w:rsidRPr="000C653B" w:rsidRDefault="00BE31F2" w:rsidP="00A62106">
            <w:pPr>
              <w:pStyle w:val="acctfourfigures"/>
              <w:tabs>
                <w:tab w:val="clear" w:pos="765"/>
              </w:tabs>
              <w:spacing w:line="240" w:lineRule="atLeast"/>
              <w:ind w:left="-93" w:right="-13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3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A62106" w:rsidRPr="000626F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62106" w:rsidRPr="000626F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270" w:type="dxa"/>
            <w:gridSpan w:val="2"/>
          </w:tcPr>
          <w:p w14:paraId="10654EB8" w14:textId="77777777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1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1989A23E" w14:textId="466FB024" w:rsidR="00A62106" w:rsidRPr="000C653B" w:rsidRDefault="00BE31F2" w:rsidP="00A62106">
            <w:pPr>
              <w:pStyle w:val="acctfourfigures"/>
              <w:tabs>
                <w:tab w:val="clear" w:pos="765"/>
              </w:tabs>
              <w:spacing w:line="240" w:lineRule="atLeast"/>
              <w:ind w:left="-93" w:right="-13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3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A62106" w:rsidRPr="000626F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62106" w:rsidRPr="000626F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A62106" w:rsidRPr="00AC365B" w14:paraId="62C5F550" w14:textId="77777777" w:rsidTr="00AB68D1">
        <w:trPr>
          <w:tblHeader/>
        </w:trPr>
        <w:tc>
          <w:tcPr>
            <w:tcW w:w="4119" w:type="dxa"/>
            <w:vAlign w:val="bottom"/>
          </w:tcPr>
          <w:p w14:paraId="385B3A1C" w14:textId="77777777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dxa"/>
          </w:tcPr>
          <w:p w14:paraId="1ED11552" w14:textId="7208BCC5" w:rsidR="00A62106" w:rsidRPr="00AC365B" w:rsidRDefault="00BE31F2" w:rsidP="00A62106">
            <w:pPr>
              <w:pStyle w:val="acctfourfigures"/>
              <w:tabs>
                <w:tab w:val="clear" w:pos="765"/>
              </w:tabs>
              <w:spacing w:line="240" w:lineRule="atLeast"/>
              <w:ind w:left="-93" w:right="-13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3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562BB9C3" w14:textId="77777777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1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8258E9" w14:textId="0883CA02" w:rsidR="00A62106" w:rsidRPr="00AC365B" w:rsidRDefault="00BE31F2" w:rsidP="00A62106">
            <w:pPr>
              <w:pStyle w:val="acctfourfigures"/>
              <w:tabs>
                <w:tab w:val="clear" w:pos="765"/>
              </w:tabs>
              <w:spacing w:line="240" w:lineRule="atLeast"/>
              <w:ind w:left="-93" w:right="-13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3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3199D224" w14:textId="77777777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1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9" w:type="dxa"/>
            <w:gridSpan w:val="2"/>
          </w:tcPr>
          <w:p w14:paraId="751F6D57" w14:textId="0DD0DD6C" w:rsidR="00A62106" w:rsidRPr="00AC365B" w:rsidRDefault="00BE31F2" w:rsidP="00A62106">
            <w:pPr>
              <w:pStyle w:val="acctfourfigures"/>
              <w:tabs>
                <w:tab w:val="clear" w:pos="765"/>
              </w:tabs>
              <w:spacing w:line="240" w:lineRule="atLeast"/>
              <w:ind w:left="-93" w:right="-13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3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gridSpan w:val="2"/>
          </w:tcPr>
          <w:p w14:paraId="51B2A0A2" w14:textId="77777777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1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4CC954C5" w14:textId="2B842BDF" w:rsidR="00A62106" w:rsidRPr="00AC365B" w:rsidRDefault="00BE31F2" w:rsidP="00A62106">
            <w:pPr>
              <w:pStyle w:val="acctfourfigures"/>
              <w:tabs>
                <w:tab w:val="clear" w:pos="765"/>
              </w:tabs>
              <w:spacing w:line="240" w:lineRule="atLeast"/>
              <w:ind w:left="-93" w:right="-13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3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A62106" w:rsidRPr="00AC365B" w14:paraId="40AACD18" w14:textId="77777777" w:rsidTr="00AB68D1">
        <w:trPr>
          <w:tblHeader/>
        </w:trPr>
        <w:tc>
          <w:tcPr>
            <w:tcW w:w="4119" w:type="dxa"/>
            <w:vAlign w:val="bottom"/>
          </w:tcPr>
          <w:p w14:paraId="5F60DF8B" w14:textId="77777777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85" w:type="dxa"/>
            <w:gridSpan w:val="10"/>
            <w:vAlign w:val="bottom"/>
          </w:tcPr>
          <w:p w14:paraId="226CBD67" w14:textId="77777777" w:rsidR="00A62106" w:rsidRPr="00AC365B" w:rsidRDefault="00A62106" w:rsidP="00A6210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C365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62106" w:rsidRPr="00AC365B" w14:paraId="1248B376" w14:textId="77777777" w:rsidTr="00AB68D1">
        <w:tc>
          <w:tcPr>
            <w:tcW w:w="4119" w:type="dxa"/>
          </w:tcPr>
          <w:p w14:paraId="738ADFCB" w14:textId="77777777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077" w:type="dxa"/>
          </w:tcPr>
          <w:p w14:paraId="31B852ED" w14:textId="77777777" w:rsidR="00A62106" w:rsidRPr="00AC365B" w:rsidRDefault="00A62106" w:rsidP="00A62106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7522265" w14:textId="77777777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FE3D6D" w14:textId="77777777" w:rsidR="00A62106" w:rsidRPr="00AC365B" w:rsidRDefault="00A62106" w:rsidP="00A62106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8877C67" w14:textId="77777777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9" w:type="dxa"/>
            <w:gridSpan w:val="2"/>
          </w:tcPr>
          <w:p w14:paraId="60BC545B" w14:textId="77777777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3FD1834" w14:textId="77777777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0F964102" w14:textId="77777777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2106" w:rsidRPr="001C2993" w14:paraId="0F263044" w14:textId="77777777" w:rsidTr="00AB68D1">
        <w:tc>
          <w:tcPr>
            <w:tcW w:w="4119" w:type="dxa"/>
          </w:tcPr>
          <w:p w14:paraId="0A195F28" w14:textId="77777777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0A64383C" w14:textId="038ECFD1" w:rsidR="00A62106" w:rsidRPr="00AC365B" w:rsidRDefault="00BE31F2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733F8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920</w:t>
            </w:r>
          </w:p>
        </w:tc>
        <w:tc>
          <w:tcPr>
            <w:tcW w:w="270" w:type="dxa"/>
          </w:tcPr>
          <w:p w14:paraId="41CDF9D6" w14:textId="77777777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F66EBF" w14:textId="2BFFADC9" w:rsidR="00A62106" w:rsidRPr="00AC365B" w:rsidRDefault="00BE31F2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A62106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954</w:t>
            </w:r>
          </w:p>
        </w:tc>
        <w:tc>
          <w:tcPr>
            <w:tcW w:w="270" w:type="dxa"/>
          </w:tcPr>
          <w:p w14:paraId="2A034D5C" w14:textId="77777777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gridSpan w:val="2"/>
            <w:tcBorders>
              <w:bottom w:val="single" w:sz="4" w:space="0" w:color="auto"/>
            </w:tcBorders>
          </w:tcPr>
          <w:p w14:paraId="5BBB9032" w14:textId="72121581" w:rsidR="00A62106" w:rsidRPr="001C2993" w:rsidRDefault="00733F83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597BCD5" w14:textId="77777777" w:rsidR="00A62106" w:rsidRPr="001C2993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</w:tcPr>
          <w:p w14:paraId="69341C15" w14:textId="0C16CD73" w:rsidR="00A62106" w:rsidRPr="001C2993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299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A62106" w:rsidRPr="00AC365B" w14:paraId="0FCB2DF3" w14:textId="77777777" w:rsidTr="00AB68D1">
        <w:tc>
          <w:tcPr>
            <w:tcW w:w="4119" w:type="dxa"/>
          </w:tcPr>
          <w:p w14:paraId="1B5EE0CC" w14:textId="77777777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21E2B206" w14:textId="1B5275B1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D467B3" w14:textId="77777777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F9AF77F" w14:textId="5B710ED2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15A931" w14:textId="77777777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</w:tcBorders>
          </w:tcPr>
          <w:p w14:paraId="55087F69" w14:textId="68C151EE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20CCB57" w14:textId="77777777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</w:tcPr>
          <w:p w14:paraId="7FE1AD88" w14:textId="42022E91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62106" w:rsidRPr="00AC365B" w14:paraId="4388B347" w14:textId="77777777" w:rsidTr="00AB68D1">
        <w:trPr>
          <w:gridAfter w:val="1"/>
          <w:wAfter w:w="20" w:type="dxa"/>
        </w:trPr>
        <w:tc>
          <w:tcPr>
            <w:tcW w:w="4119" w:type="dxa"/>
          </w:tcPr>
          <w:p w14:paraId="7A1D2021" w14:textId="77777777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077" w:type="dxa"/>
          </w:tcPr>
          <w:p w14:paraId="4A667FC2" w14:textId="77777777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40135C" w14:textId="77777777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33A11E" w14:textId="77777777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9B8B690" w14:textId="77777777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</w:tcPr>
          <w:p w14:paraId="3E40BB22" w14:textId="77777777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457D4E7" w14:textId="77777777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488F7BAF" w14:textId="77777777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3F83" w:rsidRPr="001C2993" w14:paraId="6EC3AE49" w14:textId="77777777" w:rsidTr="00AB68D1">
        <w:trPr>
          <w:gridAfter w:val="1"/>
          <w:wAfter w:w="20" w:type="dxa"/>
        </w:trPr>
        <w:tc>
          <w:tcPr>
            <w:tcW w:w="4119" w:type="dxa"/>
          </w:tcPr>
          <w:p w14:paraId="1DFB45CC" w14:textId="2C98CF3D" w:rsidR="00733F83" w:rsidRPr="00AC365B" w:rsidRDefault="00733F83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077" w:type="dxa"/>
          </w:tcPr>
          <w:p w14:paraId="4BB16C64" w14:textId="31B0CFA8" w:rsidR="00733F83" w:rsidRPr="00AC365B" w:rsidRDefault="00BE31F2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0980487" w14:textId="77777777" w:rsidR="00733F83" w:rsidRPr="00AC365B" w:rsidRDefault="00733F83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F2A4D5" w14:textId="1A8DB16D" w:rsidR="00733F83" w:rsidRPr="00AC365B" w:rsidRDefault="00BE31F2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1AA478A" w14:textId="77777777" w:rsidR="00733F83" w:rsidRPr="00AC365B" w:rsidRDefault="00733F83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</w:tcPr>
          <w:p w14:paraId="7C872988" w14:textId="4C51355C" w:rsidR="00733F83" w:rsidRPr="00AC365B" w:rsidRDefault="00BE31F2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</w:tcPr>
          <w:p w14:paraId="685153A5" w14:textId="77777777" w:rsidR="00733F83" w:rsidRPr="00AC365B" w:rsidRDefault="00733F83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9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1302D575" w14:textId="556ED244" w:rsidR="00733F83" w:rsidRPr="00AC365B" w:rsidRDefault="00BE31F2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733F83" w:rsidRPr="00AC365B" w14:paraId="2E368948" w14:textId="77777777" w:rsidTr="00AB68D1">
        <w:trPr>
          <w:gridAfter w:val="1"/>
          <w:wAfter w:w="20" w:type="dxa"/>
        </w:trPr>
        <w:tc>
          <w:tcPr>
            <w:tcW w:w="4119" w:type="dxa"/>
          </w:tcPr>
          <w:p w14:paraId="4D189CF6" w14:textId="7CB780D4" w:rsidR="00733F83" w:rsidRPr="00AC365B" w:rsidRDefault="00733F83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1077" w:type="dxa"/>
          </w:tcPr>
          <w:p w14:paraId="444A6EBF" w14:textId="29B6351B" w:rsidR="00733F83" w:rsidRPr="00AC365B" w:rsidRDefault="00BE31F2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</w:t>
            </w:r>
            <w:r w:rsidR="00733F83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270" w:type="dxa"/>
          </w:tcPr>
          <w:p w14:paraId="76876602" w14:textId="77777777" w:rsidR="00733F83" w:rsidRPr="00AC365B" w:rsidRDefault="00733F83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6145A6" w14:textId="40247ABF" w:rsidR="00733F83" w:rsidRPr="00AC365B" w:rsidRDefault="00BE31F2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</w:t>
            </w:r>
            <w:r w:rsidR="00733F83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270" w:type="dxa"/>
          </w:tcPr>
          <w:p w14:paraId="05B9D2F1" w14:textId="77777777" w:rsidR="00733F83" w:rsidRPr="00AC365B" w:rsidRDefault="00733F83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</w:tcPr>
          <w:p w14:paraId="44DE0EAA" w14:textId="731CD2DE" w:rsidR="00733F83" w:rsidRPr="00AC365B" w:rsidRDefault="00BE31F2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</w:t>
            </w:r>
            <w:r w:rsidR="00733F83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270" w:type="dxa"/>
            <w:gridSpan w:val="2"/>
          </w:tcPr>
          <w:p w14:paraId="15E5628E" w14:textId="77777777" w:rsidR="00733F83" w:rsidRPr="00AC365B" w:rsidRDefault="00733F83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1C02B06A" w14:textId="2DA58B0D" w:rsidR="00733F83" w:rsidRPr="00AC365B" w:rsidRDefault="00BE31F2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</w:t>
            </w:r>
            <w:r w:rsidR="00733F83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260</w:t>
            </w:r>
          </w:p>
        </w:tc>
      </w:tr>
      <w:tr w:rsidR="00733F83" w:rsidRPr="00AC365B" w14:paraId="0FB45564" w14:textId="77777777" w:rsidTr="00AB68D1">
        <w:trPr>
          <w:gridAfter w:val="1"/>
          <w:wAfter w:w="20" w:type="dxa"/>
        </w:trPr>
        <w:tc>
          <w:tcPr>
            <w:tcW w:w="4119" w:type="dxa"/>
          </w:tcPr>
          <w:p w14:paraId="2E865DA9" w14:textId="77777777" w:rsidR="00733F83" w:rsidRPr="00AC365B" w:rsidRDefault="00733F83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73C3EF43" w14:textId="65D3BFF0" w:rsidR="00733F83" w:rsidRPr="00AC365B" w:rsidRDefault="00BE31F2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733F83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263</w:t>
            </w:r>
          </w:p>
        </w:tc>
        <w:tc>
          <w:tcPr>
            <w:tcW w:w="270" w:type="dxa"/>
          </w:tcPr>
          <w:p w14:paraId="3EBED97F" w14:textId="77777777" w:rsidR="00733F83" w:rsidRPr="00AC365B" w:rsidRDefault="00733F83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AAAB63A" w14:textId="07AB6D53" w:rsidR="00733F83" w:rsidRPr="00AC365B" w:rsidRDefault="00BE31F2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733F83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263</w:t>
            </w:r>
          </w:p>
        </w:tc>
        <w:tc>
          <w:tcPr>
            <w:tcW w:w="270" w:type="dxa"/>
          </w:tcPr>
          <w:p w14:paraId="421DA7C9" w14:textId="77777777" w:rsidR="00733F83" w:rsidRPr="00AC365B" w:rsidRDefault="00733F83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</w:tcPr>
          <w:p w14:paraId="06BAA643" w14:textId="16D7DAAC" w:rsidR="00733F83" w:rsidRPr="00AC365B" w:rsidRDefault="00BE31F2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733F83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263</w:t>
            </w:r>
          </w:p>
        </w:tc>
        <w:tc>
          <w:tcPr>
            <w:tcW w:w="270" w:type="dxa"/>
            <w:gridSpan w:val="2"/>
          </w:tcPr>
          <w:p w14:paraId="4188FC75" w14:textId="77777777" w:rsidR="00733F83" w:rsidRPr="00AC365B" w:rsidRDefault="00733F83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49DD1C" w14:textId="200F2839" w:rsidR="00733F83" w:rsidRPr="00AC365B" w:rsidRDefault="00BE31F2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733F83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263</w:t>
            </w:r>
          </w:p>
        </w:tc>
      </w:tr>
      <w:tr w:rsidR="00733F83" w:rsidRPr="00AC365B" w14:paraId="7BB7E06C" w14:textId="77777777" w:rsidTr="00AB68D1">
        <w:trPr>
          <w:gridAfter w:val="1"/>
          <w:wAfter w:w="20" w:type="dxa"/>
          <w:trHeight w:val="279"/>
        </w:trPr>
        <w:tc>
          <w:tcPr>
            <w:tcW w:w="4119" w:type="dxa"/>
          </w:tcPr>
          <w:p w14:paraId="143C851E" w14:textId="77777777" w:rsidR="00733F83" w:rsidRPr="00AC365B" w:rsidRDefault="00733F83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0CB94AE" w14:textId="77777777" w:rsidR="00733F83" w:rsidRPr="00AC365B" w:rsidRDefault="00733F83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D13CDAC" w14:textId="77777777" w:rsidR="00733F83" w:rsidRPr="00AC365B" w:rsidRDefault="00733F83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BC62012" w14:textId="77777777" w:rsidR="00733F83" w:rsidRPr="00AC365B" w:rsidRDefault="00733F83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AC90B2F" w14:textId="77777777" w:rsidR="00733F83" w:rsidRPr="00AC365B" w:rsidRDefault="00733F83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</w:tcPr>
          <w:p w14:paraId="1DBEF034" w14:textId="77777777" w:rsidR="00733F83" w:rsidRPr="00AC365B" w:rsidRDefault="00733F83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111C478" w14:textId="77777777" w:rsidR="00733F83" w:rsidRPr="00AC365B" w:rsidRDefault="00733F83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</w:tcPr>
          <w:p w14:paraId="61AB17AB" w14:textId="77777777" w:rsidR="00733F83" w:rsidRPr="00AC365B" w:rsidRDefault="00733F83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33F83" w:rsidRPr="00AC365B" w14:paraId="1BD24275" w14:textId="77777777" w:rsidTr="00AB68D1">
        <w:trPr>
          <w:gridAfter w:val="1"/>
          <w:wAfter w:w="20" w:type="dxa"/>
        </w:trPr>
        <w:tc>
          <w:tcPr>
            <w:tcW w:w="4119" w:type="dxa"/>
          </w:tcPr>
          <w:p w14:paraId="58297F40" w14:textId="77777777" w:rsidR="00733F83" w:rsidRPr="00AC365B" w:rsidRDefault="00733F83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4B03A95E" w14:textId="6CE06CB1" w:rsidR="00733F83" w:rsidRPr="00AC365B" w:rsidRDefault="00BE31F2" w:rsidP="0030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733F83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183</w:t>
            </w:r>
          </w:p>
        </w:tc>
        <w:tc>
          <w:tcPr>
            <w:tcW w:w="270" w:type="dxa"/>
          </w:tcPr>
          <w:p w14:paraId="6685634C" w14:textId="77777777" w:rsidR="00733F83" w:rsidRPr="00AC365B" w:rsidRDefault="00733F83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63F46E2" w14:textId="02F6652D" w:rsidR="00733F83" w:rsidRPr="00AC365B" w:rsidRDefault="00BE31F2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733F83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217</w:t>
            </w:r>
          </w:p>
        </w:tc>
        <w:tc>
          <w:tcPr>
            <w:tcW w:w="270" w:type="dxa"/>
          </w:tcPr>
          <w:p w14:paraId="648F11A2" w14:textId="77777777" w:rsidR="00733F83" w:rsidRPr="00AC365B" w:rsidRDefault="00733F83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tcBorders>
              <w:bottom w:val="double" w:sz="4" w:space="0" w:color="auto"/>
            </w:tcBorders>
          </w:tcPr>
          <w:p w14:paraId="5FA46345" w14:textId="4E53C066" w:rsidR="00733F83" w:rsidRPr="00AC365B" w:rsidRDefault="00BE31F2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733F83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263</w:t>
            </w:r>
          </w:p>
        </w:tc>
        <w:tc>
          <w:tcPr>
            <w:tcW w:w="270" w:type="dxa"/>
            <w:gridSpan w:val="2"/>
          </w:tcPr>
          <w:p w14:paraId="40812BBA" w14:textId="77777777" w:rsidR="00733F83" w:rsidRPr="00AC365B" w:rsidRDefault="00733F83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bottom w:val="double" w:sz="4" w:space="0" w:color="auto"/>
            </w:tcBorders>
          </w:tcPr>
          <w:p w14:paraId="36775A5C" w14:textId="3839EE34" w:rsidR="00733F83" w:rsidRPr="00AC365B" w:rsidRDefault="00BE31F2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733F83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263</w:t>
            </w:r>
          </w:p>
        </w:tc>
      </w:tr>
    </w:tbl>
    <w:p w14:paraId="0783E024" w14:textId="77777777" w:rsidR="00CC79D3" w:rsidRDefault="00CC79D3" w:rsidP="00542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036B7064" w14:textId="7BDDD010" w:rsidR="00E36315" w:rsidRPr="00E36315" w:rsidRDefault="00E36315" w:rsidP="00542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pacing w:val="-8"/>
          <w:sz w:val="30"/>
          <w:szCs w:val="30"/>
        </w:rPr>
      </w:pPr>
      <w:r w:rsidRPr="00E36315">
        <w:rPr>
          <w:rFonts w:ascii="Angsana New" w:hAnsi="Angsana New"/>
          <w:spacing w:val="-8"/>
          <w:sz w:val="30"/>
          <w:szCs w:val="30"/>
          <w:cs/>
        </w:rPr>
        <w:t>รายการเคลื่อนไหวในระหว่าง</w:t>
      </w:r>
      <w:r w:rsidR="00F760BE">
        <w:rPr>
          <w:rFonts w:ascii="Angsana New" w:hAnsi="Angsana New"/>
          <w:spacing w:val="-8"/>
          <w:sz w:val="30"/>
          <w:szCs w:val="30"/>
          <w:cs/>
        </w:rPr>
        <w:t>งวดสามเดือน</w:t>
      </w:r>
      <w:r w:rsidRPr="00E36315">
        <w:rPr>
          <w:rFonts w:ascii="Angsana New" w:hAnsi="Angsana New"/>
          <w:spacing w:val="-8"/>
          <w:sz w:val="30"/>
          <w:szCs w:val="30"/>
          <w:cs/>
        </w:rPr>
        <w:t xml:space="preserve">สิ้นสุดวันที่ </w:t>
      </w:r>
      <w:r w:rsidR="00BE31F2" w:rsidRPr="00BE31F2">
        <w:rPr>
          <w:rFonts w:ascii="Angsana New" w:hAnsi="Angsana New"/>
          <w:spacing w:val="-8"/>
          <w:sz w:val="30"/>
          <w:szCs w:val="30"/>
        </w:rPr>
        <w:t>31</w:t>
      </w:r>
      <w:r w:rsidRPr="00E36315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F760BE">
        <w:rPr>
          <w:rFonts w:ascii="Angsana New" w:hAnsi="Angsana New"/>
          <w:spacing w:val="-8"/>
          <w:sz w:val="30"/>
          <w:szCs w:val="30"/>
          <w:cs/>
        </w:rPr>
        <w:t xml:space="preserve">มีนาคม </w:t>
      </w:r>
      <w:r w:rsidR="00BE31F2" w:rsidRPr="00BE31F2">
        <w:rPr>
          <w:rFonts w:ascii="Angsana New" w:hAnsi="Angsana New"/>
          <w:spacing w:val="-8"/>
          <w:sz w:val="30"/>
          <w:szCs w:val="30"/>
        </w:rPr>
        <w:t>2563</w:t>
      </w:r>
      <w:r w:rsidRPr="00E36315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E36315">
        <w:rPr>
          <w:rFonts w:ascii="Angsana New" w:hAnsi="Angsana New"/>
          <w:b/>
          <w:spacing w:val="-8"/>
          <w:sz w:val="30"/>
          <w:szCs w:val="30"/>
          <w:cs/>
        </w:rPr>
        <w:t>ของตราสารทุนและตราสารหนี้ที่อยู่ในความต้องการตลาด</w:t>
      </w:r>
      <w:r w:rsidR="00F760BE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E36315">
        <w:rPr>
          <w:rFonts w:ascii="Angsana New" w:hAnsi="Angsana New"/>
          <w:spacing w:val="-8"/>
          <w:sz w:val="30"/>
          <w:szCs w:val="30"/>
          <w:cs/>
        </w:rPr>
        <w:t>มีดังนี้</w:t>
      </w:r>
    </w:p>
    <w:p w14:paraId="5BE3FBF1" w14:textId="77777777" w:rsidR="00B81BAE" w:rsidRPr="00AA0CD3" w:rsidRDefault="00B81BAE" w:rsidP="00AA0CD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32"/>
        <w:jc w:val="thaiDistribute"/>
        <w:rPr>
          <w:rFonts w:ascii="Angsana New" w:hAnsi="Angsana New"/>
          <w:b/>
          <w:spacing w:val="-6"/>
          <w:sz w:val="30"/>
          <w:szCs w:val="30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2507"/>
        <w:gridCol w:w="1594"/>
        <w:gridCol w:w="1227"/>
        <w:gridCol w:w="229"/>
        <w:gridCol w:w="1084"/>
        <w:gridCol w:w="228"/>
        <w:gridCol w:w="1085"/>
        <w:gridCol w:w="228"/>
        <w:gridCol w:w="1178"/>
      </w:tblGrid>
      <w:tr w:rsidR="00606A62" w:rsidRPr="00AC365B" w14:paraId="3DDC8C57" w14:textId="77777777" w:rsidTr="00AB68D1">
        <w:trPr>
          <w:trHeight w:val="310"/>
          <w:tblHeader/>
        </w:trPr>
        <w:tc>
          <w:tcPr>
            <w:tcW w:w="2507" w:type="dxa"/>
            <w:shd w:val="clear" w:color="auto" w:fill="auto"/>
            <w:vAlign w:val="bottom"/>
          </w:tcPr>
          <w:p w14:paraId="492F7376" w14:textId="77777777" w:rsidR="00606A62" w:rsidRPr="00AC365B" w:rsidRDefault="00606A62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3C6D4272" w14:textId="77777777" w:rsidR="00606A62" w:rsidRPr="00AC365B" w:rsidRDefault="00606A62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59" w:type="dxa"/>
            <w:gridSpan w:val="7"/>
            <w:shd w:val="clear" w:color="auto" w:fill="auto"/>
            <w:vAlign w:val="bottom"/>
          </w:tcPr>
          <w:p w14:paraId="469ADB51" w14:textId="77777777" w:rsidR="00606A62" w:rsidRPr="00AC365B" w:rsidRDefault="00606A62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85E3E" w:rsidRPr="00AC365B" w14:paraId="18E86DF7" w14:textId="77777777" w:rsidTr="00AB68D1">
        <w:trPr>
          <w:trHeight w:val="792"/>
          <w:tblHeader/>
        </w:trPr>
        <w:tc>
          <w:tcPr>
            <w:tcW w:w="2507" w:type="dxa"/>
            <w:shd w:val="clear" w:color="auto" w:fill="auto"/>
            <w:vAlign w:val="bottom"/>
          </w:tcPr>
          <w:p w14:paraId="5100BE3F" w14:textId="6A5E1E0C" w:rsidR="00385E3E" w:rsidRPr="008F1B9A" w:rsidRDefault="008F1B9A" w:rsidP="0038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8F1B9A">
              <w:rPr>
                <w:rFonts w:ascii="Angsana New" w:hAnsi="Angsana New"/>
                <w:bCs/>
                <w:i/>
                <w:iCs/>
                <w:spacing w:val="-8"/>
                <w:sz w:val="30"/>
                <w:szCs w:val="30"/>
                <w:cs/>
              </w:rPr>
              <w:t>ตราสารทุนและตราสารหนี้</w:t>
            </w:r>
            <w:r>
              <w:rPr>
                <w:rFonts w:ascii="Angsana New" w:hAnsi="Angsana New"/>
                <w:bCs/>
                <w:i/>
                <w:iCs/>
                <w:spacing w:val="-8"/>
                <w:sz w:val="30"/>
                <w:szCs w:val="30"/>
                <w:cs/>
              </w:rPr>
              <w:br/>
              <w:t xml:space="preserve">  </w:t>
            </w:r>
            <w:r w:rsidRPr="008F1B9A">
              <w:rPr>
                <w:rFonts w:ascii="Angsana New" w:hAnsi="Angsana New"/>
                <w:bCs/>
                <w:i/>
                <w:iCs/>
                <w:spacing w:val="-8"/>
                <w:sz w:val="30"/>
                <w:szCs w:val="30"/>
                <w:cs/>
              </w:rPr>
              <w:t>ที่อยู่ในความต้องการตลาด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48F4C28" w14:textId="77777777" w:rsidR="00385E3E" w:rsidRPr="00AC365B" w:rsidRDefault="00385E3E" w:rsidP="0038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7380A539" w14:textId="77777777" w:rsidR="00385E3E" w:rsidRPr="00AC365B" w:rsidRDefault="00385E3E" w:rsidP="0038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48423884" w14:textId="560EA445" w:rsidR="00385E3E" w:rsidRDefault="00BE31F2" w:rsidP="0038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31</w:t>
            </w:r>
            <w:r w:rsidR="00F760BE"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760BE" w:rsidRPr="00AC365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  <w:p w14:paraId="6EF30594" w14:textId="08FA01D9" w:rsidR="00F760BE" w:rsidRPr="00AC365B" w:rsidRDefault="00BE31F2" w:rsidP="0038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7C2A02DC" w14:textId="77777777" w:rsidR="00385E3E" w:rsidRPr="00AC365B" w:rsidRDefault="00385E3E" w:rsidP="0038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2BCBB1D" w14:textId="675A61F2" w:rsidR="00385E3E" w:rsidRPr="00AC365B" w:rsidRDefault="00385E3E" w:rsidP="0038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4D6337DA" w14:textId="77777777" w:rsidR="00385E3E" w:rsidRPr="00AC365B" w:rsidRDefault="00385E3E" w:rsidP="0038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72628AD2" w14:textId="116C78F4" w:rsidR="00385E3E" w:rsidRPr="00AC365B" w:rsidRDefault="00385E3E" w:rsidP="0038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49749851" w14:textId="77777777" w:rsidR="00385E3E" w:rsidRPr="00AC365B" w:rsidRDefault="00385E3E" w:rsidP="0038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9044959" w14:textId="77777777" w:rsidR="00385E3E" w:rsidRPr="00AC365B" w:rsidRDefault="00385E3E" w:rsidP="0038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0A4C5882" w14:textId="23AD2328" w:rsidR="00385E3E" w:rsidRDefault="00BE31F2" w:rsidP="00F76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31</w:t>
            </w:r>
            <w:r w:rsidR="00385E3E"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760BE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  <w:p w14:paraId="547EA0B7" w14:textId="0EA18315" w:rsidR="00F760BE" w:rsidRPr="00AC365B" w:rsidRDefault="00BE31F2" w:rsidP="00F76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06A62" w:rsidRPr="00AC365B" w14:paraId="579DA105" w14:textId="77777777" w:rsidTr="00AB68D1">
        <w:trPr>
          <w:trHeight w:val="401"/>
        </w:trPr>
        <w:tc>
          <w:tcPr>
            <w:tcW w:w="2507" w:type="dxa"/>
            <w:shd w:val="clear" w:color="auto" w:fill="auto"/>
          </w:tcPr>
          <w:p w14:paraId="2A2919F9" w14:textId="2DEC26A1" w:rsidR="00606A62" w:rsidRPr="00AC365B" w:rsidRDefault="00606A62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594" w:type="dxa"/>
            <w:shd w:val="clear" w:color="auto" w:fill="auto"/>
          </w:tcPr>
          <w:p w14:paraId="05D633D4" w14:textId="77777777" w:rsidR="00606A62" w:rsidRPr="00AC365B" w:rsidRDefault="00606A62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9" w:type="dxa"/>
            <w:gridSpan w:val="7"/>
            <w:shd w:val="clear" w:color="auto" w:fill="auto"/>
          </w:tcPr>
          <w:p w14:paraId="058EF019" w14:textId="77777777" w:rsidR="00606A62" w:rsidRPr="00AC365B" w:rsidRDefault="00606A62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6A62" w:rsidRPr="00AC365B" w14:paraId="08549E3E" w14:textId="77777777" w:rsidTr="00AB68D1">
        <w:trPr>
          <w:trHeight w:val="391"/>
        </w:trPr>
        <w:tc>
          <w:tcPr>
            <w:tcW w:w="2507" w:type="dxa"/>
            <w:shd w:val="clear" w:color="auto" w:fill="auto"/>
          </w:tcPr>
          <w:p w14:paraId="12657B66" w14:textId="5E6FE94A" w:rsidR="00606A62" w:rsidRPr="00AC365B" w:rsidRDefault="00606A62" w:rsidP="00AB6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3" w:hanging="6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เงินลงทุนชั่วคราว</w:t>
            </w:r>
          </w:p>
        </w:tc>
        <w:tc>
          <w:tcPr>
            <w:tcW w:w="1594" w:type="dxa"/>
            <w:shd w:val="clear" w:color="auto" w:fill="auto"/>
          </w:tcPr>
          <w:p w14:paraId="5A3BC441" w14:textId="77777777" w:rsidR="00606A62" w:rsidRPr="00AC365B" w:rsidRDefault="00606A62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41E4E767" w14:textId="77777777" w:rsidR="00606A62" w:rsidRPr="00AC365B" w:rsidRDefault="00606A62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" w:type="dxa"/>
            <w:shd w:val="clear" w:color="auto" w:fill="auto"/>
          </w:tcPr>
          <w:p w14:paraId="058E2294" w14:textId="77777777" w:rsidR="00606A62" w:rsidRPr="00AC365B" w:rsidRDefault="00606A62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38D1382C" w14:textId="77777777" w:rsidR="00606A62" w:rsidRPr="00AC365B" w:rsidRDefault="00606A62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4D64B07F" w14:textId="77777777" w:rsidR="00606A62" w:rsidRPr="00AC365B" w:rsidRDefault="00606A62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AD3E10A" w14:textId="77777777" w:rsidR="00606A62" w:rsidRPr="00AC365B" w:rsidRDefault="00606A62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1D6CFB80" w14:textId="77777777" w:rsidR="00606A62" w:rsidRPr="00AC365B" w:rsidRDefault="00606A62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78F9202F" w14:textId="77777777" w:rsidR="00606A62" w:rsidRPr="00AC365B" w:rsidRDefault="00606A62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6A62" w:rsidRPr="00AC365B" w14:paraId="11F52029" w14:textId="77777777" w:rsidTr="00AB68D1">
        <w:trPr>
          <w:trHeight w:val="410"/>
        </w:trPr>
        <w:tc>
          <w:tcPr>
            <w:tcW w:w="2507" w:type="dxa"/>
            <w:shd w:val="clear" w:color="auto" w:fill="auto"/>
          </w:tcPr>
          <w:p w14:paraId="5E79C98F" w14:textId="77777777" w:rsidR="00606A62" w:rsidRPr="00AC365B" w:rsidRDefault="00606A62" w:rsidP="00AB6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 w:hanging="6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หลักทรัพย์เพื่อค้า</w:t>
            </w:r>
          </w:p>
        </w:tc>
        <w:tc>
          <w:tcPr>
            <w:tcW w:w="1594" w:type="dxa"/>
            <w:shd w:val="clear" w:color="auto" w:fill="auto"/>
          </w:tcPr>
          <w:p w14:paraId="013649A5" w14:textId="77777777" w:rsidR="00606A62" w:rsidRPr="00AC365B" w:rsidRDefault="00606A62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tcBorders>
              <w:bottom w:val="double" w:sz="4" w:space="0" w:color="auto"/>
            </w:tcBorders>
            <w:shd w:val="clear" w:color="auto" w:fill="auto"/>
          </w:tcPr>
          <w:p w14:paraId="1AB3F87D" w14:textId="3D080ECE" w:rsidR="00606A62" w:rsidRPr="00AC365B" w:rsidRDefault="00733F83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29" w:type="dxa"/>
            <w:shd w:val="clear" w:color="auto" w:fill="auto"/>
          </w:tcPr>
          <w:p w14:paraId="05509A13" w14:textId="77777777" w:rsidR="00606A62" w:rsidRPr="00AC365B" w:rsidRDefault="00606A62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00336E89" w14:textId="0671969A" w:rsidR="00606A62" w:rsidRPr="00AC365B" w:rsidRDefault="00BE31F2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  <w:r w:rsidR="00733F8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228" w:type="dxa"/>
            <w:shd w:val="clear" w:color="auto" w:fill="auto"/>
          </w:tcPr>
          <w:p w14:paraId="50242C43" w14:textId="77777777" w:rsidR="00606A62" w:rsidRPr="00AC365B" w:rsidRDefault="00606A62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6C2E82A" w14:textId="4F476B6E" w:rsidR="00606A62" w:rsidRPr="00AC365B" w:rsidRDefault="00733F83" w:rsidP="006F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BE31F2" w:rsidRPr="00BE31F2"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E31F2" w:rsidRPr="00BE31F2">
              <w:rPr>
                <w:rFonts w:ascii="Angsana New" w:hAnsi="Angsana New"/>
                <w:b/>
                <w:bCs/>
                <w:sz w:val="30"/>
                <w:szCs w:val="30"/>
              </w:rPr>
              <w:t>200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28" w:type="dxa"/>
            <w:shd w:val="clear" w:color="auto" w:fill="auto"/>
          </w:tcPr>
          <w:p w14:paraId="4E5146F5" w14:textId="77777777" w:rsidR="00606A62" w:rsidRPr="00AC365B" w:rsidRDefault="00606A62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</w:tcPr>
          <w:p w14:paraId="1F1C0B95" w14:textId="1B0FFB9A" w:rsidR="00606A62" w:rsidRPr="00AC365B" w:rsidRDefault="00733F83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06A62" w:rsidRPr="00AC365B" w14:paraId="6B3DCDE4" w14:textId="77777777" w:rsidTr="00AB68D1">
        <w:trPr>
          <w:trHeight w:val="401"/>
        </w:trPr>
        <w:tc>
          <w:tcPr>
            <w:tcW w:w="2507" w:type="dxa"/>
            <w:shd w:val="clear" w:color="auto" w:fill="auto"/>
          </w:tcPr>
          <w:p w14:paraId="16C2AD37" w14:textId="77777777" w:rsidR="00606A62" w:rsidRPr="00AC365B" w:rsidRDefault="00606A62" w:rsidP="00AB6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 w:hanging="6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94" w:type="dxa"/>
            <w:shd w:val="clear" w:color="auto" w:fill="auto"/>
          </w:tcPr>
          <w:p w14:paraId="457BC789" w14:textId="77777777" w:rsidR="00606A62" w:rsidRPr="00AC365B" w:rsidRDefault="00606A62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double" w:sz="4" w:space="0" w:color="auto"/>
            </w:tcBorders>
            <w:shd w:val="clear" w:color="auto" w:fill="auto"/>
          </w:tcPr>
          <w:p w14:paraId="38A2A138" w14:textId="77777777" w:rsidR="00606A62" w:rsidRPr="00AC365B" w:rsidRDefault="00606A62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9" w:type="dxa"/>
            <w:shd w:val="clear" w:color="auto" w:fill="auto"/>
          </w:tcPr>
          <w:p w14:paraId="520FC200" w14:textId="77777777" w:rsidR="00606A62" w:rsidRPr="00AC365B" w:rsidRDefault="00606A62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41925FFA" w14:textId="77777777" w:rsidR="00606A62" w:rsidRPr="00AC365B" w:rsidRDefault="00606A62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8" w:type="dxa"/>
            <w:shd w:val="clear" w:color="auto" w:fill="auto"/>
          </w:tcPr>
          <w:p w14:paraId="2778DBD4" w14:textId="77777777" w:rsidR="00606A62" w:rsidRPr="00AC365B" w:rsidRDefault="00606A62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62961DF8" w14:textId="77777777" w:rsidR="00606A62" w:rsidRPr="00AC365B" w:rsidRDefault="00606A62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340897A6" w14:textId="77777777" w:rsidR="00606A62" w:rsidRPr="00AC365B" w:rsidRDefault="00606A62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  <w:shd w:val="clear" w:color="auto" w:fill="auto"/>
          </w:tcPr>
          <w:p w14:paraId="48AE8C01" w14:textId="77777777" w:rsidR="00606A62" w:rsidRPr="00AC365B" w:rsidRDefault="00606A62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7485E766" w14:textId="643DA089" w:rsidR="00001062" w:rsidRPr="00AA0CD3" w:rsidRDefault="00001062" w:rsidP="00AA0CD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32"/>
        <w:jc w:val="thaiDistribute"/>
        <w:rPr>
          <w:rFonts w:ascii="Angsana New" w:hAnsi="Angsana New"/>
          <w:b/>
          <w:spacing w:val="-6"/>
          <w:sz w:val="30"/>
          <w:szCs w:val="30"/>
        </w:rPr>
      </w:pPr>
    </w:p>
    <w:p w14:paraId="300CB622" w14:textId="77777777" w:rsidR="00B22B3A" w:rsidRDefault="00B22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6CE0D911" w14:textId="2B329E8C" w:rsidR="00E826B9" w:rsidRPr="00AC365B" w:rsidRDefault="00E826B9" w:rsidP="0014115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eastAsia="x-none" w:bidi="th-TH"/>
        </w:rPr>
        <w:sectPr w:rsidR="00E826B9" w:rsidRPr="00AC365B" w:rsidSect="00FF3B25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4"/>
          <w:cols w:space="708"/>
          <w:docGrid w:linePitch="360"/>
        </w:sectPr>
      </w:pPr>
    </w:p>
    <w:p w14:paraId="51E82E60" w14:textId="77777777" w:rsidR="00981624" w:rsidRPr="00AC365B" w:rsidRDefault="00981624" w:rsidP="00C1360D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AC365B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เงินลงทุนในบริษัทร่วม</w:t>
      </w:r>
    </w:p>
    <w:p w14:paraId="7CD9FDBD" w14:textId="77777777" w:rsidR="00981624" w:rsidRDefault="00981624" w:rsidP="0016623F">
      <w:pPr>
        <w:pStyle w:val="block"/>
        <w:tabs>
          <w:tab w:val="left" w:pos="567"/>
        </w:tabs>
        <w:spacing w:after="0" w:line="240" w:lineRule="auto"/>
        <w:ind w:left="0" w:firstLine="9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08F45D09" w14:textId="26DB11D3" w:rsidR="009B3313" w:rsidRPr="00AC365B" w:rsidRDefault="009B3313" w:rsidP="00981624">
      <w:pPr>
        <w:pStyle w:val="block"/>
        <w:tabs>
          <w:tab w:val="left" w:pos="567"/>
        </w:tabs>
        <w:spacing w:after="0" w:line="240" w:lineRule="auto"/>
        <w:ind w:left="0" w:firstLine="45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AC365B">
        <w:rPr>
          <w:rFonts w:ascii="Angsana New" w:hAnsi="Angsana New" w:cs="Angsana New"/>
          <w:sz w:val="30"/>
          <w:szCs w:val="30"/>
          <w:cs/>
          <w:lang w:bidi="th-TH"/>
        </w:rPr>
        <w:t xml:space="preserve">เงินลงทุนในบริษัทร่วม ณ วันที่ </w:t>
      </w:r>
      <w:r w:rsidR="00BE31F2" w:rsidRPr="00BE31F2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="00A62106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มีนาคม </w:t>
      </w:r>
      <w:r w:rsidR="00BE31F2" w:rsidRPr="00BE31F2">
        <w:rPr>
          <w:rFonts w:ascii="Angsana New" w:hAnsi="Angsana New" w:cs="Angsana New"/>
          <w:sz w:val="30"/>
          <w:szCs w:val="30"/>
          <w:lang w:val="en-US" w:bidi="th-TH"/>
        </w:rPr>
        <w:t>2563</w:t>
      </w:r>
      <w:r w:rsidR="00A62106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A62106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 </w:t>
      </w:r>
      <w:r w:rsidR="00BE31F2" w:rsidRPr="00BE31F2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ธันวาคม</w:t>
      </w:r>
      <w:r w:rsidR="001D5EC6"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BE31F2" w:rsidRPr="00BE31F2">
        <w:rPr>
          <w:rFonts w:ascii="Angsana New" w:hAnsi="Angsana New" w:cs="Angsana New"/>
          <w:sz w:val="30"/>
          <w:szCs w:val="30"/>
          <w:lang w:val="en-US" w:bidi="th-TH"/>
        </w:rPr>
        <w:t>2562</w:t>
      </w:r>
      <w:r w:rsidR="001D5EC6"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>และเงินปันผลรับ</w:t>
      </w:r>
      <w:r w:rsidR="00F644FF"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>จากเงินลงทุน</w:t>
      </w:r>
      <w:r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>สำหรับแต่ล</w:t>
      </w:r>
      <w:r w:rsidR="0054174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ะงวดสามเดือนสิ้นสุดวันที่ </w:t>
      </w:r>
      <w:r w:rsidR="00541741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="00541741">
        <w:rPr>
          <w:rFonts w:ascii="Angsana New" w:hAnsi="Angsana New" w:cs="Angsana New" w:hint="cs"/>
          <w:sz w:val="30"/>
          <w:szCs w:val="30"/>
          <w:cs/>
          <w:lang w:val="en-US" w:bidi="th-TH"/>
        </w:rPr>
        <w:t>มีนาคม</w:t>
      </w:r>
      <w:r w:rsidR="00541741">
        <w:rPr>
          <w:rFonts w:ascii="Angsana New" w:hAnsi="Angsana New" w:cs="Angsana New"/>
          <w:sz w:val="30"/>
          <w:szCs w:val="30"/>
          <w:lang w:val="en-US" w:bidi="th-TH"/>
        </w:rPr>
        <w:t xml:space="preserve"> 2563 </w:t>
      </w:r>
      <w:r w:rsidR="0054174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 </w:t>
      </w:r>
      <w:r w:rsidR="00541741">
        <w:rPr>
          <w:rFonts w:ascii="Angsana New" w:hAnsi="Angsana New" w:cs="Angsana New"/>
          <w:sz w:val="30"/>
          <w:szCs w:val="30"/>
          <w:lang w:val="en-US" w:bidi="th-TH"/>
        </w:rPr>
        <w:t>2562</w:t>
      </w:r>
      <w:r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มีดังนี้</w:t>
      </w:r>
    </w:p>
    <w:p w14:paraId="21A1DF7D" w14:textId="77777777" w:rsidR="008D6378" w:rsidRPr="00046FE8" w:rsidRDefault="008D6378" w:rsidP="009B3313">
      <w:pPr>
        <w:pStyle w:val="block"/>
        <w:tabs>
          <w:tab w:val="left" w:pos="567"/>
        </w:tabs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tbl>
      <w:tblPr>
        <w:tblW w:w="1465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1609"/>
        <w:gridCol w:w="900"/>
        <w:gridCol w:w="990"/>
        <w:gridCol w:w="900"/>
        <w:gridCol w:w="180"/>
        <w:gridCol w:w="987"/>
        <w:gridCol w:w="180"/>
        <w:gridCol w:w="925"/>
        <w:gridCol w:w="178"/>
        <w:gridCol w:w="902"/>
        <w:gridCol w:w="185"/>
        <w:gridCol w:w="830"/>
        <w:gridCol w:w="183"/>
        <w:gridCol w:w="940"/>
        <w:gridCol w:w="180"/>
        <w:gridCol w:w="900"/>
        <w:gridCol w:w="180"/>
        <w:gridCol w:w="990"/>
      </w:tblGrid>
      <w:tr w:rsidR="006A7CC1" w:rsidRPr="00AC365B" w14:paraId="46AD6F11" w14:textId="77777777" w:rsidTr="00541741">
        <w:trPr>
          <w:cantSplit/>
          <w:trHeight w:val="70"/>
          <w:tblHeader/>
        </w:trPr>
        <w:tc>
          <w:tcPr>
            <w:tcW w:w="2520" w:type="dxa"/>
          </w:tcPr>
          <w:p w14:paraId="62E3746C" w14:textId="77777777" w:rsidR="006A7CC1" w:rsidRPr="00AC365B" w:rsidRDefault="006A7CC1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139" w:type="dxa"/>
            <w:gridSpan w:val="18"/>
          </w:tcPr>
          <w:p w14:paraId="5183C1C4" w14:textId="29ADF9F8" w:rsidR="006A7CC1" w:rsidRPr="00AC365B" w:rsidRDefault="006A7CC1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61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8D6378" w:rsidRPr="00AC365B" w14:paraId="293FF383" w14:textId="77777777" w:rsidTr="00541741">
        <w:trPr>
          <w:cantSplit/>
          <w:trHeight w:val="70"/>
          <w:tblHeader/>
        </w:trPr>
        <w:tc>
          <w:tcPr>
            <w:tcW w:w="2520" w:type="dxa"/>
          </w:tcPr>
          <w:p w14:paraId="63ECD468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09" w:type="dxa"/>
          </w:tcPr>
          <w:p w14:paraId="0F9D7FC3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  <w:gridSpan w:val="2"/>
          </w:tcPr>
          <w:p w14:paraId="283B177C" w14:textId="65A77E4D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2067" w:type="dxa"/>
            <w:gridSpan w:val="3"/>
          </w:tcPr>
          <w:p w14:paraId="7E00B9FF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CEC768D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05" w:type="dxa"/>
            <w:gridSpan w:val="3"/>
          </w:tcPr>
          <w:p w14:paraId="168CF670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5" w:type="dxa"/>
          </w:tcPr>
          <w:p w14:paraId="38D6D9DD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53" w:type="dxa"/>
            <w:gridSpan w:val="3"/>
          </w:tcPr>
          <w:p w14:paraId="2570CF73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</w:t>
            </w:r>
          </w:p>
        </w:tc>
        <w:tc>
          <w:tcPr>
            <w:tcW w:w="180" w:type="dxa"/>
          </w:tcPr>
          <w:p w14:paraId="73D33249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14:paraId="083D0D9D" w14:textId="6A6FCA42" w:rsidR="008D6378" w:rsidRPr="00AC365B" w:rsidRDefault="00541741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61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เงินปันผลรับ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สำหรับงวด</w:t>
            </w:r>
          </w:p>
        </w:tc>
      </w:tr>
      <w:tr w:rsidR="008D6378" w:rsidRPr="00AC365B" w14:paraId="26A094B9" w14:textId="77777777" w:rsidTr="00541741">
        <w:trPr>
          <w:cantSplit/>
          <w:trHeight w:val="70"/>
          <w:tblHeader/>
        </w:trPr>
        <w:tc>
          <w:tcPr>
            <w:tcW w:w="2520" w:type="dxa"/>
          </w:tcPr>
          <w:p w14:paraId="156DBA44" w14:textId="77777777" w:rsidR="008D6378" w:rsidRPr="00AC365B" w:rsidRDefault="008D6378" w:rsidP="0098420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609" w:type="dxa"/>
          </w:tcPr>
          <w:p w14:paraId="2D8F75BB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   </w:t>
            </w: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890" w:type="dxa"/>
            <w:gridSpan w:val="2"/>
          </w:tcPr>
          <w:p w14:paraId="73A45528" w14:textId="12B89DD6" w:rsidR="008D6378" w:rsidRPr="00AC365B" w:rsidRDefault="0063669B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ความ</w:t>
            </w:r>
            <w:r w:rsidR="00984200"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เป็น</w:t>
            </w:r>
            <w:r w:rsidR="008D6378"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เจ้าของ</w:t>
            </w:r>
          </w:p>
        </w:tc>
        <w:tc>
          <w:tcPr>
            <w:tcW w:w="2067" w:type="dxa"/>
            <w:gridSpan w:val="3"/>
          </w:tcPr>
          <w:p w14:paraId="0263D1A7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4A6E995B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05" w:type="dxa"/>
            <w:gridSpan w:val="3"/>
          </w:tcPr>
          <w:p w14:paraId="0FFE1FEA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5" w:type="dxa"/>
          </w:tcPr>
          <w:p w14:paraId="231B150C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53" w:type="dxa"/>
            <w:gridSpan w:val="3"/>
          </w:tcPr>
          <w:p w14:paraId="61033A4F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53E0D771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14:paraId="73B5F5B8" w14:textId="61BBD432" w:rsidR="008D6378" w:rsidRPr="00AC365B" w:rsidRDefault="00541741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สามเดือนสิ้นสุดวันที่</w:t>
            </w:r>
          </w:p>
        </w:tc>
      </w:tr>
      <w:tr w:rsidR="00A62106" w:rsidRPr="00AC365B" w14:paraId="293D7788" w14:textId="77777777" w:rsidTr="00541741">
        <w:trPr>
          <w:cantSplit/>
          <w:trHeight w:val="70"/>
          <w:tblHeader/>
        </w:trPr>
        <w:tc>
          <w:tcPr>
            <w:tcW w:w="2520" w:type="dxa"/>
          </w:tcPr>
          <w:p w14:paraId="3E000694" w14:textId="77777777" w:rsidR="00A62106" w:rsidRPr="00A62106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09" w:type="dxa"/>
          </w:tcPr>
          <w:p w14:paraId="22092A5E" w14:textId="77777777" w:rsidR="00A62106" w:rsidRPr="00AC365B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54AB2061" w14:textId="0340034E" w:rsidR="00A62106" w:rsidRPr="00541741" w:rsidRDefault="00BE31F2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</w:pPr>
            <w:r w:rsidRPr="00541741"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  <w:t>31</w:t>
            </w:r>
            <w:r w:rsidR="00A62106" w:rsidRPr="00541741"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  <w:t xml:space="preserve"> </w:t>
            </w:r>
            <w:r w:rsidR="00A62106" w:rsidRPr="00541741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990" w:type="dxa"/>
          </w:tcPr>
          <w:p w14:paraId="440606F9" w14:textId="202D387A" w:rsidR="00A62106" w:rsidRPr="00541741" w:rsidRDefault="00BE31F2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</w:pPr>
            <w:r w:rsidRPr="00541741"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  <w:t>31</w:t>
            </w:r>
            <w:r w:rsidR="00A62106" w:rsidRPr="00541741">
              <w:rPr>
                <w:rFonts w:ascii="Angsana New" w:hAnsi="Angsana New" w:cs="Angsana New"/>
                <w:spacing w:val="-10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00" w:type="dxa"/>
          </w:tcPr>
          <w:p w14:paraId="36466137" w14:textId="0072BDA7" w:rsidR="00A62106" w:rsidRPr="00541741" w:rsidRDefault="00BE31F2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</w:pPr>
            <w:r w:rsidRPr="00541741"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  <w:t>31</w:t>
            </w:r>
            <w:r w:rsidR="00A62106" w:rsidRPr="00541741"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  <w:t xml:space="preserve"> </w:t>
            </w:r>
            <w:r w:rsidR="00A62106" w:rsidRPr="00541741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450C3DE4" w14:textId="77777777" w:rsidR="00A62106" w:rsidRPr="00541741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pacing w:val="-8"/>
                <w:sz w:val="28"/>
                <w:szCs w:val="28"/>
              </w:rPr>
            </w:pPr>
          </w:p>
        </w:tc>
        <w:tc>
          <w:tcPr>
            <w:tcW w:w="987" w:type="dxa"/>
          </w:tcPr>
          <w:p w14:paraId="01AF358A" w14:textId="211FAC59" w:rsidR="00A62106" w:rsidRPr="00541741" w:rsidRDefault="00BE31F2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</w:pPr>
            <w:r w:rsidRPr="00541741"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  <w:t>31</w:t>
            </w:r>
            <w:r w:rsidR="00A62106" w:rsidRPr="00541741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39A59D37" w14:textId="77777777" w:rsidR="00A62106" w:rsidRPr="00541741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925" w:type="dxa"/>
          </w:tcPr>
          <w:p w14:paraId="218D15A9" w14:textId="0DC4CED7" w:rsidR="00A62106" w:rsidRPr="00541741" w:rsidRDefault="00BE31F2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lang w:val="en-US" w:bidi="th-TH"/>
              </w:rPr>
            </w:pPr>
            <w:r w:rsidRPr="00541741">
              <w:rPr>
                <w:rFonts w:ascii="Angsana New" w:hAnsi="Angsana New" w:cs="Angsana New"/>
                <w:spacing w:val="-4"/>
                <w:sz w:val="28"/>
                <w:szCs w:val="28"/>
                <w:lang w:val="en-US" w:bidi="th-TH"/>
              </w:rPr>
              <w:t>31</w:t>
            </w:r>
            <w:r w:rsidR="00A62106" w:rsidRPr="00541741">
              <w:rPr>
                <w:rFonts w:ascii="Angsana New" w:hAnsi="Angsana New" w:cs="Angsana New"/>
                <w:spacing w:val="-4"/>
                <w:sz w:val="28"/>
                <w:szCs w:val="28"/>
                <w:lang w:val="en-US" w:bidi="th-TH"/>
              </w:rPr>
              <w:t xml:space="preserve"> </w:t>
            </w:r>
            <w:r w:rsidR="00A62106" w:rsidRPr="00541741">
              <w:rPr>
                <w:rFonts w:ascii="Angsana New" w:hAnsi="Angsana New" w:cs="Angsana New"/>
                <w:spacing w:val="-4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14:paraId="3C84B43C" w14:textId="77777777" w:rsidR="00A62106" w:rsidRPr="00541741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902" w:type="dxa"/>
          </w:tcPr>
          <w:p w14:paraId="4A033258" w14:textId="767BBA0F" w:rsidR="00A62106" w:rsidRPr="00541741" w:rsidRDefault="00BE31F2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pacing w:val="-18"/>
                <w:sz w:val="28"/>
                <w:szCs w:val="28"/>
                <w:lang w:val="en-US" w:bidi="th-TH"/>
              </w:rPr>
            </w:pPr>
            <w:r w:rsidRPr="00541741">
              <w:rPr>
                <w:rFonts w:ascii="Angsana New" w:hAnsi="Angsana New" w:cs="Angsana New"/>
                <w:spacing w:val="-18"/>
                <w:sz w:val="28"/>
                <w:szCs w:val="28"/>
                <w:lang w:val="en-US" w:bidi="th-TH"/>
              </w:rPr>
              <w:t>31</w:t>
            </w:r>
            <w:r w:rsidR="00A62106" w:rsidRPr="00541741">
              <w:rPr>
                <w:rFonts w:ascii="Angsana New" w:hAnsi="Angsana New" w:cs="Angsana New"/>
                <w:spacing w:val="-18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5" w:type="dxa"/>
          </w:tcPr>
          <w:p w14:paraId="77AF3DEC" w14:textId="77777777" w:rsidR="00A62106" w:rsidRPr="00541741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pacing w:val="-18"/>
                <w:sz w:val="28"/>
                <w:szCs w:val="28"/>
                <w:lang w:bidi="th-TH"/>
              </w:rPr>
            </w:pPr>
          </w:p>
        </w:tc>
        <w:tc>
          <w:tcPr>
            <w:tcW w:w="830" w:type="dxa"/>
          </w:tcPr>
          <w:p w14:paraId="18E76C6A" w14:textId="595E1B61" w:rsidR="00A62106" w:rsidRPr="00541741" w:rsidRDefault="00BE31F2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pacing w:val="-18"/>
                <w:sz w:val="28"/>
                <w:szCs w:val="28"/>
                <w:lang w:val="en-US" w:bidi="th-TH"/>
              </w:rPr>
            </w:pPr>
            <w:r w:rsidRPr="00541741">
              <w:rPr>
                <w:rFonts w:ascii="Angsana New" w:hAnsi="Angsana New" w:cs="Angsana New"/>
                <w:spacing w:val="-18"/>
                <w:sz w:val="28"/>
                <w:szCs w:val="28"/>
                <w:lang w:val="en-US" w:bidi="th-TH"/>
              </w:rPr>
              <w:t>31</w:t>
            </w:r>
            <w:r w:rsidR="00A62106" w:rsidRPr="00541741">
              <w:rPr>
                <w:rFonts w:ascii="Angsana New" w:hAnsi="Angsana New" w:cs="Angsana New"/>
                <w:spacing w:val="-18"/>
                <w:sz w:val="28"/>
                <w:szCs w:val="28"/>
                <w:lang w:val="en-US" w:bidi="th-TH"/>
              </w:rPr>
              <w:t xml:space="preserve"> </w:t>
            </w:r>
            <w:r w:rsidR="00A62106" w:rsidRPr="00541741">
              <w:rPr>
                <w:rFonts w:ascii="Angsana New" w:hAnsi="Angsana New" w:cs="Angsana New"/>
                <w:spacing w:val="-18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3" w:type="dxa"/>
          </w:tcPr>
          <w:p w14:paraId="0136E4B8" w14:textId="77777777" w:rsidR="00A62106" w:rsidRPr="00541741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pacing w:val="-18"/>
                <w:sz w:val="28"/>
                <w:szCs w:val="28"/>
              </w:rPr>
            </w:pPr>
          </w:p>
        </w:tc>
        <w:tc>
          <w:tcPr>
            <w:tcW w:w="940" w:type="dxa"/>
          </w:tcPr>
          <w:p w14:paraId="31F121E3" w14:textId="52A5EB79" w:rsidR="00A62106" w:rsidRPr="00541741" w:rsidRDefault="00BE31F2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pacing w:val="-18"/>
                <w:sz w:val="28"/>
                <w:szCs w:val="28"/>
                <w:lang w:val="en-US" w:bidi="th-TH"/>
              </w:rPr>
            </w:pPr>
            <w:r w:rsidRPr="00541741">
              <w:rPr>
                <w:rFonts w:ascii="Angsana New" w:hAnsi="Angsana New" w:cs="Angsana New"/>
                <w:spacing w:val="-18"/>
                <w:sz w:val="28"/>
                <w:szCs w:val="28"/>
                <w:lang w:val="en-US" w:bidi="th-TH"/>
              </w:rPr>
              <w:t>31</w:t>
            </w:r>
            <w:r w:rsidR="00A62106" w:rsidRPr="00541741">
              <w:rPr>
                <w:rFonts w:ascii="Angsana New" w:hAnsi="Angsana New" w:cs="Angsana New"/>
                <w:spacing w:val="-18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0AADE067" w14:textId="77777777" w:rsidR="00A62106" w:rsidRPr="00541741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</w:tcPr>
          <w:p w14:paraId="4B8693B7" w14:textId="49B1D068" w:rsidR="00A62106" w:rsidRPr="00541741" w:rsidRDefault="00BE31F2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</w:pPr>
            <w:r w:rsidRPr="00541741"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  <w:t>31</w:t>
            </w:r>
            <w:r w:rsidR="00A62106" w:rsidRPr="00541741"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  <w:t xml:space="preserve"> </w:t>
            </w:r>
            <w:r w:rsidR="00A62106" w:rsidRPr="00541741">
              <w:rPr>
                <w:rFonts w:ascii="Angsana New" w:hAnsi="Angsana New" w:cs="Angsana New"/>
                <w:spacing w:val="-10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04DDAFD5" w14:textId="77777777" w:rsidR="00A62106" w:rsidRPr="00541741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</w:rPr>
            </w:pPr>
          </w:p>
        </w:tc>
        <w:tc>
          <w:tcPr>
            <w:tcW w:w="990" w:type="dxa"/>
          </w:tcPr>
          <w:p w14:paraId="47AF402A" w14:textId="17F4E408" w:rsidR="00A62106" w:rsidRPr="00541741" w:rsidRDefault="00BE31F2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</w:pPr>
            <w:r w:rsidRPr="00541741"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  <w:t>31</w:t>
            </w:r>
            <w:r w:rsidR="00A62106" w:rsidRPr="00541741">
              <w:rPr>
                <w:rFonts w:ascii="Angsana New" w:hAnsi="Angsana New" w:cs="Angsana New"/>
                <w:spacing w:val="-10"/>
                <w:sz w:val="28"/>
                <w:szCs w:val="28"/>
                <w:cs/>
                <w:lang w:val="en-US" w:bidi="th-TH"/>
              </w:rPr>
              <w:t xml:space="preserve"> </w:t>
            </w:r>
            <w:r w:rsidR="00416482">
              <w:rPr>
                <w:rFonts w:ascii="Angsana New" w:hAnsi="Angsana New" w:cs="Angsana New" w:hint="cs"/>
                <w:spacing w:val="-10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</w:tr>
      <w:tr w:rsidR="00A62106" w:rsidRPr="00AC365B" w14:paraId="205FFBDC" w14:textId="77777777" w:rsidTr="00541741">
        <w:trPr>
          <w:cantSplit/>
          <w:trHeight w:val="70"/>
          <w:tblHeader/>
        </w:trPr>
        <w:tc>
          <w:tcPr>
            <w:tcW w:w="2520" w:type="dxa"/>
          </w:tcPr>
          <w:p w14:paraId="797640DD" w14:textId="77777777" w:rsidR="00A62106" w:rsidRPr="00AC365B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09" w:type="dxa"/>
          </w:tcPr>
          <w:p w14:paraId="48A35F50" w14:textId="77777777" w:rsidR="00A62106" w:rsidRPr="00AC365B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3E8C51CF" w14:textId="7E7B625C" w:rsidR="00A62106" w:rsidRPr="00AC365B" w:rsidRDefault="00BE31F2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990" w:type="dxa"/>
          </w:tcPr>
          <w:p w14:paraId="282B528F" w14:textId="73AA6EF4" w:rsidR="00A62106" w:rsidRPr="00AC365B" w:rsidRDefault="00BE31F2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900" w:type="dxa"/>
          </w:tcPr>
          <w:p w14:paraId="210B020E" w14:textId="0B6FD6D8" w:rsidR="00A62106" w:rsidRPr="00AC365B" w:rsidRDefault="00BE31F2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E5A9F37" w14:textId="77777777" w:rsidR="00A62106" w:rsidRPr="00AC365B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7" w:type="dxa"/>
          </w:tcPr>
          <w:p w14:paraId="359AC970" w14:textId="63CEA6F6" w:rsidR="00A62106" w:rsidRPr="00AC365B" w:rsidRDefault="00BE31F2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0E2E99F8" w14:textId="77777777" w:rsidR="00A62106" w:rsidRPr="00AC365B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5" w:type="dxa"/>
          </w:tcPr>
          <w:p w14:paraId="2CD56F20" w14:textId="2572D00C" w:rsidR="00A62106" w:rsidRPr="00AC365B" w:rsidRDefault="00BE31F2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1314E2AA" w14:textId="77777777" w:rsidR="00A62106" w:rsidRPr="00AC365B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2348448A" w14:textId="756723B7" w:rsidR="00A62106" w:rsidRPr="00AC365B" w:rsidRDefault="00BE31F2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5" w:type="dxa"/>
          </w:tcPr>
          <w:p w14:paraId="267A1F20" w14:textId="77777777" w:rsidR="00A62106" w:rsidRPr="00AC365B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0" w:type="dxa"/>
          </w:tcPr>
          <w:p w14:paraId="3608E2EC" w14:textId="67FD8A56" w:rsidR="00A62106" w:rsidRPr="00AC365B" w:rsidRDefault="00BE31F2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3" w:type="dxa"/>
          </w:tcPr>
          <w:p w14:paraId="0DF6387A" w14:textId="77777777" w:rsidR="00A62106" w:rsidRPr="00AC365B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0" w:type="dxa"/>
          </w:tcPr>
          <w:p w14:paraId="39E15166" w14:textId="1530A357" w:rsidR="00A62106" w:rsidRPr="00AC365B" w:rsidRDefault="00BE31F2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13FC8EEC" w14:textId="77777777" w:rsidR="00A62106" w:rsidRPr="00AC365B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B03B78B" w14:textId="6FEA252F" w:rsidR="00A62106" w:rsidRPr="00AC365B" w:rsidRDefault="00BE31F2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8A53819" w14:textId="77777777" w:rsidR="00A62106" w:rsidRPr="00AC365B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565E070" w14:textId="3FF8FAAF" w:rsidR="00A62106" w:rsidRPr="00AC365B" w:rsidRDefault="00BE31F2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</w:tr>
      <w:tr w:rsidR="00A62106" w:rsidRPr="00AC365B" w14:paraId="2B4E2D50" w14:textId="77777777" w:rsidTr="00541741">
        <w:trPr>
          <w:cantSplit/>
        </w:trPr>
        <w:tc>
          <w:tcPr>
            <w:tcW w:w="2520" w:type="dxa"/>
            <w:vAlign w:val="bottom"/>
          </w:tcPr>
          <w:p w14:paraId="1D4DF23A" w14:textId="77777777" w:rsidR="00A62106" w:rsidRPr="00AC365B" w:rsidRDefault="00A62106" w:rsidP="00A6210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09" w:type="dxa"/>
            <w:vAlign w:val="bottom"/>
          </w:tcPr>
          <w:p w14:paraId="5252639A" w14:textId="77777777" w:rsidR="00A62106" w:rsidRPr="00AC365B" w:rsidRDefault="00A62106" w:rsidP="00A6210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3DC3DE31" w14:textId="77777777" w:rsidR="00A62106" w:rsidRPr="00AC365B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</w:t>
            </w:r>
            <w:r w:rsidRPr="00AC365B"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  <w:t>)</w:t>
            </w:r>
          </w:p>
        </w:tc>
        <w:tc>
          <w:tcPr>
            <w:tcW w:w="8640" w:type="dxa"/>
            <w:gridSpan w:val="15"/>
            <w:vAlign w:val="bottom"/>
          </w:tcPr>
          <w:p w14:paraId="1E2FD013" w14:textId="77777777" w:rsidR="00A62106" w:rsidRPr="00AC365B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62106" w:rsidRPr="00AC365B" w14:paraId="6452C392" w14:textId="77777777" w:rsidTr="00541741">
        <w:trPr>
          <w:cantSplit/>
        </w:trPr>
        <w:tc>
          <w:tcPr>
            <w:tcW w:w="2520" w:type="dxa"/>
          </w:tcPr>
          <w:p w14:paraId="712D29AE" w14:textId="1561DAB2" w:rsidR="00A62106" w:rsidRPr="00AC365B" w:rsidRDefault="00A62106" w:rsidP="00A62106">
            <w:pPr>
              <w:tabs>
                <w:tab w:val="clear" w:pos="227"/>
                <w:tab w:val="left" w:pos="190"/>
                <w:tab w:val="left" w:pos="540"/>
              </w:tabs>
              <w:spacing w:line="240" w:lineRule="auto"/>
              <w:ind w:left="284" w:hanging="284"/>
              <w:rPr>
                <w:rFonts w:ascii="Angsana New" w:hAnsi="Angsana New"/>
                <w:sz w:val="28"/>
                <w:szCs w:val="28"/>
              </w:rPr>
            </w:pPr>
            <w:r w:rsidRPr="00AC365B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โยมิอูริ-เนชั่น </w:t>
            </w:r>
            <w:r w:rsidRPr="00AC365B">
              <w:rPr>
                <w:rFonts w:ascii="Angsana New" w:hAnsi="Angsana New"/>
                <w:sz w:val="28"/>
                <w:szCs w:val="28"/>
              </w:rPr>
              <w:br/>
            </w:r>
            <w:r w:rsidRPr="00AC365B">
              <w:rPr>
                <w:rFonts w:ascii="Angsana New" w:hAnsi="Angsana New"/>
                <w:sz w:val="28"/>
                <w:szCs w:val="28"/>
                <w:cs/>
              </w:rPr>
              <w:t>อินฟอร์เมชั่น</w:t>
            </w:r>
            <w:r w:rsidRPr="00AC365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C365B">
              <w:rPr>
                <w:rFonts w:ascii="Angsana New" w:hAnsi="Angsana New"/>
                <w:sz w:val="28"/>
                <w:szCs w:val="28"/>
                <w:cs/>
              </w:rPr>
              <w:t>เซอร์วิส จำกัด</w:t>
            </w:r>
          </w:p>
        </w:tc>
        <w:tc>
          <w:tcPr>
            <w:tcW w:w="1609" w:type="dxa"/>
            <w:vAlign w:val="bottom"/>
          </w:tcPr>
          <w:p w14:paraId="6CA4ED52" w14:textId="72AEDC39" w:rsidR="00A62106" w:rsidRPr="00AC365B" w:rsidRDefault="00A62106" w:rsidP="00A6210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sz w:val="28"/>
                <w:szCs w:val="28"/>
                <w:cs/>
              </w:rPr>
              <w:t>ตัวแทนขายโฆษณา</w:t>
            </w:r>
          </w:p>
        </w:tc>
        <w:tc>
          <w:tcPr>
            <w:tcW w:w="900" w:type="dxa"/>
            <w:vAlign w:val="bottom"/>
          </w:tcPr>
          <w:p w14:paraId="0E315F66" w14:textId="184BFE3B" w:rsidR="00A62106" w:rsidRPr="00AC365B" w:rsidRDefault="00BE31F2" w:rsidP="00A62106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</w:t>
            </w:r>
            <w:r w:rsidR="00F760BE">
              <w:rPr>
                <w:rFonts w:ascii="Angsana New" w:hAnsi="Angsana New" w:cs="Angsana New"/>
                <w:sz w:val="28"/>
                <w:szCs w:val="28"/>
                <w:lang w:bidi="th-TH"/>
              </w:rPr>
              <w:t>.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1725823B" w14:textId="5863E1A3" w:rsidR="00A62106" w:rsidRPr="00AC365B" w:rsidRDefault="00BE31F2" w:rsidP="00A62106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</w:t>
            </w:r>
            <w:r w:rsidR="00A62106"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.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900" w:type="dxa"/>
            <w:vAlign w:val="bottom"/>
          </w:tcPr>
          <w:p w14:paraId="1501D16D" w14:textId="0EEBA30D" w:rsidR="00A62106" w:rsidRPr="00AC365B" w:rsidRDefault="00BE31F2" w:rsidP="00F760BE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F760B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01CBFAB9" w14:textId="77777777" w:rsidR="00A62106" w:rsidRPr="00AC365B" w:rsidRDefault="00A62106" w:rsidP="00A6210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7" w:type="dxa"/>
            <w:vAlign w:val="bottom"/>
          </w:tcPr>
          <w:p w14:paraId="095E408F" w14:textId="65C6D1D2" w:rsidR="00A62106" w:rsidRPr="00AC365B" w:rsidRDefault="00BE31F2" w:rsidP="00A6210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A62106"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7FDF6E03" w14:textId="77777777" w:rsidR="00A62106" w:rsidRPr="00042D6A" w:rsidRDefault="00A62106" w:rsidP="00A6210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25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398C6589" w14:textId="1C2A7DAB" w:rsidR="00A62106" w:rsidRPr="00042D6A" w:rsidRDefault="00BE31F2" w:rsidP="00A62106">
            <w:pPr>
              <w:pStyle w:val="acctfourfigures"/>
              <w:tabs>
                <w:tab w:val="clear" w:pos="765"/>
                <w:tab w:val="left" w:pos="540"/>
                <w:tab w:val="decimal" w:pos="664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F760B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A201E72" w14:textId="77777777" w:rsidR="00A62106" w:rsidRPr="00042D6A" w:rsidRDefault="00A62106" w:rsidP="00A6210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2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1D3CE7EA" w14:textId="6654EA46" w:rsidR="00A62106" w:rsidRPr="00042D6A" w:rsidRDefault="00BE31F2" w:rsidP="00A6210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A62106" w:rsidRPr="00042D6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800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4499B015" w14:textId="77777777" w:rsidR="00A62106" w:rsidRPr="00042D6A" w:rsidRDefault="00A62106" w:rsidP="00A6210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30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5704F8AF" w14:textId="3754AD2C" w:rsidR="00A62106" w:rsidRPr="00042D6A" w:rsidRDefault="00BE31F2" w:rsidP="00A62106">
            <w:pPr>
              <w:pStyle w:val="acctfourfigures"/>
              <w:tabs>
                <w:tab w:val="clear" w:pos="765"/>
                <w:tab w:val="left" w:pos="540"/>
                <w:tab w:val="decimal" w:pos="623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</w:t>
            </w:r>
            <w:r w:rsidR="00F760B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092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4C5305B" w14:textId="77777777" w:rsidR="00A62106" w:rsidRPr="00042D6A" w:rsidRDefault="00A62106" w:rsidP="00A6210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40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4BDD0AA5" w14:textId="584EFF54" w:rsidR="00A62106" w:rsidRPr="00042D6A" w:rsidRDefault="00BE31F2" w:rsidP="00A6210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</w:t>
            </w:r>
            <w:r w:rsidR="00A62106" w:rsidRPr="00042D6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092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EE31E2" w14:textId="77777777" w:rsidR="00A62106" w:rsidRPr="00042D6A" w:rsidRDefault="00A62106" w:rsidP="00A62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41FC920E" w14:textId="5260B6D4" w:rsidR="00A62106" w:rsidRPr="00AC365B" w:rsidRDefault="00F760BE" w:rsidP="00A62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7BECBE" w14:textId="77777777" w:rsidR="00A62106" w:rsidRPr="00AC365B" w:rsidRDefault="00A62106" w:rsidP="00A62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5A35FDB4" w14:textId="77777777" w:rsidR="00A62106" w:rsidRPr="00AC365B" w:rsidRDefault="00A62106" w:rsidP="00A62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365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2106" w:rsidRPr="00AC365B" w14:paraId="03022B73" w14:textId="77777777" w:rsidTr="00541741">
        <w:trPr>
          <w:cantSplit/>
        </w:trPr>
        <w:tc>
          <w:tcPr>
            <w:tcW w:w="2520" w:type="dxa"/>
          </w:tcPr>
          <w:p w14:paraId="5625A86E" w14:textId="77777777" w:rsidR="00A62106" w:rsidRPr="00AC365B" w:rsidRDefault="00A62106" w:rsidP="00A62106">
            <w:pPr>
              <w:tabs>
                <w:tab w:val="left" w:pos="540"/>
              </w:tabs>
              <w:spacing w:line="240" w:lineRule="auto"/>
              <w:ind w:left="284" w:hanging="28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09" w:type="dxa"/>
            <w:vAlign w:val="bottom"/>
          </w:tcPr>
          <w:p w14:paraId="7DBB6F7B" w14:textId="77777777" w:rsidR="00A62106" w:rsidRPr="00AC365B" w:rsidRDefault="00A62106" w:rsidP="00A6210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AB0B4A0" w14:textId="77777777" w:rsidR="00A62106" w:rsidRPr="00AC365B" w:rsidRDefault="00A62106" w:rsidP="00A62106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FFFFFF" w:themeColor="background1"/>
            </w:tcBorders>
            <w:vAlign w:val="bottom"/>
          </w:tcPr>
          <w:p w14:paraId="080E2A2E" w14:textId="77777777" w:rsidR="00A62106" w:rsidRPr="00AC365B" w:rsidRDefault="00A62106" w:rsidP="00A62106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274E833" w14:textId="77777777" w:rsidR="00A62106" w:rsidRPr="00AC365B" w:rsidRDefault="00A62106" w:rsidP="00A6210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9FCBCEC" w14:textId="77777777" w:rsidR="00A62106" w:rsidRPr="00AC365B" w:rsidRDefault="00A62106" w:rsidP="00A6210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7" w:type="dxa"/>
            <w:vAlign w:val="bottom"/>
          </w:tcPr>
          <w:p w14:paraId="6FE8A61D" w14:textId="77777777" w:rsidR="00A62106" w:rsidRPr="00AC365B" w:rsidRDefault="00A62106" w:rsidP="00A6210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B399474" w14:textId="77777777" w:rsidR="00A62106" w:rsidRPr="00AC365B" w:rsidRDefault="00A62106" w:rsidP="00A6210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0111F6" w14:textId="0B480274" w:rsidR="00A62106" w:rsidRPr="00AC365B" w:rsidRDefault="00BE31F2" w:rsidP="00A6210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F760B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800</w:t>
            </w:r>
          </w:p>
        </w:tc>
        <w:tc>
          <w:tcPr>
            <w:tcW w:w="178" w:type="dxa"/>
            <w:vAlign w:val="bottom"/>
          </w:tcPr>
          <w:p w14:paraId="731AF2D0" w14:textId="77777777" w:rsidR="00A62106" w:rsidRPr="00AC365B" w:rsidRDefault="00A62106" w:rsidP="00A6210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E21DDB" w14:textId="710DFCBB" w:rsidR="00A62106" w:rsidRPr="00AC365B" w:rsidRDefault="00BE31F2" w:rsidP="00A6210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A62106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800</w:t>
            </w:r>
          </w:p>
        </w:tc>
        <w:tc>
          <w:tcPr>
            <w:tcW w:w="185" w:type="dxa"/>
            <w:vAlign w:val="bottom"/>
          </w:tcPr>
          <w:p w14:paraId="5CA043FB" w14:textId="77777777" w:rsidR="00A62106" w:rsidRPr="00AC365B" w:rsidRDefault="00A62106" w:rsidP="00A6210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5CE3E8" w14:textId="25638329" w:rsidR="00A62106" w:rsidRPr="00AC365B" w:rsidRDefault="00BE31F2" w:rsidP="00A6210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21</w:t>
            </w:r>
            <w:r w:rsidR="00F760BE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092</w:t>
            </w:r>
          </w:p>
        </w:tc>
        <w:tc>
          <w:tcPr>
            <w:tcW w:w="183" w:type="dxa"/>
            <w:vAlign w:val="bottom"/>
          </w:tcPr>
          <w:p w14:paraId="059FE818" w14:textId="77777777" w:rsidR="00A62106" w:rsidRPr="00AC365B" w:rsidRDefault="00A62106" w:rsidP="00A6210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9785A8" w14:textId="502F3AE7" w:rsidR="00A62106" w:rsidRPr="00AC365B" w:rsidRDefault="00BE31F2" w:rsidP="00A6210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21</w:t>
            </w:r>
            <w:r w:rsidR="00A62106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092</w:t>
            </w:r>
          </w:p>
        </w:tc>
        <w:tc>
          <w:tcPr>
            <w:tcW w:w="180" w:type="dxa"/>
            <w:vAlign w:val="bottom"/>
          </w:tcPr>
          <w:p w14:paraId="69EF6CEC" w14:textId="77777777" w:rsidR="00A62106" w:rsidRPr="00AC365B" w:rsidRDefault="00A62106" w:rsidP="00A62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329358" w14:textId="6352BC07" w:rsidR="00A62106" w:rsidRPr="00AC365B" w:rsidRDefault="00F760BE" w:rsidP="00A62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C4B693E" w14:textId="77777777" w:rsidR="00A62106" w:rsidRPr="00AC365B" w:rsidRDefault="00A62106" w:rsidP="00A62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1133EE" w14:textId="77777777" w:rsidR="00A62106" w:rsidRPr="00AC365B" w:rsidRDefault="00A62106" w:rsidP="00A62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365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4A706C8C" w14:textId="008A0A7A" w:rsidR="00046FE8" w:rsidRDefault="00046FE8"/>
    <w:tbl>
      <w:tblPr>
        <w:tblW w:w="14991" w:type="dxa"/>
        <w:tblInd w:w="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99"/>
        <w:gridCol w:w="1620"/>
        <w:gridCol w:w="900"/>
        <w:gridCol w:w="900"/>
        <w:gridCol w:w="810"/>
        <w:gridCol w:w="180"/>
        <w:gridCol w:w="810"/>
        <w:gridCol w:w="180"/>
        <w:gridCol w:w="810"/>
        <w:gridCol w:w="180"/>
        <w:gridCol w:w="90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72"/>
      </w:tblGrid>
      <w:tr w:rsidR="00B95A81" w:rsidRPr="00AC365B" w14:paraId="65EDF137" w14:textId="77777777" w:rsidTr="00B02E2F">
        <w:trPr>
          <w:cantSplit/>
          <w:trHeight w:val="71"/>
          <w:tblHeader/>
        </w:trPr>
        <w:tc>
          <w:tcPr>
            <w:tcW w:w="1699" w:type="dxa"/>
          </w:tcPr>
          <w:p w14:paraId="71651A15" w14:textId="10633EE4" w:rsidR="00B95A81" w:rsidRPr="00AC365B" w:rsidRDefault="00B95A81" w:rsidP="00AE6845">
            <w:pPr>
              <w:pStyle w:val="acctfourfigures"/>
              <w:pageBreakBefore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/>
                <w:sz w:val="28"/>
                <w:szCs w:val="28"/>
                <w:rtl/>
                <w:cs/>
              </w:rPr>
              <w:lastRenderedPageBreak/>
              <w:br w:type="page"/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br w:type="page"/>
            </w:r>
          </w:p>
        </w:tc>
        <w:tc>
          <w:tcPr>
            <w:tcW w:w="1620" w:type="dxa"/>
          </w:tcPr>
          <w:p w14:paraId="6A9493E6" w14:textId="77777777" w:rsidR="00B95A81" w:rsidRPr="00AC365B" w:rsidRDefault="00B95A81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61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672" w:type="dxa"/>
            <w:gridSpan w:val="21"/>
          </w:tcPr>
          <w:p w14:paraId="4EA6894B" w14:textId="4E3BE387" w:rsidR="00B95A81" w:rsidRPr="00AC365B" w:rsidRDefault="00B95A81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61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02E2F" w:rsidRPr="00AC365B" w14:paraId="432D52B3" w14:textId="77777777" w:rsidTr="00184C70">
        <w:trPr>
          <w:cantSplit/>
          <w:trHeight w:val="71"/>
          <w:tblHeader/>
        </w:trPr>
        <w:tc>
          <w:tcPr>
            <w:tcW w:w="1699" w:type="dxa"/>
          </w:tcPr>
          <w:p w14:paraId="744BA531" w14:textId="77777777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</w:tcPr>
          <w:p w14:paraId="0EC87DA0" w14:textId="77777777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14:paraId="150D3D51" w14:textId="5C9B3FF6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1800" w:type="dxa"/>
            <w:gridSpan w:val="3"/>
          </w:tcPr>
          <w:p w14:paraId="37F61149" w14:textId="77777777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601F495" w14:textId="77777777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gridSpan w:val="3"/>
          </w:tcPr>
          <w:p w14:paraId="4410FAE1" w14:textId="77777777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A75623A" w14:textId="77777777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644638C3" w14:textId="77777777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4FC8E0B" w14:textId="77777777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17E229D8" w14:textId="77777777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A6C0208" w14:textId="77777777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62" w:type="dxa"/>
            <w:gridSpan w:val="3"/>
          </w:tcPr>
          <w:p w14:paraId="7C96E071" w14:textId="05EC5560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61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เงินปันผลรับ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สำหรับงวด</w:t>
            </w:r>
          </w:p>
        </w:tc>
      </w:tr>
      <w:tr w:rsidR="00B02E2F" w:rsidRPr="00AC365B" w14:paraId="30A9F6C3" w14:textId="77777777" w:rsidTr="00184C70">
        <w:trPr>
          <w:cantSplit/>
          <w:trHeight w:val="71"/>
          <w:tblHeader/>
        </w:trPr>
        <w:tc>
          <w:tcPr>
            <w:tcW w:w="1699" w:type="dxa"/>
          </w:tcPr>
          <w:p w14:paraId="3CCA7C69" w14:textId="77777777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620" w:type="dxa"/>
          </w:tcPr>
          <w:p w14:paraId="4A5C74B0" w14:textId="7326B410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800" w:type="dxa"/>
            <w:gridSpan w:val="2"/>
          </w:tcPr>
          <w:p w14:paraId="3F13AAC0" w14:textId="05657588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00" w:type="dxa"/>
            <w:gridSpan w:val="3"/>
          </w:tcPr>
          <w:p w14:paraId="708A6316" w14:textId="77777777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08082CF2" w14:textId="77777777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gridSpan w:val="3"/>
          </w:tcPr>
          <w:p w14:paraId="3CB0ED65" w14:textId="77777777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A901F58" w14:textId="77777777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360F6323" w14:textId="77777777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075B0C56" w14:textId="77777777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4AF4F1D2" w14:textId="77777777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ราคาทุน </w:t>
            </w:r>
            <w:r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  <w:r w:rsidRPr="00AC365B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สุทธิ</w:t>
            </w:r>
          </w:p>
        </w:tc>
        <w:tc>
          <w:tcPr>
            <w:tcW w:w="180" w:type="dxa"/>
          </w:tcPr>
          <w:p w14:paraId="31EDD012" w14:textId="77777777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62" w:type="dxa"/>
            <w:gridSpan w:val="3"/>
          </w:tcPr>
          <w:p w14:paraId="0B5400A8" w14:textId="053A4CBC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สามเดือนสิ้นสุดวันที่</w:t>
            </w:r>
          </w:p>
        </w:tc>
      </w:tr>
      <w:tr w:rsidR="00B02E2F" w:rsidRPr="00AC365B" w14:paraId="55FFADBA" w14:textId="77777777" w:rsidTr="00184C70">
        <w:trPr>
          <w:cantSplit/>
          <w:trHeight w:val="71"/>
          <w:tblHeader/>
        </w:trPr>
        <w:tc>
          <w:tcPr>
            <w:tcW w:w="1699" w:type="dxa"/>
          </w:tcPr>
          <w:p w14:paraId="250FB55D" w14:textId="77777777" w:rsidR="00046FE8" w:rsidRPr="00AC365B" w:rsidRDefault="00046FE8" w:rsidP="00046FE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</w:tcPr>
          <w:p w14:paraId="66AD70D9" w14:textId="77777777" w:rsidR="00046FE8" w:rsidRPr="00AC365B" w:rsidRDefault="00046FE8" w:rsidP="00046FE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26CF1A49" w14:textId="11F7E8FD" w:rsidR="00046FE8" w:rsidRPr="00B02E2F" w:rsidRDefault="00BE31F2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</w:pPr>
            <w:r w:rsidRPr="00B02E2F"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  <w:t>31</w:t>
            </w:r>
            <w:r w:rsidR="00046FE8" w:rsidRPr="00B02E2F"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  <w:t xml:space="preserve"> </w:t>
            </w:r>
            <w:r w:rsidR="00046FE8" w:rsidRPr="00B02E2F">
              <w:rPr>
                <w:rFonts w:ascii="Angsana New" w:hAnsi="Angsana New" w:cs="Angsana New"/>
                <w:spacing w:val="-10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900" w:type="dxa"/>
          </w:tcPr>
          <w:p w14:paraId="72303A1C" w14:textId="3C6E9978" w:rsidR="00046FE8" w:rsidRPr="00B02E2F" w:rsidRDefault="00BE31F2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</w:pPr>
            <w:r w:rsidRPr="00B02E2F"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  <w:t>31</w:t>
            </w:r>
            <w:r w:rsidR="00046FE8" w:rsidRPr="00B02E2F">
              <w:rPr>
                <w:rFonts w:ascii="Angsana New" w:hAnsi="Angsana New" w:cs="Angsana New"/>
                <w:spacing w:val="-10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810" w:type="dxa"/>
          </w:tcPr>
          <w:p w14:paraId="3F322AF9" w14:textId="251DF1FE" w:rsidR="00046FE8" w:rsidRPr="00B02E2F" w:rsidRDefault="00BE31F2" w:rsidP="00B02E2F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</w:pPr>
            <w:r w:rsidRPr="00B02E2F"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  <w:t>31</w:t>
            </w:r>
            <w:r w:rsidR="00046FE8" w:rsidRPr="00B02E2F"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  <w:t xml:space="preserve"> </w:t>
            </w:r>
            <w:r w:rsidR="00046FE8" w:rsidRPr="00B02E2F">
              <w:rPr>
                <w:rFonts w:ascii="Angsana New" w:hAnsi="Angsana New" w:cs="Angsana New"/>
                <w:spacing w:val="-10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02A77464" w14:textId="77777777" w:rsidR="00046FE8" w:rsidRPr="00B02E2F" w:rsidRDefault="00046FE8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</w:rPr>
            </w:pPr>
          </w:p>
        </w:tc>
        <w:tc>
          <w:tcPr>
            <w:tcW w:w="810" w:type="dxa"/>
          </w:tcPr>
          <w:p w14:paraId="6D28E350" w14:textId="3463120E" w:rsidR="00046FE8" w:rsidRPr="00B02E2F" w:rsidRDefault="00BE31F2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</w:pPr>
            <w:r w:rsidRPr="00B02E2F"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  <w:t>31</w:t>
            </w:r>
            <w:r w:rsidR="00046FE8" w:rsidRPr="00B02E2F">
              <w:rPr>
                <w:rFonts w:ascii="Angsana New" w:hAnsi="Angsana New" w:cs="Angsana New"/>
                <w:spacing w:val="-10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54A55CBD" w14:textId="77777777" w:rsidR="00046FE8" w:rsidRPr="00B02E2F" w:rsidRDefault="00046FE8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</w:rPr>
            </w:pPr>
          </w:p>
        </w:tc>
        <w:tc>
          <w:tcPr>
            <w:tcW w:w="810" w:type="dxa"/>
          </w:tcPr>
          <w:p w14:paraId="66E3A5FC" w14:textId="08D965A8" w:rsidR="00046FE8" w:rsidRPr="00B02E2F" w:rsidRDefault="00BE31F2" w:rsidP="00B02E2F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</w:pPr>
            <w:r w:rsidRPr="00B02E2F"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  <w:t>31</w:t>
            </w:r>
            <w:r w:rsidR="00046FE8" w:rsidRPr="00B02E2F"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  <w:t xml:space="preserve"> </w:t>
            </w:r>
            <w:r w:rsidR="00046FE8" w:rsidRPr="00B02E2F">
              <w:rPr>
                <w:rFonts w:ascii="Angsana New" w:hAnsi="Angsana New" w:cs="Angsana New"/>
                <w:spacing w:val="-10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4663A0E5" w14:textId="77777777" w:rsidR="00046FE8" w:rsidRPr="00B02E2F" w:rsidRDefault="00046FE8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</w:tcPr>
          <w:p w14:paraId="77203DB1" w14:textId="6976CF53" w:rsidR="00046FE8" w:rsidRPr="00B02E2F" w:rsidRDefault="00BE31F2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</w:pPr>
            <w:r w:rsidRPr="00B02E2F"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  <w:t>31</w:t>
            </w:r>
            <w:r w:rsidR="00046FE8" w:rsidRPr="00B02E2F">
              <w:rPr>
                <w:rFonts w:ascii="Angsana New" w:hAnsi="Angsana New" w:cs="Angsana New"/>
                <w:spacing w:val="-10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2AEB9A9A" w14:textId="77777777" w:rsidR="00046FE8" w:rsidRPr="00B02E2F" w:rsidRDefault="00046FE8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2B96BD9E" w14:textId="171DA358" w:rsidR="00046FE8" w:rsidRPr="00B02E2F" w:rsidRDefault="00BE31F2" w:rsidP="00B02E2F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</w:pPr>
            <w:r w:rsidRPr="00B02E2F"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  <w:t>31</w:t>
            </w:r>
            <w:r w:rsidR="00046FE8" w:rsidRPr="00B02E2F"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  <w:t xml:space="preserve"> </w:t>
            </w:r>
            <w:r w:rsidR="00046FE8" w:rsidRPr="00B02E2F">
              <w:rPr>
                <w:rFonts w:ascii="Angsana New" w:hAnsi="Angsana New" w:cs="Angsana New"/>
                <w:spacing w:val="-10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50F52EAA" w14:textId="77777777" w:rsidR="00046FE8" w:rsidRPr="00B02E2F" w:rsidRDefault="00046FE8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</w:rPr>
            </w:pPr>
          </w:p>
        </w:tc>
        <w:tc>
          <w:tcPr>
            <w:tcW w:w="810" w:type="dxa"/>
          </w:tcPr>
          <w:p w14:paraId="690C088C" w14:textId="08FA9FD9" w:rsidR="00046FE8" w:rsidRPr="00B02E2F" w:rsidRDefault="00BE31F2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</w:pPr>
            <w:r w:rsidRPr="00B02E2F"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  <w:t>31</w:t>
            </w:r>
            <w:r w:rsidR="00046FE8" w:rsidRPr="00B02E2F">
              <w:rPr>
                <w:rFonts w:ascii="Angsana New" w:hAnsi="Angsana New" w:cs="Angsana New"/>
                <w:spacing w:val="-10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0DB0C611" w14:textId="77777777" w:rsidR="00046FE8" w:rsidRPr="00B02E2F" w:rsidRDefault="00046FE8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51AB4088" w14:textId="67101B1E" w:rsidR="00046FE8" w:rsidRPr="00B02E2F" w:rsidRDefault="00BE31F2" w:rsidP="00B02E2F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</w:pPr>
            <w:r w:rsidRPr="00B02E2F"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  <w:t>31</w:t>
            </w:r>
            <w:r w:rsidR="00046FE8" w:rsidRPr="00B02E2F"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  <w:t xml:space="preserve"> </w:t>
            </w:r>
            <w:r w:rsidR="00046FE8" w:rsidRPr="00B02E2F">
              <w:rPr>
                <w:rFonts w:ascii="Angsana New" w:hAnsi="Angsana New" w:cs="Angsana New"/>
                <w:spacing w:val="-10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31D790C0" w14:textId="77777777" w:rsidR="00046FE8" w:rsidRPr="00B02E2F" w:rsidRDefault="00046FE8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</w:rPr>
            </w:pPr>
          </w:p>
        </w:tc>
        <w:tc>
          <w:tcPr>
            <w:tcW w:w="810" w:type="dxa"/>
          </w:tcPr>
          <w:p w14:paraId="35D8EC71" w14:textId="6FED37EB" w:rsidR="00046FE8" w:rsidRPr="00B02E2F" w:rsidRDefault="00BE31F2" w:rsidP="00B02E2F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</w:pPr>
            <w:r w:rsidRPr="00B02E2F"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  <w:t>31</w:t>
            </w:r>
            <w:r w:rsidR="00046FE8" w:rsidRPr="00B02E2F">
              <w:rPr>
                <w:rFonts w:ascii="Angsana New" w:hAnsi="Angsana New" w:cs="Angsana New"/>
                <w:spacing w:val="-10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5DF38AF5" w14:textId="77777777" w:rsidR="00046FE8" w:rsidRPr="00B02E2F" w:rsidRDefault="00046FE8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</w:rPr>
            </w:pPr>
          </w:p>
        </w:tc>
        <w:tc>
          <w:tcPr>
            <w:tcW w:w="810" w:type="dxa"/>
          </w:tcPr>
          <w:p w14:paraId="6326C606" w14:textId="776D276B" w:rsidR="00046FE8" w:rsidRPr="00B02E2F" w:rsidRDefault="00BE31F2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</w:pPr>
            <w:r w:rsidRPr="00B02E2F"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  <w:t>31</w:t>
            </w:r>
            <w:r w:rsidR="00046FE8" w:rsidRPr="00B02E2F"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  <w:t xml:space="preserve"> </w:t>
            </w:r>
            <w:r w:rsidR="00046FE8" w:rsidRPr="00B02E2F">
              <w:rPr>
                <w:rFonts w:ascii="Angsana New" w:hAnsi="Angsana New" w:cs="Angsana New"/>
                <w:spacing w:val="-10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6187B908" w14:textId="77777777" w:rsidR="00046FE8" w:rsidRPr="00B02E2F" w:rsidRDefault="00046FE8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</w:rPr>
            </w:pPr>
          </w:p>
        </w:tc>
        <w:tc>
          <w:tcPr>
            <w:tcW w:w="872" w:type="dxa"/>
          </w:tcPr>
          <w:p w14:paraId="2ED2547B" w14:textId="42E0B540" w:rsidR="00046FE8" w:rsidRPr="00B02E2F" w:rsidRDefault="00335BD4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</w:pPr>
            <w:r w:rsidRPr="00B02E2F"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  <w:t xml:space="preserve">31 </w:t>
            </w:r>
            <w:r w:rsidRPr="00B02E2F">
              <w:rPr>
                <w:rFonts w:ascii="Angsana New" w:hAnsi="Angsana New" w:cs="Angsana New"/>
                <w:spacing w:val="-10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</w:tr>
      <w:tr w:rsidR="00B02E2F" w:rsidRPr="00AC365B" w14:paraId="705E7F14" w14:textId="77777777" w:rsidTr="00184C70">
        <w:trPr>
          <w:cantSplit/>
          <w:trHeight w:val="71"/>
          <w:tblHeader/>
        </w:trPr>
        <w:tc>
          <w:tcPr>
            <w:tcW w:w="1699" w:type="dxa"/>
          </w:tcPr>
          <w:p w14:paraId="036C667E" w14:textId="77777777" w:rsidR="00046FE8" w:rsidRPr="00AC365B" w:rsidRDefault="00046FE8" w:rsidP="00046FE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</w:tcPr>
          <w:p w14:paraId="7C12A1D7" w14:textId="77777777" w:rsidR="00046FE8" w:rsidRPr="00AC365B" w:rsidRDefault="00046FE8" w:rsidP="00046FE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70A4A678" w14:textId="55D00972" w:rsidR="00046FE8" w:rsidRPr="00AC365B" w:rsidRDefault="00BE31F2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900" w:type="dxa"/>
          </w:tcPr>
          <w:p w14:paraId="77933A5C" w14:textId="177D2FFB" w:rsidR="00046FE8" w:rsidRPr="00AC365B" w:rsidRDefault="00BE31F2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810" w:type="dxa"/>
          </w:tcPr>
          <w:p w14:paraId="6632C37F" w14:textId="66189039" w:rsidR="00046FE8" w:rsidRPr="00AC365B" w:rsidRDefault="00BE31F2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4482C484" w14:textId="77777777" w:rsidR="00046FE8" w:rsidRPr="00AC365B" w:rsidRDefault="00046FE8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7B9CC93" w14:textId="5DA26AA3" w:rsidR="00046FE8" w:rsidRPr="00AC365B" w:rsidRDefault="00BE31F2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5DEA0E53" w14:textId="77777777" w:rsidR="00046FE8" w:rsidRPr="00AC365B" w:rsidRDefault="00046FE8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73467B5" w14:textId="05DEEDC0" w:rsidR="00046FE8" w:rsidRPr="00AC365B" w:rsidRDefault="00BE31F2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07B77A0" w14:textId="77777777" w:rsidR="00046FE8" w:rsidRPr="00AC365B" w:rsidRDefault="00046FE8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BA90C1F" w14:textId="23997E34" w:rsidR="00046FE8" w:rsidRPr="00AC365B" w:rsidRDefault="00BE31F2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6F42B050" w14:textId="77777777" w:rsidR="00046FE8" w:rsidRPr="00AC365B" w:rsidRDefault="00046FE8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6C72EFF6" w14:textId="469C1B5C" w:rsidR="00046FE8" w:rsidRPr="00AC365B" w:rsidRDefault="00BE31F2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06C96CC" w14:textId="77777777" w:rsidR="00046FE8" w:rsidRPr="00AC365B" w:rsidRDefault="00046FE8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0E1CF46" w14:textId="3D9BA455" w:rsidR="00046FE8" w:rsidRPr="00AC365B" w:rsidRDefault="00BE31F2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61D98EFD" w14:textId="77777777" w:rsidR="00046FE8" w:rsidRPr="00AC365B" w:rsidRDefault="00046FE8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724F6297" w14:textId="60A9C16A" w:rsidR="00046FE8" w:rsidRPr="00AC365B" w:rsidRDefault="00BE31F2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A861D29" w14:textId="77777777" w:rsidR="00046FE8" w:rsidRPr="00AC365B" w:rsidRDefault="00046FE8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61993B9" w14:textId="7220A704" w:rsidR="00046FE8" w:rsidRPr="00AC365B" w:rsidRDefault="00BE31F2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0E44F448" w14:textId="77777777" w:rsidR="00046FE8" w:rsidRPr="00AC365B" w:rsidRDefault="00046FE8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65C19FE" w14:textId="121A921F" w:rsidR="00046FE8" w:rsidRPr="00AC365B" w:rsidRDefault="00BE31F2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 w:rsidR="00B02E2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165DE2B8" w14:textId="77777777" w:rsidR="00046FE8" w:rsidRPr="00AC365B" w:rsidRDefault="00046FE8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2" w:type="dxa"/>
          </w:tcPr>
          <w:p w14:paraId="2ACF5E39" w14:textId="46D656B4" w:rsidR="00046FE8" w:rsidRPr="00AC365B" w:rsidRDefault="00BE31F2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 w:rsidR="00B02E2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</w:tr>
      <w:tr w:rsidR="00046FE8" w:rsidRPr="00AC365B" w14:paraId="16EA514D" w14:textId="77777777" w:rsidTr="00184C70">
        <w:trPr>
          <w:cantSplit/>
          <w:trHeight w:val="357"/>
        </w:trPr>
        <w:tc>
          <w:tcPr>
            <w:tcW w:w="1699" w:type="dxa"/>
            <w:vAlign w:val="bottom"/>
          </w:tcPr>
          <w:p w14:paraId="743E2251" w14:textId="77777777" w:rsidR="00046FE8" w:rsidRPr="00AC365B" w:rsidRDefault="00046FE8" w:rsidP="00046FE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79E379FF" w14:textId="77777777" w:rsidR="00046FE8" w:rsidRPr="00AC365B" w:rsidRDefault="00046FE8" w:rsidP="00046FE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0EB7679A" w14:textId="71D7ABB7" w:rsidR="00046FE8" w:rsidRPr="00AC365B" w:rsidRDefault="00046FE8" w:rsidP="00046FE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</w:t>
            </w:r>
            <w:r w:rsidRPr="00AC365B"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  <w:t>)</w:t>
            </w:r>
          </w:p>
        </w:tc>
        <w:tc>
          <w:tcPr>
            <w:tcW w:w="9872" w:type="dxa"/>
            <w:gridSpan w:val="19"/>
          </w:tcPr>
          <w:p w14:paraId="2D0E4142" w14:textId="77777777" w:rsidR="00046FE8" w:rsidRPr="00AC365B" w:rsidRDefault="00046FE8" w:rsidP="00046FE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02E2F" w:rsidRPr="00AC365B" w14:paraId="20F3CF37" w14:textId="77777777" w:rsidTr="00184C70">
        <w:trPr>
          <w:cantSplit/>
          <w:trHeight w:val="1089"/>
        </w:trPr>
        <w:tc>
          <w:tcPr>
            <w:tcW w:w="1699" w:type="dxa"/>
          </w:tcPr>
          <w:p w14:paraId="363DC606" w14:textId="5A528F32" w:rsidR="00046FE8" w:rsidRPr="00AC365B" w:rsidRDefault="00046FE8" w:rsidP="00046FE8">
            <w:pPr>
              <w:tabs>
                <w:tab w:val="left" w:pos="540"/>
              </w:tabs>
              <w:spacing w:line="240" w:lineRule="auto"/>
              <w:ind w:left="284" w:hanging="284"/>
              <w:rPr>
                <w:rFonts w:ascii="Angsana New" w:hAnsi="Angsana New"/>
                <w:sz w:val="27"/>
                <w:szCs w:val="27"/>
              </w:rPr>
            </w:pPr>
            <w:r w:rsidRPr="00AC365B">
              <w:rPr>
                <w:rFonts w:ascii="Angsana New" w:hAnsi="Angsana New"/>
                <w:sz w:val="27"/>
                <w:szCs w:val="27"/>
                <w:cs/>
              </w:rPr>
              <w:t xml:space="preserve">บริษัท โยมิอูริ-เนชั่น </w:t>
            </w:r>
            <w:r w:rsidRPr="00AC365B">
              <w:rPr>
                <w:rFonts w:ascii="Angsana New" w:hAnsi="Angsana New"/>
                <w:sz w:val="27"/>
                <w:szCs w:val="27"/>
              </w:rPr>
              <w:br/>
            </w:r>
            <w:r w:rsidRPr="00AC365B">
              <w:rPr>
                <w:rFonts w:ascii="Angsana New" w:hAnsi="Angsana New"/>
                <w:sz w:val="27"/>
                <w:szCs w:val="27"/>
                <w:cs/>
              </w:rPr>
              <w:t>อินฟอร์มเมชั่น</w:t>
            </w:r>
            <w:r w:rsidRPr="00AC365B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AC365B">
              <w:rPr>
                <w:rFonts w:ascii="Angsana New" w:hAnsi="Angsana New"/>
                <w:sz w:val="27"/>
                <w:szCs w:val="27"/>
                <w:cs/>
              </w:rPr>
              <w:t>เซอร์วิส จำกัด</w:t>
            </w:r>
          </w:p>
        </w:tc>
        <w:tc>
          <w:tcPr>
            <w:tcW w:w="1620" w:type="dxa"/>
            <w:vAlign w:val="bottom"/>
          </w:tcPr>
          <w:p w14:paraId="0147AE08" w14:textId="02905CBA" w:rsidR="00046FE8" w:rsidRPr="00AC365B" w:rsidRDefault="00046FE8" w:rsidP="00046FE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AC365B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ตัวแทนขายโฆษณา</w:t>
            </w:r>
          </w:p>
        </w:tc>
        <w:tc>
          <w:tcPr>
            <w:tcW w:w="900" w:type="dxa"/>
            <w:vAlign w:val="bottom"/>
          </w:tcPr>
          <w:p w14:paraId="7AE29FDB" w14:textId="45540596" w:rsidR="00046FE8" w:rsidRPr="00AC365B" w:rsidRDefault="00BE31F2" w:rsidP="00046FE8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</w:t>
            </w:r>
            <w:r w:rsidR="00F760BE">
              <w:rPr>
                <w:rFonts w:ascii="Angsana New" w:hAnsi="Angsana New" w:cs="Angsana New"/>
                <w:sz w:val="28"/>
                <w:szCs w:val="28"/>
                <w:lang w:bidi="th-TH"/>
              </w:rPr>
              <w:t>.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900" w:type="dxa"/>
            <w:vAlign w:val="bottom"/>
          </w:tcPr>
          <w:p w14:paraId="631B7FEE" w14:textId="652195CB" w:rsidR="00046FE8" w:rsidRPr="00AC365B" w:rsidRDefault="00BE31F2" w:rsidP="00046FE8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</w:t>
            </w:r>
            <w:r w:rsidR="00046FE8"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.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810" w:type="dxa"/>
            <w:vAlign w:val="bottom"/>
          </w:tcPr>
          <w:p w14:paraId="3107B28A" w14:textId="77F6821E" w:rsidR="00046FE8" w:rsidRPr="00AC365B" w:rsidRDefault="00BE31F2" w:rsidP="00046FE8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F760B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0F593340" w14:textId="77777777" w:rsidR="00046FE8" w:rsidRPr="00AC365B" w:rsidRDefault="00046FE8" w:rsidP="00046FE8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C0FCCEE" w14:textId="328771C1" w:rsidR="00046FE8" w:rsidRPr="00AC365B" w:rsidRDefault="00BE31F2" w:rsidP="00046FE8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046FE8"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3535A685" w14:textId="77777777" w:rsidR="00046FE8" w:rsidRPr="00AC365B" w:rsidRDefault="00046FE8" w:rsidP="00046FE8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642110F" w14:textId="26A86B4B" w:rsidR="00046FE8" w:rsidRPr="001B5259" w:rsidRDefault="00BE31F2" w:rsidP="00046FE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F760B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800</w:t>
            </w:r>
          </w:p>
        </w:tc>
        <w:tc>
          <w:tcPr>
            <w:tcW w:w="180" w:type="dxa"/>
            <w:vAlign w:val="bottom"/>
          </w:tcPr>
          <w:p w14:paraId="0F955700" w14:textId="77777777" w:rsidR="00046FE8" w:rsidRPr="001B5259" w:rsidRDefault="00046FE8" w:rsidP="00046FE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F3759B6" w14:textId="0B9825A0" w:rsidR="00046FE8" w:rsidRPr="001B5259" w:rsidRDefault="00BE31F2" w:rsidP="00046FE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046FE8" w:rsidRPr="001B5259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800</w:t>
            </w:r>
          </w:p>
        </w:tc>
        <w:tc>
          <w:tcPr>
            <w:tcW w:w="180" w:type="dxa"/>
            <w:vAlign w:val="bottom"/>
          </w:tcPr>
          <w:p w14:paraId="39799C98" w14:textId="77777777" w:rsidR="00046FE8" w:rsidRPr="00AC365B" w:rsidRDefault="00046FE8" w:rsidP="00046FE8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9794844" w14:textId="4BA79390" w:rsidR="00046FE8" w:rsidRPr="00AC365B" w:rsidRDefault="00F760BE" w:rsidP="00046FE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CD61267" w14:textId="77777777" w:rsidR="00046FE8" w:rsidRPr="00AC365B" w:rsidRDefault="00046FE8" w:rsidP="00046FE8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B8CA7A7" w14:textId="77777777" w:rsidR="00046FE8" w:rsidRPr="00AC365B" w:rsidRDefault="00046FE8" w:rsidP="00046FE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E0867EB" w14:textId="77777777" w:rsidR="00046FE8" w:rsidRPr="00AC365B" w:rsidRDefault="00046FE8" w:rsidP="00046FE8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3876955" w14:textId="73691A6A" w:rsidR="00046FE8" w:rsidRPr="001B5259" w:rsidRDefault="00BE31F2" w:rsidP="00046FE8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F760B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800</w:t>
            </w:r>
          </w:p>
        </w:tc>
        <w:tc>
          <w:tcPr>
            <w:tcW w:w="180" w:type="dxa"/>
            <w:vAlign w:val="bottom"/>
          </w:tcPr>
          <w:p w14:paraId="4CE095E1" w14:textId="77777777" w:rsidR="00046FE8" w:rsidRPr="001B5259" w:rsidRDefault="00046FE8" w:rsidP="00046FE8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EE2B4D3" w14:textId="5831CFB9" w:rsidR="00046FE8" w:rsidRPr="001B5259" w:rsidRDefault="00BE31F2" w:rsidP="00046FE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046FE8" w:rsidRPr="001B5259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800</w:t>
            </w:r>
          </w:p>
        </w:tc>
        <w:tc>
          <w:tcPr>
            <w:tcW w:w="180" w:type="dxa"/>
            <w:vAlign w:val="bottom"/>
          </w:tcPr>
          <w:p w14:paraId="3A3FE58F" w14:textId="77777777" w:rsidR="00046FE8" w:rsidRPr="001B5259" w:rsidRDefault="00046FE8" w:rsidP="00046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40566FCC" w14:textId="3E0A2A8F" w:rsidR="00046FE8" w:rsidRPr="00AC365B" w:rsidRDefault="00F760BE" w:rsidP="00046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F0BBE93" w14:textId="77777777" w:rsidR="00046FE8" w:rsidRPr="00AC365B" w:rsidRDefault="00046FE8" w:rsidP="00046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2" w:type="dxa"/>
            <w:vAlign w:val="bottom"/>
          </w:tcPr>
          <w:p w14:paraId="109AE299" w14:textId="77777777" w:rsidR="00046FE8" w:rsidRPr="00AC365B" w:rsidRDefault="00046FE8" w:rsidP="00046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365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02E2F" w:rsidRPr="00AC365B" w14:paraId="738062A2" w14:textId="77777777" w:rsidTr="00184C70">
        <w:trPr>
          <w:cantSplit/>
          <w:trHeight w:val="397"/>
        </w:trPr>
        <w:tc>
          <w:tcPr>
            <w:tcW w:w="1699" w:type="dxa"/>
          </w:tcPr>
          <w:p w14:paraId="44613D55" w14:textId="77777777" w:rsidR="00046FE8" w:rsidRPr="00AC365B" w:rsidRDefault="00046FE8" w:rsidP="00046FE8">
            <w:pPr>
              <w:tabs>
                <w:tab w:val="left" w:pos="540"/>
              </w:tabs>
              <w:spacing w:line="240" w:lineRule="auto"/>
              <w:ind w:left="284" w:hanging="28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54129E5F" w14:textId="77777777" w:rsidR="00046FE8" w:rsidRPr="00AC365B" w:rsidRDefault="00046FE8" w:rsidP="00046FE8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17AC33D" w14:textId="7B324F21" w:rsidR="00046FE8" w:rsidRPr="00AC365B" w:rsidRDefault="00046FE8" w:rsidP="00046FE8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DA0E170" w14:textId="77777777" w:rsidR="00046FE8" w:rsidRPr="00AC365B" w:rsidRDefault="00046FE8" w:rsidP="00046FE8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FF55D34" w14:textId="77777777" w:rsidR="00046FE8" w:rsidRPr="00AC365B" w:rsidRDefault="00046FE8" w:rsidP="00046FE8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30573B9" w14:textId="77777777" w:rsidR="00046FE8" w:rsidRPr="00AC365B" w:rsidRDefault="00046FE8" w:rsidP="00046FE8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3356642" w14:textId="77777777" w:rsidR="00046FE8" w:rsidRPr="00AC365B" w:rsidRDefault="00046FE8" w:rsidP="00046FE8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2A0DAF4" w14:textId="77777777" w:rsidR="00046FE8" w:rsidRPr="00AC365B" w:rsidRDefault="00046FE8" w:rsidP="00046FE8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FC8879" w14:textId="7912F7E9" w:rsidR="00046FE8" w:rsidRPr="00AC365B" w:rsidRDefault="00BE31F2" w:rsidP="00046FE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F760B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800</w:t>
            </w:r>
          </w:p>
        </w:tc>
        <w:tc>
          <w:tcPr>
            <w:tcW w:w="180" w:type="dxa"/>
            <w:vAlign w:val="bottom"/>
          </w:tcPr>
          <w:p w14:paraId="560C6EE2" w14:textId="77777777" w:rsidR="00046FE8" w:rsidRPr="00AC365B" w:rsidRDefault="00046FE8" w:rsidP="00046FE8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06C7A4" w14:textId="6FD2BB8C" w:rsidR="00046FE8" w:rsidRPr="00AC365B" w:rsidRDefault="00BE31F2" w:rsidP="00046FE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046FE8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800</w:t>
            </w:r>
          </w:p>
        </w:tc>
        <w:tc>
          <w:tcPr>
            <w:tcW w:w="180" w:type="dxa"/>
            <w:vAlign w:val="bottom"/>
          </w:tcPr>
          <w:p w14:paraId="3D25BBDD" w14:textId="77777777" w:rsidR="00046FE8" w:rsidRPr="00AC365B" w:rsidRDefault="00046FE8" w:rsidP="00046FE8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A4EC97" w14:textId="76D4C856" w:rsidR="00046FE8" w:rsidRPr="00AC365B" w:rsidRDefault="00F760BE" w:rsidP="00046FE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1155EDB" w14:textId="77777777" w:rsidR="00046FE8" w:rsidRPr="00AC365B" w:rsidRDefault="00046FE8" w:rsidP="00046FE8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E4D718" w14:textId="77777777" w:rsidR="00046FE8" w:rsidRPr="00AC365B" w:rsidRDefault="00046FE8" w:rsidP="00046FE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51C7DE6" w14:textId="77777777" w:rsidR="00046FE8" w:rsidRPr="00AC365B" w:rsidRDefault="00046FE8" w:rsidP="00046FE8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16B3A7" w14:textId="6519718F" w:rsidR="00046FE8" w:rsidRPr="00AC365B" w:rsidRDefault="00BE31F2" w:rsidP="00046FE8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F760B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800</w:t>
            </w:r>
          </w:p>
        </w:tc>
        <w:tc>
          <w:tcPr>
            <w:tcW w:w="180" w:type="dxa"/>
            <w:vAlign w:val="bottom"/>
          </w:tcPr>
          <w:p w14:paraId="7EF6D200" w14:textId="77777777" w:rsidR="00046FE8" w:rsidRPr="00AC365B" w:rsidRDefault="00046FE8" w:rsidP="00046FE8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33D03" w14:textId="06DA4330" w:rsidR="00046FE8" w:rsidRPr="00AC365B" w:rsidRDefault="00BE31F2" w:rsidP="00046FE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046FE8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800</w:t>
            </w:r>
          </w:p>
        </w:tc>
        <w:tc>
          <w:tcPr>
            <w:tcW w:w="180" w:type="dxa"/>
            <w:vAlign w:val="bottom"/>
          </w:tcPr>
          <w:p w14:paraId="71A89565" w14:textId="77777777" w:rsidR="00046FE8" w:rsidRPr="00AC365B" w:rsidRDefault="00046FE8" w:rsidP="00046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7846D0" w14:textId="270F9255" w:rsidR="00046FE8" w:rsidRPr="00AC365B" w:rsidRDefault="00F760BE" w:rsidP="00046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04194F9" w14:textId="77777777" w:rsidR="00046FE8" w:rsidRPr="00AC365B" w:rsidRDefault="00046FE8" w:rsidP="00046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FCCE39" w14:textId="77777777" w:rsidR="00046FE8" w:rsidRPr="00AC365B" w:rsidRDefault="00046FE8" w:rsidP="00046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365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1F54C7BB" w14:textId="77777777" w:rsidR="00C52F47" w:rsidRPr="00AC365B" w:rsidRDefault="00C52F47" w:rsidP="00EA6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4D188A42" w14:textId="1C56788B" w:rsidR="000B3A48" w:rsidRPr="00AC365B" w:rsidRDefault="000B3A48" w:rsidP="003E50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4" w:lineRule="auto"/>
        <w:ind w:left="86"/>
        <w:jc w:val="thaiDistribute"/>
        <w:rPr>
          <w:rFonts w:ascii="Angsana New" w:hAnsi="Angsana New"/>
          <w:sz w:val="30"/>
          <w:szCs w:val="30"/>
          <w:lang w:val="en-GB"/>
        </w:rPr>
      </w:pPr>
      <w:r w:rsidRPr="00AC365B">
        <w:rPr>
          <w:rFonts w:ascii="Angsana New" w:hAnsi="Angsana New"/>
          <w:sz w:val="30"/>
          <w:szCs w:val="30"/>
          <w:cs/>
          <w:lang w:val="en-GB"/>
        </w:rPr>
        <w:t>บริษัทร่วม</w:t>
      </w:r>
      <w:r w:rsidR="001D6DF9">
        <w:rPr>
          <w:rFonts w:ascii="Angsana New" w:hAnsi="Angsana New" w:hint="cs"/>
          <w:sz w:val="30"/>
          <w:szCs w:val="30"/>
          <w:cs/>
          <w:lang w:val="en-GB"/>
        </w:rPr>
        <w:t>ดังกล่าว</w:t>
      </w:r>
      <w:r w:rsidRPr="00AC365B">
        <w:rPr>
          <w:rFonts w:ascii="Angsana New" w:hAnsi="Angsana New"/>
          <w:sz w:val="30"/>
          <w:szCs w:val="30"/>
          <w:cs/>
          <w:lang w:val="en-GB"/>
        </w:rPr>
        <w:t xml:space="preserve">ดำเนินธุรกิจในประเทศไทย 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 </w:t>
      </w:r>
    </w:p>
    <w:p w14:paraId="0A5D2E84" w14:textId="77777777" w:rsidR="003E50B1" w:rsidRPr="00AC365B" w:rsidRDefault="003E50B1" w:rsidP="00805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0"/>
        <w:jc w:val="thaiDistribute"/>
        <w:rPr>
          <w:rFonts w:ascii="Angsana New" w:hAnsi="Angsana New"/>
          <w:sz w:val="8"/>
          <w:szCs w:val="8"/>
          <w:lang w:val="en-GB"/>
        </w:rPr>
      </w:pPr>
    </w:p>
    <w:p w14:paraId="1929C4EE" w14:textId="64AEFBEF" w:rsidR="00C51234" w:rsidRPr="00A24752" w:rsidRDefault="00C51234" w:rsidP="00805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AC365B">
        <w:rPr>
          <w:rFonts w:ascii="Angsana New" w:hAnsi="Angsana New"/>
          <w:sz w:val="30"/>
          <w:szCs w:val="30"/>
          <w:cs/>
          <w:lang w:val="en-GB" w:eastAsia="x-none"/>
        </w:rPr>
        <w:t>บริษัท โยมิอูริ-เนชั่น อินฟอร์มเมชั่น</w:t>
      </w:r>
      <w:r w:rsidRPr="00AC365B"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 w:rsidRPr="00AC365B">
        <w:rPr>
          <w:rFonts w:ascii="Angsana New" w:hAnsi="Angsana New"/>
          <w:sz w:val="30"/>
          <w:szCs w:val="30"/>
          <w:cs/>
          <w:lang w:val="en-GB" w:eastAsia="x-none"/>
        </w:rPr>
        <w:t>เซอร์วิส จำกัด</w:t>
      </w:r>
      <w:r w:rsidRPr="00AC365B"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 w:rsidRPr="00AC365B">
        <w:rPr>
          <w:rFonts w:ascii="Angsana New" w:hAnsi="Angsana New"/>
          <w:sz w:val="30"/>
          <w:szCs w:val="30"/>
          <w:cs/>
          <w:lang w:val="en-GB" w:eastAsia="x-none"/>
        </w:rPr>
        <w:t xml:space="preserve">ได้จดทะเบียนเลิกกิจการเมื่อวันที่ </w:t>
      </w:r>
      <w:r w:rsidR="00BE31F2" w:rsidRPr="00BE31F2">
        <w:rPr>
          <w:rFonts w:ascii="Angsana New" w:hAnsi="Angsana New"/>
          <w:sz w:val="30"/>
          <w:szCs w:val="30"/>
          <w:lang w:eastAsia="x-none"/>
        </w:rPr>
        <w:t>1</w:t>
      </w:r>
      <w:r w:rsidRPr="00AC365B"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 w:rsidRPr="00AC365B">
        <w:rPr>
          <w:rFonts w:ascii="Angsana New" w:hAnsi="Angsana New"/>
          <w:sz w:val="30"/>
          <w:szCs w:val="30"/>
          <w:cs/>
          <w:lang w:val="en-GB" w:eastAsia="x-none"/>
        </w:rPr>
        <w:t xml:space="preserve">พฤศจิกายน </w:t>
      </w:r>
      <w:r w:rsidR="00BE31F2" w:rsidRPr="00BE31F2">
        <w:rPr>
          <w:rFonts w:ascii="Angsana New" w:hAnsi="Angsana New"/>
          <w:sz w:val="30"/>
          <w:szCs w:val="30"/>
          <w:lang w:eastAsia="x-none"/>
        </w:rPr>
        <w:t>2561</w:t>
      </w:r>
      <w:r w:rsidRPr="00AC365B"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 w:rsidRPr="00AC365B">
        <w:rPr>
          <w:rFonts w:ascii="Angsana New" w:hAnsi="Angsana New"/>
          <w:sz w:val="30"/>
          <w:szCs w:val="30"/>
          <w:cs/>
          <w:lang w:val="en-GB" w:eastAsia="x-none"/>
        </w:rPr>
        <w:t>และ</w:t>
      </w:r>
      <w:r w:rsidR="00A24752">
        <w:rPr>
          <w:rFonts w:ascii="Angsana New" w:hAnsi="Angsana New"/>
          <w:sz w:val="30"/>
          <w:szCs w:val="30"/>
          <w:cs/>
          <w:lang w:val="en-GB" w:eastAsia="x-none"/>
        </w:rPr>
        <w:t xml:space="preserve">ชำระบัญชีเสร็จสิ้นแล้วเมื่อวันที่ </w:t>
      </w:r>
      <w:r w:rsidR="00BE31F2" w:rsidRPr="00BE31F2">
        <w:rPr>
          <w:rFonts w:ascii="Angsana New" w:hAnsi="Angsana New"/>
          <w:sz w:val="30"/>
          <w:szCs w:val="30"/>
          <w:lang w:eastAsia="x-none"/>
        </w:rPr>
        <w:t>8</w:t>
      </w:r>
      <w:r w:rsidR="00A24752">
        <w:rPr>
          <w:rFonts w:ascii="Angsana New" w:hAnsi="Angsana New"/>
          <w:sz w:val="30"/>
          <w:szCs w:val="30"/>
          <w:lang w:eastAsia="x-none"/>
        </w:rPr>
        <w:t xml:space="preserve"> </w:t>
      </w:r>
      <w:r w:rsidR="00A24752">
        <w:rPr>
          <w:rFonts w:ascii="Angsana New" w:hAnsi="Angsana New"/>
          <w:sz w:val="30"/>
          <w:szCs w:val="30"/>
          <w:cs/>
          <w:lang w:eastAsia="x-none"/>
        </w:rPr>
        <w:t xml:space="preserve">มิถุนายน </w:t>
      </w:r>
      <w:r w:rsidR="00BE31F2" w:rsidRPr="00BE31F2">
        <w:rPr>
          <w:rFonts w:ascii="Angsana New" w:hAnsi="Angsana New"/>
          <w:sz w:val="30"/>
          <w:szCs w:val="30"/>
          <w:lang w:eastAsia="x-none"/>
        </w:rPr>
        <w:t>2563</w:t>
      </w:r>
      <w:r w:rsidR="001D6DF9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8F67C9">
        <w:rPr>
          <w:rFonts w:ascii="Angsana New" w:hAnsi="Angsana New" w:hint="cs"/>
          <w:sz w:val="30"/>
          <w:szCs w:val="30"/>
          <w:cs/>
          <w:lang w:eastAsia="x-none"/>
        </w:rPr>
        <w:t>ต่อมา</w:t>
      </w:r>
      <w:r w:rsidR="001D6DF9">
        <w:rPr>
          <w:rFonts w:ascii="Angsana New" w:hAnsi="Angsana New" w:hint="cs"/>
          <w:sz w:val="30"/>
          <w:szCs w:val="30"/>
          <w:cs/>
          <w:lang w:eastAsia="x-none"/>
        </w:rPr>
        <w:t xml:space="preserve"> บริษัทได้รับเงินค่าส่วนแบ่</w:t>
      </w:r>
      <w:r w:rsidR="007E6E11">
        <w:rPr>
          <w:rFonts w:ascii="Angsana New" w:hAnsi="Angsana New" w:hint="cs"/>
          <w:sz w:val="30"/>
          <w:szCs w:val="30"/>
          <w:cs/>
          <w:lang w:eastAsia="x-none"/>
        </w:rPr>
        <w:t>งจากการเลิกกิจการ</w:t>
      </w:r>
      <w:r w:rsidR="001D6DF9">
        <w:rPr>
          <w:rFonts w:ascii="Angsana New" w:hAnsi="Angsana New" w:hint="cs"/>
          <w:sz w:val="30"/>
          <w:szCs w:val="30"/>
          <w:cs/>
          <w:lang w:eastAsia="x-none"/>
        </w:rPr>
        <w:t>จำนวน</w:t>
      </w:r>
      <w:r w:rsidR="007E6E11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7E6E11">
        <w:rPr>
          <w:rFonts w:ascii="Angsana New" w:hAnsi="Angsana New"/>
          <w:sz w:val="30"/>
          <w:szCs w:val="30"/>
          <w:lang w:eastAsia="x-none"/>
        </w:rPr>
        <w:t>21</w:t>
      </w:r>
      <w:r w:rsidR="00A6770E">
        <w:rPr>
          <w:rFonts w:ascii="Angsana New" w:hAnsi="Angsana New"/>
          <w:sz w:val="30"/>
          <w:szCs w:val="30"/>
          <w:lang w:eastAsia="x-none"/>
        </w:rPr>
        <w:t>.09</w:t>
      </w:r>
      <w:r w:rsidR="007E6E11">
        <w:rPr>
          <w:rFonts w:ascii="Angsana New" w:hAnsi="Angsana New"/>
          <w:sz w:val="30"/>
          <w:szCs w:val="30"/>
          <w:lang w:eastAsia="x-none"/>
        </w:rPr>
        <w:t xml:space="preserve"> </w:t>
      </w:r>
      <w:r w:rsidR="001D6DF9">
        <w:rPr>
          <w:rFonts w:ascii="Angsana New" w:hAnsi="Angsana New" w:hint="cs"/>
          <w:sz w:val="30"/>
          <w:szCs w:val="30"/>
          <w:cs/>
          <w:lang w:eastAsia="x-none"/>
        </w:rPr>
        <w:t>ล้านบาท</w:t>
      </w:r>
      <w:r w:rsidR="008F67C9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1D6DF9">
        <w:rPr>
          <w:rFonts w:ascii="Angsana New" w:hAnsi="Angsana New" w:hint="cs"/>
          <w:sz w:val="30"/>
          <w:szCs w:val="30"/>
          <w:cs/>
          <w:lang w:eastAsia="x-none"/>
        </w:rPr>
        <w:t xml:space="preserve">ในเดือนพฤษภาคม </w:t>
      </w:r>
      <w:r w:rsidR="001D6DF9">
        <w:rPr>
          <w:rFonts w:ascii="Angsana New" w:hAnsi="Angsana New"/>
          <w:sz w:val="30"/>
          <w:szCs w:val="30"/>
          <w:lang w:eastAsia="x-none"/>
        </w:rPr>
        <w:t>2563</w:t>
      </w:r>
    </w:p>
    <w:p w14:paraId="546C4AEE" w14:textId="3125A625" w:rsidR="009B3313" w:rsidRPr="00AC365B" w:rsidRDefault="009B3313" w:rsidP="00210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56"/>
        </w:tabs>
        <w:spacing w:line="240" w:lineRule="auto"/>
        <w:rPr>
          <w:rFonts w:ascii="Angsana New" w:hAnsi="Angsana New"/>
          <w:sz w:val="30"/>
          <w:szCs w:val="30"/>
          <w:cs/>
          <w:lang w:val="en-GB"/>
        </w:rPr>
        <w:sectPr w:rsidR="009B3313" w:rsidRPr="00AC365B" w:rsidSect="00B75C63">
          <w:footerReference w:type="default" r:id="rId10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15D3233" w14:textId="6947BBDF" w:rsidR="00F60451" w:rsidRPr="00AC365B" w:rsidRDefault="00F60451" w:rsidP="00C1360D">
      <w:pPr>
        <w:pStyle w:val="ListParagraph"/>
        <w:pageBreakBefore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AC365B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62C715AC" w14:textId="77777777" w:rsidR="00046FE8" w:rsidRPr="00046FE8" w:rsidRDefault="00046FE8" w:rsidP="00AA0CD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2"/>
        </w:rPr>
      </w:pPr>
    </w:p>
    <w:p w14:paraId="65D5E8E5" w14:textId="77777777" w:rsidR="00F77D97" w:rsidRPr="00A66317" w:rsidRDefault="00F77D97" w:rsidP="00F77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66317">
        <w:rPr>
          <w:rFonts w:ascii="Angsana New" w:hAnsi="Angsana New"/>
          <w:b/>
          <w:bCs/>
          <w:i/>
          <w:iCs/>
          <w:sz w:val="30"/>
          <w:szCs w:val="30"/>
          <w:cs/>
        </w:rPr>
        <w:t>การลงทุนเพิ่ม</w:t>
      </w:r>
    </w:p>
    <w:p w14:paraId="07059FCF" w14:textId="08D6507B" w:rsidR="00F77D97" w:rsidRDefault="00F77D97" w:rsidP="00F77D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2"/>
        </w:rPr>
      </w:pPr>
    </w:p>
    <w:p w14:paraId="45E8CF91" w14:textId="71D92CED" w:rsidR="00413F73" w:rsidRDefault="00413F73" w:rsidP="00413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ในการประชุมคณะกรรมการของบริษัทย่อยแห่งหนึ่ง (</w:t>
      </w:r>
      <w:r w:rsidRPr="00AC365B">
        <w:rPr>
          <w:rFonts w:ascii="Angsana New" w:hAnsi="Angsana New"/>
          <w:sz w:val="30"/>
          <w:szCs w:val="30"/>
        </w:rPr>
        <w:t>“</w:t>
      </w:r>
      <w:r w:rsidRPr="00AC365B">
        <w:rPr>
          <w:rFonts w:ascii="Angsana New" w:hAnsi="Angsana New"/>
          <w:sz w:val="30"/>
          <w:szCs w:val="30"/>
          <w:cs/>
        </w:rPr>
        <w:t>บริษัท เนชั่น บรอดแคสติ้ง คอร์ปอเรชั่น จำกัด (มหาชน)</w:t>
      </w:r>
      <w:r w:rsidRPr="00AC365B">
        <w:rPr>
          <w:rFonts w:ascii="Angsana New" w:hAnsi="Angsana New"/>
          <w:sz w:val="30"/>
          <w:szCs w:val="30"/>
        </w:rPr>
        <w:t xml:space="preserve">”) </w:t>
      </w:r>
      <w:r w:rsidRPr="00AC365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BE31F2" w:rsidRPr="00BE31F2">
        <w:rPr>
          <w:rFonts w:ascii="Angsana New" w:hAnsi="Angsana New"/>
          <w:sz w:val="30"/>
          <w:szCs w:val="30"/>
        </w:rPr>
        <w:t>4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ตุลาคม </w:t>
      </w:r>
      <w:r w:rsidR="00BE31F2" w:rsidRPr="00BE31F2">
        <w:rPr>
          <w:rFonts w:ascii="Angsana New" w:hAnsi="Angsana New"/>
          <w:sz w:val="30"/>
          <w:szCs w:val="30"/>
        </w:rPr>
        <w:t>2562</w:t>
      </w:r>
      <w:r w:rsidRPr="00AC365B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ที่ประชุมคณะกรรมการของบริษัทย่อยมีมติอนุมัติให้บริษัทย่อยเข้าซื้อหุ้นสามัญเพิ่มทุนที่ออกใหม่ของบริษัท</w:t>
      </w:r>
      <w:r w:rsidR="001D6DF9" w:rsidRPr="001D6DF9">
        <w:rPr>
          <w:rFonts w:ascii="Angsana New" w:hAnsi="Angsana New"/>
          <w:sz w:val="30"/>
          <w:szCs w:val="30"/>
          <w:cs/>
        </w:rPr>
        <w:t xml:space="preserve"> แฮปปี้ โปรดักส์ แอนด์ เซอร์วิส จำกัด</w:t>
      </w:r>
      <w:r w:rsidR="001D6DF9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จำนวน </w:t>
      </w:r>
      <w:r w:rsidR="00BE31F2" w:rsidRPr="00BE31F2">
        <w:rPr>
          <w:rFonts w:ascii="Angsana New" w:hAnsi="Angsana New"/>
          <w:sz w:val="30"/>
          <w:szCs w:val="30"/>
        </w:rPr>
        <w:t>15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ล้านบาท คิดเป็นสัดส่วนร้อยละ </w:t>
      </w:r>
      <w:r w:rsidR="00BE31F2" w:rsidRPr="00BE31F2">
        <w:rPr>
          <w:rFonts w:ascii="Angsana New" w:hAnsi="Angsana New"/>
          <w:sz w:val="30"/>
          <w:szCs w:val="30"/>
        </w:rPr>
        <w:t>50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ของจำนวนหุ้นที่จำหน่ายแล้วทั้งหมด ซึ่งบริษัทย่อยทางอ้อมดังกล่าวได้จดทะเบียนเพิ่มทุนกับกระทรวงพาณิชย์แล้วเสร็จเมื่อวันที่ </w:t>
      </w:r>
      <w:r w:rsidR="00BE31F2" w:rsidRPr="00BE31F2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มกราคม </w:t>
      </w:r>
      <w:r w:rsidR="00BE31F2" w:rsidRPr="00BE31F2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  <w:cs/>
        </w:rPr>
        <w:t xml:space="preserve"> </w:t>
      </w:r>
    </w:p>
    <w:p w14:paraId="339D615B" w14:textId="37ACB135" w:rsidR="00FC157D" w:rsidRDefault="00FC157D" w:rsidP="00413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FC635A5" w14:textId="7DA9321C" w:rsidR="00FC157D" w:rsidRPr="00F77D97" w:rsidRDefault="00FC157D" w:rsidP="00FC1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77D97">
        <w:rPr>
          <w:rFonts w:ascii="Angsana New" w:hAnsi="Angsana New"/>
          <w:sz w:val="30"/>
          <w:szCs w:val="30"/>
          <w:cs/>
        </w:rPr>
        <w:t>ในการประชุม</w:t>
      </w:r>
      <w:r>
        <w:rPr>
          <w:rFonts w:ascii="Angsana New" w:hAnsi="Angsana New" w:hint="cs"/>
          <w:sz w:val="30"/>
          <w:szCs w:val="30"/>
          <w:cs/>
        </w:rPr>
        <w:t>วิสามัญผู้ถือหุ้น</w:t>
      </w:r>
      <w:r w:rsidRPr="00F77D97">
        <w:rPr>
          <w:rFonts w:ascii="Angsana New" w:hAnsi="Angsana New"/>
          <w:sz w:val="30"/>
          <w:szCs w:val="30"/>
          <w:cs/>
        </w:rPr>
        <w:t>ของบริษัทย่อยแห่งหนึ่ง (</w:t>
      </w:r>
      <w:r w:rsidRPr="00F77D97">
        <w:rPr>
          <w:rFonts w:ascii="Angsana New" w:hAnsi="Angsana New"/>
          <w:sz w:val="30"/>
          <w:szCs w:val="30"/>
        </w:rPr>
        <w:t>“</w:t>
      </w:r>
      <w:r w:rsidRPr="00F77D97">
        <w:rPr>
          <w:rFonts w:ascii="Angsana New" w:hAnsi="Angsana New"/>
          <w:sz w:val="30"/>
          <w:szCs w:val="30"/>
          <w:cs/>
        </w:rPr>
        <w:t>บริษัท เนชั่น บรอดแคสติ้ง คอร์ปอเรชั่น จำกัด (มหาชน)</w:t>
      </w:r>
      <w:r w:rsidRPr="00F77D97">
        <w:rPr>
          <w:rFonts w:ascii="Angsana New" w:hAnsi="Angsana New"/>
          <w:sz w:val="30"/>
          <w:szCs w:val="30"/>
        </w:rPr>
        <w:t>”)</w:t>
      </w:r>
      <w:r w:rsidRPr="00F77D97">
        <w:rPr>
          <w:rFonts w:ascii="Angsana New" w:hAnsi="Angsana New"/>
          <w:sz w:val="30"/>
          <w:szCs w:val="30"/>
          <w:cs/>
        </w:rPr>
        <w:t xml:space="preserve"> เมื่อวันที่ </w:t>
      </w:r>
      <w:r>
        <w:rPr>
          <w:rFonts w:ascii="Angsana New" w:hAnsi="Angsana New"/>
          <w:sz w:val="30"/>
          <w:szCs w:val="30"/>
        </w:rPr>
        <w:t>18</w:t>
      </w:r>
      <w:r w:rsidRPr="00F77D9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พฤศจิกายน</w:t>
      </w:r>
      <w:r w:rsidRPr="00F77D97">
        <w:rPr>
          <w:rFonts w:ascii="Angsana New" w:hAnsi="Angsana New"/>
          <w:sz w:val="30"/>
          <w:szCs w:val="30"/>
          <w:cs/>
        </w:rPr>
        <w:t xml:space="preserve"> </w:t>
      </w:r>
      <w:r w:rsidRPr="00BE31F2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  <w:r w:rsidRPr="00F77D9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ผู้ถือหุ้น</w:t>
      </w:r>
      <w:r w:rsidRPr="00F77D97">
        <w:rPr>
          <w:rFonts w:ascii="Angsana New" w:hAnsi="Angsana New"/>
          <w:sz w:val="30"/>
          <w:szCs w:val="30"/>
          <w:cs/>
        </w:rPr>
        <w:t>มีมติอนุมัติ</w:t>
      </w:r>
      <w:r>
        <w:rPr>
          <w:rFonts w:ascii="Angsana New" w:hAnsi="Angsana New" w:hint="cs"/>
          <w:sz w:val="30"/>
          <w:szCs w:val="30"/>
          <w:cs/>
        </w:rPr>
        <w:t>การออกหุ้นวิสามัญของบริษัท</w:t>
      </w:r>
      <w:r w:rsidR="00095223">
        <w:rPr>
          <w:rFonts w:ascii="Angsana New" w:hAnsi="Angsana New" w:hint="cs"/>
          <w:sz w:val="30"/>
          <w:szCs w:val="30"/>
          <w:cs/>
        </w:rPr>
        <w:t>ย่อย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 xml:space="preserve">267,718,405 </w:t>
      </w:r>
      <w:r>
        <w:rPr>
          <w:rFonts w:ascii="Angsana New" w:hAnsi="Angsana New" w:hint="cs"/>
          <w:sz w:val="30"/>
          <w:szCs w:val="30"/>
          <w:cs/>
        </w:rPr>
        <w:t xml:space="preserve">หุ้น </w:t>
      </w:r>
      <w:r w:rsidR="0021549F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ในราคาเสนอขายหุ้นละ </w:t>
      </w:r>
      <w:r>
        <w:rPr>
          <w:rFonts w:ascii="Angsana New" w:hAnsi="Angsana New"/>
          <w:sz w:val="30"/>
          <w:szCs w:val="30"/>
        </w:rPr>
        <w:t xml:space="preserve">0.53 </w:t>
      </w:r>
      <w:r>
        <w:rPr>
          <w:rFonts w:ascii="Angsana New" w:hAnsi="Angsana New" w:hint="cs"/>
          <w:sz w:val="30"/>
          <w:szCs w:val="30"/>
          <w:cs/>
        </w:rPr>
        <w:t xml:space="preserve">บาท </w:t>
      </w:r>
      <w:r w:rsidR="001710DB" w:rsidRPr="001710DB">
        <w:rPr>
          <w:rFonts w:ascii="Angsana New" w:hAnsi="Angsana New" w:hint="cs"/>
          <w:spacing w:val="-6"/>
          <w:sz w:val="30"/>
          <w:szCs w:val="30"/>
          <w:cs/>
        </w:rPr>
        <w:t>ซึ่ง</w:t>
      </w:r>
      <w:r w:rsidR="001710DB" w:rsidRPr="001710DB">
        <w:rPr>
          <w:rFonts w:ascii="Angsana New" w:hAnsi="Angsana New" w:hint="cs"/>
          <w:spacing w:val="-4"/>
          <w:sz w:val="30"/>
          <w:szCs w:val="30"/>
          <w:cs/>
        </w:rPr>
        <w:t xml:space="preserve">บริษัทได้ลงทุนเพิ่มในบริษัทดังกล่าว จำนวน </w:t>
      </w:r>
      <w:r w:rsidR="001710DB" w:rsidRPr="001710DB">
        <w:rPr>
          <w:rFonts w:ascii="Angsana New" w:hAnsi="Angsana New"/>
          <w:spacing w:val="-4"/>
          <w:sz w:val="30"/>
          <w:szCs w:val="30"/>
        </w:rPr>
        <w:t xml:space="preserve">191,276,537 </w:t>
      </w:r>
      <w:r w:rsidR="001710DB" w:rsidRPr="001710DB">
        <w:rPr>
          <w:rFonts w:ascii="Angsana New" w:hAnsi="Angsana New" w:hint="cs"/>
          <w:spacing w:val="-4"/>
          <w:sz w:val="30"/>
          <w:szCs w:val="30"/>
          <w:cs/>
        </w:rPr>
        <w:t>หุ้น ตามสัดส่วน</w:t>
      </w:r>
      <w:r w:rsidR="008F67C9">
        <w:rPr>
          <w:rFonts w:ascii="Angsana New" w:hAnsi="Angsana New"/>
          <w:spacing w:val="-4"/>
          <w:sz w:val="30"/>
          <w:szCs w:val="30"/>
          <w:cs/>
        </w:rPr>
        <w:br/>
      </w:r>
      <w:r w:rsidR="001710DB" w:rsidRPr="001710DB">
        <w:rPr>
          <w:rFonts w:ascii="Angsana New" w:hAnsi="Angsana New" w:hint="cs"/>
          <w:spacing w:val="-4"/>
          <w:sz w:val="30"/>
          <w:szCs w:val="30"/>
          <w:cs/>
        </w:rPr>
        <w:t xml:space="preserve">การถือหุ้นเดิม เป็นจำนวน </w:t>
      </w:r>
      <w:r w:rsidR="001710DB" w:rsidRPr="001710DB">
        <w:rPr>
          <w:rFonts w:ascii="Angsana New" w:hAnsi="Angsana New"/>
          <w:spacing w:val="-4"/>
          <w:sz w:val="30"/>
          <w:szCs w:val="30"/>
        </w:rPr>
        <w:t xml:space="preserve">101.38 </w:t>
      </w:r>
      <w:r w:rsidR="001710DB" w:rsidRPr="001710DB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="008F67C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095223">
        <w:rPr>
          <w:rFonts w:ascii="Angsana New" w:hAnsi="Angsana New" w:hint="cs"/>
          <w:spacing w:val="-4"/>
          <w:sz w:val="30"/>
          <w:szCs w:val="30"/>
          <w:cs/>
        </w:rPr>
        <w:t xml:space="preserve">ในเดือนกุมภาพันธ์ </w:t>
      </w:r>
      <w:r w:rsidR="00095223">
        <w:rPr>
          <w:rFonts w:ascii="Angsana New" w:hAnsi="Angsana New"/>
          <w:spacing w:val="-4"/>
          <w:sz w:val="30"/>
          <w:szCs w:val="30"/>
        </w:rPr>
        <w:t>2563</w:t>
      </w:r>
      <w:r w:rsidR="00095223">
        <w:rPr>
          <w:rFonts w:ascii="Angsana New" w:hAnsi="Angsana New" w:hint="cs"/>
          <w:spacing w:val="-4"/>
          <w:sz w:val="30"/>
          <w:szCs w:val="30"/>
          <w:cs/>
        </w:rPr>
        <w:t xml:space="preserve"> ทั้งนี้</w:t>
      </w:r>
      <w:r w:rsidR="00095223">
        <w:rPr>
          <w:rFonts w:ascii="Angsana New" w:hAnsi="Angsana New" w:hint="cs"/>
          <w:sz w:val="30"/>
          <w:szCs w:val="30"/>
          <w:cs/>
        </w:rPr>
        <w:t xml:space="preserve">บริษัทย่อยได้จดทะเบียนเพิ่มทุนที่ชำระแล้วกับกระทรวงพาณิชย์เมื่อวันที่ </w:t>
      </w:r>
      <w:r w:rsidR="00095223">
        <w:rPr>
          <w:rFonts w:ascii="Angsana New" w:hAnsi="Angsana New"/>
          <w:sz w:val="30"/>
          <w:szCs w:val="30"/>
        </w:rPr>
        <w:t xml:space="preserve">4 </w:t>
      </w:r>
      <w:r w:rsidR="00095223">
        <w:rPr>
          <w:rFonts w:ascii="Angsana New" w:hAnsi="Angsana New" w:hint="cs"/>
          <w:sz w:val="30"/>
          <w:szCs w:val="30"/>
          <w:cs/>
        </w:rPr>
        <w:t>มีนาคม</w:t>
      </w:r>
      <w:r w:rsidR="0021549F">
        <w:rPr>
          <w:rFonts w:ascii="Angsana New" w:hAnsi="Angsana New"/>
          <w:sz w:val="30"/>
          <w:szCs w:val="30"/>
        </w:rPr>
        <w:t xml:space="preserve"> 2563</w:t>
      </w:r>
    </w:p>
    <w:p w14:paraId="19254585" w14:textId="77777777" w:rsidR="00413F73" w:rsidRPr="00FA444C" w:rsidRDefault="00413F73" w:rsidP="00F77D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7DD08530" w14:textId="5EF46A76" w:rsidR="00F77D97" w:rsidRPr="00F77D97" w:rsidRDefault="00F77D97" w:rsidP="001D6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77D97">
        <w:rPr>
          <w:rFonts w:ascii="Angsana New" w:hAnsi="Angsana New"/>
          <w:sz w:val="30"/>
          <w:szCs w:val="30"/>
          <w:cs/>
        </w:rPr>
        <w:t>ในการประชุมคณะกรรมการของบริษัทย่อยแห่งหนึ่ง (</w:t>
      </w:r>
      <w:r w:rsidRPr="00F77D97">
        <w:rPr>
          <w:rFonts w:ascii="Angsana New" w:hAnsi="Angsana New"/>
          <w:sz w:val="30"/>
          <w:szCs w:val="30"/>
        </w:rPr>
        <w:t>“</w:t>
      </w:r>
      <w:r w:rsidRPr="00F77D97">
        <w:rPr>
          <w:rFonts w:ascii="Angsana New" w:hAnsi="Angsana New"/>
          <w:sz w:val="30"/>
          <w:szCs w:val="30"/>
          <w:cs/>
        </w:rPr>
        <w:t>บริษัท เนชั่น บรอดแคสติ้ง คอร์ปอเรชั่น จำกัด (มหาชน)</w:t>
      </w:r>
      <w:r w:rsidRPr="00F77D97">
        <w:rPr>
          <w:rFonts w:ascii="Angsana New" w:hAnsi="Angsana New"/>
          <w:sz w:val="30"/>
          <w:szCs w:val="30"/>
        </w:rPr>
        <w:t>”)</w:t>
      </w:r>
      <w:r w:rsidRPr="00F77D97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BE31F2" w:rsidRPr="00BE31F2">
        <w:rPr>
          <w:rFonts w:ascii="Angsana New" w:hAnsi="Angsana New"/>
          <w:sz w:val="30"/>
          <w:szCs w:val="30"/>
        </w:rPr>
        <w:t>28</w:t>
      </w:r>
      <w:r w:rsidRPr="00F77D97">
        <w:rPr>
          <w:rFonts w:ascii="Angsana New" w:hAnsi="Angsana New"/>
          <w:sz w:val="30"/>
          <w:szCs w:val="30"/>
          <w:cs/>
        </w:rPr>
        <w:t xml:space="preserve"> มกราคม </w:t>
      </w:r>
      <w:r w:rsidR="00BE31F2" w:rsidRPr="00BE31F2">
        <w:rPr>
          <w:rFonts w:ascii="Angsana New" w:hAnsi="Angsana New"/>
          <w:sz w:val="30"/>
          <w:szCs w:val="30"/>
        </w:rPr>
        <w:t>2563</w:t>
      </w:r>
      <w:r w:rsidRPr="00F77D97">
        <w:rPr>
          <w:rFonts w:ascii="Angsana New" w:hAnsi="Angsana New"/>
          <w:sz w:val="30"/>
          <w:szCs w:val="30"/>
          <w:cs/>
        </w:rPr>
        <w:t xml:space="preserve"> คณะกรรมการมีมติอนุมัติให้บริษัทย่อยเข้าลงทุนในหุ้นสามัญเพิ่มทุนที่ออกใหม่ในบริษัท</w:t>
      </w:r>
      <w:r w:rsidR="001D6DF9">
        <w:rPr>
          <w:rFonts w:ascii="Angsana New" w:hAnsi="Angsana New" w:hint="cs"/>
          <w:sz w:val="30"/>
          <w:szCs w:val="30"/>
          <w:cs/>
        </w:rPr>
        <w:t xml:space="preserve"> </w:t>
      </w:r>
      <w:r w:rsidR="001D6DF9" w:rsidRPr="001D6DF9">
        <w:rPr>
          <w:rFonts w:ascii="Angsana New" w:hAnsi="Angsana New"/>
          <w:sz w:val="30"/>
          <w:szCs w:val="30"/>
          <w:cs/>
        </w:rPr>
        <w:t>อะราวด์ เดอะเวิลด์ จำกัด</w:t>
      </w:r>
      <w:r w:rsidR="001D6DF9">
        <w:rPr>
          <w:rFonts w:ascii="Angsana New" w:hAnsi="Angsana New" w:hint="cs"/>
          <w:sz w:val="30"/>
          <w:szCs w:val="30"/>
          <w:cs/>
        </w:rPr>
        <w:t xml:space="preserve"> </w:t>
      </w:r>
      <w:r w:rsidRPr="00F77D97">
        <w:rPr>
          <w:rFonts w:ascii="Angsana New" w:hAnsi="Angsana New"/>
          <w:sz w:val="30"/>
          <w:szCs w:val="30"/>
          <w:cs/>
        </w:rPr>
        <w:t xml:space="preserve">จำนวน </w:t>
      </w:r>
      <w:r w:rsidR="00BE31F2" w:rsidRPr="00BE31F2">
        <w:rPr>
          <w:rFonts w:ascii="Angsana New" w:hAnsi="Angsana New"/>
          <w:sz w:val="30"/>
          <w:szCs w:val="30"/>
        </w:rPr>
        <w:t>2</w:t>
      </w:r>
      <w:r w:rsidRPr="00F77D97">
        <w:rPr>
          <w:rFonts w:ascii="Angsana New" w:hAnsi="Angsana New"/>
          <w:sz w:val="30"/>
          <w:szCs w:val="30"/>
        </w:rPr>
        <w:t>.</w:t>
      </w:r>
      <w:r w:rsidR="00BE31F2" w:rsidRPr="00BE31F2">
        <w:rPr>
          <w:rFonts w:ascii="Angsana New" w:hAnsi="Angsana New"/>
          <w:sz w:val="30"/>
          <w:szCs w:val="30"/>
        </w:rPr>
        <w:t>45</w:t>
      </w:r>
      <w:r w:rsidRPr="00F77D97">
        <w:rPr>
          <w:rFonts w:ascii="Angsana New" w:hAnsi="Angsana New"/>
          <w:sz w:val="30"/>
          <w:szCs w:val="30"/>
          <w:cs/>
        </w:rPr>
        <w:t xml:space="preserve"> ล้านบาท คิดเป็นสัดส่วนร้อยละ </w:t>
      </w:r>
      <w:r w:rsidR="00BE31F2" w:rsidRPr="00BE31F2">
        <w:rPr>
          <w:rFonts w:ascii="Angsana New" w:hAnsi="Angsana New"/>
          <w:sz w:val="30"/>
          <w:szCs w:val="30"/>
        </w:rPr>
        <w:t>49</w:t>
      </w:r>
      <w:r w:rsidRPr="00F77D97">
        <w:rPr>
          <w:rFonts w:ascii="Angsana New" w:hAnsi="Angsana New"/>
          <w:sz w:val="30"/>
          <w:szCs w:val="30"/>
          <w:cs/>
        </w:rPr>
        <w:t xml:space="preserve"> ของทุนจดทะเบียน ทั้งนี้</w:t>
      </w:r>
      <w:r w:rsidR="008F67C9">
        <w:rPr>
          <w:rFonts w:ascii="Angsana New" w:hAnsi="Angsana New"/>
          <w:sz w:val="30"/>
          <w:szCs w:val="30"/>
          <w:cs/>
        </w:rPr>
        <w:br/>
      </w:r>
      <w:r w:rsidRPr="00F77D97">
        <w:rPr>
          <w:rFonts w:ascii="Angsana New" w:hAnsi="Angsana New"/>
          <w:sz w:val="30"/>
          <w:szCs w:val="30"/>
          <w:cs/>
        </w:rPr>
        <w:t xml:space="preserve">กลุ่มบริษัทได้มาซึ่งอำนาจควบคุมในบริษัทย่อยทางอ้อมดังกล่าวเมื่อวันที่ </w:t>
      </w:r>
      <w:r w:rsidR="00BE31F2" w:rsidRPr="00BE31F2">
        <w:rPr>
          <w:rFonts w:ascii="Angsana New" w:hAnsi="Angsana New"/>
          <w:sz w:val="30"/>
          <w:szCs w:val="30"/>
        </w:rPr>
        <w:t>13</w:t>
      </w:r>
      <w:r w:rsidRPr="00F77D97">
        <w:rPr>
          <w:rFonts w:ascii="Angsana New" w:hAnsi="Angsana New"/>
          <w:sz w:val="30"/>
          <w:szCs w:val="30"/>
        </w:rPr>
        <w:t xml:space="preserve"> </w:t>
      </w:r>
      <w:r w:rsidRPr="00F77D97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BE31F2" w:rsidRPr="00BE31F2">
        <w:rPr>
          <w:rFonts w:ascii="Angsana New" w:hAnsi="Angsana New"/>
          <w:sz w:val="30"/>
          <w:szCs w:val="30"/>
        </w:rPr>
        <w:t>2563</w:t>
      </w:r>
    </w:p>
    <w:p w14:paraId="040133C9" w14:textId="77777777" w:rsidR="00B22B3A" w:rsidRDefault="00B22B3A" w:rsidP="00457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FAC0566" w14:textId="0394F17E" w:rsidR="00B22B3A" w:rsidRPr="00AC365B" w:rsidRDefault="00B22B3A" w:rsidP="00457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  <w:sectPr w:rsidR="00B22B3A" w:rsidRPr="00AC365B" w:rsidSect="00B75C63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39E9C90E" w14:textId="4462FD3A" w:rsidR="006D2E58" w:rsidRPr="00AC365B" w:rsidRDefault="006D2E58" w:rsidP="006209FC">
      <w:pPr>
        <w:pStyle w:val="block"/>
        <w:tabs>
          <w:tab w:val="left" w:pos="567"/>
        </w:tabs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AC365B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 xml:space="preserve">เงินลงทุนในบริษัทย่อย ณ วันที่ </w:t>
      </w:r>
      <w:r w:rsidR="00BE31F2" w:rsidRPr="00BE31F2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="004C56BC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4C56BC">
        <w:rPr>
          <w:rFonts w:ascii="Angsana New" w:hAnsi="Angsana New" w:cs="Angsana New"/>
          <w:sz w:val="30"/>
          <w:szCs w:val="30"/>
          <w:cs/>
          <w:lang w:bidi="th-TH"/>
        </w:rPr>
        <w:t xml:space="preserve">มีนาคม </w:t>
      </w:r>
      <w:r w:rsidR="00BE31F2" w:rsidRPr="00BE31F2">
        <w:rPr>
          <w:rFonts w:ascii="Angsana New" w:hAnsi="Angsana New" w:cs="Angsana New"/>
          <w:sz w:val="30"/>
          <w:szCs w:val="30"/>
          <w:lang w:val="en-US" w:bidi="th-TH"/>
        </w:rPr>
        <w:t>2563</w:t>
      </w:r>
      <w:r w:rsidR="004C56B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4C56B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 </w:t>
      </w:r>
      <w:r w:rsidR="00BE31F2" w:rsidRPr="00BE31F2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AC365B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>ธันวาคม</w:t>
      </w:r>
      <w:r w:rsidR="00AF56D4"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BE31F2" w:rsidRPr="00BE31F2">
        <w:rPr>
          <w:rFonts w:ascii="Angsana New" w:hAnsi="Angsana New" w:cs="Angsana New"/>
          <w:sz w:val="30"/>
          <w:szCs w:val="30"/>
          <w:lang w:val="en-US" w:bidi="th-TH"/>
        </w:rPr>
        <w:t>2562</w:t>
      </w:r>
      <w:r w:rsidR="00AF56D4"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>และเงินปันผลรับจากเงินลงทุนสำหรับแต่ละ</w:t>
      </w:r>
      <w:r w:rsidR="00184C7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งวดสามเดือนสิ้นสุดวันที่ </w:t>
      </w:r>
      <w:r w:rsidR="00184C70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="00184C70">
        <w:rPr>
          <w:rFonts w:ascii="Angsana New" w:hAnsi="Angsana New" w:cs="Angsana New" w:hint="cs"/>
          <w:sz w:val="30"/>
          <w:szCs w:val="30"/>
          <w:cs/>
          <w:lang w:val="en-US" w:bidi="th-TH"/>
        </w:rPr>
        <w:t>มีนาคม</w:t>
      </w:r>
      <w:r w:rsidR="00184C70">
        <w:rPr>
          <w:rFonts w:ascii="Angsana New" w:hAnsi="Angsana New" w:cs="Angsana New"/>
          <w:sz w:val="30"/>
          <w:szCs w:val="30"/>
          <w:lang w:val="en-US" w:bidi="th-TH"/>
        </w:rPr>
        <w:t xml:space="preserve"> 2563 </w:t>
      </w:r>
      <w:r w:rsidR="00184C7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 </w:t>
      </w:r>
      <w:r w:rsidR="00184C70">
        <w:rPr>
          <w:rFonts w:ascii="Angsana New" w:hAnsi="Angsana New" w:cs="Angsana New"/>
          <w:sz w:val="30"/>
          <w:szCs w:val="30"/>
          <w:lang w:val="en-US" w:bidi="th-TH"/>
        </w:rPr>
        <w:t>2562</w:t>
      </w:r>
      <w:r w:rsidR="00184C70"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มีดังนี้</w:t>
      </w:r>
    </w:p>
    <w:tbl>
      <w:tblPr>
        <w:tblW w:w="15559" w:type="dxa"/>
        <w:tblInd w:w="-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79"/>
        <w:gridCol w:w="2070"/>
        <w:gridCol w:w="841"/>
        <w:gridCol w:w="810"/>
        <w:gridCol w:w="178"/>
        <w:gridCol w:w="794"/>
        <w:gridCol w:w="798"/>
        <w:gridCol w:w="178"/>
        <w:gridCol w:w="794"/>
        <w:gridCol w:w="178"/>
        <w:gridCol w:w="900"/>
        <w:gridCol w:w="178"/>
        <w:gridCol w:w="922"/>
        <w:gridCol w:w="178"/>
        <w:gridCol w:w="867"/>
        <w:gridCol w:w="178"/>
        <w:gridCol w:w="790"/>
        <w:gridCol w:w="182"/>
        <w:gridCol w:w="794"/>
        <w:gridCol w:w="178"/>
        <w:gridCol w:w="782"/>
        <w:gridCol w:w="180"/>
        <w:gridCol w:w="810"/>
      </w:tblGrid>
      <w:tr w:rsidR="00063FFB" w:rsidRPr="00AC365B" w14:paraId="5B585D76" w14:textId="77777777" w:rsidTr="00AD2F52">
        <w:trPr>
          <w:tblHeader/>
        </w:trPr>
        <w:tc>
          <w:tcPr>
            <w:tcW w:w="4049" w:type="dxa"/>
            <w:gridSpan w:val="2"/>
          </w:tcPr>
          <w:p w14:paraId="19C72D9C" w14:textId="72520FEF" w:rsidR="00063FFB" w:rsidRPr="00AC365B" w:rsidRDefault="00063FFB" w:rsidP="006209FC">
            <w:pPr>
              <w:pStyle w:val="acctmergecolhdg"/>
              <w:tabs>
                <w:tab w:val="left" w:pos="540"/>
              </w:tabs>
              <w:spacing w:line="240" w:lineRule="auto"/>
              <w:ind w:left="11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10" w:type="dxa"/>
            <w:gridSpan w:val="21"/>
          </w:tcPr>
          <w:p w14:paraId="3249FC14" w14:textId="513A3F15" w:rsidR="00063FFB" w:rsidRPr="00AC365B" w:rsidRDefault="00063FFB" w:rsidP="006209FC">
            <w:pPr>
              <w:pStyle w:val="acctmergecolhdg"/>
              <w:tabs>
                <w:tab w:val="left" w:pos="540"/>
              </w:tabs>
              <w:spacing w:line="240" w:lineRule="auto"/>
              <w:ind w:left="11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AC365B">
              <w:rPr>
                <w:rFonts w:ascii="Angsana New" w:hAnsi="Angsana New" w:cs="Angsana New"/>
                <w:b w:val="0"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84C70" w:rsidRPr="00AC365B" w14:paraId="71CE1CF2" w14:textId="77777777" w:rsidTr="00E64F11">
        <w:trPr>
          <w:tblHeader/>
        </w:trPr>
        <w:tc>
          <w:tcPr>
            <w:tcW w:w="1979" w:type="dxa"/>
            <w:vAlign w:val="bottom"/>
          </w:tcPr>
          <w:p w14:paraId="18DCB372" w14:textId="77777777" w:rsidR="00184C70" w:rsidRPr="00AC365B" w:rsidRDefault="00184C70" w:rsidP="00184C7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2070" w:type="dxa"/>
            <w:vAlign w:val="bottom"/>
          </w:tcPr>
          <w:p w14:paraId="65DCCA31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51" w:type="dxa"/>
            <w:gridSpan w:val="2"/>
            <w:vAlign w:val="bottom"/>
          </w:tcPr>
          <w:p w14:paraId="6245B954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27E3AB33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592" w:type="dxa"/>
            <w:gridSpan w:val="2"/>
            <w:vAlign w:val="bottom"/>
          </w:tcPr>
          <w:p w14:paraId="642B9BA4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77FED3CB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872" w:type="dxa"/>
            <w:gridSpan w:val="3"/>
            <w:vAlign w:val="bottom"/>
          </w:tcPr>
          <w:p w14:paraId="060FFE32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E9789EC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967" w:type="dxa"/>
            <w:gridSpan w:val="3"/>
            <w:vAlign w:val="bottom"/>
          </w:tcPr>
          <w:p w14:paraId="069300B3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08E7DF6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766" w:type="dxa"/>
            <w:gridSpan w:val="3"/>
            <w:vAlign w:val="bottom"/>
          </w:tcPr>
          <w:p w14:paraId="05832348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2ED3DA0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772" w:type="dxa"/>
            <w:gridSpan w:val="3"/>
          </w:tcPr>
          <w:p w14:paraId="3261ED01" w14:textId="3107065B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  <w:r w:rsidRPr="00184C70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เงินปันผลรับ</w:t>
            </w:r>
            <w:r w:rsidRPr="00184C70">
              <w:rPr>
                <w:rFonts w:ascii="Angsana New" w:hAnsi="Angsana New" w:cs="Angsana New" w:hint="cs"/>
                <w:b w:val="0"/>
                <w:color w:val="000000"/>
                <w:sz w:val="24"/>
                <w:szCs w:val="24"/>
                <w:cs/>
                <w:lang w:bidi="th-TH"/>
              </w:rPr>
              <w:t>สำหรับงวด</w:t>
            </w:r>
          </w:p>
        </w:tc>
      </w:tr>
      <w:tr w:rsidR="00184C70" w:rsidRPr="00AC365B" w14:paraId="5277F1F6" w14:textId="77777777" w:rsidTr="00E64F11">
        <w:trPr>
          <w:tblHeader/>
        </w:trPr>
        <w:tc>
          <w:tcPr>
            <w:tcW w:w="1979" w:type="dxa"/>
            <w:vAlign w:val="bottom"/>
          </w:tcPr>
          <w:p w14:paraId="68065BAB" w14:textId="77777777" w:rsidR="00184C70" w:rsidRPr="00AC365B" w:rsidRDefault="00184C70" w:rsidP="00184C7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2070" w:type="dxa"/>
            <w:vAlign w:val="bottom"/>
          </w:tcPr>
          <w:p w14:paraId="56F7AD39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AC365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651" w:type="dxa"/>
            <w:gridSpan w:val="2"/>
            <w:vAlign w:val="bottom"/>
          </w:tcPr>
          <w:p w14:paraId="76BD5871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AC365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14:paraId="58F6E71A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592" w:type="dxa"/>
            <w:gridSpan w:val="2"/>
            <w:vAlign w:val="bottom"/>
          </w:tcPr>
          <w:p w14:paraId="130CBA9F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AC365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6A6027FF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872" w:type="dxa"/>
            <w:gridSpan w:val="3"/>
            <w:vAlign w:val="bottom"/>
          </w:tcPr>
          <w:p w14:paraId="05EB515C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AC365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14:paraId="2F9CE33B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967" w:type="dxa"/>
            <w:gridSpan w:val="3"/>
            <w:vAlign w:val="bottom"/>
          </w:tcPr>
          <w:p w14:paraId="30C619BD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AC365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14:paraId="3AD63031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766" w:type="dxa"/>
            <w:gridSpan w:val="3"/>
            <w:vAlign w:val="bottom"/>
          </w:tcPr>
          <w:p w14:paraId="46039B0C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AC365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  <w:r w:rsidRPr="00AC365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bidi="th-TH"/>
              </w:rPr>
              <w:t xml:space="preserve"> </w:t>
            </w:r>
            <w:r w:rsidRPr="00AC365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val="en-US" w:bidi="th-TH"/>
              </w:rPr>
              <w:t>-</w:t>
            </w:r>
            <w:r w:rsidRPr="00AC365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Pr="00AC365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78" w:type="dxa"/>
            <w:vAlign w:val="bottom"/>
          </w:tcPr>
          <w:p w14:paraId="135FEDA2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772" w:type="dxa"/>
            <w:gridSpan w:val="3"/>
          </w:tcPr>
          <w:p w14:paraId="622C2442" w14:textId="0622F987" w:rsidR="00184C70" w:rsidRPr="00184C70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  <w:r w:rsidRPr="00184C70">
              <w:rPr>
                <w:rFonts w:ascii="Angsana New" w:hAnsi="Angsana New" w:cs="Angsana New" w:hint="cs"/>
                <w:b w:val="0"/>
                <w:color w:val="000000"/>
                <w:sz w:val="24"/>
                <w:szCs w:val="24"/>
                <w:cs/>
                <w:lang w:bidi="th-TH"/>
              </w:rPr>
              <w:t>สามเดือนสิ้นสุดวันที่</w:t>
            </w:r>
          </w:p>
        </w:tc>
      </w:tr>
      <w:tr w:rsidR="004C56BC" w:rsidRPr="005428D7" w14:paraId="7C21911C" w14:textId="77777777" w:rsidTr="00AD2F52">
        <w:trPr>
          <w:trHeight w:val="270"/>
          <w:tblHeader/>
        </w:trPr>
        <w:tc>
          <w:tcPr>
            <w:tcW w:w="1979" w:type="dxa"/>
          </w:tcPr>
          <w:p w14:paraId="014D621E" w14:textId="77777777" w:rsidR="004C56BC" w:rsidRPr="00AC365B" w:rsidRDefault="004C56BC" w:rsidP="004C56B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</w:tcPr>
          <w:p w14:paraId="10B9C64F" w14:textId="77777777" w:rsidR="004C56BC" w:rsidRPr="00AC365B" w:rsidRDefault="004C56BC" w:rsidP="004C56BC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</w:tcPr>
          <w:p w14:paraId="69755B53" w14:textId="77777777" w:rsidR="001D6DF9" w:rsidRDefault="00BE31F2" w:rsidP="005428D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DF9">
              <w:rPr>
                <w:rFonts w:ascii="Angsana New" w:hAnsi="Angsana New"/>
                <w:sz w:val="24"/>
                <w:szCs w:val="24"/>
              </w:rPr>
              <w:t>31</w:t>
            </w:r>
            <w:r w:rsidR="004C56BC" w:rsidRPr="001D6DF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  <w:p w14:paraId="41F97B06" w14:textId="0DB8111E" w:rsidR="004C56BC" w:rsidRPr="001D6DF9" w:rsidRDefault="004C56BC" w:rsidP="005428D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DF9">
              <w:rPr>
                <w:rFonts w:ascii="Angsana New" w:hAnsi="Angsana New"/>
                <w:sz w:val="24"/>
                <w:szCs w:val="24"/>
                <w:cs/>
              </w:rPr>
              <w:t>มีนาคม</w:t>
            </w:r>
          </w:p>
        </w:tc>
        <w:tc>
          <w:tcPr>
            <w:tcW w:w="810" w:type="dxa"/>
          </w:tcPr>
          <w:p w14:paraId="1AF16E9C" w14:textId="65BBB566" w:rsidR="004C56BC" w:rsidRPr="001D6DF9" w:rsidRDefault="00BE31F2" w:rsidP="004C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6DF9">
              <w:rPr>
                <w:rFonts w:ascii="Angsana New" w:hAnsi="Angsana New"/>
                <w:sz w:val="24"/>
                <w:szCs w:val="24"/>
              </w:rPr>
              <w:t>31</w:t>
            </w:r>
            <w:r w:rsidR="004C56BC" w:rsidRPr="001D6DF9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78" w:type="dxa"/>
          </w:tcPr>
          <w:p w14:paraId="3B2D152A" w14:textId="77777777" w:rsidR="004C56BC" w:rsidRPr="001D6DF9" w:rsidRDefault="004C56BC" w:rsidP="004C56B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4B91B277" w14:textId="30AB6632" w:rsidR="004C56BC" w:rsidRPr="001D6DF9" w:rsidRDefault="00BE31F2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DF9">
              <w:rPr>
                <w:rFonts w:ascii="Angsana New" w:hAnsi="Angsana New"/>
                <w:sz w:val="24"/>
                <w:szCs w:val="24"/>
              </w:rPr>
              <w:t>31</w:t>
            </w:r>
            <w:r w:rsidR="004C56BC" w:rsidRPr="001D6DF9">
              <w:rPr>
                <w:rFonts w:ascii="Angsana New" w:hAnsi="Angsana New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798" w:type="dxa"/>
          </w:tcPr>
          <w:p w14:paraId="2F7860A3" w14:textId="52593AEA" w:rsidR="004C56BC" w:rsidRPr="001D6DF9" w:rsidRDefault="00BE31F2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DF9">
              <w:rPr>
                <w:rFonts w:ascii="Angsana New" w:hAnsi="Angsana New"/>
                <w:sz w:val="24"/>
                <w:szCs w:val="24"/>
              </w:rPr>
              <w:t>31</w:t>
            </w:r>
            <w:r w:rsidR="004C56BC" w:rsidRPr="001D6DF9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78" w:type="dxa"/>
          </w:tcPr>
          <w:p w14:paraId="38202C26" w14:textId="77777777" w:rsidR="004C56BC" w:rsidRPr="001D6DF9" w:rsidRDefault="004C56BC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454A8CF7" w14:textId="64C1F30E" w:rsidR="004C56BC" w:rsidRPr="001D6DF9" w:rsidRDefault="00BE31F2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DF9">
              <w:rPr>
                <w:rFonts w:ascii="Angsana New" w:hAnsi="Angsana New"/>
                <w:sz w:val="24"/>
                <w:szCs w:val="24"/>
              </w:rPr>
              <w:t>31</w:t>
            </w:r>
            <w:r w:rsidR="004C56BC" w:rsidRPr="001D6DF9">
              <w:rPr>
                <w:rFonts w:ascii="Angsana New" w:hAnsi="Angsana New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78" w:type="dxa"/>
          </w:tcPr>
          <w:p w14:paraId="580EAD6E" w14:textId="77777777" w:rsidR="004C56BC" w:rsidRPr="001D6DF9" w:rsidRDefault="004C56BC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6203CA9" w14:textId="457799E2" w:rsidR="004C56BC" w:rsidRPr="001D6DF9" w:rsidRDefault="00BE31F2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DF9">
              <w:rPr>
                <w:rFonts w:ascii="Angsana New" w:hAnsi="Angsana New"/>
                <w:sz w:val="24"/>
                <w:szCs w:val="24"/>
              </w:rPr>
              <w:t>31</w:t>
            </w:r>
            <w:r w:rsidR="004C56BC" w:rsidRPr="001D6DF9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78" w:type="dxa"/>
          </w:tcPr>
          <w:p w14:paraId="5DC40838" w14:textId="77777777" w:rsidR="004C56BC" w:rsidRPr="001D6DF9" w:rsidRDefault="004C56BC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</w:tcPr>
          <w:p w14:paraId="102BF928" w14:textId="77777777" w:rsidR="001D6DF9" w:rsidRDefault="00BE31F2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DF9">
              <w:rPr>
                <w:rFonts w:ascii="Angsana New" w:hAnsi="Angsana New"/>
                <w:sz w:val="24"/>
                <w:szCs w:val="24"/>
              </w:rPr>
              <w:t>31</w:t>
            </w:r>
            <w:r w:rsidR="004C56BC" w:rsidRPr="001D6DF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  <w:p w14:paraId="447C2A9B" w14:textId="563D7E88" w:rsidR="004C56BC" w:rsidRPr="001D6DF9" w:rsidRDefault="004C56BC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DF9">
              <w:rPr>
                <w:rFonts w:ascii="Angsana New" w:hAnsi="Angsana New"/>
                <w:sz w:val="24"/>
                <w:szCs w:val="24"/>
                <w:cs/>
              </w:rPr>
              <w:t>มีนาคม</w:t>
            </w:r>
          </w:p>
        </w:tc>
        <w:tc>
          <w:tcPr>
            <w:tcW w:w="178" w:type="dxa"/>
          </w:tcPr>
          <w:p w14:paraId="6A7B431D" w14:textId="77777777" w:rsidR="004C56BC" w:rsidRPr="001D6DF9" w:rsidRDefault="004C56BC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15CAA254" w14:textId="410E6C0D" w:rsidR="004C56BC" w:rsidRPr="001D6DF9" w:rsidRDefault="00BE31F2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DF9">
              <w:rPr>
                <w:rFonts w:ascii="Angsana New" w:hAnsi="Angsana New"/>
                <w:sz w:val="24"/>
                <w:szCs w:val="24"/>
              </w:rPr>
              <w:t>31</w:t>
            </w:r>
            <w:r w:rsidR="004C56BC" w:rsidRPr="001D6DF9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78" w:type="dxa"/>
          </w:tcPr>
          <w:p w14:paraId="19C22E7C" w14:textId="77777777" w:rsidR="004C56BC" w:rsidRPr="001D6DF9" w:rsidRDefault="004C56BC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497E06D7" w14:textId="6DC865C7" w:rsidR="004C56BC" w:rsidRPr="001D6DF9" w:rsidRDefault="00BE31F2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DF9">
              <w:rPr>
                <w:rFonts w:ascii="Angsana New" w:hAnsi="Angsana New"/>
                <w:sz w:val="24"/>
                <w:szCs w:val="24"/>
              </w:rPr>
              <w:t>31</w:t>
            </w:r>
            <w:r w:rsidR="004C56BC" w:rsidRPr="001D6DF9">
              <w:rPr>
                <w:rFonts w:ascii="Angsana New" w:hAnsi="Angsana New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82" w:type="dxa"/>
          </w:tcPr>
          <w:p w14:paraId="02D93E00" w14:textId="77777777" w:rsidR="004C56BC" w:rsidRPr="001D6DF9" w:rsidRDefault="004C56BC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632C3BF2" w14:textId="5358412D" w:rsidR="004C56BC" w:rsidRPr="001D6DF9" w:rsidRDefault="00BE31F2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DF9">
              <w:rPr>
                <w:rFonts w:ascii="Angsana New" w:hAnsi="Angsana New"/>
                <w:sz w:val="24"/>
                <w:szCs w:val="24"/>
              </w:rPr>
              <w:t>31</w:t>
            </w:r>
            <w:r w:rsidR="004C56BC" w:rsidRPr="001D6DF9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78" w:type="dxa"/>
          </w:tcPr>
          <w:p w14:paraId="3304AABA" w14:textId="77777777" w:rsidR="004C56BC" w:rsidRPr="001D6DF9" w:rsidRDefault="004C56BC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2" w:type="dxa"/>
          </w:tcPr>
          <w:p w14:paraId="55167D0F" w14:textId="7517F56B" w:rsidR="004C56BC" w:rsidRPr="001D6DF9" w:rsidRDefault="00BE31F2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DF9">
              <w:rPr>
                <w:rFonts w:ascii="Angsana New" w:hAnsi="Angsana New"/>
                <w:sz w:val="24"/>
                <w:szCs w:val="24"/>
              </w:rPr>
              <w:t>31</w:t>
            </w:r>
            <w:r w:rsidR="004C56BC" w:rsidRPr="001D6DF9">
              <w:rPr>
                <w:rFonts w:ascii="Angsana New" w:hAnsi="Angsana New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80" w:type="dxa"/>
          </w:tcPr>
          <w:p w14:paraId="5AC879F8" w14:textId="77777777" w:rsidR="004C56BC" w:rsidRPr="001D6DF9" w:rsidRDefault="004C56BC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7FC10E9" w14:textId="5715E080" w:rsidR="004C56BC" w:rsidRPr="001D6DF9" w:rsidRDefault="00BE31F2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DF9">
              <w:rPr>
                <w:rFonts w:ascii="Angsana New" w:hAnsi="Angsana New"/>
                <w:sz w:val="24"/>
                <w:szCs w:val="24"/>
              </w:rPr>
              <w:t>31</w:t>
            </w:r>
            <w:r w:rsidR="004C56BC" w:rsidRPr="001D6DF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3D02B6" w:rsidRPr="001D6DF9"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</w:tr>
      <w:tr w:rsidR="004C56BC" w:rsidRPr="00AC365B" w14:paraId="6D3F1713" w14:textId="77777777" w:rsidTr="00AD2F52">
        <w:trPr>
          <w:trHeight w:val="270"/>
          <w:tblHeader/>
        </w:trPr>
        <w:tc>
          <w:tcPr>
            <w:tcW w:w="1979" w:type="dxa"/>
          </w:tcPr>
          <w:p w14:paraId="5E8A391E" w14:textId="77777777" w:rsidR="004C56BC" w:rsidRPr="00AC365B" w:rsidRDefault="004C56BC" w:rsidP="004C56B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</w:tcPr>
          <w:p w14:paraId="77BE0A10" w14:textId="77777777" w:rsidR="004C56BC" w:rsidRPr="00AC365B" w:rsidRDefault="004C56BC" w:rsidP="004C56BC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</w:tcPr>
          <w:p w14:paraId="509503AB" w14:textId="6A5BB664" w:rsidR="004C56BC" w:rsidRPr="00AC365B" w:rsidRDefault="00BE31F2" w:rsidP="004C56B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E31F2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810" w:type="dxa"/>
          </w:tcPr>
          <w:p w14:paraId="7FBA9AB2" w14:textId="1D12352F" w:rsidR="004C56BC" w:rsidRPr="00AC365B" w:rsidRDefault="00BE31F2" w:rsidP="004C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E31F2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78" w:type="dxa"/>
          </w:tcPr>
          <w:p w14:paraId="34CDAE3A" w14:textId="77777777" w:rsidR="004C56BC" w:rsidRPr="00AC365B" w:rsidRDefault="004C56BC" w:rsidP="004C56B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51A1C1CF" w14:textId="2FB20D1A" w:rsidR="004C56BC" w:rsidRPr="00AC365B" w:rsidRDefault="00BE31F2" w:rsidP="004C56B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E31F2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798" w:type="dxa"/>
          </w:tcPr>
          <w:p w14:paraId="4594FAC4" w14:textId="041AAF25" w:rsidR="004C56BC" w:rsidRPr="00AC365B" w:rsidRDefault="00BE31F2" w:rsidP="004C56B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E31F2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78" w:type="dxa"/>
          </w:tcPr>
          <w:p w14:paraId="7F64FF80" w14:textId="77777777" w:rsidR="004C56BC" w:rsidRPr="00AC365B" w:rsidRDefault="004C56BC" w:rsidP="004C56B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60AACA95" w14:textId="2569DC2E" w:rsidR="004C56BC" w:rsidRPr="00AC365B" w:rsidRDefault="00BE31F2" w:rsidP="004C56B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E31F2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78" w:type="dxa"/>
          </w:tcPr>
          <w:p w14:paraId="132AA45A" w14:textId="77777777" w:rsidR="004C56BC" w:rsidRPr="00AC365B" w:rsidRDefault="004C56BC" w:rsidP="004C56B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5EFCB96" w14:textId="083195BF" w:rsidR="004C56BC" w:rsidRPr="00AC365B" w:rsidRDefault="00BE31F2" w:rsidP="004C56B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E31F2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78" w:type="dxa"/>
          </w:tcPr>
          <w:p w14:paraId="3B6230DB" w14:textId="77777777" w:rsidR="004C56BC" w:rsidRPr="00AC365B" w:rsidRDefault="004C56BC" w:rsidP="004C56B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</w:tcPr>
          <w:p w14:paraId="40F90299" w14:textId="51DE24DA" w:rsidR="004C56BC" w:rsidRPr="00AC365B" w:rsidRDefault="00BE31F2" w:rsidP="004C56B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E31F2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78" w:type="dxa"/>
          </w:tcPr>
          <w:p w14:paraId="2BE57489" w14:textId="77777777" w:rsidR="004C56BC" w:rsidRPr="00AC365B" w:rsidRDefault="004C56BC" w:rsidP="004C56B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1CB47427" w14:textId="600EC30B" w:rsidR="004C56BC" w:rsidRPr="00AC365B" w:rsidRDefault="00BE31F2" w:rsidP="004C56B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E31F2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78" w:type="dxa"/>
          </w:tcPr>
          <w:p w14:paraId="51D8C17A" w14:textId="77777777" w:rsidR="004C56BC" w:rsidRPr="00AC365B" w:rsidRDefault="004C56BC" w:rsidP="004C56B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03833FD6" w14:textId="681ABBE8" w:rsidR="004C56BC" w:rsidRPr="00AC365B" w:rsidRDefault="00BE31F2" w:rsidP="004C56B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E31F2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82" w:type="dxa"/>
          </w:tcPr>
          <w:p w14:paraId="5D34B867" w14:textId="77777777" w:rsidR="004C56BC" w:rsidRPr="00AC365B" w:rsidRDefault="004C56BC" w:rsidP="004C56B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4A932215" w14:textId="0FABF896" w:rsidR="004C56BC" w:rsidRPr="00AC365B" w:rsidRDefault="00BE31F2" w:rsidP="004C56B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E31F2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78" w:type="dxa"/>
          </w:tcPr>
          <w:p w14:paraId="098F513B" w14:textId="77777777" w:rsidR="004C56BC" w:rsidRPr="00AC365B" w:rsidRDefault="004C56BC" w:rsidP="004C56B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2" w:type="dxa"/>
          </w:tcPr>
          <w:p w14:paraId="5A2BF07D" w14:textId="7BD64BFC" w:rsidR="004C56BC" w:rsidRPr="00AC365B" w:rsidRDefault="00BE31F2" w:rsidP="004C56B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E31F2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80" w:type="dxa"/>
          </w:tcPr>
          <w:p w14:paraId="62B5E41E" w14:textId="77777777" w:rsidR="004C56BC" w:rsidRPr="00AC365B" w:rsidRDefault="004C56BC" w:rsidP="004C56B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6FD44A3" w14:textId="6D263ABC" w:rsidR="004C56BC" w:rsidRPr="00AC365B" w:rsidRDefault="00BE31F2" w:rsidP="004C56B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E31F2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4C56BC" w:rsidRPr="00AC365B" w14:paraId="3892CC28" w14:textId="77777777" w:rsidTr="00AD2F52">
        <w:trPr>
          <w:trHeight w:val="270"/>
          <w:tblHeader/>
        </w:trPr>
        <w:tc>
          <w:tcPr>
            <w:tcW w:w="1979" w:type="dxa"/>
          </w:tcPr>
          <w:p w14:paraId="28652977" w14:textId="77777777" w:rsidR="004C56BC" w:rsidRPr="00AC365B" w:rsidRDefault="004C56BC" w:rsidP="004C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70" w:type="dxa"/>
          </w:tcPr>
          <w:p w14:paraId="4BF493EB" w14:textId="77777777" w:rsidR="004C56BC" w:rsidRPr="00AC365B" w:rsidRDefault="004C56BC" w:rsidP="004C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51" w:type="dxa"/>
            <w:gridSpan w:val="2"/>
          </w:tcPr>
          <w:p w14:paraId="00DB8879" w14:textId="77777777" w:rsidR="004C56BC" w:rsidRPr="00AC365B" w:rsidRDefault="004C56BC" w:rsidP="004C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78" w:type="dxa"/>
          </w:tcPr>
          <w:p w14:paraId="010F453B" w14:textId="77777777" w:rsidR="004C56BC" w:rsidRPr="00AC365B" w:rsidRDefault="004C56BC" w:rsidP="004C56B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81" w:type="dxa"/>
            <w:gridSpan w:val="18"/>
            <w:vAlign w:val="bottom"/>
          </w:tcPr>
          <w:p w14:paraId="41DF8F8C" w14:textId="77777777" w:rsidR="004C56BC" w:rsidRPr="00AC365B" w:rsidRDefault="004C56BC" w:rsidP="004C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C56BC" w:rsidRPr="00AC365B" w14:paraId="59729581" w14:textId="77777777" w:rsidTr="00AD2F52">
        <w:trPr>
          <w:trHeight w:val="270"/>
        </w:trPr>
        <w:tc>
          <w:tcPr>
            <w:tcW w:w="1979" w:type="dxa"/>
          </w:tcPr>
          <w:p w14:paraId="72AEE109" w14:textId="77777777" w:rsidR="004C56BC" w:rsidRPr="00AC365B" w:rsidRDefault="004C56BC" w:rsidP="004C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2070" w:type="dxa"/>
          </w:tcPr>
          <w:p w14:paraId="39FC138D" w14:textId="77777777" w:rsidR="004C56BC" w:rsidRPr="00AC365B" w:rsidRDefault="004C56BC" w:rsidP="004C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41" w:type="dxa"/>
          </w:tcPr>
          <w:p w14:paraId="1686D6AD" w14:textId="77777777" w:rsidR="004C56BC" w:rsidRPr="00AC365B" w:rsidRDefault="004C56BC" w:rsidP="004C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DE66524" w14:textId="77777777" w:rsidR="004C56BC" w:rsidRPr="00AC365B" w:rsidRDefault="004C56BC" w:rsidP="004C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1AC2FC0F" w14:textId="77777777" w:rsidR="004C56BC" w:rsidRPr="00AC365B" w:rsidRDefault="004C56BC" w:rsidP="004C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454C8718" w14:textId="77777777" w:rsidR="004C56BC" w:rsidRPr="00AC365B" w:rsidRDefault="004C56BC" w:rsidP="004C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98" w:type="dxa"/>
          </w:tcPr>
          <w:p w14:paraId="23E76DAD" w14:textId="77777777" w:rsidR="004C56BC" w:rsidRPr="00AC365B" w:rsidRDefault="004C56BC" w:rsidP="004C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0067440B" w14:textId="77777777" w:rsidR="004C56BC" w:rsidRPr="00AC365B" w:rsidRDefault="004C56BC" w:rsidP="004C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14AA0455" w14:textId="77777777" w:rsidR="004C56BC" w:rsidRPr="00AC365B" w:rsidRDefault="004C56BC" w:rsidP="004C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974FC68" w14:textId="77777777" w:rsidR="004C56BC" w:rsidRPr="00AC365B" w:rsidRDefault="004C56BC" w:rsidP="004C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8040D95" w14:textId="77777777" w:rsidR="004C56BC" w:rsidRPr="00AC365B" w:rsidRDefault="004C56BC" w:rsidP="004C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4E89FD72" w14:textId="77777777" w:rsidR="004C56BC" w:rsidRPr="00AC365B" w:rsidRDefault="004C56BC" w:rsidP="004C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</w:tcPr>
          <w:p w14:paraId="1ECCE30C" w14:textId="77777777" w:rsidR="004C56BC" w:rsidRPr="00AC365B" w:rsidRDefault="004C56BC" w:rsidP="004C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78" w:type="dxa"/>
          </w:tcPr>
          <w:p w14:paraId="352EF4AA" w14:textId="77777777" w:rsidR="004C56BC" w:rsidRPr="00AC365B" w:rsidRDefault="004C56BC" w:rsidP="004C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</w:tcPr>
          <w:p w14:paraId="656CE52A" w14:textId="77777777" w:rsidR="004C56BC" w:rsidRPr="00AC365B" w:rsidRDefault="004C56BC" w:rsidP="004C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1DA05A12" w14:textId="77777777" w:rsidR="004C56BC" w:rsidRPr="00AC365B" w:rsidRDefault="004C56BC" w:rsidP="004C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2BAC27E7" w14:textId="77777777" w:rsidR="004C56BC" w:rsidRPr="00AC365B" w:rsidRDefault="004C56BC" w:rsidP="004C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82" w:type="dxa"/>
          </w:tcPr>
          <w:p w14:paraId="068387B6" w14:textId="77777777" w:rsidR="004C56BC" w:rsidRPr="00AC365B" w:rsidRDefault="004C56BC" w:rsidP="004C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7EFA0CD5" w14:textId="77777777" w:rsidR="004C56BC" w:rsidRPr="00AC365B" w:rsidRDefault="004C56BC" w:rsidP="004C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9CB3EAA" w14:textId="77777777" w:rsidR="004C56BC" w:rsidRPr="00AC365B" w:rsidRDefault="004C56BC" w:rsidP="004C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2" w:type="dxa"/>
          </w:tcPr>
          <w:p w14:paraId="652FE030" w14:textId="77777777" w:rsidR="004C56BC" w:rsidRPr="00AC365B" w:rsidRDefault="004C56BC" w:rsidP="004C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78B888DF" w14:textId="77777777" w:rsidR="004C56BC" w:rsidRPr="00AC365B" w:rsidRDefault="004C56BC" w:rsidP="004C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A67C161" w14:textId="77777777" w:rsidR="004C56BC" w:rsidRPr="00AC365B" w:rsidRDefault="004C56BC" w:rsidP="004C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A04EB6" w:rsidRPr="00AC365B" w14:paraId="6503A1C8" w14:textId="77777777" w:rsidTr="00AD2F52">
        <w:trPr>
          <w:trHeight w:val="270"/>
        </w:trPr>
        <w:tc>
          <w:tcPr>
            <w:tcW w:w="1979" w:type="dxa"/>
          </w:tcPr>
          <w:p w14:paraId="68EBB53C" w14:textId="77777777" w:rsidR="00A04EB6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เนชั่น บรอดแคสติ้ง</w:t>
            </w:r>
          </w:p>
          <w:p w14:paraId="1A7AD311" w14:textId="77777777" w:rsidR="00A04EB6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คอร์ปอเรชั่น จำกัด </w:t>
            </w:r>
          </w:p>
          <w:p w14:paraId="1BDE6BF4" w14:textId="287F7599" w:rsidR="00A04EB6" w:rsidRPr="00AC365B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>(มหาชน)</w:t>
            </w:r>
          </w:p>
        </w:tc>
        <w:tc>
          <w:tcPr>
            <w:tcW w:w="2070" w:type="dxa"/>
          </w:tcPr>
          <w:p w14:paraId="3EE02D4F" w14:textId="504C55CE" w:rsidR="00A04EB6" w:rsidRPr="00AC365B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6" w:right="-80" w:hanging="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ผลิตรายการโทรทัศน์ และให้บริการโฆษณาผ่านสื่อโทรทัศน์และ</w:t>
            </w:r>
            <w:r w:rsidRPr="006F060B">
              <w:rPr>
                <w:rFonts w:ascii="Angsana New" w:hAnsi="Angsana New"/>
                <w:color w:val="000000"/>
                <w:spacing w:val="-8"/>
                <w:sz w:val="24"/>
                <w:szCs w:val="24"/>
                <w:cs/>
              </w:rPr>
              <w:t>สื่อรูปแบบใหม่</w:t>
            </w:r>
          </w:p>
        </w:tc>
        <w:tc>
          <w:tcPr>
            <w:tcW w:w="841" w:type="dxa"/>
            <w:vAlign w:val="bottom"/>
          </w:tcPr>
          <w:p w14:paraId="3936F5FC" w14:textId="29673D44" w:rsidR="00A04EB6" w:rsidRPr="00AC365B" w:rsidRDefault="00BE31F2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31F2">
              <w:rPr>
                <w:rFonts w:ascii="Angsana New" w:hAnsi="Angsana New"/>
                <w:sz w:val="24"/>
                <w:szCs w:val="24"/>
              </w:rPr>
              <w:t>71</w:t>
            </w:r>
            <w:r w:rsidR="00A04EB6" w:rsidRPr="00AC365B">
              <w:rPr>
                <w:rFonts w:ascii="Angsana New" w:hAnsi="Angsana New"/>
                <w:sz w:val="24"/>
                <w:szCs w:val="24"/>
              </w:rPr>
              <w:t>.</w:t>
            </w:r>
            <w:r w:rsidRPr="00BE31F2">
              <w:rPr>
                <w:rFonts w:ascii="Angsana New" w:hAnsi="Angsana New"/>
                <w:sz w:val="24"/>
                <w:szCs w:val="24"/>
              </w:rPr>
              <w:t>45</w:t>
            </w:r>
          </w:p>
        </w:tc>
        <w:tc>
          <w:tcPr>
            <w:tcW w:w="810" w:type="dxa"/>
            <w:vAlign w:val="bottom"/>
          </w:tcPr>
          <w:p w14:paraId="0C878690" w14:textId="1665831A" w:rsidR="00A04EB6" w:rsidRPr="00AC365B" w:rsidRDefault="00BE31F2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31F2">
              <w:rPr>
                <w:rFonts w:ascii="Angsana New" w:hAnsi="Angsana New"/>
                <w:sz w:val="24"/>
                <w:szCs w:val="24"/>
              </w:rPr>
              <w:t>71</w:t>
            </w:r>
            <w:r w:rsidR="00A04EB6" w:rsidRPr="00AC365B">
              <w:rPr>
                <w:rFonts w:ascii="Angsana New" w:hAnsi="Angsana New"/>
                <w:sz w:val="24"/>
                <w:szCs w:val="24"/>
              </w:rPr>
              <w:t>.</w:t>
            </w:r>
            <w:r w:rsidRPr="00BE31F2">
              <w:rPr>
                <w:rFonts w:ascii="Angsana New" w:hAnsi="Angsana New"/>
                <w:sz w:val="24"/>
                <w:szCs w:val="24"/>
              </w:rPr>
              <w:t>45</w:t>
            </w:r>
          </w:p>
        </w:tc>
        <w:tc>
          <w:tcPr>
            <w:tcW w:w="178" w:type="dxa"/>
            <w:vAlign w:val="bottom"/>
          </w:tcPr>
          <w:p w14:paraId="4641F6C3" w14:textId="77777777" w:rsidR="00A04EB6" w:rsidRPr="00AC365B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BA4765F" w14:textId="14C53609" w:rsidR="00A04EB6" w:rsidRPr="00AC365B" w:rsidRDefault="00BE31F2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803</w:t>
            </w:r>
            <w:r w:rsidR="006C1D7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798" w:type="dxa"/>
            <w:vAlign w:val="bottom"/>
          </w:tcPr>
          <w:p w14:paraId="1F5E0B0E" w14:textId="29F610A2" w:rsidR="00A04EB6" w:rsidRPr="00AC365B" w:rsidRDefault="00BE31F2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535</w:t>
            </w:r>
            <w:r w:rsidR="00A04EB6"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437</w:t>
            </w:r>
          </w:p>
        </w:tc>
        <w:tc>
          <w:tcPr>
            <w:tcW w:w="178" w:type="dxa"/>
            <w:vAlign w:val="bottom"/>
          </w:tcPr>
          <w:p w14:paraId="75DAEB54" w14:textId="77777777" w:rsidR="00A04EB6" w:rsidRPr="00AC365B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A82EE26" w14:textId="29CB1840" w:rsidR="00A04EB6" w:rsidRPr="00AC365B" w:rsidRDefault="00BE31F2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A04EB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090</w:t>
            </w:r>
            <w:r w:rsidR="00A04EB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78" w:type="dxa"/>
            <w:vAlign w:val="bottom"/>
          </w:tcPr>
          <w:p w14:paraId="3BF712BA" w14:textId="77777777" w:rsidR="00A04EB6" w:rsidRPr="00AC365B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0964B21" w14:textId="3D023028" w:rsidR="00A04EB6" w:rsidRPr="00AC365B" w:rsidRDefault="00BE31F2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989</w:t>
            </w:r>
            <w:r w:rsidR="00A04EB6"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589</w:t>
            </w:r>
          </w:p>
        </w:tc>
        <w:tc>
          <w:tcPr>
            <w:tcW w:w="178" w:type="dxa"/>
            <w:vAlign w:val="bottom"/>
          </w:tcPr>
          <w:p w14:paraId="70CCF77E" w14:textId="77777777" w:rsidR="00A04EB6" w:rsidRPr="00AC365B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023F9A0F" w14:textId="126A47D5" w:rsidR="00A04EB6" w:rsidRPr="00AC365B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BE31F2" w:rsidRPr="00BE31F2">
              <w:rPr>
                <w:rFonts w:ascii="Angsana New" w:hAnsi="Angsana New"/>
                <w:color w:val="000000"/>
                <w:sz w:val="24"/>
                <w:szCs w:val="24"/>
              </w:rPr>
              <w:t>695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BE31F2" w:rsidRPr="00BE31F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5D05D989" w14:textId="77777777" w:rsidR="00A04EB6" w:rsidRPr="00AC365B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44773D6E" w14:textId="7F12A3F6" w:rsidR="00A04EB6" w:rsidRPr="00AC365B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BE31F2" w:rsidRPr="00BE31F2">
              <w:rPr>
                <w:rFonts w:ascii="Angsana New" w:hAnsi="Angsana New"/>
                <w:color w:val="000000"/>
                <w:sz w:val="24"/>
                <w:szCs w:val="24"/>
              </w:rPr>
              <w:t>695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BE31F2" w:rsidRPr="00BE31F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2D7C7B94" w14:textId="77777777" w:rsidR="00A04EB6" w:rsidRPr="00AC365B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1B9DB5B5" w14:textId="18FA3C73" w:rsidR="00A04EB6" w:rsidRPr="00AC365B" w:rsidRDefault="00BE31F2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395</w:t>
            </w:r>
            <w:r w:rsidR="00A04EB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82" w:type="dxa"/>
            <w:vAlign w:val="bottom"/>
          </w:tcPr>
          <w:p w14:paraId="0C50AB89" w14:textId="77777777" w:rsidR="00A04EB6" w:rsidRPr="00AC365B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0DD164E3" w14:textId="585DE89B" w:rsidR="00A04EB6" w:rsidRPr="00AC365B" w:rsidRDefault="00BE31F2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294</w:t>
            </w:r>
            <w:r w:rsidR="00A04EB6"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589</w:t>
            </w:r>
          </w:p>
        </w:tc>
        <w:tc>
          <w:tcPr>
            <w:tcW w:w="178" w:type="dxa"/>
            <w:vAlign w:val="bottom"/>
          </w:tcPr>
          <w:p w14:paraId="35182232" w14:textId="77777777" w:rsidR="00A04EB6" w:rsidRPr="00AC365B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2" w:type="dxa"/>
            <w:vAlign w:val="bottom"/>
          </w:tcPr>
          <w:p w14:paraId="79E4A7CF" w14:textId="2265AC73" w:rsidR="00A04EB6" w:rsidRPr="00AC365B" w:rsidRDefault="00236D24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406B39F" w14:textId="77777777" w:rsidR="00A04EB6" w:rsidRPr="00AC365B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025CBAE" w14:textId="502A60C1" w:rsidR="00A04EB6" w:rsidRPr="00AC365B" w:rsidRDefault="00236D24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AD2F52" w:rsidRPr="00AC365B" w14:paraId="1F0B843E" w14:textId="77777777" w:rsidTr="00AD2F52">
        <w:tc>
          <w:tcPr>
            <w:tcW w:w="1979" w:type="dxa"/>
          </w:tcPr>
          <w:p w14:paraId="75E0D700" w14:textId="77777777" w:rsidR="00AD2F52" w:rsidRDefault="00AD2F52" w:rsidP="00AD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hanging="13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AC365B">
              <w:rPr>
                <w:rFonts w:ascii="Angsana New" w:hAnsi="Angsana New"/>
                <w:color w:val="000000"/>
                <w:sz w:val="23"/>
                <w:szCs w:val="23"/>
                <w:cs/>
              </w:rPr>
              <w:t>บริษัท สเวน คอร์ปอเรชั่น</w:t>
            </w:r>
          </w:p>
          <w:p w14:paraId="4F2F09F5" w14:textId="3CA5811E" w:rsidR="00AD2F52" w:rsidRPr="006F060B" w:rsidRDefault="00AD2F52" w:rsidP="00AD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hanging="13"/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3"/>
                <w:szCs w:val="23"/>
              </w:rPr>
              <w:t xml:space="preserve">   </w:t>
            </w:r>
            <w:r w:rsidRPr="00AC365B">
              <w:rPr>
                <w:rFonts w:ascii="Angsana New" w:hAnsi="Angsana New"/>
                <w:color w:val="000000"/>
                <w:sz w:val="23"/>
                <w:szCs w:val="23"/>
                <w:cs/>
              </w:rPr>
              <w:t xml:space="preserve"> จำกัด</w:t>
            </w:r>
            <w:r w:rsidRPr="00AC365B">
              <w:rPr>
                <w:rFonts w:ascii="Angsana New" w:hAnsi="Angsana New"/>
                <w:color w:val="000000"/>
                <w:sz w:val="23"/>
                <w:szCs w:val="23"/>
              </w:rPr>
              <w:t xml:space="preserve"> </w:t>
            </w:r>
          </w:p>
          <w:p w14:paraId="56C90E41" w14:textId="38422E95" w:rsidR="00AD2F52" w:rsidRPr="006F060B" w:rsidRDefault="00AD2F52" w:rsidP="00AD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hanging="13"/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070" w:type="dxa"/>
          </w:tcPr>
          <w:p w14:paraId="7A34A4FB" w14:textId="00F088C2" w:rsidR="00AD2F52" w:rsidRPr="00AC365B" w:rsidRDefault="00AD2F52" w:rsidP="00AD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03" w:hanging="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ผลิตและจัดจำหน่ายสิ่งพิมพ์ สิ่งพิมพ์ดิจิตอลมีเดียและ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สื่อโฆษณา</w:t>
            </w:r>
          </w:p>
        </w:tc>
        <w:tc>
          <w:tcPr>
            <w:tcW w:w="841" w:type="dxa"/>
            <w:vAlign w:val="bottom"/>
          </w:tcPr>
          <w:p w14:paraId="50AA3B6D" w14:textId="6801B9C1" w:rsidR="00AD2F52" w:rsidRPr="00AC365B" w:rsidRDefault="00AD2F52" w:rsidP="00AD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31F2">
              <w:rPr>
                <w:rFonts w:ascii="Angsana New" w:hAnsi="Angsana New"/>
                <w:sz w:val="24"/>
                <w:szCs w:val="24"/>
              </w:rPr>
              <w:t>99</w:t>
            </w:r>
            <w:r w:rsidRPr="00AC365B">
              <w:rPr>
                <w:rFonts w:ascii="Angsana New" w:hAnsi="Angsana New"/>
                <w:sz w:val="24"/>
                <w:szCs w:val="24"/>
              </w:rPr>
              <w:t>.</w:t>
            </w:r>
            <w:r w:rsidRPr="00BE31F2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810" w:type="dxa"/>
            <w:vAlign w:val="bottom"/>
          </w:tcPr>
          <w:p w14:paraId="2DB6A362" w14:textId="1381A7AA" w:rsidR="00AD2F52" w:rsidRPr="00AC365B" w:rsidRDefault="00AD2F52" w:rsidP="00AD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31F2">
              <w:rPr>
                <w:rFonts w:ascii="Angsana New" w:hAnsi="Angsana New"/>
                <w:sz w:val="24"/>
                <w:szCs w:val="24"/>
              </w:rPr>
              <w:t>99</w:t>
            </w:r>
            <w:r w:rsidRPr="00AC365B">
              <w:rPr>
                <w:rFonts w:ascii="Angsana New" w:hAnsi="Angsana New"/>
                <w:sz w:val="24"/>
                <w:szCs w:val="24"/>
              </w:rPr>
              <w:t>.</w:t>
            </w:r>
            <w:r w:rsidRPr="00BE31F2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178" w:type="dxa"/>
            <w:vAlign w:val="bottom"/>
          </w:tcPr>
          <w:p w14:paraId="52A6B7D3" w14:textId="77777777" w:rsidR="00AD2F52" w:rsidRPr="00AC365B" w:rsidRDefault="00AD2F52" w:rsidP="00AD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0E6EF98" w14:textId="76BE53CA" w:rsidR="00AD2F52" w:rsidRPr="00AC365B" w:rsidRDefault="00AD2F52" w:rsidP="00AD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798" w:type="dxa"/>
            <w:vAlign w:val="bottom"/>
          </w:tcPr>
          <w:p w14:paraId="1682812C" w14:textId="129E7EEE" w:rsidR="00AD2F52" w:rsidRPr="00AC365B" w:rsidRDefault="00AD2F52" w:rsidP="00AD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27A23E7E" w14:textId="77777777" w:rsidR="00AD2F52" w:rsidRPr="00AC365B" w:rsidRDefault="00AD2F52" w:rsidP="00AD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16442285" w14:textId="4F8B62E4" w:rsidR="00AD2F52" w:rsidRPr="00AC365B" w:rsidRDefault="00AD2F52" w:rsidP="00AD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4EED0B60" w14:textId="77777777" w:rsidR="00AD2F52" w:rsidRPr="00AC365B" w:rsidRDefault="00AD2F52" w:rsidP="00AD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6DA5184" w14:textId="6F2F9CB4" w:rsidR="00AD2F52" w:rsidRPr="00AC365B" w:rsidRDefault="00AD2F52" w:rsidP="00AD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30762785" w14:textId="77777777" w:rsidR="00AD2F52" w:rsidRPr="00AC365B" w:rsidRDefault="00AD2F52" w:rsidP="00AD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3FD6E8D1" w14:textId="3E94054F" w:rsidR="00AD2F52" w:rsidRPr="00AC365B" w:rsidRDefault="00AD2F52" w:rsidP="00AD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32AE690D" w14:textId="77777777" w:rsidR="00AD2F52" w:rsidRPr="00AC365B" w:rsidRDefault="00AD2F52" w:rsidP="00AD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6800EA5E" w14:textId="43DFE8C2" w:rsidR="00AD2F52" w:rsidRPr="00AC365B" w:rsidRDefault="00AD2F52" w:rsidP="00AD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062BFF67" w14:textId="77777777" w:rsidR="00AD2F52" w:rsidRPr="00AC365B" w:rsidRDefault="00AD2F52" w:rsidP="00AD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  <w:vAlign w:val="bottom"/>
          </w:tcPr>
          <w:p w14:paraId="60F1D16E" w14:textId="4D6D88D9" w:rsidR="00AD2F52" w:rsidRPr="00AC365B" w:rsidRDefault="00AD2F52" w:rsidP="00AD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2" w:type="dxa"/>
            <w:vAlign w:val="bottom"/>
          </w:tcPr>
          <w:p w14:paraId="37FC5FF3" w14:textId="77777777" w:rsidR="00AD2F52" w:rsidRPr="00AC365B" w:rsidRDefault="00AD2F52" w:rsidP="00AD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7F9B1D6" w14:textId="564B4E2C" w:rsidR="00AD2F52" w:rsidRPr="00AC365B" w:rsidRDefault="00AD2F52" w:rsidP="00AD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128404C" w14:textId="77777777" w:rsidR="00AD2F52" w:rsidRPr="00AC365B" w:rsidRDefault="00AD2F52" w:rsidP="00AD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2" w:type="dxa"/>
            <w:vAlign w:val="bottom"/>
          </w:tcPr>
          <w:p w14:paraId="3037907B" w14:textId="4D6880F7" w:rsidR="00AD2F52" w:rsidRPr="00AC365B" w:rsidRDefault="00AD2F52" w:rsidP="00AD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EAE95AC" w14:textId="77777777" w:rsidR="00AD2F52" w:rsidRPr="00AC365B" w:rsidRDefault="00AD2F52" w:rsidP="00AD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AB0E343" w14:textId="07C6E78C" w:rsidR="00AD2F52" w:rsidRPr="00AC365B" w:rsidRDefault="00AD2F52" w:rsidP="00AD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AD2F52" w:rsidRPr="00AC365B" w14:paraId="03E498B1" w14:textId="4D66D087" w:rsidTr="00AD2F52">
        <w:trPr>
          <w:trHeight w:val="270"/>
        </w:trPr>
        <w:tc>
          <w:tcPr>
            <w:tcW w:w="1979" w:type="dxa"/>
          </w:tcPr>
          <w:p w14:paraId="12F6B1E5" w14:textId="77777777" w:rsidR="00AD2F52" w:rsidRDefault="00AD2F52" w:rsidP="00AD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คมชัดลึก มีเดีย </w:t>
            </w:r>
          </w:p>
          <w:p w14:paraId="0BE1FADD" w14:textId="4DFCD875" w:rsidR="00AD2F52" w:rsidRPr="00AC365B" w:rsidRDefault="00AD2F52" w:rsidP="00AD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2070" w:type="dxa"/>
          </w:tcPr>
          <w:p w14:paraId="7761996B" w14:textId="3D9B8489" w:rsidR="00AD2F52" w:rsidRPr="00AC365B" w:rsidRDefault="00AD2F52" w:rsidP="00AD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03" w:hanging="10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ผลิตและจัดจำหน่ายหนังสือพิมพ์ สิ่งพิมพ์ดิจิตอลมีเดียและสื่อโฆษณา</w:t>
            </w:r>
          </w:p>
        </w:tc>
        <w:tc>
          <w:tcPr>
            <w:tcW w:w="841" w:type="dxa"/>
            <w:vAlign w:val="bottom"/>
          </w:tcPr>
          <w:p w14:paraId="7647935B" w14:textId="4D63391E" w:rsidR="00AD2F52" w:rsidRPr="00AC365B" w:rsidRDefault="00AD2F52" w:rsidP="00AD2F5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31F2">
              <w:rPr>
                <w:rFonts w:ascii="Angsana New" w:hAnsi="Angsana New"/>
                <w:sz w:val="24"/>
                <w:szCs w:val="24"/>
              </w:rPr>
              <w:t>99</w:t>
            </w:r>
            <w:r w:rsidRPr="00AC365B">
              <w:rPr>
                <w:rFonts w:ascii="Angsana New" w:hAnsi="Angsana New"/>
                <w:sz w:val="24"/>
                <w:szCs w:val="24"/>
              </w:rPr>
              <w:t>.</w:t>
            </w:r>
            <w:r w:rsidRPr="00BE31F2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810" w:type="dxa"/>
            <w:vAlign w:val="bottom"/>
          </w:tcPr>
          <w:p w14:paraId="32ED0312" w14:textId="2A6D6F40" w:rsidR="00AD2F52" w:rsidRPr="00AC365B" w:rsidRDefault="00AD2F52" w:rsidP="00AD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31F2">
              <w:rPr>
                <w:rFonts w:ascii="Angsana New" w:hAnsi="Angsana New"/>
                <w:sz w:val="24"/>
                <w:szCs w:val="24"/>
              </w:rPr>
              <w:t>99</w:t>
            </w:r>
            <w:r w:rsidRPr="00AC365B">
              <w:rPr>
                <w:rFonts w:ascii="Angsana New" w:hAnsi="Angsana New"/>
                <w:sz w:val="24"/>
                <w:szCs w:val="24"/>
              </w:rPr>
              <w:t>.</w:t>
            </w:r>
            <w:r w:rsidRPr="00BE31F2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178" w:type="dxa"/>
            <w:vAlign w:val="bottom"/>
          </w:tcPr>
          <w:p w14:paraId="499B8A80" w14:textId="77777777" w:rsidR="00AD2F52" w:rsidRPr="00AC365B" w:rsidRDefault="00AD2F52" w:rsidP="00AD2F5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F1D3CD8" w14:textId="656222B9" w:rsidR="00AD2F52" w:rsidRPr="00AC365B" w:rsidRDefault="00AD2F52" w:rsidP="00AD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798" w:type="dxa"/>
            <w:vAlign w:val="bottom"/>
          </w:tcPr>
          <w:p w14:paraId="4FB41D55" w14:textId="6C1A9C21" w:rsidR="00AD2F52" w:rsidRPr="00AC365B" w:rsidRDefault="00AD2F52" w:rsidP="00AD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4BD63140" w14:textId="77777777" w:rsidR="00AD2F52" w:rsidRPr="00AC365B" w:rsidRDefault="00AD2F52" w:rsidP="00AD2F5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732C4940" w14:textId="77C548B8" w:rsidR="00AD2F52" w:rsidRPr="00AC365B" w:rsidRDefault="00AD2F52" w:rsidP="00AD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990</w:t>
            </w:r>
          </w:p>
        </w:tc>
        <w:tc>
          <w:tcPr>
            <w:tcW w:w="178" w:type="dxa"/>
            <w:vAlign w:val="bottom"/>
          </w:tcPr>
          <w:p w14:paraId="050316C3" w14:textId="77777777" w:rsidR="00AD2F52" w:rsidRPr="00AC365B" w:rsidRDefault="00AD2F52" w:rsidP="00AD2F5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28CE9B7" w14:textId="4806BDE4" w:rsidR="00AD2F52" w:rsidRPr="00AC365B" w:rsidRDefault="00AD2F52" w:rsidP="00AD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990</w:t>
            </w:r>
          </w:p>
        </w:tc>
        <w:tc>
          <w:tcPr>
            <w:tcW w:w="178" w:type="dxa"/>
            <w:vAlign w:val="bottom"/>
          </w:tcPr>
          <w:p w14:paraId="52EEF822" w14:textId="77777777" w:rsidR="00AD2F52" w:rsidRPr="00AC365B" w:rsidRDefault="00AD2F52" w:rsidP="00AD2F52">
            <w:pPr>
              <w:tabs>
                <w:tab w:val="left" w:pos="540"/>
                <w:tab w:val="left" w:pos="731"/>
              </w:tabs>
              <w:spacing w:line="280" w:lineRule="exact"/>
              <w:ind w:right="11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2" w:type="dxa"/>
            <w:vAlign w:val="bottom"/>
          </w:tcPr>
          <w:p w14:paraId="34B20459" w14:textId="291AA065" w:rsidR="00AD2F52" w:rsidRPr="00AC365B" w:rsidRDefault="00AD2F52" w:rsidP="00AD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990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2C5D9590" w14:textId="77777777" w:rsidR="00AD2F52" w:rsidRPr="00AC365B" w:rsidRDefault="00AD2F52" w:rsidP="00AD2F5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1D3F76E1" w14:textId="6B73A3D9" w:rsidR="00AD2F52" w:rsidRPr="00AC365B" w:rsidRDefault="00AD2F52" w:rsidP="00AD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990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26C046BE" w14:textId="77777777" w:rsidR="00AD2F52" w:rsidRPr="00AC365B" w:rsidRDefault="00AD2F52" w:rsidP="00AD2F5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3966B8EC" w14:textId="2DB6AC49" w:rsidR="00AD2F52" w:rsidRPr="00AC365B" w:rsidRDefault="00AD2F52" w:rsidP="00AD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2" w:type="dxa"/>
            <w:vAlign w:val="bottom"/>
          </w:tcPr>
          <w:p w14:paraId="34D0FDAB" w14:textId="77777777" w:rsidR="00AD2F52" w:rsidRPr="00AC365B" w:rsidRDefault="00AD2F52" w:rsidP="00AD2F5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0A04AFB" w14:textId="0CA8F130" w:rsidR="00AD2F52" w:rsidRPr="00AC365B" w:rsidRDefault="00AD2F52" w:rsidP="00AD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069726D" w14:textId="77777777" w:rsidR="00AD2F52" w:rsidRPr="00AC365B" w:rsidRDefault="00AD2F52" w:rsidP="00AD2F5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2" w:type="dxa"/>
            <w:vAlign w:val="bottom"/>
          </w:tcPr>
          <w:p w14:paraId="58578102" w14:textId="594E09E2" w:rsidR="00AD2F52" w:rsidRPr="00AC365B" w:rsidRDefault="00AD2F52" w:rsidP="00AD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FFD1985" w14:textId="77777777" w:rsidR="00AD2F52" w:rsidRPr="00AC365B" w:rsidRDefault="00AD2F52" w:rsidP="00AD2F5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BC8DD75" w14:textId="709AA574" w:rsidR="00AD2F52" w:rsidRPr="00AC365B" w:rsidRDefault="00AD2F52" w:rsidP="00AD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A04EB6" w:rsidRPr="00AC365B" w14:paraId="3D499B08" w14:textId="4D03396D" w:rsidTr="00AD2F52">
        <w:trPr>
          <w:trHeight w:val="270"/>
        </w:trPr>
        <w:tc>
          <w:tcPr>
            <w:tcW w:w="1979" w:type="dxa"/>
          </w:tcPr>
          <w:p w14:paraId="07230E58" w14:textId="77777777" w:rsidR="00A04EB6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กรุงเทพธุรกิจ มีเดีย </w:t>
            </w:r>
          </w:p>
          <w:p w14:paraId="73C260D7" w14:textId="6470E08F" w:rsidR="00A04EB6" w:rsidRPr="00AC365B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2070" w:type="dxa"/>
          </w:tcPr>
          <w:p w14:paraId="030A0E32" w14:textId="6CB4399B" w:rsidR="00A04EB6" w:rsidRPr="00AC365B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03" w:hanging="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ผลิตและจัดจำหน่ายหนังสือพิมพ์ สิ่งพิมพ์ดิจิตอลมีเดียและสื่อโฆษณา</w:t>
            </w:r>
          </w:p>
        </w:tc>
        <w:tc>
          <w:tcPr>
            <w:tcW w:w="841" w:type="dxa"/>
            <w:vAlign w:val="bottom"/>
          </w:tcPr>
          <w:p w14:paraId="33CF51D5" w14:textId="5B46EFAC" w:rsidR="00A04EB6" w:rsidRPr="00AC365B" w:rsidRDefault="00BE31F2" w:rsidP="00A04EB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31F2">
              <w:rPr>
                <w:rFonts w:ascii="Angsana New" w:hAnsi="Angsana New"/>
                <w:sz w:val="24"/>
                <w:szCs w:val="24"/>
              </w:rPr>
              <w:t>99</w:t>
            </w:r>
            <w:r w:rsidR="00A04EB6" w:rsidRPr="00AC365B">
              <w:rPr>
                <w:rFonts w:ascii="Angsana New" w:hAnsi="Angsana New"/>
                <w:sz w:val="24"/>
                <w:szCs w:val="24"/>
              </w:rPr>
              <w:t>.</w:t>
            </w:r>
            <w:r w:rsidRPr="00BE31F2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810" w:type="dxa"/>
            <w:vAlign w:val="bottom"/>
          </w:tcPr>
          <w:p w14:paraId="33831EAA" w14:textId="2AF6CB4E" w:rsidR="00A04EB6" w:rsidRPr="00AC365B" w:rsidRDefault="00BE31F2" w:rsidP="00A04EB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31F2">
              <w:rPr>
                <w:rFonts w:ascii="Angsana New" w:hAnsi="Angsana New"/>
                <w:sz w:val="24"/>
                <w:szCs w:val="24"/>
              </w:rPr>
              <w:t>99</w:t>
            </w:r>
            <w:r w:rsidR="00A04EB6" w:rsidRPr="00AC365B">
              <w:rPr>
                <w:rFonts w:ascii="Angsana New" w:hAnsi="Angsana New"/>
                <w:sz w:val="24"/>
                <w:szCs w:val="24"/>
              </w:rPr>
              <w:t>.</w:t>
            </w:r>
            <w:r w:rsidRPr="00BE31F2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178" w:type="dxa"/>
            <w:vAlign w:val="bottom"/>
          </w:tcPr>
          <w:p w14:paraId="483C38C6" w14:textId="77777777" w:rsidR="00A04EB6" w:rsidRPr="00AC365B" w:rsidRDefault="00A04EB6" w:rsidP="00A04EB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495AD5AD" w14:textId="028A72A1" w:rsidR="00A04EB6" w:rsidRPr="00AC365B" w:rsidRDefault="00BE31F2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="00A04EB6"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798" w:type="dxa"/>
            <w:vAlign w:val="bottom"/>
          </w:tcPr>
          <w:p w14:paraId="3CC42E35" w14:textId="2FFEB2B6" w:rsidR="00A04EB6" w:rsidRPr="00AC365B" w:rsidRDefault="00BE31F2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="00A04EB6"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4D2D715C" w14:textId="77777777" w:rsidR="00A04EB6" w:rsidRPr="00AC365B" w:rsidRDefault="00A04EB6" w:rsidP="00A04EB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362A28C" w14:textId="709DB1E2" w:rsidR="00A04EB6" w:rsidRPr="00AC365B" w:rsidRDefault="00BE31F2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="00A04EB6"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5A02C3AD" w14:textId="77777777" w:rsidR="00A04EB6" w:rsidRPr="00AC365B" w:rsidRDefault="00A04EB6" w:rsidP="00A04EB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719B67D" w14:textId="56F1DCAF" w:rsidR="00A04EB6" w:rsidRPr="00AC365B" w:rsidRDefault="00BE31F2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="00A04EB6"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707AAFCD" w14:textId="77777777" w:rsidR="00A04EB6" w:rsidRPr="00AC365B" w:rsidRDefault="00A04EB6" w:rsidP="00A04EB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2DB735DF" w14:textId="40DAEB90" w:rsidR="00A04EB6" w:rsidRPr="00AC365B" w:rsidRDefault="00236D24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689A8327" w14:textId="77777777" w:rsidR="00A04EB6" w:rsidRPr="00AC365B" w:rsidRDefault="00A04EB6" w:rsidP="00A04EB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0AA65287" w14:textId="7E40D5DE" w:rsidR="00A04EB6" w:rsidRPr="00AC365B" w:rsidRDefault="00236D24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9B8B2FA" w14:textId="77777777" w:rsidR="00A04EB6" w:rsidRPr="00AC365B" w:rsidRDefault="00A04EB6" w:rsidP="00A04EB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2DB6E18F" w14:textId="3F6EF4C8" w:rsidR="00A04EB6" w:rsidRPr="00AC365B" w:rsidRDefault="00BE31F2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="00A04EB6"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2" w:type="dxa"/>
            <w:vAlign w:val="bottom"/>
          </w:tcPr>
          <w:p w14:paraId="5BF80264" w14:textId="77777777" w:rsidR="00A04EB6" w:rsidRPr="00AC365B" w:rsidRDefault="00A04EB6" w:rsidP="00A04EB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4808F31" w14:textId="15BD5E9C" w:rsidR="00A04EB6" w:rsidRPr="00AC365B" w:rsidRDefault="00BE31F2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="00A04EB6"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630234F9" w14:textId="77777777" w:rsidR="00A04EB6" w:rsidRPr="00AC365B" w:rsidRDefault="00A04EB6" w:rsidP="00A04EB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2" w:type="dxa"/>
            <w:vAlign w:val="bottom"/>
          </w:tcPr>
          <w:p w14:paraId="66B71D0E" w14:textId="5F5C9745" w:rsidR="00A04EB6" w:rsidRPr="00AC365B" w:rsidRDefault="00236D24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9E291CF" w14:textId="77777777" w:rsidR="00A04EB6" w:rsidRPr="00AC365B" w:rsidRDefault="00A04EB6" w:rsidP="00A04EB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4005F02" w14:textId="244032EF" w:rsidR="00A04EB6" w:rsidRPr="00AC365B" w:rsidRDefault="00236D24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A04EB6" w:rsidRPr="00AC365B" w14:paraId="0CFEAAF6" w14:textId="77777777" w:rsidTr="006C7959">
        <w:trPr>
          <w:trHeight w:val="632"/>
        </w:trPr>
        <w:tc>
          <w:tcPr>
            <w:tcW w:w="1979" w:type="dxa"/>
          </w:tcPr>
          <w:p w14:paraId="4BCD4A70" w14:textId="40524BB7" w:rsidR="00A04EB6" w:rsidRPr="00AC365B" w:rsidRDefault="00A04EB6" w:rsidP="008F6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F060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</w:t>
            </w:r>
            <w:r w:rsidRPr="006F060B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6F060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เนชั่น ดิจิทัล </w:t>
            </w:r>
            <w:r w:rsidR="008F67C9"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</w:r>
            <w:r w:rsidR="008F67C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</w:t>
            </w:r>
            <w:r w:rsidRPr="006F060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คอนเทนท์</w:t>
            </w:r>
            <w:r w:rsidRPr="006F060B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6F060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จำกัด</w:t>
            </w:r>
            <w:r w:rsidRPr="006F060B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70" w:type="dxa"/>
          </w:tcPr>
          <w:p w14:paraId="1DAD7DEF" w14:textId="495D6EDB" w:rsidR="00A04EB6" w:rsidRPr="00AC365B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03" w:right="-79" w:hanging="10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</w:t>
            </w:r>
            <w:r w:rsidR="006C795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เนื้อหา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และให้บริการโฆษณาผ่าน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สื่อรูปแบบใหม่</w:t>
            </w:r>
          </w:p>
        </w:tc>
        <w:tc>
          <w:tcPr>
            <w:tcW w:w="841" w:type="dxa"/>
            <w:vAlign w:val="bottom"/>
          </w:tcPr>
          <w:p w14:paraId="23C50C19" w14:textId="569C25F0" w:rsidR="00A04EB6" w:rsidRPr="00AC365B" w:rsidRDefault="00BE31F2" w:rsidP="00A04EB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31F2">
              <w:rPr>
                <w:rFonts w:ascii="Angsana New" w:hAnsi="Angsana New"/>
                <w:sz w:val="24"/>
                <w:szCs w:val="24"/>
              </w:rPr>
              <w:t>99</w:t>
            </w:r>
            <w:r w:rsidR="00A04EB6" w:rsidRPr="00AC365B">
              <w:rPr>
                <w:rFonts w:ascii="Angsana New" w:hAnsi="Angsana New"/>
                <w:sz w:val="24"/>
                <w:szCs w:val="24"/>
              </w:rPr>
              <w:t>.</w:t>
            </w:r>
            <w:r w:rsidRPr="00BE31F2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810" w:type="dxa"/>
            <w:vAlign w:val="bottom"/>
          </w:tcPr>
          <w:p w14:paraId="596DDF7E" w14:textId="512F385F" w:rsidR="00A04EB6" w:rsidRPr="00AC365B" w:rsidRDefault="00BE31F2" w:rsidP="00A04EB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31F2">
              <w:rPr>
                <w:rFonts w:ascii="Angsana New" w:hAnsi="Angsana New"/>
                <w:sz w:val="24"/>
                <w:szCs w:val="24"/>
              </w:rPr>
              <w:t>99</w:t>
            </w:r>
            <w:r w:rsidR="00A04EB6" w:rsidRPr="00AC365B">
              <w:rPr>
                <w:rFonts w:ascii="Angsana New" w:hAnsi="Angsana New"/>
                <w:sz w:val="24"/>
                <w:szCs w:val="24"/>
              </w:rPr>
              <w:t>.</w:t>
            </w:r>
            <w:r w:rsidRPr="00BE31F2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178" w:type="dxa"/>
            <w:vAlign w:val="bottom"/>
          </w:tcPr>
          <w:p w14:paraId="6723B864" w14:textId="77777777" w:rsidR="00A04EB6" w:rsidRPr="00AC365B" w:rsidRDefault="00A04EB6" w:rsidP="00A04EB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065C970" w14:textId="5576C740" w:rsidR="00A04EB6" w:rsidRPr="00AC365B" w:rsidRDefault="00BE31F2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A04EB6"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500</w:t>
            </w:r>
            <w:r w:rsidR="00A04EB6"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798" w:type="dxa"/>
            <w:vAlign w:val="bottom"/>
          </w:tcPr>
          <w:p w14:paraId="3BEDCA38" w14:textId="0C2784A6" w:rsidR="00A04EB6" w:rsidRPr="00AC365B" w:rsidRDefault="00BE31F2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A04EB6"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500</w:t>
            </w:r>
            <w:r w:rsidR="00A04EB6"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2C739BD7" w14:textId="77777777" w:rsidR="00A04EB6" w:rsidRPr="00AC365B" w:rsidRDefault="00A04EB6" w:rsidP="00A04EB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A2E443F" w14:textId="5EA3D224" w:rsidR="00A04EB6" w:rsidRPr="00AC365B" w:rsidRDefault="00BE31F2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A04EB6" w:rsidRPr="00AC365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499</w:t>
            </w:r>
            <w:r w:rsidR="00A04EB6" w:rsidRPr="00AC365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0BFD071F" w14:textId="77777777" w:rsidR="00A04EB6" w:rsidRPr="00AC365B" w:rsidRDefault="00A04EB6" w:rsidP="00A04EB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506E8C3" w14:textId="21A2F341" w:rsidR="00A04EB6" w:rsidRPr="00AC365B" w:rsidRDefault="00BE31F2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A04EB6" w:rsidRPr="00AC365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499</w:t>
            </w:r>
            <w:r w:rsidR="00A04EB6" w:rsidRPr="00AC365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751C32AA" w14:textId="77777777" w:rsidR="00A04EB6" w:rsidRPr="00AC365B" w:rsidRDefault="00A04EB6" w:rsidP="00A04EB6">
            <w:pPr>
              <w:tabs>
                <w:tab w:val="left" w:pos="540"/>
                <w:tab w:val="left" w:pos="731"/>
              </w:tabs>
              <w:spacing w:line="280" w:lineRule="exact"/>
              <w:ind w:right="11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2" w:type="dxa"/>
            <w:vAlign w:val="bottom"/>
          </w:tcPr>
          <w:p w14:paraId="55D09BF1" w14:textId="3B8AEAB6" w:rsidR="00A04EB6" w:rsidRPr="00AC365B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hanging="11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BE31F2" w:rsidRPr="00BE31F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BE31F2" w:rsidRPr="00BE31F2">
              <w:rPr>
                <w:rFonts w:ascii="Angsana New" w:hAnsi="Angsana New"/>
                <w:color w:val="000000"/>
                <w:sz w:val="24"/>
                <w:szCs w:val="24"/>
              </w:rPr>
              <w:t>499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BE31F2" w:rsidRPr="00BE31F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3EFB53E1" w14:textId="77777777" w:rsidR="00A04EB6" w:rsidRPr="00AC365B" w:rsidRDefault="00A04EB6" w:rsidP="00A04EB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4ACDA4B9" w14:textId="40115D88" w:rsidR="00A04EB6" w:rsidRPr="00AC365B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80" w:lineRule="exact"/>
              <w:ind w:left="-81" w:right="-31" w:hanging="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BE31F2" w:rsidRPr="00BE31F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BE31F2" w:rsidRPr="00BE31F2">
              <w:rPr>
                <w:rFonts w:ascii="Angsana New" w:hAnsi="Angsana New"/>
                <w:color w:val="000000"/>
                <w:sz w:val="24"/>
                <w:szCs w:val="24"/>
              </w:rPr>
              <w:t>499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BE31F2" w:rsidRPr="00BE31F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4E3519B5" w14:textId="77777777" w:rsidR="00A04EB6" w:rsidRPr="00AC365B" w:rsidRDefault="00A04EB6" w:rsidP="00A04EB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6628200D" w14:textId="1DD1434F" w:rsidR="00A04EB6" w:rsidRPr="00AC365B" w:rsidRDefault="00236D24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2" w:type="dxa"/>
            <w:vAlign w:val="bottom"/>
          </w:tcPr>
          <w:p w14:paraId="2C6270C2" w14:textId="77777777" w:rsidR="00A04EB6" w:rsidRPr="00AC365B" w:rsidRDefault="00A04EB6" w:rsidP="00A04EB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78C9ABE" w14:textId="40DB152B" w:rsidR="00A04EB6" w:rsidRPr="00AC365B" w:rsidRDefault="00236D24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81943D0" w14:textId="77777777" w:rsidR="00A04EB6" w:rsidRPr="00AC365B" w:rsidRDefault="00A04EB6" w:rsidP="00A04EB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2" w:type="dxa"/>
            <w:vAlign w:val="bottom"/>
          </w:tcPr>
          <w:p w14:paraId="0C4B65C5" w14:textId="48A18CAD" w:rsidR="00A04EB6" w:rsidRPr="00AC365B" w:rsidRDefault="00236D24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38BFCED" w14:textId="77777777" w:rsidR="00A04EB6" w:rsidRPr="00AC365B" w:rsidRDefault="00A04EB6" w:rsidP="00A04EB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C72D913" w14:textId="3D587505" w:rsidR="00A04EB6" w:rsidRPr="00AC365B" w:rsidRDefault="00236D24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A04EB6" w:rsidRPr="00AC365B" w14:paraId="3380D9F5" w14:textId="77777777" w:rsidTr="00AD2F52">
        <w:trPr>
          <w:trHeight w:val="270"/>
        </w:trPr>
        <w:tc>
          <w:tcPr>
            <w:tcW w:w="1979" w:type="dxa"/>
          </w:tcPr>
          <w:p w14:paraId="20F158FD" w14:textId="132C891D" w:rsidR="00A04EB6" w:rsidRPr="00AC365B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F060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สปริงนิวส์ จำกัด</w:t>
            </w:r>
          </w:p>
        </w:tc>
        <w:tc>
          <w:tcPr>
            <w:tcW w:w="2070" w:type="dxa"/>
          </w:tcPr>
          <w:p w14:paraId="65EFAF89" w14:textId="00348A42" w:rsidR="00A04EB6" w:rsidRPr="00AC365B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60" w:hanging="16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>ให้บริการด้านโฆษณาผ่าน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สื่อดิจิ</w:t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ตอล</w:t>
            </w:r>
          </w:p>
        </w:tc>
        <w:tc>
          <w:tcPr>
            <w:tcW w:w="841" w:type="dxa"/>
            <w:vAlign w:val="bottom"/>
          </w:tcPr>
          <w:p w14:paraId="372DFB81" w14:textId="62379396" w:rsidR="00A04EB6" w:rsidRPr="00AC365B" w:rsidRDefault="00BE31F2" w:rsidP="00A04EB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31F2">
              <w:rPr>
                <w:rFonts w:ascii="Angsana New" w:hAnsi="Angsana New"/>
                <w:sz w:val="24"/>
                <w:szCs w:val="24"/>
              </w:rPr>
              <w:t>99</w:t>
            </w:r>
            <w:r w:rsidR="00A04EB6" w:rsidRPr="00AC365B">
              <w:rPr>
                <w:rFonts w:ascii="Angsana New" w:hAnsi="Angsana New"/>
                <w:sz w:val="24"/>
                <w:szCs w:val="24"/>
              </w:rPr>
              <w:t>.</w:t>
            </w:r>
            <w:r w:rsidRPr="00BE31F2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810" w:type="dxa"/>
            <w:vAlign w:val="bottom"/>
          </w:tcPr>
          <w:p w14:paraId="7A164A71" w14:textId="5C43B215" w:rsidR="00A04EB6" w:rsidRPr="00AC365B" w:rsidRDefault="00BE31F2" w:rsidP="00A04EB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31F2">
              <w:rPr>
                <w:rFonts w:ascii="Angsana New" w:hAnsi="Angsana New"/>
                <w:sz w:val="24"/>
                <w:szCs w:val="24"/>
              </w:rPr>
              <w:t>99</w:t>
            </w:r>
            <w:r w:rsidR="00A04EB6" w:rsidRPr="00AC365B">
              <w:rPr>
                <w:rFonts w:ascii="Angsana New" w:hAnsi="Angsana New"/>
                <w:sz w:val="24"/>
                <w:szCs w:val="24"/>
              </w:rPr>
              <w:t>.</w:t>
            </w:r>
            <w:r w:rsidRPr="00BE31F2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178" w:type="dxa"/>
            <w:vAlign w:val="bottom"/>
          </w:tcPr>
          <w:p w14:paraId="4432D54D" w14:textId="77777777" w:rsidR="00A04EB6" w:rsidRPr="001835B6" w:rsidRDefault="00A04EB6" w:rsidP="00A04EB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D2DB560" w14:textId="423171E5" w:rsidR="00A04EB6" w:rsidRPr="00AC365B" w:rsidRDefault="00BE31F2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798" w:type="dxa"/>
            <w:vAlign w:val="bottom"/>
          </w:tcPr>
          <w:p w14:paraId="0D940BE1" w14:textId="4141FA11" w:rsidR="00A04EB6" w:rsidRPr="00AC365B" w:rsidRDefault="00BE31F2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78" w:type="dxa"/>
            <w:vAlign w:val="bottom"/>
          </w:tcPr>
          <w:p w14:paraId="03986EB7" w14:textId="77777777" w:rsidR="00A04EB6" w:rsidRPr="00F77D97" w:rsidRDefault="00A04EB6" w:rsidP="00A04EB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09DC09E5" w14:textId="2E31E545" w:rsidR="00A04EB6" w:rsidRPr="00AC365B" w:rsidRDefault="00BE31F2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78" w:type="dxa"/>
            <w:vAlign w:val="bottom"/>
          </w:tcPr>
          <w:p w14:paraId="59745E7F" w14:textId="77777777" w:rsidR="00A04EB6" w:rsidRPr="00AC365B" w:rsidRDefault="00A04EB6" w:rsidP="00A04EB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05A12D7" w14:textId="5639BE26" w:rsidR="00A04EB6" w:rsidRPr="00F77D97" w:rsidRDefault="00BE31F2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78" w:type="dxa"/>
            <w:vAlign w:val="bottom"/>
          </w:tcPr>
          <w:p w14:paraId="7A91A0BD" w14:textId="77777777" w:rsidR="00A04EB6" w:rsidRPr="00F77D97" w:rsidRDefault="00A04EB6" w:rsidP="00A04EB6">
            <w:pPr>
              <w:spacing w:line="240" w:lineRule="auto"/>
              <w:ind w:right="1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3FD05C4F" w14:textId="711F5BCC" w:rsidR="00A04EB6" w:rsidRPr="00AC365B" w:rsidRDefault="00236D24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7722109" w14:textId="77777777" w:rsidR="00A04EB6" w:rsidRPr="00AC365B" w:rsidRDefault="00A04EB6" w:rsidP="00A04EB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306A240C" w14:textId="4CCB3E3A" w:rsidR="00A04EB6" w:rsidRPr="00AC365B" w:rsidRDefault="00236D24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2F5A8AA" w14:textId="77777777" w:rsidR="00A04EB6" w:rsidRPr="00AC365B" w:rsidRDefault="00A04EB6" w:rsidP="00A04EB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55546676" w14:textId="475CC168" w:rsidR="00A04EB6" w:rsidRPr="00AC365B" w:rsidRDefault="00BE31F2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82" w:type="dxa"/>
            <w:vAlign w:val="bottom"/>
          </w:tcPr>
          <w:p w14:paraId="21EB9B81" w14:textId="77777777" w:rsidR="00A04EB6" w:rsidRPr="00AC365B" w:rsidRDefault="00A04EB6" w:rsidP="00A04EB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6B96726" w14:textId="2FF2BC6C" w:rsidR="00A04EB6" w:rsidRPr="00AC365B" w:rsidRDefault="00BE31F2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78" w:type="dxa"/>
            <w:vAlign w:val="bottom"/>
          </w:tcPr>
          <w:p w14:paraId="71B6FAFD" w14:textId="77777777" w:rsidR="00A04EB6" w:rsidRPr="00F77D97" w:rsidRDefault="00A04EB6" w:rsidP="00A04EB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2" w:type="dxa"/>
            <w:vAlign w:val="bottom"/>
          </w:tcPr>
          <w:p w14:paraId="13C7A21E" w14:textId="798083D9" w:rsidR="00A04EB6" w:rsidRPr="00AC365B" w:rsidRDefault="00236D24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CA30315" w14:textId="77777777" w:rsidR="00A04EB6" w:rsidRPr="00AC365B" w:rsidRDefault="00A04EB6" w:rsidP="00A04EB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4BA2095" w14:textId="38288AA0" w:rsidR="00A04EB6" w:rsidRPr="00AC365B" w:rsidRDefault="00236D24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A04EB6" w:rsidRPr="00AC365B" w14:paraId="5EBED1D0" w14:textId="77777777" w:rsidTr="00AD2F52">
        <w:trPr>
          <w:trHeight w:val="270"/>
        </w:trPr>
        <w:tc>
          <w:tcPr>
            <w:tcW w:w="1979" w:type="dxa"/>
          </w:tcPr>
          <w:p w14:paraId="697F551F" w14:textId="77777777" w:rsidR="00A04EB6" w:rsidRPr="00AC365B" w:rsidRDefault="00A04EB6" w:rsidP="00A04EB6">
            <w:pPr>
              <w:tabs>
                <w:tab w:val="left" w:pos="540"/>
              </w:tabs>
              <w:spacing w:line="280" w:lineRule="exact"/>
              <w:ind w:left="10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C365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70" w:type="dxa"/>
          </w:tcPr>
          <w:p w14:paraId="54F1803F" w14:textId="77777777" w:rsidR="00A04EB6" w:rsidRPr="00AC365B" w:rsidRDefault="00A04EB6" w:rsidP="00A04EB6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1" w:type="dxa"/>
          </w:tcPr>
          <w:p w14:paraId="4FD1CE06" w14:textId="77777777" w:rsidR="00A04EB6" w:rsidRPr="00AC365B" w:rsidRDefault="00A04EB6" w:rsidP="00A04EB6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ED98D8D" w14:textId="77777777" w:rsidR="00A04EB6" w:rsidRPr="00AC365B" w:rsidRDefault="00A04EB6" w:rsidP="00A04EB6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3B183E1A" w14:textId="77777777" w:rsidR="00A04EB6" w:rsidRPr="00AC365B" w:rsidRDefault="00A04EB6" w:rsidP="00A04EB6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2C134A28" w14:textId="77777777" w:rsidR="00A04EB6" w:rsidRPr="00AC365B" w:rsidRDefault="00A04EB6" w:rsidP="00A04EB6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8" w:type="dxa"/>
          </w:tcPr>
          <w:p w14:paraId="7B10AAC8" w14:textId="77777777" w:rsidR="00A04EB6" w:rsidRPr="00AC365B" w:rsidRDefault="00A04EB6" w:rsidP="00A04EB6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4974BB15" w14:textId="77777777" w:rsidR="00A04EB6" w:rsidRPr="00AC365B" w:rsidRDefault="00A04EB6" w:rsidP="00A04EB6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1E39FB5C" w14:textId="054714E9" w:rsidR="00A04EB6" w:rsidRPr="00AC365B" w:rsidRDefault="00BE31F2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E31F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 w:rsidR="00A04E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765</w:t>
            </w:r>
            <w:r w:rsidR="00A04E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206</w:t>
            </w:r>
          </w:p>
        </w:tc>
        <w:tc>
          <w:tcPr>
            <w:tcW w:w="178" w:type="dxa"/>
          </w:tcPr>
          <w:p w14:paraId="316CAD06" w14:textId="77777777" w:rsidR="00A04EB6" w:rsidRPr="00AC365B" w:rsidRDefault="00A04EB6" w:rsidP="00A04EB6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136864A" w14:textId="08A13A8C" w:rsidR="00A04EB6" w:rsidRPr="00AC365B" w:rsidRDefault="00BE31F2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E31F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 w:rsidR="00A04EB6" w:rsidRPr="00AC365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663</w:t>
            </w:r>
            <w:r w:rsidR="00A04EB6" w:rsidRPr="00AC365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829</w:t>
            </w:r>
          </w:p>
        </w:tc>
        <w:tc>
          <w:tcPr>
            <w:tcW w:w="178" w:type="dxa"/>
          </w:tcPr>
          <w:p w14:paraId="13CA86D3" w14:textId="77777777" w:rsidR="00A04EB6" w:rsidRPr="00AC365B" w:rsidRDefault="00A04EB6" w:rsidP="00A04EB6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5BA2FA22" w14:textId="2A033F16" w:rsidR="00A04EB6" w:rsidRPr="00AC365B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-113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="00BE31F2" w:rsidRPr="00BE31F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 w:rsidRPr="00AC365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="00BE31F2" w:rsidRPr="00BE31F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343</w:t>
            </w:r>
            <w:r w:rsidRPr="00AC365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="00BE31F2" w:rsidRPr="00BE31F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990</w:t>
            </w:r>
            <w:r w:rsidRPr="00AC365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1662CE02" w14:textId="77777777" w:rsidR="00A04EB6" w:rsidRPr="00AC365B" w:rsidRDefault="00A04EB6" w:rsidP="00A04EB6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</w:tcPr>
          <w:p w14:paraId="6785EC87" w14:textId="038C35D9" w:rsidR="00A04EB6" w:rsidRPr="00AC365B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-113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="00BE31F2" w:rsidRPr="00BE31F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 w:rsidRPr="00AC365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="00BE31F2" w:rsidRPr="00BE31F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343</w:t>
            </w:r>
            <w:r w:rsidRPr="00AC365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="00BE31F2" w:rsidRPr="00BE31F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990</w:t>
            </w:r>
            <w:r w:rsidRPr="00AC365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17CFF407" w14:textId="77777777" w:rsidR="00A04EB6" w:rsidRPr="00AC365B" w:rsidRDefault="00A04EB6" w:rsidP="00A04EB6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</w:tcPr>
          <w:p w14:paraId="1FD1631F" w14:textId="0EAE62DD" w:rsidR="00A04EB6" w:rsidRPr="00AC365B" w:rsidRDefault="00BE31F2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BE31F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421</w:t>
            </w:r>
            <w:r w:rsidR="00A04EB6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,</w:t>
            </w:r>
            <w:r w:rsidRPr="00BE31F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216</w:t>
            </w:r>
          </w:p>
        </w:tc>
        <w:tc>
          <w:tcPr>
            <w:tcW w:w="182" w:type="dxa"/>
          </w:tcPr>
          <w:p w14:paraId="3ED4670A" w14:textId="77777777" w:rsidR="00A04EB6" w:rsidRPr="00AC365B" w:rsidRDefault="00A04EB6" w:rsidP="00A04EB6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7581CF1C" w14:textId="7178E592" w:rsidR="00A04EB6" w:rsidRPr="00AC365B" w:rsidRDefault="00BE31F2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-113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E31F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319</w:t>
            </w:r>
            <w:r w:rsidR="00A04EB6" w:rsidRPr="00AC365B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,</w:t>
            </w:r>
            <w:r w:rsidRPr="00BE31F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839</w:t>
            </w:r>
          </w:p>
        </w:tc>
        <w:tc>
          <w:tcPr>
            <w:tcW w:w="178" w:type="dxa"/>
          </w:tcPr>
          <w:p w14:paraId="0FF35545" w14:textId="77777777" w:rsidR="00A04EB6" w:rsidRPr="00AC365B" w:rsidRDefault="00A04EB6" w:rsidP="00A04EB6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1AE15B" w14:textId="6A41BA69" w:rsidR="00A04EB6" w:rsidRPr="00236D24" w:rsidRDefault="00236D24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36D2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    -</w:t>
            </w:r>
          </w:p>
        </w:tc>
        <w:tc>
          <w:tcPr>
            <w:tcW w:w="180" w:type="dxa"/>
          </w:tcPr>
          <w:p w14:paraId="734416C1" w14:textId="77777777" w:rsidR="00A04EB6" w:rsidRPr="00236D24" w:rsidRDefault="00A04EB6" w:rsidP="00A04EB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29DAE2" w14:textId="6E744B23" w:rsidR="00A04EB6" w:rsidRPr="00236D24" w:rsidRDefault="00236D24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36D2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    -</w:t>
            </w:r>
          </w:p>
        </w:tc>
      </w:tr>
      <w:tr w:rsidR="003F7603" w:rsidRPr="00AC365B" w14:paraId="7A3E15B8" w14:textId="77777777" w:rsidTr="00AD2F52">
        <w:trPr>
          <w:trHeight w:val="270"/>
        </w:trPr>
        <w:tc>
          <w:tcPr>
            <w:tcW w:w="1979" w:type="dxa"/>
          </w:tcPr>
          <w:p w14:paraId="3C24B6D2" w14:textId="56D6FE95" w:rsidR="003F7603" w:rsidRPr="00AC365B" w:rsidRDefault="003F7603" w:rsidP="00AD2F52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5" w:hanging="115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lastRenderedPageBreak/>
              <w:t>บริษัทย่อยทางอ้อม</w:t>
            </w:r>
          </w:p>
        </w:tc>
        <w:tc>
          <w:tcPr>
            <w:tcW w:w="2070" w:type="dxa"/>
          </w:tcPr>
          <w:p w14:paraId="678672C0" w14:textId="77777777" w:rsidR="003F7603" w:rsidRPr="00AC365B" w:rsidRDefault="003F7603" w:rsidP="004C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41" w:type="dxa"/>
          </w:tcPr>
          <w:p w14:paraId="2BED0F23" w14:textId="77777777" w:rsidR="003F7603" w:rsidRPr="00AC365B" w:rsidRDefault="003F7603" w:rsidP="004C56BC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06A6DF5" w14:textId="77777777" w:rsidR="003F7603" w:rsidRPr="00AC365B" w:rsidRDefault="003F7603" w:rsidP="004C56BC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4E092B57" w14:textId="77777777" w:rsidR="003F7603" w:rsidRPr="00AC365B" w:rsidRDefault="003F7603" w:rsidP="004C56BC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50D0928E" w14:textId="77777777" w:rsidR="003F7603" w:rsidRPr="00AC365B" w:rsidRDefault="003F7603" w:rsidP="004C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8" w:type="dxa"/>
          </w:tcPr>
          <w:p w14:paraId="6C932547" w14:textId="77777777" w:rsidR="003F7603" w:rsidRPr="00AC365B" w:rsidRDefault="003F7603" w:rsidP="004C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640A10DF" w14:textId="77777777" w:rsidR="003F7603" w:rsidRPr="00AC365B" w:rsidRDefault="003F7603" w:rsidP="004C56BC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7136336B" w14:textId="77777777" w:rsidR="003F7603" w:rsidRPr="00AC365B" w:rsidRDefault="003F7603" w:rsidP="004C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475F8C1A" w14:textId="77777777" w:rsidR="003F7603" w:rsidRPr="00AC365B" w:rsidRDefault="003F7603" w:rsidP="004C56BC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78EA194" w14:textId="77777777" w:rsidR="003F7603" w:rsidRPr="00AC365B" w:rsidRDefault="003F7603" w:rsidP="004C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75D98653" w14:textId="77777777" w:rsidR="003F7603" w:rsidRPr="00AC365B" w:rsidRDefault="003F7603" w:rsidP="004C56BC">
            <w:pPr>
              <w:tabs>
                <w:tab w:val="left" w:pos="540"/>
                <w:tab w:val="left" w:pos="731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2" w:type="dxa"/>
          </w:tcPr>
          <w:p w14:paraId="35031D02" w14:textId="77777777" w:rsidR="003F7603" w:rsidRPr="00AC365B" w:rsidRDefault="003F7603" w:rsidP="004C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37C9D22" w14:textId="77777777" w:rsidR="003F7603" w:rsidRPr="00AC365B" w:rsidRDefault="003F7603" w:rsidP="004C56BC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</w:tcPr>
          <w:p w14:paraId="6EA4FF29" w14:textId="77777777" w:rsidR="003F7603" w:rsidRPr="00AC365B" w:rsidRDefault="003F7603" w:rsidP="003F7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4ADDB19E" w14:textId="77777777" w:rsidR="003F7603" w:rsidRPr="00AC365B" w:rsidRDefault="003F7603" w:rsidP="004C56BC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0" w:type="dxa"/>
          </w:tcPr>
          <w:p w14:paraId="35F3DFA1" w14:textId="77777777" w:rsidR="003F7603" w:rsidRPr="00AC365B" w:rsidRDefault="003F7603" w:rsidP="004C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2" w:type="dxa"/>
          </w:tcPr>
          <w:p w14:paraId="67D6E62C" w14:textId="77777777" w:rsidR="003F7603" w:rsidRPr="00AC365B" w:rsidRDefault="003F7603" w:rsidP="004C56BC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3A491926" w14:textId="77777777" w:rsidR="003F7603" w:rsidRPr="00AC365B" w:rsidRDefault="003F7603" w:rsidP="004C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2156A79D" w14:textId="77777777" w:rsidR="003F7603" w:rsidRPr="00AC365B" w:rsidRDefault="003F7603" w:rsidP="004C56BC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2" w:type="dxa"/>
          </w:tcPr>
          <w:p w14:paraId="1468FF97" w14:textId="77777777" w:rsidR="003F7603" w:rsidRPr="00AC365B" w:rsidRDefault="003F7603" w:rsidP="004C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1B21F742" w14:textId="77777777" w:rsidR="003F7603" w:rsidRPr="00AC365B" w:rsidRDefault="003F7603" w:rsidP="004C56BC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11769AF" w14:textId="77777777" w:rsidR="003F7603" w:rsidRPr="00AC365B" w:rsidRDefault="003F7603" w:rsidP="004C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3F7603" w:rsidRPr="00AC365B" w14:paraId="77A4A125" w14:textId="77777777" w:rsidTr="00AD2F52">
        <w:trPr>
          <w:trHeight w:val="270"/>
        </w:trPr>
        <w:tc>
          <w:tcPr>
            <w:tcW w:w="1979" w:type="dxa"/>
          </w:tcPr>
          <w:p w14:paraId="5983FDDD" w14:textId="1C8D0527" w:rsidR="003F7603" w:rsidRPr="00AC365B" w:rsidRDefault="003F7603" w:rsidP="004C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5" w:hanging="115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i/>
                <w:iCs/>
                <w:color w:val="000000"/>
                <w:spacing w:val="-4"/>
                <w:sz w:val="24"/>
                <w:szCs w:val="24"/>
                <w:u w:val="single"/>
                <w:cs/>
              </w:rPr>
              <w:t>ถือหุ้นผ่านทางบริษัท เนชั่น บรอดแคสติ้ง คอร์ปอเรชั่น จำกัด (มหาชน)</w:t>
            </w:r>
          </w:p>
        </w:tc>
        <w:tc>
          <w:tcPr>
            <w:tcW w:w="2070" w:type="dxa"/>
          </w:tcPr>
          <w:p w14:paraId="37AEF74E" w14:textId="77777777" w:rsidR="003F7603" w:rsidRPr="00AC365B" w:rsidRDefault="003F7603" w:rsidP="004C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41" w:type="dxa"/>
            <w:vAlign w:val="bottom"/>
          </w:tcPr>
          <w:p w14:paraId="4E523404" w14:textId="77777777" w:rsidR="003F7603" w:rsidRPr="00AC365B" w:rsidRDefault="003F7603" w:rsidP="004C56BC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42A25EA3" w14:textId="77777777" w:rsidR="003F7603" w:rsidRPr="00AC365B" w:rsidRDefault="003F7603" w:rsidP="004C56BC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8" w:type="dxa"/>
            <w:vAlign w:val="bottom"/>
          </w:tcPr>
          <w:p w14:paraId="6A155D3E" w14:textId="77777777" w:rsidR="003F7603" w:rsidRPr="00AC365B" w:rsidRDefault="003F7603" w:rsidP="004C56BC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0A6FF0B" w14:textId="77777777" w:rsidR="003F7603" w:rsidRPr="00AC365B" w:rsidRDefault="003F7603" w:rsidP="004C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8" w:type="dxa"/>
            <w:vAlign w:val="bottom"/>
          </w:tcPr>
          <w:p w14:paraId="31933BF0" w14:textId="77777777" w:rsidR="003F7603" w:rsidRPr="00AC365B" w:rsidRDefault="003F7603" w:rsidP="004C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786F3216" w14:textId="77777777" w:rsidR="003F7603" w:rsidRPr="00AC365B" w:rsidRDefault="003F7603" w:rsidP="004C56BC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CE17645" w14:textId="77777777" w:rsidR="003F7603" w:rsidRPr="00AC365B" w:rsidRDefault="003F7603" w:rsidP="004C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50830DB5" w14:textId="77777777" w:rsidR="003F7603" w:rsidRPr="00AC365B" w:rsidRDefault="003F7603" w:rsidP="004C56BC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EB1AE06" w14:textId="77777777" w:rsidR="003F7603" w:rsidRPr="00AC365B" w:rsidRDefault="003F7603" w:rsidP="004C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116DEAC8" w14:textId="77777777" w:rsidR="003F7603" w:rsidRPr="00AC365B" w:rsidRDefault="003F7603" w:rsidP="004C56BC">
            <w:pPr>
              <w:tabs>
                <w:tab w:val="left" w:pos="540"/>
                <w:tab w:val="left" w:pos="731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2" w:type="dxa"/>
            <w:vAlign w:val="bottom"/>
          </w:tcPr>
          <w:p w14:paraId="40D4C2E3" w14:textId="77777777" w:rsidR="003F7603" w:rsidRPr="00AC365B" w:rsidRDefault="003F7603" w:rsidP="004C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D455C33" w14:textId="77777777" w:rsidR="003F7603" w:rsidRPr="00AC365B" w:rsidRDefault="003F7603" w:rsidP="004C56BC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28EEF349" w14:textId="77777777" w:rsidR="003F7603" w:rsidRPr="00AC365B" w:rsidRDefault="003F7603" w:rsidP="004C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1F7FA6E" w14:textId="77777777" w:rsidR="003F7603" w:rsidRPr="00AC365B" w:rsidRDefault="003F7603" w:rsidP="004C56BC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514F2FAB" w14:textId="77777777" w:rsidR="003F7603" w:rsidRPr="00AC365B" w:rsidRDefault="003F7603" w:rsidP="004C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65E48790" w14:textId="77777777" w:rsidR="003F7603" w:rsidRPr="00AC365B" w:rsidRDefault="003F7603" w:rsidP="004C56BC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0B31945B" w14:textId="77777777" w:rsidR="003F7603" w:rsidRPr="00AC365B" w:rsidRDefault="003F7603" w:rsidP="004C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08150FE6" w14:textId="77777777" w:rsidR="003F7603" w:rsidRPr="00AC365B" w:rsidRDefault="003F7603" w:rsidP="004C56BC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2" w:type="dxa"/>
            <w:vAlign w:val="bottom"/>
          </w:tcPr>
          <w:p w14:paraId="2B0F9DCF" w14:textId="77777777" w:rsidR="003F7603" w:rsidRPr="00AC365B" w:rsidRDefault="003F7603" w:rsidP="004C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1125CAF8" w14:textId="77777777" w:rsidR="003F7603" w:rsidRPr="00AC365B" w:rsidRDefault="003F7603" w:rsidP="004C56BC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1E84B7B" w14:textId="77777777" w:rsidR="003F7603" w:rsidRPr="00AC365B" w:rsidRDefault="003F7603" w:rsidP="004C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D16417" w:rsidRPr="00AC365B" w14:paraId="6C502526" w14:textId="77777777" w:rsidTr="00AD2F52">
        <w:trPr>
          <w:trHeight w:val="270"/>
        </w:trPr>
        <w:tc>
          <w:tcPr>
            <w:tcW w:w="1979" w:type="dxa"/>
          </w:tcPr>
          <w:p w14:paraId="01C70533" w14:textId="7629FDE0" w:rsidR="00D16417" w:rsidRPr="00AC365B" w:rsidRDefault="00D16417" w:rsidP="00D1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i/>
                <w:iCs/>
                <w:color w:val="000000"/>
                <w:spacing w:val="-4"/>
                <w:sz w:val="24"/>
                <w:szCs w:val="24"/>
                <w:u w:val="single"/>
                <w:cs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เอ็นบีซี เน็กซ์ วิชั่น จำกัด</w:t>
            </w:r>
          </w:p>
        </w:tc>
        <w:tc>
          <w:tcPr>
            <w:tcW w:w="2070" w:type="dxa"/>
          </w:tcPr>
          <w:p w14:paraId="4DB8BB70" w14:textId="77777777" w:rsidR="006A7C67" w:rsidRDefault="00D16417" w:rsidP="00D1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ผลิตรายการโทรทัศน์และ</w:t>
            </w:r>
          </w:p>
          <w:p w14:paraId="480614EF" w14:textId="77777777" w:rsidR="006A7C67" w:rsidRDefault="006A7C67" w:rsidP="006A7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8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</w:t>
            </w:r>
            <w:r w:rsidR="00D16417"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>ให้บริการโฆษณาผ่านสื่อ</w:t>
            </w:r>
          </w:p>
          <w:p w14:paraId="4B1F39A3" w14:textId="2CDC20F0" w:rsidR="00D16417" w:rsidRPr="00AC365B" w:rsidRDefault="006A7C67" w:rsidP="00D1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</w:t>
            </w:r>
            <w:r w:rsidR="00D16417"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>โทรทัศน์</w:t>
            </w:r>
          </w:p>
        </w:tc>
        <w:tc>
          <w:tcPr>
            <w:tcW w:w="841" w:type="dxa"/>
            <w:vAlign w:val="bottom"/>
          </w:tcPr>
          <w:p w14:paraId="07F30055" w14:textId="6C184B2C" w:rsidR="00D16417" w:rsidRPr="00AC365B" w:rsidRDefault="00D16417" w:rsidP="00D16417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10606664" w14:textId="7B08BED5" w:rsidR="00D16417" w:rsidRPr="00AC365B" w:rsidRDefault="00D16417" w:rsidP="00D16417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D44D5EE" w14:textId="77777777" w:rsidR="00D16417" w:rsidRPr="00AC365B" w:rsidRDefault="00D16417" w:rsidP="00D16417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34CFEFDE" w14:textId="4BB9FA97" w:rsidR="00D16417" w:rsidRPr="00AC365B" w:rsidRDefault="00BE31F2" w:rsidP="00D1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BE31F2">
              <w:rPr>
                <w:rFonts w:ascii="Angsana New" w:hAnsi="Angsana New"/>
                <w:sz w:val="24"/>
                <w:szCs w:val="24"/>
              </w:rPr>
              <w:t>800</w:t>
            </w:r>
            <w:r w:rsidR="00D16417" w:rsidRPr="00AC365B">
              <w:rPr>
                <w:rFonts w:ascii="Angsana New" w:hAnsi="Angsana New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798" w:type="dxa"/>
            <w:vAlign w:val="bottom"/>
          </w:tcPr>
          <w:p w14:paraId="2831DA69" w14:textId="07223349" w:rsidR="00D16417" w:rsidRPr="00AC365B" w:rsidRDefault="00BE31F2" w:rsidP="00D1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BE31F2">
              <w:rPr>
                <w:rFonts w:ascii="Angsana New" w:hAnsi="Angsana New"/>
                <w:sz w:val="24"/>
                <w:szCs w:val="24"/>
              </w:rPr>
              <w:t>800</w:t>
            </w:r>
            <w:r w:rsidR="00D16417" w:rsidRPr="00AC365B">
              <w:rPr>
                <w:rFonts w:ascii="Angsana New" w:hAnsi="Angsana New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1B94C1EB" w14:textId="77777777" w:rsidR="00D16417" w:rsidRPr="00AC365B" w:rsidRDefault="00D16417" w:rsidP="00D16417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34E00AB2" w14:textId="1B530B18" w:rsidR="00D16417" w:rsidRPr="00AC365B" w:rsidRDefault="00D16417" w:rsidP="00D1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2071C98" w14:textId="77777777" w:rsidR="00D16417" w:rsidRPr="00AC365B" w:rsidRDefault="00D16417" w:rsidP="00D16417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5E0A319" w14:textId="56F0486D" w:rsidR="00D16417" w:rsidRPr="00AC365B" w:rsidRDefault="00D16417" w:rsidP="00D1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5DDD28C" w14:textId="77777777" w:rsidR="00D16417" w:rsidRPr="00AC365B" w:rsidRDefault="00D16417" w:rsidP="00D16417">
            <w:pPr>
              <w:tabs>
                <w:tab w:val="left" w:pos="540"/>
                <w:tab w:val="left" w:pos="731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2" w:type="dxa"/>
            <w:vAlign w:val="bottom"/>
          </w:tcPr>
          <w:p w14:paraId="29E2FDE2" w14:textId="29FDCFCD" w:rsidR="00D16417" w:rsidRPr="00AC365B" w:rsidRDefault="00D16417" w:rsidP="00D1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4328359" w14:textId="77777777" w:rsidR="00D16417" w:rsidRPr="00AC365B" w:rsidRDefault="00D16417" w:rsidP="00D16417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20E5A24F" w14:textId="3912E982" w:rsidR="00D16417" w:rsidRPr="00AC365B" w:rsidRDefault="00D16417" w:rsidP="00D1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4907449" w14:textId="77777777" w:rsidR="00D16417" w:rsidRPr="00AC365B" w:rsidRDefault="00D16417" w:rsidP="00D16417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54C9E837" w14:textId="5D7B64AB" w:rsidR="00D16417" w:rsidRPr="00AC365B" w:rsidRDefault="00D16417" w:rsidP="00D1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2" w:type="dxa"/>
            <w:vAlign w:val="bottom"/>
          </w:tcPr>
          <w:p w14:paraId="60DE5BB2" w14:textId="77777777" w:rsidR="00D16417" w:rsidRPr="00AC365B" w:rsidRDefault="00D16417" w:rsidP="00D16417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4D70B413" w14:textId="4A77F549" w:rsidR="00D16417" w:rsidRPr="00AC365B" w:rsidRDefault="00D16417" w:rsidP="00D1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7B912C4" w14:textId="77777777" w:rsidR="00D16417" w:rsidRPr="00AC365B" w:rsidRDefault="00D16417" w:rsidP="00D16417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2" w:type="dxa"/>
            <w:vAlign w:val="bottom"/>
          </w:tcPr>
          <w:p w14:paraId="1211EF8D" w14:textId="5029DECE" w:rsidR="00D16417" w:rsidRPr="00AC365B" w:rsidRDefault="00D16417" w:rsidP="00D1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51FC1EC" w14:textId="77777777" w:rsidR="00D16417" w:rsidRPr="00AC365B" w:rsidRDefault="00D16417" w:rsidP="00D16417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E5F6270" w14:textId="74FB0F0C" w:rsidR="00D16417" w:rsidRPr="00AC365B" w:rsidRDefault="00D16417" w:rsidP="00D1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F7603" w:rsidRPr="00AC365B" w14:paraId="77A75AF2" w14:textId="77777777" w:rsidTr="00AD2F52">
        <w:trPr>
          <w:trHeight w:val="270"/>
        </w:trPr>
        <w:tc>
          <w:tcPr>
            <w:tcW w:w="1979" w:type="dxa"/>
          </w:tcPr>
          <w:p w14:paraId="59AE0110" w14:textId="3FD499AA" w:rsidR="003F7603" w:rsidRPr="00AC365B" w:rsidRDefault="003F7603" w:rsidP="003F7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70" w:type="dxa"/>
          </w:tcPr>
          <w:p w14:paraId="5550E2B7" w14:textId="5A17EB11" w:rsidR="003F7603" w:rsidRPr="00AC365B" w:rsidRDefault="003F7603" w:rsidP="003F7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60" w:hanging="16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41" w:type="dxa"/>
            <w:vAlign w:val="bottom"/>
          </w:tcPr>
          <w:p w14:paraId="1B166292" w14:textId="62A1E2FC" w:rsidR="003F7603" w:rsidRPr="00AC365B" w:rsidRDefault="003F7603" w:rsidP="003F7603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4D03795" w14:textId="778DC864" w:rsidR="003F7603" w:rsidRPr="00AC365B" w:rsidRDefault="003F7603" w:rsidP="003F7603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8" w:type="dxa"/>
            <w:vAlign w:val="bottom"/>
          </w:tcPr>
          <w:p w14:paraId="02F11FFB" w14:textId="77777777" w:rsidR="003F7603" w:rsidRPr="00AC365B" w:rsidRDefault="003F7603" w:rsidP="003F7603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77649348" w14:textId="154DA548" w:rsidR="003F7603" w:rsidRPr="00AC365B" w:rsidRDefault="003F7603" w:rsidP="003F7603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68732CB7" w14:textId="5ECA85DC" w:rsidR="003F7603" w:rsidRPr="00AC365B" w:rsidRDefault="003F7603" w:rsidP="003F7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2587471E" w14:textId="77777777" w:rsidR="003F7603" w:rsidRPr="00AC365B" w:rsidRDefault="003F7603" w:rsidP="003F7603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1C00D2F" w14:textId="1A7E266F" w:rsidR="003F7603" w:rsidRPr="00AC365B" w:rsidRDefault="003F7603" w:rsidP="003F7603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FC6A242" w14:textId="77777777" w:rsidR="003F7603" w:rsidRPr="00AC365B" w:rsidRDefault="003F7603" w:rsidP="003F7603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24BA42F" w14:textId="74953E2C" w:rsidR="003F7603" w:rsidRPr="00AC365B" w:rsidRDefault="003F7603" w:rsidP="003F7603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AE64941" w14:textId="77777777" w:rsidR="003F7603" w:rsidRPr="00AC365B" w:rsidRDefault="003F7603" w:rsidP="003F7603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6F954CEE" w14:textId="1C7F13A0" w:rsidR="003F7603" w:rsidRPr="00AC365B" w:rsidRDefault="003F7603" w:rsidP="003F7603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DB52C4A" w14:textId="77777777" w:rsidR="003F7603" w:rsidRPr="00AC365B" w:rsidRDefault="003F7603" w:rsidP="003F7603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3A70E707" w14:textId="52209B7E" w:rsidR="003F7603" w:rsidRPr="00AC365B" w:rsidRDefault="003F7603" w:rsidP="003F7603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85BD0B6" w14:textId="77777777" w:rsidR="003F7603" w:rsidRPr="00AC365B" w:rsidRDefault="003F7603" w:rsidP="003F7603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15628F71" w14:textId="47FA1DB8" w:rsidR="003F7603" w:rsidRPr="00AC365B" w:rsidRDefault="003F7603" w:rsidP="003F7603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012593CF" w14:textId="77777777" w:rsidR="003F7603" w:rsidRPr="00AC365B" w:rsidRDefault="003F7603" w:rsidP="003F7603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19A410B1" w14:textId="6152F9BA" w:rsidR="003F7603" w:rsidRPr="00AC365B" w:rsidRDefault="003F7603" w:rsidP="003F7603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6211B63" w14:textId="77777777" w:rsidR="003F7603" w:rsidRPr="00AC365B" w:rsidRDefault="003F7603" w:rsidP="003F7603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2" w:type="dxa"/>
            <w:vAlign w:val="bottom"/>
          </w:tcPr>
          <w:p w14:paraId="7F247612" w14:textId="47434543" w:rsidR="003F7603" w:rsidRPr="00AC365B" w:rsidRDefault="003F7603" w:rsidP="003F7603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34D2959D" w14:textId="77777777" w:rsidR="003F7603" w:rsidRPr="00AC365B" w:rsidRDefault="003F7603" w:rsidP="003F7603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DC2724B" w14:textId="7AC4FC5E" w:rsidR="003F7603" w:rsidRPr="00AC365B" w:rsidRDefault="003F7603" w:rsidP="003F7603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3F7603" w:rsidRPr="00AC365B" w14:paraId="691E9480" w14:textId="77777777" w:rsidTr="00AD2F52">
        <w:trPr>
          <w:trHeight w:val="270"/>
        </w:trPr>
        <w:tc>
          <w:tcPr>
            <w:tcW w:w="1979" w:type="dxa"/>
          </w:tcPr>
          <w:p w14:paraId="297A2264" w14:textId="7212AAF7" w:rsidR="003F7603" w:rsidRPr="00AC365B" w:rsidRDefault="003F7603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i/>
                <w:iCs/>
                <w:color w:val="000000"/>
                <w:spacing w:val="-4"/>
                <w:sz w:val="24"/>
                <w:szCs w:val="24"/>
                <w:u w:val="single"/>
                <w:cs/>
              </w:rPr>
              <w:t>ถือ</w:t>
            </w:r>
            <w:r w:rsidRPr="003F7603">
              <w:rPr>
                <w:rFonts w:ascii="Angsana New" w:hAnsi="Angsana New"/>
                <w:i/>
                <w:iCs/>
                <w:color w:val="000000"/>
                <w:spacing w:val="-4"/>
                <w:sz w:val="24"/>
                <w:szCs w:val="24"/>
                <w:u w:val="single"/>
                <w:cs/>
              </w:rPr>
              <w:t>หุ้นผ่านทาง</w:t>
            </w:r>
            <w:r w:rsidRPr="003F7603">
              <w:rPr>
                <w:rFonts w:ascii="Angsana New" w:hAnsi="Angsana New"/>
                <w:i/>
                <w:iCs/>
                <w:color w:val="000000"/>
                <w:sz w:val="24"/>
                <w:szCs w:val="24"/>
                <w:u w:val="single"/>
                <w:cs/>
              </w:rPr>
              <w:t>บริษัท เอ็นบีซี เน็กซ์ วิชั่น จำกัด</w:t>
            </w:r>
          </w:p>
        </w:tc>
        <w:tc>
          <w:tcPr>
            <w:tcW w:w="2070" w:type="dxa"/>
          </w:tcPr>
          <w:p w14:paraId="4D86157E" w14:textId="77777777" w:rsidR="003F7603" w:rsidRPr="00AC365B" w:rsidRDefault="003F7603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60" w:hanging="16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41" w:type="dxa"/>
            <w:vAlign w:val="bottom"/>
          </w:tcPr>
          <w:p w14:paraId="2BF36156" w14:textId="77777777" w:rsidR="003F7603" w:rsidRDefault="003F7603" w:rsidP="00A04EB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2E9DC90" w14:textId="77777777" w:rsidR="003F7603" w:rsidRPr="00AC365B" w:rsidRDefault="003F7603" w:rsidP="00A04EB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0BF3C41" w14:textId="77777777" w:rsidR="003F7603" w:rsidRPr="00AC365B" w:rsidRDefault="003F7603" w:rsidP="00A04EB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3776F71" w14:textId="77777777" w:rsidR="003F7603" w:rsidRPr="000C653B" w:rsidRDefault="003F7603" w:rsidP="00A04EB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27FB161F" w14:textId="77777777" w:rsidR="003F7603" w:rsidRPr="000C653B" w:rsidRDefault="003F7603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68C7575" w14:textId="77777777" w:rsidR="003F7603" w:rsidRPr="00AC365B" w:rsidRDefault="003F7603" w:rsidP="00A04EB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3582ED4F" w14:textId="77777777" w:rsidR="003F7603" w:rsidRPr="00AC365B" w:rsidRDefault="003F7603" w:rsidP="00A04EB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AD6C770" w14:textId="77777777" w:rsidR="003F7603" w:rsidRPr="00AC365B" w:rsidRDefault="003F7603" w:rsidP="00A04EB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CAE086E" w14:textId="77777777" w:rsidR="003F7603" w:rsidRPr="00AC365B" w:rsidRDefault="003F7603" w:rsidP="00A04EB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B86176F" w14:textId="77777777" w:rsidR="003F7603" w:rsidRPr="00AC365B" w:rsidRDefault="003F7603" w:rsidP="00A04EB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423DF55C" w14:textId="77777777" w:rsidR="003F7603" w:rsidRPr="00AC365B" w:rsidRDefault="003F7603" w:rsidP="00A04EB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DFAA3CF" w14:textId="77777777" w:rsidR="003F7603" w:rsidRPr="00AC365B" w:rsidRDefault="003F7603" w:rsidP="00A04EB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736B30C9" w14:textId="77777777" w:rsidR="003F7603" w:rsidRPr="00AC365B" w:rsidRDefault="003F7603" w:rsidP="00A04EB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23B8122" w14:textId="77777777" w:rsidR="003F7603" w:rsidRPr="00AC365B" w:rsidRDefault="003F7603" w:rsidP="00A04EB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6FD5E7C4" w14:textId="77777777" w:rsidR="003F7603" w:rsidRPr="00AC365B" w:rsidRDefault="003F7603" w:rsidP="00A04EB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7C293220" w14:textId="77777777" w:rsidR="003F7603" w:rsidRPr="00AC365B" w:rsidRDefault="003F7603" w:rsidP="00A04EB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374F36E" w14:textId="77777777" w:rsidR="003F7603" w:rsidRPr="00AC365B" w:rsidRDefault="003F7603" w:rsidP="00A04EB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8AB9BE7" w14:textId="77777777" w:rsidR="003F7603" w:rsidRPr="00AC365B" w:rsidRDefault="003F7603" w:rsidP="00A04EB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2" w:type="dxa"/>
            <w:vAlign w:val="bottom"/>
          </w:tcPr>
          <w:p w14:paraId="7A88B7B1" w14:textId="77777777" w:rsidR="003F7603" w:rsidRPr="00AC365B" w:rsidRDefault="003F7603" w:rsidP="00A04EB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69FC0C24" w14:textId="77777777" w:rsidR="003F7603" w:rsidRPr="00AC365B" w:rsidRDefault="003F7603" w:rsidP="00A04EB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56AB140" w14:textId="77777777" w:rsidR="003F7603" w:rsidRPr="00AC365B" w:rsidRDefault="003F7603" w:rsidP="00A04EB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60020" w:rsidRPr="00AC365B" w14:paraId="51E442AE" w14:textId="77777777" w:rsidTr="00AD2F52">
        <w:trPr>
          <w:trHeight w:val="270"/>
        </w:trPr>
        <w:tc>
          <w:tcPr>
            <w:tcW w:w="1979" w:type="dxa"/>
          </w:tcPr>
          <w:p w14:paraId="5FF514ED" w14:textId="151FC8C9" w:rsidR="00460020" w:rsidRPr="00AC365B" w:rsidRDefault="00460020" w:rsidP="0046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F760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แฮปปี้ โปรดักส์ แอนด์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3F760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เซอร์วิส จำกัด</w:t>
            </w:r>
          </w:p>
        </w:tc>
        <w:tc>
          <w:tcPr>
            <w:tcW w:w="2070" w:type="dxa"/>
          </w:tcPr>
          <w:p w14:paraId="5830AC33" w14:textId="7F667253" w:rsidR="00460020" w:rsidRPr="00AC365B" w:rsidRDefault="00460020" w:rsidP="0046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60" w:hanging="16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F760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จัดจำหน่ายผลิตภัณฑ์</w:t>
            </w:r>
          </w:p>
        </w:tc>
        <w:tc>
          <w:tcPr>
            <w:tcW w:w="841" w:type="dxa"/>
            <w:vAlign w:val="bottom"/>
          </w:tcPr>
          <w:p w14:paraId="5E4B1424" w14:textId="183CD9E8" w:rsidR="00460020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01508D56" w14:textId="71806794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A4AD112" w14:textId="77777777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73435530" w14:textId="711999AE" w:rsidR="00460020" w:rsidRPr="000C653B" w:rsidRDefault="00BE31F2" w:rsidP="00460020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31F2">
              <w:rPr>
                <w:rFonts w:ascii="Angsana New" w:hAnsi="Angsana New"/>
                <w:sz w:val="24"/>
                <w:szCs w:val="24"/>
              </w:rPr>
              <w:t>10</w:t>
            </w:r>
            <w:r w:rsidR="00460020">
              <w:rPr>
                <w:rFonts w:ascii="Angsana New" w:hAnsi="Angsana New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798" w:type="dxa"/>
            <w:vAlign w:val="bottom"/>
          </w:tcPr>
          <w:p w14:paraId="7927F9DF" w14:textId="54A6BF23" w:rsidR="00460020" w:rsidRPr="000C653B" w:rsidRDefault="00460020" w:rsidP="0046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DA9EA1C" w14:textId="77777777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4A86DEA8" w14:textId="424473FB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318AC7F" w14:textId="77777777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49E5954" w14:textId="57223554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9D5D982" w14:textId="77777777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7C0642F0" w14:textId="5664CCDA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742F4EA" w14:textId="77777777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7EBA7511" w14:textId="7413B244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22A18FE" w14:textId="77777777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340DA004" w14:textId="32AACA33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2" w:type="dxa"/>
            <w:vAlign w:val="bottom"/>
          </w:tcPr>
          <w:p w14:paraId="09C087D5" w14:textId="77777777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3A27A9B5" w14:textId="5D1BC4CB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EA6487E" w14:textId="77777777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2" w:type="dxa"/>
            <w:vAlign w:val="bottom"/>
          </w:tcPr>
          <w:p w14:paraId="6C37C50A" w14:textId="0D59776A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28F0479" w14:textId="77777777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3AB68E7" w14:textId="3C46E4EA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60020" w:rsidRPr="00AC365B" w14:paraId="0C63F56D" w14:textId="77777777" w:rsidTr="00AD2F52">
        <w:trPr>
          <w:trHeight w:val="270"/>
        </w:trPr>
        <w:tc>
          <w:tcPr>
            <w:tcW w:w="1979" w:type="dxa"/>
          </w:tcPr>
          <w:p w14:paraId="5EE6B5A6" w14:textId="77777777" w:rsidR="00460020" w:rsidRPr="003F7603" w:rsidRDefault="00460020" w:rsidP="0046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F760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อะราวด์</w:t>
            </w:r>
          </w:p>
          <w:p w14:paraId="68711B18" w14:textId="53D38675" w:rsidR="00460020" w:rsidRPr="00AC365B" w:rsidRDefault="00460020" w:rsidP="0046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F760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เดอะเวิลด์ จำกัด</w:t>
            </w:r>
          </w:p>
        </w:tc>
        <w:tc>
          <w:tcPr>
            <w:tcW w:w="2070" w:type="dxa"/>
          </w:tcPr>
          <w:p w14:paraId="562951D1" w14:textId="6DEE036A" w:rsidR="00460020" w:rsidRPr="00AC365B" w:rsidRDefault="00460020" w:rsidP="0046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60" w:hanging="16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F760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บริการนำเที่ยว</w:t>
            </w:r>
          </w:p>
        </w:tc>
        <w:tc>
          <w:tcPr>
            <w:tcW w:w="841" w:type="dxa"/>
            <w:vAlign w:val="bottom"/>
          </w:tcPr>
          <w:p w14:paraId="0A34A090" w14:textId="7E86C3B2" w:rsidR="00460020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20005B6D" w14:textId="2D44E039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8C03765" w14:textId="77777777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1119EC85" w14:textId="1425A305" w:rsidR="00460020" w:rsidRPr="000C653B" w:rsidRDefault="00BE31F2" w:rsidP="00460020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31F2">
              <w:rPr>
                <w:rFonts w:ascii="Angsana New" w:hAnsi="Angsana New"/>
                <w:sz w:val="24"/>
                <w:szCs w:val="24"/>
              </w:rPr>
              <w:t>5</w:t>
            </w:r>
            <w:r w:rsidR="00460020">
              <w:rPr>
                <w:rFonts w:ascii="Angsana New" w:hAnsi="Angsana New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798" w:type="dxa"/>
            <w:vAlign w:val="bottom"/>
          </w:tcPr>
          <w:p w14:paraId="2A936117" w14:textId="47A0F32F" w:rsidR="00460020" w:rsidRPr="000C653B" w:rsidRDefault="00460020" w:rsidP="0046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30080BA" w14:textId="77777777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75574372" w14:textId="541B0F13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FC37190" w14:textId="77777777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7E8729B" w14:textId="7AC582BB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B81A796" w14:textId="77777777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2806E1F6" w14:textId="4562DF98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B176440" w14:textId="77777777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3B6DA279" w14:textId="1CC5B2A1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7FED0C6" w14:textId="77777777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059C2D73" w14:textId="4C24D4C2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2" w:type="dxa"/>
            <w:vAlign w:val="bottom"/>
          </w:tcPr>
          <w:p w14:paraId="53884F72" w14:textId="77777777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2F5CAADF" w14:textId="5A148AB7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113FA6A" w14:textId="77777777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2" w:type="dxa"/>
            <w:vAlign w:val="bottom"/>
          </w:tcPr>
          <w:p w14:paraId="467A8056" w14:textId="4D8E1E8C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49A3630" w14:textId="77777777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B1DAC34" w14:textId="2E1B3CE9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60020" w:rsidRPr="00AC365B" w14:paraId="747730AF" w14:textId="77777777" w:rsidTr="00500FB4">
        <w:trPr>
          <w:trHeight w:val="65"/>
        </w:trPr>
        <w:tc>
          <w:tcPr>
            <w:tcW w:w="1979" w:type="dxa"/>
          </w:tcPr>
          <w:p w14:paraId="59802915" w14:textId="65FC6FAA" w:rsidR="00460020" w:rsidRPr="00500FB4" w:rsidRDefault="00460020" w:rsidP="0046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070" w:type="dxa"/>
          </w:tcPr>
          <w:p w14:paraId="24B4DE1A" w14:textId="2054AF5E" w:rsidR="00460020" w:rsidRPr="00500FB4" w:rsidRDefault="00460020" w:rsidP="0046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60" w:hanging="160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41" w:type="dxa"/>
            <w:vAlign w:val="bottom"/>
          </w:tcPr>
          <w:p w14:paraId="49B94C42" w14:textId="6BD85E1F" w:rsidR="00460020" w:rsidRPr="00500FB4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14:paraId="64AF5E62" w14:textId="669FB535" w:rsidR="00460020" w:rsidRPr="00500FB4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8" w:type="dxa"/>
            <w:vAlign w:val="bottom"/>
          </w:tcPr>
          <w:p w14:paraId="36C4D0B6" w14:textId="77777777" w:rsidR="00460020" w:rsidRPr="00500FB4" w:rsidRDefault="00460020" w:rsidP="00460020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94" w:type="dxa"/>
            <w:vAlign w:val="bottom"/>
          </w:tcPr>
          <w:p w14:paraId="37879A4E" w14:textId="17F7AC77" w:rsidR="00460020" w:rsidRPr="00500FB4" w:rsidRDefault="00460020" w:rsidP="00460020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8" w:type="dxa"/>
            <w:vAlign w:val="bottom"/>
          </w:tcPr>
          <w:p w14:paraId="6837610C" w14:textId="13A00E86" w:rsidR="00460020" w:rsidRPr="00500FB4" w:rsidRDefault="00460020" w:rsidP="0046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8" w:type="dxa"/>
            <w:vAlign w:val="bottom"/>
          </w:tcPr>
          <w:p w14:paraId="2F930AD6" w14:textId="77777777" w:rsidR="00460020" w:rsidRPr="00500FB4" w:rsidRDefault="00460020" w:rsidP="00460020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94" w:type="dxa"/>
            <w:vAlign w:val="bottom"/>
          </w:tcPr>
          <w:p w14:paraId="371388C9" w14:textId="7E59F47B" w:rsidR="00460020" w:rsidRPr="00500FB4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8" w:type="dxa"/>
            <w:vAlign w:val="bottom"/>
          </w:tcPr>
          <w:p w14:paraId="03736715" w14:textId="77777777" w:rsidR="00460020" w:rsidRPr="00500FB4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7D463EDB" w14:textId="5C050FAA" w:rsidR="00460020" w:rsidRPr="00500FB4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8" w:type="dxa"/>
            <w:vAlign w:val="bottom"/>
          </w:tcPr>
          <w:p w14:paraId="0AE65A89" w14:textId="77777777" w:rsidR="00460020" w:rsidRPr="00500FB4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2" w:type="dxa"/>
            <w:vAlign w:val="bottom"/>
          </w:tcPr>
          <w:p w14:paraId="422C00BA" w14:textId="4936C5B3" w:rsidR="00460020" w:rsidRPr="00500FB4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8" w:type="dxa"/>
            <w:vAlign w:val="bottom"/>
          </w:tcPr>
          <w:p w14:paraId="2D24B9EF" w14:textId="77777777" w:rsidR="00460020" w:rsidRPr="00500FB4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67" w:type="dxa"/>
            <w:vAlign w:val="bottom"/>
          </w:tcPr>
          <w:p w14:paraId="74FDE1E8" w14:textId="554B2ECE" w:rsidR="00460020" w:rsidRPr="00500FB4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8" w:type="dxa"/>
            <w:vAlign w:val="bottom"/>
          </w:tcPr>
          <w:p w14:paraId="4AD08A8D" w14:textId="77777777" w:rsidR="00460020" w:rsidRPr="00500FB4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0" w:type="dxa"/>
            <w:vAlign w:val="bottom"/>
          </w:tcPr>
          <w:p w14:paraId="3D601412" w14:textId="404F7951" w:rsidR="00460020" w:rsidRPr="00500FB4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2" w:type="dxa"/>
            <w:vAlign w:val="bottom"/>
          </w:tcPr>
          <w:p w14:paraId="29EED001" w14:textId="77777777" w:rsidR="00460020" w:rsidRPr="00500FB4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4" w:type="dxa"/>
            <w:vAlign w:val="bottom"/>
          </w:tcPr>
          <w:p w14:paraId="49AE8B8E" w14:textId="43EDE228" w:rsidR="00460020" w:rsidRPr="00500FB4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8" w:type="dxa"/>
            <w:vAlign w:val="bottom"/>
          </w:tcPr>
          <w:p w14:paraId="482CB495" w14:textId="77777777" w:rsidR="00460020" w:rsidRPr="00500FB4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2" w:type="dxa"/>
            <w:vAlign w:val="bottom"/>
          </w:tcPr>
          <w:p w14:paraId="7618847A" w14:textId="1809E82F" w:rsidR="00460020" w:rsidRPr="00500FB4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vAlign w:val="bottom"/>
          </w:tcPr>
          <w:p w14:paraId="259F400C" w14:textId="77777777" w:rsidR="00460020" w:rsidRPr="00500FB4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14:paraId="6968CC6C" w14:textId="4F1D09C5" w:rsidR="00460020" w:rsidRPr="00500FB4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60020" w:rsidRPr="00AC365B" w14:paraId="0DBBA725" w14:textId="77777777" w:rsidTr="00AD2F52">
        <w:trPr>
          <w:trHeight w:val="149"/>
        </w:trPr>
        <w:tc>
          <w:tcPr>
            <w:tcW w:w="1979" w:type="dxa"/>
          </w:tcPr>
          <w:p w14:paraId="544F2A4C" w14:textId="280CBB56" w:rsidR="00460020" w:rsidRPr="00AC365B" w:rsidRDefault="00460020" w:rsidP="0046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i/>
                <w:iCs/>
                <w:color w:val="000000"/>
                <w:spacing w:val="-4"/>
                <w:sz w:val="24"/>
                <w:szCs w:val="24"/>
                <w:u w:val="single"/>
                <w:cs/>
              </w:rPr>
              <w:t>ถือหุ้นผ่านทางบริษัท กรุงเทพธุรกิจ มีเดีย จำกัด</w:t>
            </w:r>
          </w:p>
        </w:tc>
        <w:tc>
          <w:tcPr>
            <w:tcW w:w="2070" w:type="dxa"/>
          </w:tcPr>
          <w:p w14:paraId="7C169B05" w14:textId="77777777" w:rsidR="00460020" w:rsidRPr="00AC365B" w:rsidRDefault="00460020" w:rsidP="0046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60" w:hanging="16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41" w:type="dxa"/>
            <w:vAlign w:val="bottom"/>
          </w:tcPr>
          <w:p w14:paraId="0A4600DC" w14:textId="77777777" w:rsidR="00460020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A9BBD15" w14:textId="77777777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3B19B36" w14:textId="77777777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4F9C0C28" w14:textId="77777777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308B3472" w14:textId="77777777" w:rsidR="00460020" w:rsidRPr="000C653B" w:rsidRDefault="00460020" w:rsidP="0046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767D20D" w14:textId="77777777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14F2385B" w14:textId="77777777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B68C9A9" w14:textId="77777777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E0D209F" w14:textId="77777777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8A977DD" w14:textId="77777777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686815C0" w14:textId="77777777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C1756FD" w14:textId="77777777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26712BDC" w14:textId="77777777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EAC6BD0" w14:textId="77777777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17B1030D" w14:textId="77777777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7CCEC031" w14:textId="77777777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22B01A07" w14:textId="77777777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8E34CB1" w14:textId="77777777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2" w:type="dxa"/>
            <w:vAlign w:val="bottom"/>
          </w:tcPr>
          <w:p w14:paraId="23020D73" w14:textId="77777777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20CAC4E1" w14:textId="77777777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DEFA5E3" w14:textId="77777777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60020" w:rsidRPr="00AC365B" w14:paraId="2BB087E4" w14:textId="77777777" w:rsidTr="00AD2F52">
        <w:trPr>
          <w:trHeight w:val="270"/>
        </w:trPr>
        <w:tc>
          <w:tcPr>
            <w:tcW w:w="1979" w:type="dxa"/>
          </w:tcPr>
          <w:p w14:paraId="1EE4FD13" w14:textId="77777777" w:rsidR="00460020" w:rsidRPr="00AC365B" w:rsidRDefault="00460020" w:rsidP="0046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แนท บิสสิเนส     คอนเน็คท์ </w:t>
            </w:r>
            <w:r w:rsidRPr="00AC365B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  <w:p w14:paraId="6A58DC7D" w14:textId="0B7B93E2" w:rsidR="00460020" w:rsidRPr="00AC365B" w:rsidRDefault="00460020" w:rsidP="0046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70" w:type="dxa"/>
          </w:tcPr>
          <w:p w14:paraId="6E0F9ADF" w14:textId="51CD8FAD" w:rsidR="00460020" w:rsidRPr="00AC365B" w:rsidRDefault="00460020" w:rsidP="0046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60" w:hanging="16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ให้บริการแอพพลิเคชั่นเกี่ยวกับการเงินและ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  <w:t>การลงทุน</w:t>
            </w:r>
          </w:p>
        </w:tc>
        <w:tc>
          <w:tcPr>
            <w:tcW w:w="841" w:type="dxa"/>
            <w:vAlign w:val="bottom"/>
          </w:tcPr>
          <w:p w14:paraId="67B559B1" w14:textId="560DCE84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333EBEBB" w14:textId="6AB882A8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927E733" w14:textId="77777777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ADD4C25" w14:textId="28243792" w:rsidR="00460020" w:rsidRPr="00AC365B" w:rsidRDefault="00BE31F2" w:rsidP="00460020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31F2">
              <w:rPr>
                <w:rFonts w:ascii="Angsana New" w:hAnsi="Angsana New"/>
                <w:sz w:val="24"/>
                <w:szCs w:val="24"/>
              </w:rPr>
              <w:t>25</w:t>
            </w:r>
            <w:r w:rsidR="00460020" w:rsidRPr="00F77D97">
              <w:rPr>
                <w:rFonts w:ascii="Angsana New" w:hAnsi="Angsana New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798" w:type="dxa"/>
            <w:vAlign w:val="bottom"/>
          </w:tcPr>
          <w:p w14:paraId="76BEFF41" w14:textId="6810A5CF" w:rsidR="00460020" w:rsidRPr="00AC365B" w:rsidRDefault="00BE31F2" w:rsidP="0046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BE31F2">
              <w:rPr>
                <w:rFonts w:ascii="Angsana New" w:hAnsi="Angsana New"/>
                <w:sz w:val="24"/>
                <w:szCs w:val="24"/>
              </w:rPr>
              <w:t>25</w:t>
            </w:r>
            <w:r w:rsidR="00460020" w:rsidRPr="00F77D97">
              <w:rPr>
                <w:rFonts w:ascii="Angsana New" w:hAnsi="Angsana New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18535C53" w14:textId="77777777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1098B6E" w14:textId="27E897F8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636EC66" w14:textId="77777777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4180568" w14:textId="211AC4EF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8944678" w14:textId="77777777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0B601B5A" w14:textId="1B01D560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105F031" w14:textId="77777777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5BDC2685" w14:textId="30638178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7BEA84B" w14:textId="77777777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584AFA5E" w14:textId="746A97E8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2" w:type="dxa"/>
            <w:vAlign w:val="bottom"/>
          </w:tcPr>
          <w:p w14:paraId="4F73E008" w14:textId="77777777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2B6684B9" w14:textId="38528BC7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6FE83AD" w14:textId="77777777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2" w:type="dxa"/>
            <w:vAlign w:val="bottom"/>
          </w:tcPr>
          <w:p w14:paraId="3D0E4EDA" w14:textId="51C92BBB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8F3D437" w14:textId="77777777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D2125B5" w14:textId="2D9F87FE" w:rsidR="00460020" w:rsidRPr="00AC365B" w:rsidRDefault="00460020" w:rsidP="004600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666536B7" w14:textId="49ACA77F" w:rsidR="00E44A17" w:rsidRPr="00AC365B" w:rsidRDefault="00B72EE5" w:rsidP="007A7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jc w:val="thaiDistribute"/>
        <w:rPr>
          <w:rFonts w:ascii="Angsana New" w:hAnsi="Angsana New"/>
          <w:sz w:val="6"/>
          <w:szCs w:val="6"/>
        </w:rPr>
      </w:pPr>
      <w:r w:rsidRPr="00AC365B">
        <w:rPr>
          <w:rFonts w:ascii="Angsana New" w:hAnsi="Angsana New"/>
          <w:sz w:val="30"/>
          <w:szCs w:val="30"/>
          <w:cs/>
        </w:rPr>
        <w:t>บริษัทย่อย</w:t>
      </w:r>
      <w:r w:rsidR="00AA5540" w:rsidRPr="00AC365B">
        <w:rPr>
          <w:rFonts w:ascii="Angsana New" w:hAnsi="Angsana New"/>
          <w:sz w:val="30"/>
          <w:szCs w:val="30"/>
          <w:cs/>
        </w:rPr>
        <w:t>ทางตรงและบริษัทย่อยทางอ้อม</w:t>
      </w:r>
      <w:r w:rsidRPr="00AC365B">
        <w:rPr>
          <w:rFonts w:ascii="Angsana New" w:hAnsi="Angsana New"/>
          <w:sz w:val="30"/>
          <w:szCs w:val="30"/>
          <w:cs/>
        </w:rPr>
        <w:t>ทั้งหมดดำเนินธุรกิจในประเทศไทย</w:t>
      </w:r>
    </w:p>
    <w:p w14:paraId="53F0FDF2" w14:textId="77777777" w:rsidR="00845FCE" w:rsidRPr="00AC365B" w:rsidRDefault="00845FCE" w:rsidP="007A7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jc w:val="thaiDistribute"/>
        <w:rPr>
          <w:rFonts w:ascii="Angsana New" w:hAnsi="Angsana New"/>
          <w:sz w:val="2"/>
          <w:szCs w:val="2"/>
        </w:rPr>
      </w:pPr>
    </w:p>
    <w:p w14:paraId="5F4B033B" w14:textId="77777777" w:rsidR="00010552" w:rsidRPr="00500FB4" w:rsidRDefault="00010552" w:rsidP="00010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  <w:sectPr w:rsidR="00010552" w:rsidRPr="00500FB4" w:rsidSect="00B75C63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5BC7D1DD" w14:textId="5B10D737" w:rsidR="00010552" w:rsidRPr="00AC365B" w:rsidRDefault="00010552" w:rsidP="00A017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lastRenderedPageBreak/>
        <w:t xml:space="preserve">กลุ่มบริษัทไม่มีเงินลงทุนในบริษัทย่อยซึ่งจดทะเบียนในตลาดหลักทรัพย์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 ยกเว้นบริษัท เนชั่น บรอดแคสติ้ง คอร์ปอเรชั่น จำกัด (มหาชน) ซึ่งเป็นบริษัทจดทะเบียนในตลาดหลักทรัพย์ เอ็ม เอ ไอ ณ วันที่ </w:t>
      </w:r>
      <w:r w:rsidR="00BE31F2" w:rsidRPr="00BE31F2">
        <w:rPr>
          <w:rFonts w:ascii="Angsana New" w:hAnsi="Angsana New"/>
          <w:sz w:val="30"/>
          <w:szCs w:val="30"/>
        </w:rPr>
        <w:t>31</w:t>
      </w:r>
      <w:r w:rsidR="000D0888" w:rsidRPr="00AC365B">
        <w:rPr>
          <w:rFonts w:ascii="Angsana New" w:hAnsi="Angsana New"/>
          <w:sz w:val="30"/>
          <w:szCs w:val="30"/>
          <w:cs/>
        </w:rPr>
        <w:t xml:space="preserve"> </w:t>
      </w:r>
      <w:r w:rsidR="00F77D97">
        <w:rPr>
          <w:rFonts w:ascii="Angsana New" w:hAnsi="Angsana New"/>
          <w:sz w:val="30"/>
          <w:szCs w:val="30"/>
          <w:cs/>
        </w:rPr>
        <w:t xml:space="preserve">มีนาคม </w:t>
      </w:r>
      <w:r w:rsidR="00BE31F2" w:rsidRPr="00BE31F2">
        <w:rPr>
          <w:rFonts w:ascii="Angsana New" w:hAnsi="Angsana New"/>
          <w:sz w:val="30"/>
          <w:szCs w:val="30"/>
        </w:rPr>
        <w:t>2563</w:t>
      </w:r>
      <w:r w:rsidRPr="00AC365B">
        <w:rPr>
          <w:rFonts w:ascii="Angsana New" w:hAnsi="Angsana New"/>
          <w:sz w:val="30"/>
          <w:szCs w:val="30"/>
          <w:cs/>
        </w:rPr>
        <w:t xml:space="preserve"> มีราคาปิดอยู่ที่ </w:t>
      </w:r>
      <w:r w:rsidR="00BE31F2" w:rsidRPr="00BE31F2">
        <w:rPr>
          <w:rFonts w:ascii="Angsana New" w:hAnsi="Angsana New"/>
          <w:sz w:val="30"/>
          <w:szCs w:val="30"/>
        </w:rPr>
        <w:t>0</w:t>
      </w:r>
      <w:r w:rsidR="00A04EB6">
        <w:rPr>
          <w:rFonts w:ascii="Angsana New" w:hAnsi="Angsana New"/>
          <w:sz w:val="30"/>
          <w:szCs w:val="30"/>
        </w:rPr>
        <w:t>.</w:t>
      </w:r>
      <w:r w:rsidR="00BE31F2" w:rsidRPr="00BE31F2">
        <w:rPr>
          <w:rFonts w:ascii="Angsana New" w:hAnsi="Angsana New"/>
          <w:sz w:val="30"/>
          <w:szCs w:val="30"/>
        </w:rPr>
        <w:t>40</w:t>
      </w:r>
      <w:r w:rsidRPr="00AC365B">
        <w:rPr>
          <w:rFonts w:ascii="Angsana New" w:hAnsi="Angsana New"/>
          <w:sz w:val="30"/>
          <w:szCs w:val="30"/>
          <w:cs/>
        </w:rPr>
        <w:t xml:space="preserve"> บาท </w:t>
      </w:r>
      <w:r w:rsidR="000D0888" w:rsidRPr="00AC365B">
        <w:rPr>
          <w:rFonts w:ascii="Angsana New" w:hAnsi="Angsana New"/>
          <w:i/>
          <w:iCs/>
          <w:sz w:val="30"/>
          <w:szCs w:val="30"/>
        </w:rPr>
        <w:t>(</w:t>
      </w:r>
      <w:r w:rsidR="00BE31F2" w:rsidRPr="00BE31F2">
        <w:rPr>
          <w:rFonts w:ascii="Angsana New" w:hAnsi="Angsana New"/>
          <w:i/>
          <w:iCs/>
          <w:sz w:val="30"/>
          <w:szCs w:val="30"/>
        </w:rPr>
        <w:t>31</w:t>
      </w:r>
      <w:r w:rsidR="00F77D97">
        <w:rPr>
          <w:rFonts w:ascii="Angsana New" w:hAnsi="Angsana New"/>
          <w:i/>
          <w:iCs/>
          <w:sz w:val="30"/>
          <w:szCs w:val="30"/>
        </w:rPr>
        <w:t xml:space="preserve"> </w:t>
      </w:r>
      <w:r w:rsidR="00F77D97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="003D02B6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BE31F2" w:rsidRPr="00BE31F2">
        <w:rPr>
          <w:rFonts w:ascii="Angsana New" w:hAnsi="Angsana New"/>
          <w:i/>
          <w:iCs/>
          <w:sz w:val="30"/>
          <w:szCs w:val="30"/>
        </w:rPr>
        <w:t>2562</w:t>
      </w:r>
      <w:r w:rsidR="000D0888" w:rsidRPr="00AC365B">
        <w:rPr>
          <w:rFonts w:ascii="Angsana New" w:hAnsi="Angsana New"/>
          <w:i/>
          <w:iCs/>
          <w:sz w:val="30"/>
          <w:szCs w:val="30"/>
        </w:rPr>
        <w:t xml:space="preserve">: </w:t>
      </w:r>
      <w:r w:rsidR="00BE31F2" w:rsidRPr="00BE31F2">
        <w:rPr>
          <w:rFonts w:ascii="Angsana New" w:hAnsi="Angsana New"/>
          <w:i/>
          <w:iCs/>
          <w:sz w:val="30"/>
          <w:szCs w:val="30"/>
        </w:rPr>
        <w:t>0</w:t>
      </w:r>
      <w:r w:rsidR="00483581" w:rsidRPr="00AC365B">
        <w:rPr>
          <w:rFonts w:ascii="Angsana New" w:hAnsi="Angsana New"/>
          <w:i/>
          <w:iCs/>
          <w:sz w:val="30"/>
          <w:szCs w:val="30"/>
        </w:rPr>
        <w:t>.</w:t>
      </w:r>
      <w:r w:rsidR="00BE31F2" w:rsidRPr="00BE31F2">
        <w:rPr>
          <w:rFonts w:ascii="Angsana New" w:hAnsi="Angsana New"/>
          <w:i/>
          <w:iCs/>
          <w:sz w:val="30"/>
          <w:szCs w:val="30"/>
        </w:rPr>
        <w:t>48</w:t>
      </w:r>
      <w:r w:rsidR="00483581" w:rsidRPr="00AC365B">
        <w:rPr>
          <w:rFonts w:ascii="Angsana New" w:hAnsi="Angsana New"/>
          <w:i/>
          <w:iCs/>
          <w:sz w:val="30"/>
          <w:szCs w:val="30"/>
        </w:rPr>
        <w:t xml:space="preserve"> </w:t>
      </w:r>
      <w:r w:rsidRPr="00AC365B">
        <w:rPr>
          <w:rFonts w:ascii="Angsana New" w:hAnsi="Angsana New"/>
          <w:i/>
          <w:iCs/>
          <w:sz w:val="30"/>
          <w:szCs w:val="30"/>
          <w:cs/>
        </w:rPr>
        <w:t>บาท)</w:t>
      </w:r>
      <w:r w:rsidRPr="00AC365B">
        <w:rPr>
          <w:rFonts w:ascii="Angsana New" w:hAnsi="Angsana New"/>
          <w:sz w:val="30"/>
          <w:szCs w:val="30"/>
          <w:cs/>
        </w:rPr>
        <w:t xml:space="preserve"> มูลค่ายุติธรรมของเงินลงทุนในบริษัทดังกล่าวเท่ากับ </w:t>
      </w:r>
      <w:r w:rsidR="00BE31F2" w:rsidRPr="00BE31F2">
        <w:rPr>
          <w:rFonts w:ascii="Angsana New" w:hAnsi="Angsana New"/>
          <w:sz w:val="30"/>
          <w:szCs w:val="30"/>
        </w:rPr>
        <w:t>229</w:t>
      </w:r>
      <w:r w:rsidR="00A04EB6">
        <w:rPr>
          <w:rFonts w:ascii="Angsana New" w:hAnsi="Angsana New"/>
          <w:sz w:val="30"/>
          <w:szCs w:val="30"/>
        </w:rPr>
        <w:t>.</w:t>
      </w:r>
      <w:r w:rsidR="00BE31F2" w:rsidRPr="00BE31F2">
        <w:rPr>
          <w:rFonts w:ascii="Angsana New" w:hAnsi="Angsana New"/>
          <w:sz w:val="30"/>
          <w:szCs w:val="30"/>
        </w:rPr>
        <w:t>53</w:t>
      </w:r>
      <w:r w:rsidRPr="00AC365B">
        <w:rPr>
          <w:rFonts w:ascii="Angsana New" w:hAnsi="Angsana New"/>
          <w:sz w:val="30"/>
          <w:szCs w:val="30"/>
          <w:cs/>
        </w:rPr>
        <w:t xml:space="preserve"> </w:t>
      </w:r>
      <w:r w:rsidR="00F03484" w:rsidRPr="00AC365B">
        <w:rPr>
          <w:rFonts w:ascii="Angsana New" w:hAnsi="Angsana New"/>
          <w:sz w:val="30"/>
          <w:szCs w:val="30"/>
          <w:cs/>
        </w:rPr>
        <w:t>ล้าน</w:t>
      </w:r>
      <w:r w:rsidRPr="00AC365B">
        <w:rPr>
          <w:rFonts w:ascii="Angsana New" w:hAnsi="Angsana New"/>
          <w:sz w:val="30"/>
          <w:szCs w:val="30"/>
          <w:cs/>
        </w:rPr>
        <w:t xml:space="preserve">บาท </w:t>
      </w:r>
      <w:r w:rsidRPr="00AC365B">
        <w:rPr>
          <w:rFonts w:ascii="Angsana New" w:hAnsi="Angsana New"/>
          <w:i/>
          <w:iCs/>
          <w:sz w:val="30"/>
          <w:szCs w:val="30"/>
          <w:cs/>
        </w:rPr>
        <w:t>(</w:t>
      </w:r>
      <w:r w:rsidR="00BE31F2" w:rsidRPr="00BE31F2">
        <w:rPr>
          <w:rFonts w:ascii="Angsana New" w:hAnsi="Angsana New"/>
          <w:i/>
          <w:iCs/>
          <w:sz w:val="30"/>
          <w:szCs w:val="30"/>
        </w:rPr>
        <w:t>31</w:t>
      </w:r>
      <w:r w:rsidR="00F77D97">
        <w:rPr>
          <w:rFonts w:ascii="Angsana New" w:hAnsi="Angsana New"/>
          <w:i/>
          <w:iCs/>
          <w:sz w:val="30"/>
          <w:szCs w:val="30"/>
        </w:rPr>
        <w:t xml:space="preserve"> </w:t>
      </w:r>
      <w:r w:rsidR="00F77D97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="003D02B6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BE31F2" w:rsidRPr="00BE31F2">
        <w:rPr>
          <w:rFonts w:ascii="Angsana New" w:hAnsi="Angsana New"/>
          <w:i/>
          <w:iCs/>
          <w:sz w:val="30"/>
          <w:szCs w:val="30"/>
        </w:rPr>
        <w:t>2562</w:t>
      </w:r>
      <w:r w:rsidR="000D0888" w:rsidRPr="00AC365B">
        <w:rPr>
          <w:rFonts w:ascii="Angsana New" w:hAnsi="Angsana New"/>
          <w:i/>
          <w:iCs/>
          <w:sz w:val="30"/>
          <w:szCs w:val="30"/>
        </w:rPr>
        <w:t xml:space="preserve">: </w:t>
      </w:r>
      <w:r w:rsidR="00BE31F2" w:rsidRPr="00BE31F2">
        <w:rPr>
          <w:rFonts w:ascii="Angsana New" w:hAnsi="Angsana New"/>
          <w:i/>
          <w:iCs/>
          <w:sz w:val="30"/>
          <w:szCs w:val="30"/>
        </w:rPr>
        <w:t>183</w:t>
      </w:r>
      <w:r w:rsidR="00F77D97">
        <w:rPr>
          <w:rFonts w:ascii="Angsana New" w:hAnsi="Angsana New"/>
          <w:i/>
          <w:iCs/>
          <w:sz w:val="30"/>
          <w:szCs w:val="30"/>
        </w:rPr>
        <w:t>.</w:t>
      </w:r>
      <w:r w:rsidR="00BE31F2" w:rsidRPr="00BE31F2">
        <w:rPr>
          <w:rFonts w:ascii="Angsana New" w:hAnsi="Angsana New"/>
          <w:i/>
          <w:iCs/>
          <w:sz w:val="30"/>
          <w:szCs w:val="30"/>
        </w:rPr>
        <w:t>63</w:t>
      </w:r>
      <w:r w:rsidR="00483581" w:rsidRPr="00AC365B">
        <w:rPr>
          <w:rFonts w:ascii="Angsana New" w:hAnsi="Angsana New"/>
          <w:i/>
          <w:iCs/>
          <w:sz w:val="30"/>
          <w:szCs w:val="30"/>
        </w:rPr>
        <w:t xml:space="preserve"> </w:t>
      </w:r>
      <w:r w:rsidR="00F03484" w:rsidRPr="00AC365B">
        <w:rPr>
          <w:rFonts w:ascii="Angsana New" w:hAnsi="Angsana New"/>
          <w:i/>
          <w:iCs/>
          <w:sz w:val="30"/>
          <w:szCs w:val="30"/>
          <w:cs/>
        </w:rPr>
        <w:t>ล้าน</w:t>
      </w:r>
      <w:r w:rsidR="000D0888" w:rsidRPr="00AC365B">
        <w:rPr>
          <w:rFonts w:ascii="Angsana New" w:hAnsi="Angsana New"/>
          <w:i/>
          <w:iCs/>
          <w:sz w:val="30"/>
          <w:szCs w:val="30"/>
          <w:cs/>
        </w:rPr>
        <w:t>บาท</w:t>
      </w:r>
      <w:r w:rsidRPr="00AC365B">
        <w:rPr>
          <w:rFonts w:ascii="Angsana New" w:hAnsi="Angsana New"/>
          <w:i/>
          <w:iCs/>
          <w:sz w:val="30"/>
          <w:szCs w:val="30"/>
          <w:cs/>
        </w:rPr>
        <w:t>)</w:t>
      </w:r>
      <w:r w:rsidRPr="00AC365B">
        <w:rPr>
          <w:rFonts w:ascii="Angsana New" w:hAnsi="Angsana New"/>
          <w:sz w:val="30"/>
          <w:szCs w:val="30"/>
        </w:rPr>
        <w:t xml:space="preserve"> </w:t>
      </w:r>
    </w:p>
    <w:p w14:paraId="1BCAE68D" w14:textId="77777777" w:rsidR="00010552" w:rsidRPr="00D40A9F" w:rsidRDefault="00010552" w:rsidP="00010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4B201CE" w14:textId="0B0C0971" w:rsidR="00970E2B" w:rsidRPr="00AC365B" w:rsidRDefault="00970E2B" w:rsidP="00A66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rPr>
          <w:rFonts w:ascii="Angsana New" w:hAnsi="Angsana New"/>
          <w:i/>
          <w:iCs/>
          <w:sz w:val="30"/>
          <w:szCs w:val="30"/>
        </w:rPr>
      </w:pPr>
      <w:r w:rsidRPr="00AC365B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</w:p>
    <w:p w14:paraId="5BFC0DD8" w14:textId="77777777" w:rsidR="00970E2B" w:rsidRPr="00256E16" w:rsidRDefault="00970E2B" w:rsidP="00970E2B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14:paraId="6FABFD08" w14:textId="27F6E304" w:rsidR="00970E2B" w:rsidRPr="00AC365B" w:rsidRDefault="00970E2B" w:rsidP="00970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AC365B">
        <w:rPr>
          <w:rFonts w:ascii="Angsana New" w:hAnsi="Angsana New"/>
          <w:sz w:val="30"/>
          <w:szCs w:val="30"/>
          <w:cs/>
          <w:lang w:eastAsia="x-none"/>
        </w:rPr>
        <w:t xml:space="preserve">ณ วันที่ </w:t>
      </w:r>
      <w:r w:rsidR="00BE31F2" w:rsidRPr="00BE31F2">
        <w:rPr>
          <w:rFonts w:ascii="Angsana New" w:hAnsi="Angsana New"/>
          <w:sz w:val="30"/>
          <w:szCs w:val="30"/>
          <w:lang w:eastAsia="x-none"/>
        </w:rPr>
        <w:t>31</w:t>
      </w:r>
      <w:r w:rsidR="002710E2">
        <w:rPr>
          <w:rFonts w:ascii="Angsana New" w:hAnsi="Angsana New"/>
          <w:sz w:val="30"/>
          <w:szCs w:val="30"/>
          <w:lang w:eastAsia="x-none"/>
        </w:rPr>
        <w:t xml:space="preserve"> </w:t>
      </w:r>
      <w:r w:rsidR="002710E2">
        <w:rPr>
          <w:rFonts w:ascii="Angsana New" w:hAnsi="Angsana New"/>
          <w:sz w:val="30"/>
          <w:szCs w:val="30"/>
          <w:cs/>
          <w:lang w:eastAsia="x-none"/>
        </w:rPr>
        <w:t xml:space="preserve">มีนาคม </w:t>
      </w:r>
      <w:r w:rsidR="00BE31F2" w:rsidRPr="00BE31F2">
        <w:rPr>
          <w:rFonts w:ascii="Angsana New" w:hAnsi="Angsana New"/>
          <w:sz w:val="30"/>
          <w:szCs w:val="30"/>
          <w:lang w:eastAsia="x-none"/>
        </w:rPr>
        <w:t>2563</w:t>
      </w:r>
      <w:r w:rsidR="002710E2">
        <w:rPr>
          <w:rFonts w:ascii="Angsana New" w:hAnsi="Angsana New"/>
          <w:sz w:val="30"/>
          <w:szCs w:val="30"/>
          <w:lang w:eastAsia="x-none"/>
        </w:rPr>
        <w:t xml:space="preserve"> </w:t>
      </w:r>
      <w:r w:rsidR="002710E2">
        <w:rPr>
          <w:rFonts w:ascii="Angsana New" w:hAnsi="Angsana New"/>
          <w:sz w:val="30"/>
          <w:szCs w:val="30"/>
          <w:cs/>
          <w:lang w:eastAsia="x-none"/>
        </w:rPr>
        <w:t xml:space="preserve">และ </w:t>
      </w:r>
      <w:r w:rsidR="00BE31F2" w:rsidRPr="00BE31F2">
        <w:rPr>
          <w:rFonts w:ascii="Angsana New" w:hAnsi="Angsana New"/>
          <w:sz w:val="30"/>
          <w:szCs w:val="30"/>
          <w:lang w:eastAsia="x-none"/>
        </w:rPr>
        <w:t>31</w:t>
      </w:r>
      <w:r w:rsidRPr="00AC365B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AC365B">
        <w:rPr>
          <w:rFonts w:ascii="Angsana New" w:hAnsi="Angsana New"/>
          <w:sz w:val="30"/>
          <w:szCs w:val="30"/>
          <w:cs/>
          <w:lang w:eastAsia="x-none"/>
        </w:rPr>
        <w:t xml:space="preserve">ธันวาคม </w:t>
      </w:r>
      <w:r w:rsidR="00BE31F2" w:rsidRPr="00BE31F2">
        <w:rPr>
          <w:rFonts w:ascii="Angsana New" w:hAnsi="Angsana New"/>
          <w:sz w:val="30"/>
          <w:szCs w:val="30"/>
          <w:lang w:eastAsia="x-none"/>
        </w:rPr>
        <w:t>2562</w:t>
      </w:r>
      <w:r w:rsidRPr="00AC365B">
        <w:rPr>
          <w:rFonts w:ascii="Angsana New" w:hAnsi="Angsana New"/>
          <w:sz w:val="30"/>
          <w:szCs w:val="30"/>
          <w:lang w:eastAsia="x-none"/>
        </w:rPr>
        <w:t xml:space="preserve"> </w:t>
      </w:r>
      <w:r w:rsidR="00FE47E5" w:rsidRPr="00AC365B">
        <w:rPr>
          <w:rFonts w:ascii="Angsana New" w:hAnsi="Angsana New"/>
          <w:sz w:val="30"/>
          <w:szCs w:val="30"/>
          <w:cs/>
          <w:lang w:eastAsia="x-none"/>
        </w:rPr>
        <w:t>กลุ่ม</w:t>
      </w:r>
      <w:r w:rsidRPr="00AC365B">
        <w:rPr>
          <w:rFonts w:ascii="Angsana New" w:hAnsi="Angsana New"/>
          <w:sz w:val="30"/>
          <w:szCs w:val="30"/>
          <w:cs/>
          <w:lang w:eastAsia="x-none"/>
        </w:rPr>
        <w:t>บริษัท</w:t>
      </w:r>
      <w:r w:rsidRPr="00AC365B">
        <w:rPr>
          <w:rFonts w:ascii="Angsana New" w:hAnsi="Angsana New"/>
          <w:sz w:val="30"/>
          <w:szCs w:val="30"/>
          <w:cs/>
          <w:lang w:val="en-GB" w:eastAsia="x-none"/>
        </w:rPr>
        <w:t>ได้นำเงินลงทุนในบริษัทย่อย</w:t>
      </w:r>
      <w:r w:rsidR="00FE47E5" w:rsidRPr="00AC365B">
        <w:rPr>
          <w:rFonts w:ascii="Angsana New" w:hAnsi="Angsana New"/>
          <w:sz w:val="30"/>
          <w:szCs w:val="30"/>
          <w:cs/>
          <w:lang w:val="en-GB" w:eastAsia="x-none"/>
        </w:rPr>
        <w:t>ทางตรงและบริษัทย่อยทางอ้อม</w:t>
      </w:r>
      <w:r w:rsidRPr="00AC365B">
        <w:rPr>
          <w:rFonts w:ascii="Angsana New" w:hAnsi="Angsana New"/>
          <w:sz w:val="30"/>
          <w:szCs w:val="30"/>
          <w:cs/>
          <w:lang w:val="en-GB" w:eastAsia="x-none"/>
        </w:rPr>
        <w:t>ไปจำนำเพื่อเป็นหลักทรัพย์ค้ำประกันเงิน</w:t>
      </w:r>
      <w:r w:rsidR="00FE47E5" w:rsidRPr="00AC365B">
        <w:rPr>
          <w:rFonts w:ascii="Angsana New" w:hAnsi="Angsana New"/>
          <w:sz w:val="30"/>
          <w:szCs w:val="30"/>
          <w:cs/>
          <w:lang w:val="en-GB" w:eastAsia="x-none"/>
        </w:rPr>
        <w:t>เบิกเกินบัญชีและเงิน</w:t>
      </w:r>
      <w:r w:rsidRPr="00AC365B">
        <w:rPr>
          <w:rFonts w:ascii="Angsana New" w:hAnsi="Angsana New"/>
          <w:sz w:val="30"/>
          <w:szCs w:val="30"/>
          <w:cs/>
          <w:lang w:val="en-GB" w:eastAsia="x-none"/>
        </w:rPr>
        <w:t>กู้ยืมระยะสั้นและ</w:t>
      </w:r>
      <w:r w:rsidR="00FE47E5" w:rsidRPr="00AC365B">
        <w:rPr>
          <w:rFonts w:ascii="Angsana New" w:hAnsi="Angsana New"/>
          <w:sz w:val="30"/>
          <w:szCs w:val="30"/>
          <w:cs/>
          <w:lang w:val="en-GB" w:eastAsia="x-none"/>
        </w:rPr>
        <w:t>ระยะยาวกับ</w:t>
      </w:r>
      <w:r w:rsidRPr="00AC365B">
        <w:rPr>
          <w:rFonts w:ascii="Angsana New" w:hAnsi="Angsana New"/>
          <w:sz w:val="30"/>
          <w:szCs w:val="30"/>
          <w:cs/>
          <w:lang w:val="en-GB" w:eastAsia="x-none"/>
        </w:rPr>
        <w:t>สถาบันการเงิน</w:t>
      </w:r>
      <w:r w:rsidR="009F498B">
        <w:rPr>
          <w:rFonts w:ascii="Angsana New" w:hAnsi="Angsana New"/>
          <w:sz w:val="30"/>
          <w:szCs w:val="30"/>
          <w:cs/>
          <w:lang w:val="en-GB" w:eastAsia="x-none"/>
        </w:rPr>
        <w:t xml:space="preserve"> และเงินกู้ระยะสั้นกับ</w:t>
      </w:r>
      <w:r w:rsidR="00416482">
        <w:rPr>
          <w:rFonts w:ascii="Angsana New" w:hAnsi="Angsana New" w:hint="cs"/>
          <w:sz w:val="30"/>
          <w:szCs w:val="30"/>
          <w:cs/>
          <w:lang w:val="en-GB" w:eastAsia="x-none"/>
        </w:rPr>
        <w:t>บุคคลและ</w:t>
      </w:r>
      <w:r w:rsidR="009F498B">
        <w:rPr>
          <w:rFonts w:ascii="Angsana New" w:hAnsi="Angsana New"/>
          <w:sz w:val="30"/>
          <w:szCs w:val="30"/>
          <w:cs/>
          <w:lang w:val="en-GB" w:eastAsia="x-none"/>
        </w:rPr>
        <w:t>บริษัทแห่งหนึ่ง</w:t>
      </w:r>
      <w:r w:rsidRPr="00AC365B"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 w:rsidRPr="00AC365B">
        <w:rPr>
          <w:rFonts w:ascii="Angsana New" w:hAnsi="Angsana New"/>
          <w:sz w:val="30"/>
          <w:szCs w:val="30"/>
          <w:cs/>
          <w:lang w:val="en-GB" w:eastAsia="x-none"/>
        </w:rPr>
        <w:t>ดังนี้</w:t>
      </w:r>
    </w:p>
    <w:p w14:paraId="69E8DC65" w14:textId="77777777" w:rsidR="00BF4D68" w:rsidRPr="00AC365B" w:rsidRDefault="00BF4D68" w:rsidP="00BF4D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 w:eastAsia="x-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DC7912" w:rsidRPr="00AC365B" w14:paraId="770EB4AC" w14:textId="77777777" w:rsidTr="00D37864">
        <w:trPr>
          <w:tblHeader/>
        </w:trPr>
        <w:tc>
          <w:tcPr>
            <w:tcW w:w="4050" w:type="dxa"/>
          </w:tcPr>
          <w:p w14:paraId="182B7405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</w:pPr>
          </w:p>
        </w:tc>
        <w:tc>
          <w:tcPr>
            <w:tcW w:w="5130" w:type="dxa"/>
            <w:gridSpan w:val="7"/>
            <w:vAlign w:val="bottom"/>
          </w:tcPr>
          <w:p w14:paraId="4973B5B5" w14:textId="33D39ADE" w:rsidR="00DC7912" w:rsidRPr="00DC7912" w:rsidRDefault="00DC7912" w:rsidP="00DC79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</w:t>
            </w:r>
            <w:r w:rsidRPr="00AC365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C7912" w:rsidRPr="00AC365B" w14:paraId="29FE23FB" w14:textId="77777777" w:rsidTr="00B71496">
        <w:trPr>
          <w:tblHeader/>
        </w:trPr>
        <w:tc>
          <w:tcPr>
            <w:tcW w:w="4050" w:type="dxa"/>
          </w:tcPr>
          <w:p w14:paraId="255C0CB9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365B">
              <w:br w:type="page"/>
            </w:r>
          </w:p>
        </w:tc>
        <w:tc>
          <w:tcPr>
            <w:tcW w:w="2430" w:type="dxa"/>
            <w:gridSpan w:val="3"/>
          </w:tcPr>
          <w:p w14:paraId="5760E814" w14:textId="1A840216" w:rsidR="00DC7912" w:rsidRPr="00AC365B" w:rsidRDefault="00BE31F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31</w:t>
            </w:r>
            <w:r w:rsidR="002710E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710E2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BE31F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3BB41D0F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7CBA178" w14:textId="1794237D" w:rsidR="00DC7912" w:rsidRPr="00AC365B" w:rsidRDefault="00BE31F2" w:rsidP="00DC79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E31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="002710E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 </w:t>
            </w:r>
            <w:r w:rsidRPr="00BE31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DC7912" w:rsidRPr="00AC365B" w14:paraId="09AE0D68" w14:textId="77777777" w:rsidTr="00B71496">
        <w:tc>
          <w:tcPr>
            <w:tcW w:w="4050" w:type="dxa"/>
            <w:vAlign w:val="bottom"/>
          </w:tcPr>
          <w:p w14:paraId="15B70E2E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AA7C4D1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136520F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1BF6AB8B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1FBFC6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1A0CF0D3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7FA15F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45EA7BC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5E559244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D912AC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DC7912" w:rsidRPr="00AC365B" w14:paraId="0E2BFAC2" w14:textId="77777777" w:rsidTr="00B71496">
        <w:tc>
          <w:tcPr>
            <w:tcW w:w="4050" w:type="dxa"/>
          </w:tcPr>
          <w:p w14:paraId="7544F5BE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94653E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4FCF907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EA64F9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56307FB8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A098D4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513AE78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1906F0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4EB6" w:rsidRPr="00AC365B" w14:paraId="49D5CEB1" w14:textId="77777777" w:rsidTr="00B71496">
        <w:tc>
          <w:tcPr>
            <w:tcW w:w="4050" w:type="dxa"/>
          </w:tcPr>
          <w:p w14:paraId="483FA896" w14:textId="77777777" w:rsidR="00A04EB6" w:rsidRPr="00AC365B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เนชั่น บรอดแคสติ้ง คอร์ปอเรชั่น จำกัด 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4D33609A" w14:textId="77777777" w:rsidR="00A04EB6" w:rsidRPr="00AC365B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080" w:type="dxa"/>
          </w:tcPr>
          <w:p w14:paraId="0A052921" w14:textId="77777777" w:rsidR="00A04EB6" w:rsidRPr="00797602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786B6060" w14:textId="78BFDD99" w:rsidR="00A04EB6" w:rsidRPr="00797602" w:rsidRDefault="00BE31F2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4</w:t>
            </w:r>
            <w:r w:rsidR="003B32FF">
              <w:rPr>
                <w:rFonts w:ascii="Angsana New" w:hAnsi="Angsana New"/>
                <w:sz w:val="30"/>
                <w:szCs w:val="30"/>
              </w:rPr>
              <w:t>82,553</w:t>
            </w:r>
          </w:p>
        </w:tc>
        <w:tc>
          <w:tcPr>
            <w:tcW w:w="270" w:type="dxa"/>
          </w:tcPr>
          <w:p w14:paraId="4A5D4CD1" w14:textId="77777777" w:rsidR="00A04EB6" w:rsidRPr="00A8609F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1A2E4482" w14:textId="77777777" w:rsidR="00A04EB6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0344A13D" w14:textId="26F852C9" w:rsidR="003B32FF" w:rsidRPr="0038359E" w:rsidRDefault="003B32FF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332,981</w:t>
            </w:r>
          </w:p>
        </w:tc>
        <w:tc>
          <w:tcPr>
            <w:tcW w:w="270" w:type="dxa"/>
          </w:tcPr>
          <w:p w14:paraId="7AEA4F3D" w14:textId="77777777" w:rsidR="00A04EB6" w:rsidRPr="00AC365B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79EC2C" w14:textId="77777777" w:rsidR="00A04EB6" w:rsidRPr="00AC365B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291CA6CE" w14:textId="2F98190E" w:rsidR="00A04EB6" w:rsidRPr="00AC365B" w:rsidRDefault="00BE31F2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382</w:t>
            </w:r>
            <w:r w:rsidR="00A04EB6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553</w:t>
            </w:r>
          </w:p>
        </w:tc>
        <w:tc>
          <w:tcPr>
            <w:tcW w:w="270" w:type="dxa"/>
          </w:tcPr>
          <w:p w14:paraId="4B38045A" w14:textId="77777777" w:rsidR="00A04EB6" w:rsidRPr="00AC365B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D34FC5" w14:textId="77777777" w:rsidR="00A04EB6" w:rsidRPr="00AC365B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434BB118" w14:textId="6776B71F" w:rsidR="00A04EB6" w:rsidRPr="00AC365B" w:rsidRDefault="00BE31F2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294</w:t>
            </w:r>
            <w:r w:rsidR="00A04EB6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589</w:t>
            </w:r>
          </w:p>
        </w:tc>
      </w:tr>
      <w:tr w:rsidR="00A04EB6" w:rsidRPr="00AC365B" w14:paraId="34AEF4E7" w14:textId="77777777" w:rsidTr="00B71496">
        <w:tc>
          <w:tcPr>
            <w:tcW w:w="4050" w:type="dxa"/>
          </w:tcPr>
          <w:p w14:paraId="2A674880" w14:textId="717721DC" w:rsidR="00A04EB6" w:rsidRPr="00AC365B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บริษัท เอ็นบีซี เน็ก</w:t>
            </w:r>
            <w:r w:rsidR="00416482">
              <w:rPr>
                <w:rFonts w:ascii="Angsana New" w:hAnsi="Angsana New" w:hint="cs"/>
                <w:sz w:val="30"/>
                <w:szCs w:val="30"/>
                <w:cs/>
              </w:rPr>
              <w:t>ซ์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 วิชั่น จำกัด 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57551510" w14:textId="34C9F5B3" w:rsidR="00A04EB6" w:rsidRPr="00797602" w:rsidRDefault="00BE31F2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80</w:t>
            </w:r>
            <w:r w:rsidR="00A04EB6" w:rsidRPr="00797602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7615FA59" w14:textId="77777777" w:rsidR="00A04EB6" w:rsidRPr="00A8609F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44322BFB" w14:textId="56D21E15" w:rsidR="00A04EB6" w:rsidRPr="0038359E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835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CE1B91" w14:textId="77777777" w:rsidR="00A04EB6" w:rsidRPr="00AC365B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046C49" w14:textId="34A30309" w:rsidR="00A04EB6" w:rsidRPr="00AC365B" w:rsidRDefault="00BE31F2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80</w:t>
            </w:r>
            <w:r w:rsidR="00A04EB6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35BAE17F" w14:textId="77777777" w:rsidR="00A04EB6" w:rsidRPr="00AC365B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6988B8" w14:textId="3743AEA5" w:rsidR="00A04EB6" w:rsidRPr="00AC365B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4EB6" w:rsidRPr="00AC365B" w14:paraId="18A7B221" w14:textId="77777777" w:rsidTr="00B71496">
        <w:tc>
          <w:tcPr>
            <w:tcW w:w="4050" w:type="dxa"/>
          </w:tcPr>
          <w:p w14:paraId="36F617A3" w14:textId="77777777" w:rsidR="00A04EB6" w:rsidRPr="00AC365B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F59A44" w14:textId="51668028" w:rsidR="00A04EB6" w:rsidRPr="00797602" w:rsidRDefault="00BE31F2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  <w:r w:rsidRPr="00BE31F2">
              <w:rPr>
                <w:rFonts w:ascii="Angsana New" w:hAnsi="Angsana New" w:cs="Cordia New"/>
                <w:b/>
                <w:bCs/>
                <w:sz w:val="30"/>
                <w:szCs w:val="30"/>
              </w:rPr>
              <w:t>5</w:t>
            </w:r>
            <w:r w:rsidR="003B32FF">
              <w:rPr>
                <w:rFonts w:ascii="Angsana New" w:hAnsi="Angsana New" w:cs="Cordia New"/>
                <w:b/>
                <w:bCs/>
                <w:sz w:val="30"/>
                <w:szCs w:val="30"/>
              </w:rPr>
              <w:t>62,553</w:t>
            </w:r>
          </w:p>
        </w:tc>
        <w:tc>
          <w:tcPr>
            <w:tcW w:w="270" w:type="dxa"/>
          </w:tcPr>
          <w:p w14:paraId="7E2BD234" w14:textId="77777777" w:rsidR="00A04EB6" w:rsidRPr="00A8609F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2C1B3C" w14:textId="6FE4A06D" w:rsidR="00A04EB6" w:rsidRPr="0038359E" w:rsidRDefault="00BE31F2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3B32FF">
              <w:rPr>
                <w:rFonts w:ascii="Angsana New" w:hAnsi="Angsana New"/>
                <w:b/>
                <w:bCs/>
                <w:sz w:val="30"/>
                <w:szCs w:val="30"/>
              </w:rPr>
              <w:t>32,981</w:t>
            </w:r>
          </w:p>
        </w:tc>
        <w:tc>
          <w:tcPr>
            <w:tcW w:w="270" w:type="dxa"/>
          </w:tcPr>
          <w:p w14:paraId="211DC0DD" w14:textId="77777777" w:rsidR="00A04EB6" w:rsidRPr="00AC365B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7C9FB3" w14:textId="7F5E3005" w:rsidR="00A04EB6" w:rsidRPr="00AC365B" w:rsidRDefault="00BE31F2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  <w:r w:rsidRPr="00BE31F2">
              <w:rPr>
                <w:rFonts w:ascii="Angsana New" w:hAnsi="Angsana New" w:cs="Cordia New"/>
                <w:b/>
                <w:bCs/>
                <w:sz w:val="30"/>
                <w:szCs w:val="30"/>
              </w:rPr>
              <w:t>462</w:t>
            </w:r>
            <w:r w:rsidR="00A04EB6" w:rsidRPr="00AC365B">
              <w:rPr>
                <w:rFonts w:ascii="Angsana New" w:hAnsi="Angsana New" w:cs="Cordi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 w:cs="Cordia New"/>
                <w:b/>
                <w:bCs/>
                <w:sz w:val="30"/>
                <w:szCs w:val="30"/>
              </w:rPr>
              <w:t>553</w:t>
            </w:r>
          </w:p>
        </w:tc>
        <w:tc>
          <w:tcPr>
            <w:tcW w:w="270" w:type="dxa"/>
          </w:tcPr>
          <w:p w14:paraId="01075F76" w14:textId="77777777" w:rsidR="00A04EB6" w:rsidRPr="00AC365B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E5E5A5" w14:textId="1F2E0BE5" w:rsidR="00A04EB6" w:rsidRPr="00AC365B" w:rsidRDefault="00BE31F2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294</w:t>
            </w:r>
            <w:r w:rsidR="00A04EB6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589</w:t>
            </w:r>
          </w:p>
        </w:tc>
      </w:tr>
    </w:tbl>
    <w:p w14:paraId="74694A07" w14:textId="77777777" w:rsidR="00BF4D68" w:rsidRPr="00AC365B" w:rsidRDefault="00BF4D68" w:rsidP="00BF4D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 w:eastAsia="x-none"/>
        </w:rPr>
      </w:pPr>
    </w:p>
    <w:p w14:paraId="1435E093" w14:textId="77777777" w:rsidR="00970E2B" w:rsidRPr="00AC365B" w:rsidRDefault="00970E2B" w:rsidP="00970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 w:eastAsia="x-none"/>
        </w:rPr>
      </w:pPr>
    </w:p>
    <w:p w14:paraId="1326392C" w14:textId="3A6C5FBB" w:rsidR="00077FF5" w:rsidRDefault="00077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eastAsia="x-none"/>
        </w:rPr>
      </w:pPr>
      <w:r w:rsidRPr="00AC365B">
        <w:rPr>
          <w:rFonts w:ascii="Angsana New" w:hAnsi="Angsana New"/>
          <w:sz w:val="30"/>
          <w:szCs w:val="30"/>
          <w:lang w:eastAsia="x-none"/>
        </w:rPr>
        <w:br w:type="page"/>
      </w:r>
    </w:p>
    <w:p w14:paraId="2E369842" w14:textId="1B93B65C" w:rsidR="00F77D97" w:rsidRDefault="00F77D97" w:rsidP="00C1360D">
      <w:pPr>
        <w:pStyle w:val="ListParagraph"/>
        <w:pageBreakBefore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67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</w:t>
      </w:r>
      <w:r w:rsidRPr="00902983">
        <w:rPr>
          <w:rFonts w:ascii="Angsana New" w:hAnsi="Angsana New"/>
          <w:b/>
          <w:bCs/>
          <w:sz w:val="30"/>
          <w:szCs w:val="30"/>
          <w:cs/>
        </w:rPr>
        <w:t>และอุปกรณ์</w:t>
      </w:r>
    </w:p>
    <w:p w14:paraId="49C0EEB2" w14:textId="77777777" w:rsidR="00F77D97" w:rsidRDefault="00F77D97" w:rsidP="00F77D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="Angsana New" w:hAnsi="Angsana New"/>
          <w:sz w:val="30"/>
          <w:szCs w:val="30"/>
        </w:rPr>
      </w:pPr>
    </w:p>
    <w:p w14:paraId="63DDD773" w14:textId="3B46BD27" w:rsidR="00F77D97" w:rsidRDefault="00F77D97" w:rsidP="00F77D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Theme="majorBidi" w:hAnsiTheme="majorBidi" w:cstheme="majorBidi"/>
          <w:sz w:val="30"/>
          <w:szCs w:val="30"/>
        </w:rPr>
      </w:pPr>
      <w:r w:rsidRPr="00F9418C">
        <w:rPr>
          <w:rFonts w:ascii="Angsana New" w:hAnsi="Angsana New"/>
          <w:sz w:val="30"/>
          <w:szCs w:val="30"/>
          <w:cs/>
        </w:rPr>
        <w:t xml:space="preserve">การซื้อ </w:t>
      </w:r>
      <w:r w:rsidRPr="00CF6DB9">
        <w:rPr>
          <w:rFonts w:asciiTheme="majorBidi" w:hAnsiTheme="majorBidi" w:cstheme="majorBidi"/>
          <w:sz w:val="30"/>
          <w:szCs w:val="30"/>
          <w:cs/>
        </w:rPr>
        <w:t>จำหน่าย และโอน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77D97">
        <w:rPr>
          <w:rFonts w:asciiTheme="majorBidi" w:hAnsiTheme="majorBidi"/>
          <w:sz w:val="30"/>
          <w:szCs w:val="30"/>
          <w:cs/>
        </w:rPr>
        <w:tab/>
        <w:t>ที่ดิน</w:t>
      </w:r>
      <w:r w:rsidR="003D02B6">
        <w:rPr>
          <w:rFonts w:asciiTheme="majorBidi" w:hAnsiTheme="majorBidi" w:hint="cs"/>
          <w:sz w:val="30"/>
          <w:szCs w:val="30"/>
          <w:cs/>
        </w:rPr>
        <w:t xml:space="preserve"> </w:t>
      </w:r>
      <w:r w:rsidRPr="00F77D97">
        <w:rPr>
          <w:rFonts w:asciiTheme="majorBidi" w:hAnsiTheme="majorBidi"/>
          <w:sz w:val="30"/>
          <w:szCs w:val="30"/>
          <w:cs/>
        </w:rPr>
        <w:t>อาคารและอุปกรณ์</w:t>
      </w:r>
      <w:r w:rsidRPr="00CF6DB9">
        <w:rPr>
          <w:rFonts w:asciiTheme="majorBidi" w:hAnsiTheme="majorBidi" w:cstheme="majorBidi"/>
          <w:sz w:val="30"/>
          <w:szCs w:val="30"/>
          <w:cs/>
        </w:rPr>
        <w:t xml:space="preserve">ไม่รวมสินทรัพย์สิทธิการใช้ระหว่างงวดสามเดือนสิ้นสุดวันที่ </w:t>
      </w:r>
      <w:r w:rsidR="00BE31F2" w:rsidRPr="00BE31F2">
        <w:rPr>
          <w:rFonts w:asciiTheme="majorBidi" w:hAnsiTheme="majorBidi" w:cstheme="majorBidi"/>
          <w:sz w:val="30"/>
          <w:szCs w:val="30"/>
        </w:rPr>
        <w:t>31</w:t>
      </w:r>
      <w:r w:rsidRPr="00CF6DB9">
        <w:rPr>
          <w:rFonts w:asciiTheme="majorBidi" w:hAnsiTheme="majorBidi" w:cstheme="majorBidi"/>
          <w:sz w:val="30"/>
          <w:szCs w:val="30"/>
        </w:rPr>
        <w:t xml:space="preserve"> </w:t>
      </w:r>
      <w:r w:rsidRPr="00CF6DB9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BE31F2" w:rsidRPr="00BE31F2">
        <w:rPr>
          <w:rFonts w:asciiTheme="majorBidi" w:hAnsiTheme="majorBidi" w:cstheme="majorBidi"/>
          <w:sz w:val="30"/>
          <w:szCs w:val="30"/>
        </w:rPr>
        <w:t>2563</w:t>
      </w:r>
      <w:r w:rsidRPr="00CF6DB9">
        <w:rPr>
          <w:rFonts w:asciiTheme="majorBidi" w:hAnsiTheme="majorBidi" w:cstheme="majorBidi"/>
          <w:sz w:val="30"/>
          <w:szCs w:val="30"/>
        </w:rPr>
        <w:t xml:space="preserve"> </w:t>
      </w:r>
      <w:r w:rsidRPr="00CF6DB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937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4"/>
        <w:gridCol w:w="1176"/>
        <w:gridCol w:w="236"/>
        <w:gridCol w:w="1076"/>
        <w:gridCol w:w="236"/>
        <w:gridCol w:w="1131"/>
        <w:gridCol w:w="236"/>
        <w:gridCol w:w="1027"/>
        <w:gridCol w:w="236"/>
        <w:gridCol w:w="11"/>
        <w:gridCol w:w="1119"/>
        <w:gridCol w:w="6"/>
      </w:tblGrid>
      <w:tr w:rsidR="00F77D97" w:rsidRPr="00417148" w14:paraId="341B6115" w14:textId="77777777" w:rsidTr="00F46145">
        <w:trPr>
          <w:tblHeader/>
        </w:trPr>
        <w:tc>
          <w:tcPr>
            <w:tcW w:w="1538" w:type="pct"/>
            <w:shd w:val="clear" w:color="auto" w:fill="FFFFFF" w:themeFill="background1"/>
          </w:tcPr>
          <w:p w14:paraId="509F338A" w14:textId="77777777" w:rsidR="00F77D97" w:rsidRPr="001869B0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2056" w:type="pct"/>
            <w:gridSpan w:val="5"/>
            <w:shd w:val="clear" w:color="auto" w:fill="FFFFFF" w:themeFill="background1"/>
            <w:hideMark/>
          </w:tcPr>
          <w:p w14:paraId="06890A08" w14:textId="77777777" w:rsidR="00F77D97" w:rsidRPr="001869B0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69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  <w:shd w:val="clear" w:color="auto" w:fill="FFFFFF" w:themeFill="background1"/>
          </w:tcPr>
          <w:p w14:paraId="525280AA" w14:textId="77777777" w:rsidR="00F77D97" w:rsidRPr="001869B0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0" w:type="pct"/>
            <w:gridSpan w:val="5"/>
            <w:shd w:val="clear" w:color="auto" w:fill="FFFFFF" w:themeFill="background1"/>
            <w:hideMark/>
          </w:tcPr>
          <w:p w14:paraId="421ED698" w14:textId="77777777" w:rsidR="00F77D97" w:rsidRPr="001869B0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7D97" w:rsidRPr="00417148" w14:paraId="22AC5DE4" w14:textId="77777777" w:rsidTr="00F46145">
        <w:trPr>
          <w:trHeight w:val="1109"/>
          <w:tblHeader/>
        </w:trPr>
        <w:tc>
          <w:tcPr>
            <w:tcW w:w="1538" w:type="pct"/>
          </w:tcPr>
          <w:p w14:paraId="196830A2" w14:textId="77777777" w:rsidR="00F77D97" w:rsidRPr="001869B0" w:rsidRDefault="00F77D97" w:rsidP="001520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1E6DB3" w14:textId="77777777" w:rsidR="00F77D97" w:rsidRPr="001869B0" w:rsidRDefault="00F77D97" w:rsidP="001520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63445F" w14:textId="77777777" w:rsidR="00F77D97" w:rsidRPr="001869B0" w:rsidRDefault="00F77D97" w:rsidP="001520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  <w:hideMark/>
          </w:tcPr>
          <w:p w14:paraId="3242A9E8" w14:textId="77777777" w:rsidR="00F77D97" w:rsidRPr="001869B0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427D085E" w14:textId="77777777" w:rsidR="00F77D97" w:rsidRPr="001869B0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1869B0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" w:type="pct"/>
          </w:tcPr>
          <w:p w14:paraId="51B6C4E1" w14:textId="77777777" w:rsidR="00F77D97" w:rsidRPr="001869B0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  <w:hideMark/>
          </w:tcPr>
          <w:p w14:paraId="6BABD78F" w14:textId="77777777" w:rsidR="00F77D97" w:rsidRPr="001869B0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สินทรัพย์ที่ได้มาจากการซื้อธุรกิจ</w:t>
            </w:r>
          </w:p>
        </w:tc>
        <w:tc>
          <w:tcPr>
            <w:tcW w:w="126" w:type="pct"/>
          </w:tcPr>
          <w:p w14:paraId="3A797166" w14:textId="77777777" w:rsidR="00F77D97" w:rsidRPr="001869B0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3" w:type="pct"/>
            <w:hideMark/>
          </w:tcPr>
          <w:p w14:paraId="600037FC" w14:textId="77777777" w:rsidR="00F77D97" w:rsidRPr="001869B0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0370A7E6" w14:textId="77777777" w:rsidR="00F77D97" w:rsidRPr="001869B0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1869B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6" w:type="pct"/>
          </w:tcPr>
          <w:p w14:paraId="13E5E4DF" w14:textId="77777777" w:rsidR="00F77D97" w:rsidRPr="001869B0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  <w:hideMark/>
          </w:tcPr>
          <w:p w14:paraId="7589E8F8" w14:textId="77777777" w:rsidR="00F77D97" w:rsidRPr="001869B0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46BB6782" w14:textId="77777777" w:rsidR="00F77D97" w:rsidRPr="001869B0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1869B0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2" w:type="pct"/>
            <w:gridSpan w:val="2"/>
          </w:tcPr>
          <w:p w14:paraId="1E7EB1FB" w14:textId="77777777" w:rsidR="00F77D97" w:rsidRPr="001869B0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hideMark/>
          </w:tcPr>
          <w:p w14:paraId="7D7EB628" w14:textId="77777777" w:rsidR="00F77D97" w:rsidRPr="001869B0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011F23C8" w14:textId="77777777" w:rsidR="00F77D97" w:rsidRPr="001869B0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1869B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F77D97" w:rsidRPr="00417148" w14:paraId="18DF0942" w14:textId="77777777" w:rsidTr="00BB4F2B">
        <w:trPr>
          <w:tblHeader/>
        </w:trPr>
        <w:tc>
          <w:tcPr>
            <w:tcW w:w="1538" w:type="pct"/>
          </w:tcPr>
          <w:p w14:paraId="499AAA14" w14:textId="77777777" w:rsidR="00F77D97" w:rsidRPr="001869B0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62" w:type="pct"/>
            <w:gridSpan w:val="11"/>
            <w:hideMark/>
          </w:tcPr>
          <w:p w14:paraId="4D7B93B9" w14:textId="77777777" w:rsidR="00F77D97" w:rsidRPr="001869B0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6145" w:rsidRPr="00417148" w14:paraId="7CAD567D" w14:textId="77777777" w:rsidTr="00F46145">
        <w:trPr>
          <w:gridAfter w:val="1"/>
          <w:wAfter w:w="3" w:type="pct"/>
          <w:tblHeader/>
        </w:trPr>
        <w:tc>
          <w:tcPr>
            <w:tcW w:w="1538" w:type="pct"/>
            <w:hideMark/>
          </w:tcPr>
          <w:p w14:paraId="3F72F5C7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ส่วนปรับปรุงสินทรัพย์เช่า</w:t>
            </w:r>
          </w:p>
        </w:tc>
        <w:tc>
          <w:tcPr>
            <w:tcW w:w="627" w:type="pct"/>
          </w:tcPr>
          <w:p w14:paraId="384BB41A" w14:textId="65A231DF" w:rsidR="00F46145" w:rsidRPr="001869B0" w:rsidRDefault="00BE31F2" w:rsidP="00F46145">
            <w:pPr>
              <w:pStyle w:val="BodyText"/>
              <w:tabs>
                <w:tab w:val="clear" w:pos="227"/>
                <w:tab w:val="clear" w:pos="454"/>
                <w:tab w:val="decimal" w:pos="526"/>
              </w:tabs>
              <w:spacing w:after="0" w:line="240" w:lineRule="auto"/>
              <w:ind w:left="-59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31F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461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31F2">
              <w:rPr>
                <w:rFonts w:asciiTheme="majorBidi" w:hAnsiTheme="majorBidi" w:cstheme="majorBidi"/>
                <w:sz w:val="30"/>
                <w:szCs w:val="30"/>
              </w:rPr>
              <w:t>590</w:t>
            </w:r>
          </w:p>
        </w:tc>
        <w:tc>
          <w:tcPr>
            <w:tcW w:w="126" w:type="pct"/>
          </w:tcPr>
          <w:p w14:paraId="4B4916FF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4E040E66" w14:textId="76681E06" w:rsidR="00F46145" w:rsidRPr="008330D1" w:rsidRDefault="00BE31F2" w:rsidP="00F46145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614"/>
                <w:tab w:val="left" w:pos="83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31F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461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31F2">
              <w:rPr>
                <w:rFonts w:asciiTheme="majorBidi" w:hAnsiTheme="majorBidi" w:cstheme="majorBidi"/>
                <w:sz w:val="30"/>
                <w:szCs w:val="30"/>
              </w:rPr>
              <w:t>944</w:t>
            </w:r>
          </w:p>
        </w:tc>
        <w:tc>
          <w:tcPr>
            <w:tcW w:w="126" w:type="pct"/>
          </w:tcPr>
          <w:p w14:paraId="0CA95020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567392C5" w14:textId="0B09CCA8" w:rsidR="00F46145" w:rsidRPr="001869B0" w:rsidRDefault="00F46145" w:rsidP="00F46145">
            <w:pPr>
              <w:tabs>
                <w:tab w:val="clear" w:pos="454"/>
                <w:tab w:val="clear" w:pos="680"/>
                <w:tab w:val="clear" w:pos="907"/>
              </w:tabs>
              <w:ind w:right="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126" w:type="pct"/>
          </w:tcPr>
          <w:p w14:paraId="2AD283C8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69165EEE" w14:textId="14EC2BD6" w:rsidR="00F46145" w:rsidRPr="001869B0" w:rsidRDefault="00F46145" w:rsidP="00F46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1"/>
              </w:tabs>
              <w:ind w:right="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126" w:type="pct"/>
          </w:tcPr>
          <w:p w14:paraId="1A44B10C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gridSpan w:val="2"/>
          </w:tcPr>
          <w:p w14:paraId="5848D201" w14:textId="4F161F68" w:rsidR="00F46145" w:rsidRPr="001869B0" w:rsidRDefault="00F46145" w:rsidP="00C40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</w:tr>
      <w:tr w:rsidR="00F46145" w:rsidRPr="00417148" w14:paraId="2235D9ED" w14:textId="77777777" w:rsidTr="00F46145">
        <w:trPr>
          <w:gridAfter w:val="1"/>
          <w:wAfter w:w="3" w:type="pct"/>
          <w:tblHeader/>
        </w:trPr>
        <w:tc>
          <w:tcPr>
            <w:tcW w:w="1538" w:type="pct"/>
            <w:hideMark/>
          </w:tcPr>
          <w:p w14:paraId="20DBE95B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อุปกรณ์ที่ใช้ในการดำเนินงาน</w:t>
            </w:r>
          </w:p>
        </w:tc>
        <w:tc>
          <w:tcPr>
            <w:tcW w:w="627" w:type="pct"/>
          </w:tcPr>
          <w:p w14:paraId="2F9409EC" w14:textId="34BC1999" w:rsidR="00F46145" w:rsidRPr="001869B0" w:rsidRDefault="00BE31F2" w:rsidP="00F46145">
            <w:pPr>
              <w:pStyle w:val="BodyText"/>
              <w:tabs>
                <w:tab w:val="clear" w:pos="227"/>
                <w:tab w:val="clear" w:pos="454"/>
                <w:tab w:val="decimal" w:pos="526"/>
              </w:tabs>
              <w:spacing w:after="0" w:line="240" w:lineRule="auto"/>
              <w:ind w:left="-59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31F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461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31F2">
              <w:rPr>
                <w:rFonts w:asciiTheme="majorBidi" w:hAnsiTheme="majorBidi" w:cstheme="majorBidi"/>
                <w:sz w:val="30"/>
                <w:szCs w:val="30"/>
              </w:rPr>
              <w:t>894</w:t>
            </w:r>
          </w:p>
        </w:tc>
        <w:tc>
          <w:tcPr>
            <w:tcW w:w="126" w:type="pct"/>
          </w:tcPr>
          <w:p w14:paraId="5D4D6F9C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EBF9B72" w14:textId="381DC393" w:rsidR="00F46145" w:rsidRPr="008330D1" w:rsidRDefault="00BE31F2" w:rsidP="00F46145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614"/>
                <w:tab w:val="left" w:pos="83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31F2">
              <w:rPr>
                <w:rFonts w:asciiTheme="majorBidi" w:hAnsiTheme="majorBidi" w:cstheme="majorBidi"/>
                <w:sz w:val="30"/>
                <w:szCs w:val="30"/>
              </w:rPr>
              <w:t>307</w:t>
            </w:r>
          </w:p>
        </w:tc>
        <w:tc>
          <w:tcPr>
            <w:tcW w:w="126" w:type="pct"/>
          </w:tcPr>
          <w:p w14:paraId="17BB5436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089A4F65" w14:textId="0FB8572D" w:rsidR="00F46145" w:rsidRPr="001869B0" w:rsidRDefault="00BE31F2" w:rsidP="00F46145">
            <w:pPr>
              <w:tabs>
                <w:tab w:val="clear" w:pos="454"/>
                <w:tab w:val="clear" w:pos="680"/>
                <w:tab w:val="clear" w:pos="907"/>
                <w:tab w:val="decimal" w:pos="870"/>
              </w:tabs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31F2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  <w:tc>
          <w:tcPr>
            <w:tcW w:w="126" w:type="pct"/>
          </w:tcPr>
          <w:p w14:paraId="22E49CE0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37630648" w14:textId="7E700241" w:rsidR="00F46145" w:rsidRPr="001869B0" w:rsidRDefault="00F46145" w:rsidP="00F46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1"/>
              </w:tabs>
              <w:ind w:right="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126" w:type="pct"/>
          </w:tcPr>
          <w:p w14:paraId="6CF4C7E1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gridSpan w:val="2"/>
          </w:tcPr>
          <w:p w14:paraId="05A4E6C5" w14:textId="3A7ACF05" w:rsidR="00F46145" w:rsidRPr="001869B0" w:rsidRDefault="00F46145" w:rsidP="00C40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</w:tr>
      <w:tr w:rsidR="00F46145" w:rsidRPr="00417148" w14:paraId="329D2EC9" w14:textId="77777777" w:rsidTr="00F46145">
        <w:trPr>
          <w:gridAfter w:val="1"/>
          <w:wAfter w:w="3" w:type="pct"/>
          <w:tblHeader/>
        </w:trPr>
        <w:tc>
          <w:tcPr>
            <w:tcW w:w="1538" w:type="pct"/>
            <w:hideMark/>
          </w:tcPr>
          <w:p w14:paraId="06F62215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27" w:type="pct"/>
            <w:vAlign w:val="bottom"/>
          </w:tcPr>
          <w:p w14:paraId="2B862FF6" w14:textId="2B841D23" w:rsidR="00F46145" w:rsidRPr="001869B0" w:rsidRDefault="00BE31F2" w:rsidP="00F46145">
            <w:pPr>
              <w:pStyle w:val="BodyText"/>
              <w:tabs>
                <w:tab w:val="clear" w:pos="227"/>
                <w:tab w:val="clear" w:pos="454"/>
                <w:tab w:val="decimal" w:pos="526"/>
              </w:tabs>
              <w:spacing w:after="0" w:line="240" w:lineRule="auto"/>
              <w:ind w:left="-59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31F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461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31F2"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126" w:type="pct"/>
            <w:vAlign w:val="bottom"/>
          </w:tcPr>
          <w:p w14:paraId="55EAA9E9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26853CAB" w14:textId="2AFC1675" w:rsidR="00F46145" w:rsidRPr="008330D1" w:rsidRDefault="00BE31F2" w:rsidP="00F46145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526"/>
                <w:tab w:val="left" w:pos="830"/>
              </w:tabs>
              <w:spacing w:after="0" w:line="240" w:lineRule="auto"/>
              <w:ind w:left="-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31F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461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31F2">
              <w:rPr>
                <w:rFonts w:asciiTheme="majorBidi" w:hAnsiTheme="majorBidi" w:cstheme="majorBidi"/>
                <w:sz w:val="30"/>
                <w:szCs w:val="30"/>
              </w:rPr>
              <w:t>526</w:t>
            </w:r>
          </w:p>
        </w:tc>
        <w:tc>
          <w:tcPr>
            <w:tcW w:w="126" w:type="pct"/>
            <w:vAlign w:val="bottom"/>
          </w:tcPr>
          <w:p w14:paraId="60752A9C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09F08F3F" w14:textId="7FE0399A" w:rsidR="00F46145" w:rsidRPr="001869B0" w:rsidRDefault="00BE31F2" w:rsidP="00F46145">
            <w:pPr>
              <w:tabs>
                <w:tab w:val="clear" w:pos="454"/>
                <w:tab w:val="clear" w:pos="680"/>
                <w:tab w:val="clear" w:pos="907"/>
                <w:tab w:val="decimal" w:pos="870"/>
              </w:tabs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31F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" w:type="pct"/>
            <w:vAlign w:val="bottom"/>
          </w:tcPr>
          <w:p w14:paraId="6CB41EEE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55136F65" w14:textId="3B541EBD" w:rsidR="00F46145" w:rsidRPr="001869B0" w:rsidRDefault="00BE31F2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 w:line="240" w:lineRule="auto"/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31F2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26" w:type="pct"/>
            <w:vAlign w:val="bottom"/>
          </w:tcPr>
          <w:p w14:paraId="65A554EC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vAlign w:val="bottom"/>
          </w:tcPr>
          <w:p w14:paraId="12B7DCC5" w14:textId="4AE2C191" w:rsidR="00F46145" w:rsidRPr="001869B0" w:rsidRDefault="00BE31F2" w:rsidP="00C40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1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31F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F46145" w:rsidRPr="00417148" w14:paraId="7832BDCA" w14:textId="77777777" w:rsidTr="00F46145">
        <w:trPr>
          <w:gridAfter w:val="1"/>
          <w:wAfter w:w="3" w:type="pct"/>
          <w:tblHeader/>
        </w:trPr>
        <w:tc>
          <w:tcPr>
            <w:tcW w:w="1538" w:type="pct"/>
            <w:hideMark/>
          </w:tcPr>
          <w:p w14:paraId="531897DB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27" w:type="pct"/>
          </w:tcPr>
          <w:p w14:paraId="7186874B" w14:textId="2FE553F9" w:rsidR="00F46145" w:rsidRPr="001869B0" w:rsidRDefault="00BE31F2" w:rsidP="00F46145">
            <w:pPr>
              <w:pStyle w:val="BodyText"/>
              <w:tabs>
                <w:tab w:val="clear" w:pos="227"/>
                <w:tab w:val="clear" w:pos="454"/>
                <w:tab w:val="decimal" w:pos="526"/>
              </w:tabs>
              <w:spacing w:after="0" w:line="240" w:lineRule="auto"/>
              <w:ind w:left="-59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31F2"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  <w:tc>
          <w:tcPr>
            <w:tcW w:w="126" w:type="pct"/>
          </w:tcPr>
          <w:p w14:paraId="5101472D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391457CC" w14:textId="4543EB96" w:rsidR="00F46145" w:rsidRPr="001869B0" w:rsidRDefault="00F46145" w:rsidP="00F46145">
            <w:pPr>
              <w:tabs>
                <w:tab w:val="clear" w:pos="454"/>
                <w:tab w:val="clear" w:pos="680"/>
                <w:tab w:val="clear" w:pos="907"/>
              </w:tabs>
              <w:ind w:right="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126" w:type="pct"/>
          </w:tcPr>
          <w:p w14:paraId="5C790DC4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2B11FE2F" w14:textId="2A742913" w:rsidR="00F46145" w:rsidRPr="00A24266" w:rsidRDefault="00BE31F2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  <w:tab w:val="decimal" w:pos="870"/>
              </w:tabs>
              <w:spacing w:after="0" w:line="240" w:lineRule="auto"/>
              <w:ind w:left="-108"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31F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461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31F2">
              <w:rPr>
                <w:rFonts w:asciiTheme="majorBidi" w:hAnsiTheme="majorBidi" w:cstheme="majorBidi"/>
                <w:sz w:val="30"/>
                <w:szCs w:val="30"/>
              </w:rPr>
              <w:t>764</w:t>
            </w:r>
          </w:p>
        </w:tc>
        <w:tc>
          <w:tcPr>
            <w:tcW w:w="126" w:type="pct"/>
          </w:tcPr>
          <w:p w14:paraId="6C510CB7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7C61B8CB" w14:textId="1A5D9450" w:rsidR="00F46145" w:rsidRPr="001869B0" w:rsidRDefault="00F46145" w:rsidP="00F46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1"/>
              </w:tabs>
              <w:ind w:right="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126" w:type="pct"/>
          </w:tcPr>
          <w:p w14:paraId="4BFB4EBD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gridSpan w:val="2"/>
          </w:tcPr>
          <w:p w14:paraId="03088068" w14:textId="71280583" w:rsidR="00F46145" w:rsidRPr="00014DAC" w:rsidRDefault="00BE31F2" w:rsidP="00C40103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614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31F2">
              <w:rPr>
                <w:rFonts w:asciiTheme="majorBidi" w:hAnsiTheme="majorBidi" w:cstheme="majorBidi"/>
                <w:sz w:val="30"/>
                <w:szCs w:val="30"/>
              </w:rPr>
              <w:t>284</w:t>
            </w:r>
          </w:p>
        </w:tc>
      </w:tr>
      <w:tr w:rsidR="00F46145" w:rsidRPr="00417148" w14:paraId="21B0AB49" w14:textId="77777777" w:rsidTr="00F46145">
        <w:trPr>
          <w:gridAfter w:val="1"/>
          <w:wAfter w:w="3" w:type="pct"/>
          <w:tblHeader/>
        </w:trPr>
        <w:tc>
          <w:tcPr>
            <w:tcW w:w="1538" w:type="pct"/>
            <w:vAlign w:val="bottom"/>
            <w:hideMark/>
          </w:tcPr>
          <w:p w14:paraId="4DA7EE70" w14:textId="77777777" w:rsidR="00F46145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</w:t>
            </w:r>
          </w:p>
          <w:p w14:paraId="3E73196D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A34329" w14:textId="54700F93" w:rsidR="00F46145" w:rsidRPr="001869B0" w:rsidRDefault="00BE31F2" w:rsidP="00F46145">
            <w:pPr>
              <w:pStyle w:val="BodyText"/>
              <w:tabs>
                <w:tab w:val="clear" w:pos="227"/>
                <w:tab w:val="clear" w:pos="454"/>
                <w:tab w:val="decimal" w:pos="526"/>
              </w:tabs>
              <w:spacing w:after="0" w:line="240" w:lineRule="auto"/>
              <w:ind w:left="-59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31F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B32FF">
              <w:rPr>
                <w:rFonts w:asciiTheme="majorBidi" w:hAnsiTheme="majorBidi" w:cstheme="majorBidi"/>
                <w:sz w:val="30"/>
                <w:szCs w:val="30"/>
              </w:rPr>
              <w:t>3,459</w:t>
            </w:r>
          </w:p>
        </w:tc>
        <w:tc>
          <w:tcPr>
            <w:tcW w:w="126" w:type="pct"/>
          </w:tcPr>
          <w:p w14:paraId="7254708E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6EF0AC" w14:textId="1287068D" w:rsidR="00F46145" w:rsidRPr="001869B0" w:rsidRDefault="00F46145" w:rsidP="00F46145">
            <w:pPr>
              <w:tabs>
                <w:tab w:val="clear" w:pos="454"/>
                <w:tab w:val="clear" w:pos="680"/>
                <w:tab w:val="clear" w:pos="907"/>
              </w:tabs>
              <w:ind w:right="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126" w:type="pct"/>
            <w:vAlign w:val="bottom"/>
          </w:tcPr>
          <w:p w14:paraId="3713BE57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79F0DE" w14:textId="6A25FFBB" w:rsidR="00F46145" w:rsidRPr="001869B0" w:rsidRDefault="00BE31F2" w:rsidP="00F46145">
            <w:pPr>
              <w:tabs>
                <w:tab w:val="clear" w:pos="680"/>
                <w:tab w:val="left" w:pos="730"/>
                <w:tab w:val="decimal" w:pos="870"/>
              </w:tabs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31F2">
              <w:rPr>
                <w:rFonts w:asciiTheme="majorBidi" w:hAnsiTheme="majorBidi" w:cstheme="majorBidi"/>
                <w:sz w:val="30"/>
                <w:szCs w:val="30"/>
              </w:rPr>
              <w:t>875</w:t>
            </w:r>
          </w:p>
        </w:tc>
        <w:tc>
          <w:tcPr>
            <w:tcW w:w="126" w:type="pct"/>
            <w:vAlign w:val="bottom"/>
          </w:tcPr>
          <w:p w14:paraId="601A1F48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2EF48E" w14:textId="54D3CE56" w:rsidR="00F46145" w:rsidRPr="001869B0" w:rsidRDefault="00F46145" w:rsidP="00F46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1"/>
              </w:tabs>
              <w:ind w:right="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126" w:type="pct"/>
            <w:vAlign w:val="bottom"/>
          </w:tcPr>
          <w:p w14:paraId="5568DEE6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3C0C4D" w14:textId="5EDF8846" w:rsidR="00F46145" w:rsidRPr="001869B0" w:rsidRDefault="00F46145" w:rsidP="00C40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</w:tr>
      <w:tr w:rsidR="00F46145" w:rsidRPr="00C40103" w14:paraId="5FDFCD54" w14:textId="77777777" w:rsidTr="00F46145">
        <w:trPr>
          <w:gridAfter w:val="1"/>
          <w:wAfter w:w="3" w:type="pct"/>
          <w:tblHeader/>
        </w:trPr>
        <w:tc>
          <w:tcPr>
            <w:tcW w:w="1538" w:type="pct"/>
            <w:hideMark/>
          </w:tcPr>
          <w:p w14:paraId="11A7C3AC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0A6124" w14:textId="431486A3" w:rsidR="00F46145" w:rsidRPr="001869B0" w:rsidRDefault="00BE31F2" w:rsidP="00F46145">
            <w:pPr>
              <w:pStyle w:val="BodyText"/>
              <w:tabs>
                <w:tab w:val="clear" w:pos="227"/>
                <w:tab w:val="clear" w:pos="454"/>
                <w:tab w:val="decimal" w:pos="526"/>
              </w:tabs>
              <w:spacing w:after="0" w:line="240" w:lineRule="auto"/>
              <w:ind w:left="-59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31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3B32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2,697</w:t>
            </w:r>
          </w:p>
        </w:tc>
        <w:tc>
          <w:tcPr>
            <w:tcW w:w="126" w:type="pct"/>
          </w:tcPr>
          <w:p w14:paraId="653DA31A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A7148F" w14:textId="1BB802A9" w:rsidR="00F46145" w:rsidRPr="008330D1" w:rsidRDefault="00BE31F2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14"/>
                <w:tab w:val="left" w:pos="83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31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F461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777</w:t>
            </w:r>
          </w:p>
        </w:tc>
        <w:tc>
          <w:tcPr>
            <w:tcW w:w="126" w:type="pct"/>
          </w:tcPr>
          <w:p w14:paraId="0CCC6BF2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55ED05" w14:textId="692F41A2" w:rsidR="00F46145" w:rsidRPr="00F33398" w:rsidRDefault="00BE31F2" w:rsidP="00F46145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614"/>
                <w:tab w:val="decimal" w:pos="870"/>
              </w:tabs>
              <w:spacing w:after="0" w:line="240" w:lineRule="auto"/>
              <w:ind w:left="-108"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31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F461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883</w:t>
            </w:r>
          </w:p>
        </w:tc>
        <w:tc>
          <w:tcPr>
            <w:tcW w:w="126" w:type="pct"/>
          </w:tcPr>
          <w:p w14:paraId="1072A4F2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2EA05F" w14:textId="03AB0FB1" w:rsidR="00F46145" w:rsidRPr="001869B0" w:rsidRDefault="00BE31F2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31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126" w:type="pct"/>
          </w:tcPr>
          <w:p w14:paraId="2CCB28CA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E8A3C7" w14:textId="73A8D364" w:rsidR="00F46145" w:rsidRPr="00C40103" w:rsidRDefault="00BE31F2" w:rsidP="00C40103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614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31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285</w:t>
            </w:r>
          </w:p>
        </w:tc>
      </w:tr>
    </w:tbl>
    <w:p w14:paraId="27D4E6A9" w14:textId="77777777" w:rsidR="00F77D97" w:rsidRPr="005F295B" w:rsidRDefault="00F77D97" w:rsidP="005F29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="Angsana New" w:hAnsi="Angsana New"/>
          <w:sz w:val="30"/>
          <w:szCs w:val="30"/>
        </w:rPr>
      </w:pPr>
    </w:p>
    <w:p w14:paraId="5ECF9E29" w14:textId="3E2A1EFB" w:rsidR="005F295B" w:rsidRDefault="005F295B" w:rsidP="005F295B">
      <w:pPr>
        <w:pStyle w:val="ListParagraph"/>
        <w:numPr>
          <w:ilvl w:val="0"/>
          <w:numId w:val="16"/>
        </w:num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bookmarkStart w:id="1" w:name="_Hlk36428100"/>
      <w:r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70F35022" w14:textId="77777777" w:rsidR="005F295B" w:rsidRDefault="005F295B" w:rsidP="005F295B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1E23779F" w14:textId="3076FD7A" w:rsidR="00A700EB" w:rsidRPr="00A700EB" w:rsidRDefault="00A700EB" w:rsidP="00A700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A700EB">
        <w:rPr>
          <w:rFonts w:ascii="Angsana New" w:hAnsi="Angsana New" w:hint="cs"/>
          <w:sz w:val="30"/>
          <w:szCs w:val="30"/>
          <w:cs/>
        </w:rPr>
        <w:t xml:space="preserve">ในระหว่างงวดสามเดือนสิ้นสุดวันที่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A700EB">
        <w:rPr>
          <w:rFonts w:ascii="Angsana New" w:hAnsi="Angsana New" w:hint="cs"/>
          <w:sz w:val="30"/>
          <w:szCs w:val="30"/>
          <w:cs/>
        </w:rPr>
        <w:t xml:space="preserve"> มีนาคม </w:t>
      </w:r>
      <w:r>
        <w:rPr>
          <w:rFonts w:ascii="Angsana New" w:hAnsi="Angsana New"/>
          <w:sz w:val="30"/>
          <w:szCs w:val="30"/>
        </w:rPr>
        <w:t>2563</w:t>
      </w:r>
      <w:r w:rsidRPr="00A700EB">
        <w:rPr>
          <w:rFonts w:ascii="Angsana New" w:hAnsi="Angsana New" w:hint="cs"/>
          <w:sz w:val="30"/>
          <w:szCs w:val="30"/>
          <w:cs/>
        </w:rPr>
        <w:t xml:space="preserve"> บริษัทได้ทำสัญญากู้ยืมเงินระยะสั้นกับ</w:t>
      </w:r>
      <w:r w:rsidR="00416482">
        <w:rPr>
          <w:rFonts w:ascii="Angsana New" w:hAnsi="Angsana New" w:hint="cs"/>
          <w:sz w:val="30"/>
          <w:szCs w:val="30"/>
          <w:cs/>
        </w:rPr>
        <w:t>บริษัทแห่งหนึ่ง</w:t>
      </w:r>
      <w:r w:rsidR="00A25389">
        <w:rPr>
          <w:rFonts w:ascii="Angsana New" w:hAnsi="Angsana New" w:hint="cs"/>
          <w:sz w:val="30"/>
          <w:szCs w:val="30"/>
          <w:cs/>
        </w:rPr>
        <w:t>และบุคคล</w:t>
      </w:r>
      <w:r w:rsidRPr="00A700EB">
        <w:rPr>
          <w:rFonts w:ascii="Angsana New" w:hAnsi="Angsana New" w:hint="cs"/>
          <w:sz w:val="30"/>
          <w:szCs w:val="30"/>
          <w:cs/>
        </w:rPr>
        <w:t>หลายสัญญาเป็นจำนวนรวม</w:t>
      </w:r>
      <w:r>
        <w:rPr>
          <w:rFonts w:ascii="Angsana New" w:hAnsi="Angsana New"/>
          <w:sz w:val="30"/>
          <w:szCs w:val="30"/>
        </w:rPr>
        <w:t xml:space="preserve"> 105 </w:t>
      </w:r>
      <w:r w:rsidRPr="00A700EB">
        <w:rPr>
          <w:rFonts w:ascii="Angsana New" w:hAnsi="Angsana New" w:hint="cs"/>
          <w:sz w:val="30"/>
          <w:szCs w:val="30"/>
          <w:cs/>
        </w:rPr>
        <w:t>ล้านบาท โดยเงินกู้ยืมดังกล่าวมีกำหนดชำระคืนเงินภายในเดือนกุมภาพันธ์</w:t>
      </w:r>
      <w:r>
        <w:rPr>
          <w:rFonts w:ascii="Angsana New" w:hAnsi="Angsana New"/>
          <w:sz w:val="30"/>
          <w:szCs w:val="30"/>
        </w:rPr>
        <w:t xml:space="preserve"> 2564 </w:t>
      </w:r>
      <w:r w:rsidRPr="00A700EB">
        <w:rPr>
          <w:rFonts w:ascii="Angsana New" w:hAnsi="Angsana New" w:hint="cs"/>
          <w:sz w:val="30"/>
          <w:szCs w:val="30"/>
          <w:cs/>
        </w:rPr>
        <w:t xml:space="preserve">และมีอัตราดอกเบี้ยร้อยละ </w:t>
      </w:r>
      <w:r w:rsidRPr="00A700EB">
        <w:rPr>
          <w:rFonts w:ascii="Angsana New" w:hAnsi="Angsana New" w:hint="cs"/>
          <w:sz w:val="30"/>
          <w:szCs w:val="30"/>
        </w:rPr>
        <w:t xml:space="preserve">6.0 </w:t>
      </w:r>
      <w:r w:rsidRPr="00A700EB">
        <w:rPr>
          <w:rFonts w:ascii="Angsana New" w:hAnsi="Angsana New" w:hint="cs"/>
          <w:sz w:val="30"/>
          <w:szCs w:val="30"/>
          <w:cs/>
        </w:rPr>
        <w:t>ต่อปี</w:t>
      </w:r>
      <w:r w:rsidRPr="00A700EB">
        <w:rPr>
          <w:rFonts w:ascii="Angsana New" w:hAnsi="Angsana New" w:hint="cs"/>
          <w:sz w:val="30"/>
          <w:szCs w:val="30"/>
        </w:rPr>
        <w:t xml:space="preserve"> </w:t>
      </w:r>
      <w:r w:rsidRPr="00A700EB">
        <w:rPr>
          <w:rFonts w:ascii="Angsana New" w:hAnsi="Angsana New" w:hint="cs"/>
          <w:sz w:val="30"/>
          <w:szCs w:val="30"/>
          <w:cs/>
        </w:rPr>
        <w:t>ซึ่งมีกำหนดชำระดอกเบี้ยเป็นรายเดือน</w:t>
      </w:r>
      <w:r w:rsidR="00F06147">
        <w:rPr>
          <w:rFonts w:ascii="Angsana New" w:hAnsi="Angsana New"/>
          <w:sz w:val="30"/>
          <w:szCs w:val="30"/>
        </w:rPr>
        <w:t xml:space="preserve"> </w:t>
      </w:r>
      <w:r w:rsidR="004E59C4">
        <w:rPr>
          <w:rFonts w:ascii="Angsana New" w:hAnsi="Angsana New" w:hint="cs"/>
          <w:sz w:val="30"/>
          <w:szCs w:val="30"/>
          <w:cs/>
        </w:rPr>
        <w:t>ทั้งนี้</w:t>
      </w:r>
      <w:r w:rsidR="00F06147">
        <w:rPr>
          <w:rFonts w:ascii="Angsana New" w:hAnsi="Angsana New" w:hint="cs"/>
          <w:sz w:val="30"/>
          <w:szCs w:val="30"/>
          <w:cs/>
        </w:rPr>
        <w:t>ในกรณีที่</w:t>
      </w:r>
      <w:r w:rsidR="004E59C4">
        <w:rPr>
          <w:rFonts w:ascii="Angsana New" w:hAnsi="Angsana New" w:hint="cs"/>
          <w:sz w:val="30"/>
          <w:szCs w:val="30"/>
          <w:cs/>
        </w:rPr>
        <w:t>บริษัท</w:t>
      </w:r>
      <w:r w:rsidR="00F06147">
        <w:rPr>
          <w:rFonts w:ascii="Angsana New" w:hAnsi="Angsana New" w:hint="cs"/>
          <w:sz w:val="30"/>
          <w:szCs w:val="30"/>
          <w:cs/>
        </w:rPr>
        <w:t>ประสงค์จะเลื่อนกำหนดวันชำระคืนเงินกู้ออกไป ให้</w:t>
      </w:r>
      <w:r w:rsidR="004E59C4">
        <w:rPr>
          <w:rFonts w:ascii="Angsana New" w:hAnsi="Angsana New" w:hint="cs"/>
          <w:sz w:val="30"/>
          <w:szCs w:val="30"/>
          <w:cs/>
        </w:rPr>
        <w:t>บริษัท</w:t>
      </w:r>
      <w:r w:rsidR="00F06147">
        <w:rPr>
          <w:rFonts w:ascii="Angsana New" w:hAnsi="Angsana New" w:hint="cs"/>
          <w:sz w:val="30"/>
          <w:szCs w:val="30"/>
          <w:cs/>
        </w:rPr>
        <w:t xml:space="preserve">ส่งคำบอกกล่าวเป็นลายลักษณ์อักษรไปยังผู้ให้กู้ล่วงหน้าอย่างน้อย </w:t>
      </w:r>
      <w:r w:rsidR="00F06147">
        <w:rPr>
          <w:rFonts w:ascii="Angsana New" w:hAnsi="Angsana New"/>
          <w:sz w:val="30"/>
          <w:szCs w:val="30"/>
        </w:rPr>
        <w:t xml:space="preserve">15 </w:t>
      </w:r>
      <w:r w:rsidR="00F06147">
        <w:rPr>
          <w:rFonts w:ascii="Angsana New" w:hAnsi="Angsana New" w:hint="cs"/>
          <w:sz w:val="30"/>
          <w:szCs w:val="30"/>
          <w:cs/>
        </w:rPr>
        <w:t>วัน ก่อนครบกำหนดวันชำระคืนเงินกู้ ในกรณีเช่นว่านี้ คู่สัญญาทั้งสองฝ่ายจะแก้ไขข้อตกลงภายใต้สัญญาฉบับนี้ให้สอดคล้องกับวันชำระคืนเงินกู้ที่คู่สัญญาตกลงกันเลื่อนออกไป</w:t>
      </w:r>
      <w:r w:rsidRPr="00A700EB">
        <w:rPr>
          <w:rFonts w:ascii="Angsana New" w:hAnsi="Angsana New" w:hint="cs"/>
          <w:sz w:val="30"/>
          <w:szCs w:val="30"/>
          <w:cs/>
        </w:rPr>
        <w:t xml:space="preserve"> </w:t>
      </w:r>
      <w:r w:rsidR="004E59C4">
        <w:rPr>
          <w:rFonts w:ascii="Angsana New" w:hAnsi="Angsana New" w:hint="cs"/>
          <w:sz w:val="30"/>
          <w:szCs w:val="30"/>
          <w:cs/>
        </w:rPr>
        <w:t>นอกจากนี้</w:t>
      </w:r>
      <w:r w:rsidRPr="00A700EB">
        <w:rPr>
          <w:rFonts w:ascii="Angsana New" w:hAnsi="Angsana New" w:hint="cs"/>
          <w:sz w:val="30"/>
          <w:szCs w:val="30"/>
          <w:cs/>
        </w:rPr>
        <w:t xml:space="preserve"> </w:t>
      </w:r>
      <w:r w:rsidR="003B32FF">
        <w:rPr>
          <w:rFonts w:ascii="Angsana New" w:hAnsi="Angsana New" w:hint="cs"/>
          <w:sz w:val="30"/>
          <w:szCs w:val="30"/>
          <w:cs/>
        </w:rPr>
        <w:t xml:space="preserve">บริษัทได้นำเงินลงทุนในบริษัทย่อยไปจำนำเพื่อเป็นหลักทรัพย์ค้ำประกันเงินกู้ยืมดังกล่าว </w:t>
      </w:r>
      <w:r w:rsidR="003B32FF">
        <w:rPr>
          <w:rFonts w:ascii="Angsana New" w:hAnsi="Angsana New"/>
          <w:sz w:val="30"/>
          <w:szCs w:val="30"/>
        </w:rPr>
        <w:t>(</w:t>
      </w:r>
      <w:r w:rsidR="003B32FF">
        <w:rPr>
          <w:rFonts w:ascii="Angsana New" w:hAnsi="Angsana New" w:hint="cs"/>
          <w:sz w:val="30"/>
          <w:szCs w:val="30"/>
          <w:cs/>
        </w:rPr>
        <w:t xml:space="preserve">ดูหมายเหตุข้อ </w:t>
      </w:r>
      <w:r w:rsidR="003B32FF">
        <w:rPr>
          <w:rFonts w:ascii="Angsana New" w:hAnsi="Angsana New"/>
          <w:sz w:val="30"/>
          <w:szCs w:val="30"/>
        </w:rPr>
        <w:t>9)</w:t>
      </w:r>
      <w:r w:rsidR="00F06147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0DFBD6D" w14:textId="6E18706F" w:rsidR="0016467B" w:rsidRPr="00D24C0E" w:rsidRDefault="00D24C0E" w:rsidP="00D24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bookmarkEnd w:id="1"/>
    </w:p>
    <w:p w14:paraId="62722705" w14:textId="77777777" w:rsidR="0016467B" w:rsidRPr="00AC365B" w:rsidRDefault="0016467B" w:rsidP="00707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color w:val="FFFFFF"/>
          <w:sz w:val="30"/>
          <w:szCs w:val="30"/>
          <w:cs/>
        </w:rPr>
        <w:sectPr w:rsidR="0016467B" w:rsidRPr="00AC365B" w:rsidSect="00B75C63"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7A43B25F" w14:textId="77777777" w:rsidR="00D24C0E" w:rsidRPr="00AC365B" w:rsidRDefault="00D24C0E" w:rsidP="00C1360D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AC365B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472FD895" w14:textId="77777777" w:rsidR="007D450A" w:rsidRPr="00AB45EC" w:rsidRDefault="007D450A" w:rsidP="007D45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16"/>
          <w:szCs w:val="16"/>
        </w:rPr>
      </w:pPr>
    </w:p>
    <w:p w14:paraId="1194A5AC" w14:textId="77777777" w:rsidR="007D450A" w:rsidRPr="005E797A" w:rsidRDefault="007D450A" w:rsidP="007D45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"/>
          <w:szCs w:val="2"/>
        </w:rPr>
      </w:pPr>
      <w:r w:rsidRPr="001F349D"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tbl>
      <w:tblPr>
        <w:tblW w:w="13846" w:type="dxa"/>
        <w:tblInd w:w="534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156"/>
        <w:gridCol w:w="906"/>
        <w:gridCol w:w="166"/>
        <w:gridCol w:w="908"/>
        <w:gridCol w:w="60"/>
        <w:gridCol w:w="120"/>
        <w:gridCol w:w="9"/>
        <w:gridCol w:w="1005"/>
        <w:gridCol w:w="168"/>
        <w:gridCol w:w="966"/>
        <w:gridCol w:w="153"/>
        <w:gridCol w:w="15"/>
        <w:gridCol w:w="966"/>
        <w:gridCol w:w="141"/>
        <w:gridCol w:w="27"/>
        <w:gridCol w:w="857"/>
        <w:gridCol w:w="15"/>
        <w:gridCol w:w="15"/>
        <w:gridCol w:w="150"/>
        <w:gridCol w:w="18"/>
        <w:gridCol w:w="842"/>
        <w:gridCol w:w="138"/>
        <w:gridCol w:w="30"/>
        <w:gridCol w:w="843"/>
        <w:gridCol w:w="18"/>
        <w:gridCol w:w="24"/>
        <w:gridCol w:w="126"/>
        <w:gridCol w:w="18"/>
        <w:gridCol w:w="842"/>
        <w:gridCol w:w="8"/>
        <w:gridCol w:w="144"/>
        <w:gridCol w:w="16"/>
        <w:gridCol w:w="976"/>
      </w:tblGrid>
      <w:tr w:rsidR="00C97FE7" w:rsidRPr="00A1149E" w14:paraId="2DF4F8A2" w14:textId="77777777" w:rsidTr="007D3E39">
        <w:trPr>
          <w:trHeight w:val="285"/>
          <w:tblHeader/>
        </w:trPr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46D49" w14:textId="77777777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0690" w:type="dxa"/>
            <w:gridSpan w:val="32"/>
            <w:tcBorders>
              <w:top w:val="nil"/>
              <w:left w:val="nil"/>
              <w:right w:val="nil"/>
            </w:tcBorders>
            <w:vAlign w:val="bottom"/>
          </w:tcPr>
          <w:p w14:paraId="3D37CD20" w14:textId="4C4202FA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C97FE7" w:rsidRPr="00A1149E" w14:paraId="69BD5D88" w14:textId="77777777" w:rsidTr="007D3E39">
        <w:trPr>
          <w:trHeight w:val="285"/>
          <w:tblHeader/>
        </w:trPr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338B1" w14:textId="77777777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A1149E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สำหรับงวดสามเดือนสิ้นสุด</w:t>
            </w:r>
          </w:p>
        </w:tc>
        <w:tc>
          <w:tcPr>
            <w:tcW w:w="20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2D2AFF8" w14:textId="77777777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สิ่งพิมพ์และโฆษณา</w:t>
            </w:r>
          </w:p>
        </w:tc>
        <w:tc>
          <w:tcPr>
            <w:tcW w:w="120" w:type="dxa"/>
            <w:tcBorders>
              <w:top w:val="nil"/>
              <w:left w:val="nil"/>
              <w:right w:val="nil"/>
            </w:tcBorders>
            <w:vAlign w:val="bottom"/>
          </w:tcPr>
          <w:p w14:paraId="17B5BCD9" w14:textId="77777777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4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21A9F22" w14:textId="77777777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สื่อกระจายภาพและเสียง</w:t>
            </w:r>
          </w:p>
          <w:p w14:paraId="4257AE13" w14:textId="77777777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และสื่อสมัยใหม่</w:t>
            </w:r>
          </w:p>
        </w:tc>
        <w:tc>
          <w:tcPr>
            <w:tcW w:w="1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8BDD6C2" w14:textId="77777777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91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1834A4C" w14:textId="0256119B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จำหน่ายผลิตภัณฑ์</w:t>
            </w:r>
          </w:p>
        </w:tc>
        <w:tc>
          <w:tcPr>
            <w:tcW w:w="1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4C606A5" w14:textId="77777777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71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6B5D3B6E" w14:textId="6629FD3E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บริการนำเที่ยวและอื่น ๆ</w:t>
            </w:r>
          </w:p>
        </w:tc>
        <w:tc>
          <w:tcPr>
            <w:tcW w:w="16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2BDDDAC" w14:textId="77777777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04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78EE1348" w14:textId="449B17D0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C97FE7" w:rsidRPr="00A1149E" w14:paraId="5E82C0B9" w14:textId="77777777" w:rsidTr="007D3E39">
        <w:trPr>
          <w:trHeight w:val="285"/>
          <w:tblHeader/>
        </w:trPr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A0931" w14:textId="4D8D348B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A1149E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   วันที่ </w:t>
            </w:r>
            <w:r w:rsidR="00BE31F2" w:rsidRPr="00BE31F2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 w:rsidRPr="00A1149E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906" w:type="dxa"/>
            <w:tcBorders>
              <w:top w:val="nil"/>
              <w:left w:val="nil"/>
              <w:right w:val="nil"/>
            </w:tcBorders>
            <w:vAlign w:val="bottom"/>
          </w:tcPr>
          <w:p w14:paraId="1BFF6E07" w14:textId="13AF61C4" w:rsidR="00C97FE7" w:rsidRPr="00A1149E" w:rsidRDefault="00BE31F2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31F2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66" w:type="dxa"/>
            <w:tcBorders>
              <w:top w:val="nil"/>
              <w:left w:val="nil"/>
              <w:right w:val="nil"/>
            </w:tcBorders>
            <w:vAlign w:val="bottom"/>
          </w:tcPr>
          <w:p w14:paraId="312CB220" w14:textId="77777777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ABA3637" w14:textId="064BF94F" w:rsidR="00C97FE7" w:rsidRPr="00A1149E" w:rsidRDefault="00BE31F2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31F2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20" w:type="dxa"/>
            <w:tcBorders>
              <w:top w:val="nil"/>
              <w:left w:val="nil"/>
              <w:right w:val="nil"/>
            </w:tcBorders>
            <w:vAlign w:val="bottom"/>
          </w:tcPr>
          <w:p w14:paraId="74BEA57B" w14:textId="77777777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0DF6727" w14:textId="67EF47C4" w:rsidR="00C97FE7" w:rsidRPr="00A1149E" w:rsidRDefault="00BE31F2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31F2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vAlign w:val="bottom"/>
          </w:tcPr>
          <w:p w14:paraId="25852C98" w14:textId="77777777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vAlign w:val="bottom"/>
          </w:tcPr>
          <w:p w14:paraId="010C8C81" w14:textId="7CD6A11E" w:rsidR="00C97FE7" w:rsidRPr="00A1149E" w:rsidRDefault="00BE31F2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31F2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976D6B3" w14:textId="77777777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vAlign w:val="bottom"/>
          </w:tcPr>
          <w:p w14:paraId="3F1786D1" w14:textId="1F9EFAAD" w:rsidR="00C97FE7" w:rsidRPr="00A1149E" w:rsidRDefault="00BE31F2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31F2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49BD38D" w14:textId="77777777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90F709B" w14:textId="70D79730" w:rsidR="00C97FE7" w:rsidRPr="00A1149E" w:rsidRDefault="00BE31F2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31F2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83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05FE6D8" w14:textId="77777777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vAlign w:val="bottom"/>
          </w:tcPr>
          <w:p w14:paraId="4A279B99" w14:textId="594BD1BF" w:rsidR="00C97FE7" w:rsidRPr="00A1149E" w:rsidRDefault="00BE31F2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31F2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C892016" w14:textId="77777777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3A0CE39" w14:textId="27801EC5" w:rsidR="00C97FE7" w:rsidRPr="00A1149E" w:rsidRDefault="00BE31F2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31F2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6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B143FA5" w14:textId="77777777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vAlign w:val="bottom"/>
          </w:tcPr>
          <w:p w14:paraId="42DA55BD" w14:textId="39EC16EB" w:rsidR="00C97FE7" w:rsidRPr="00A1149E" w:rsidRDefault="00BE31F2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31F2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6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D18015C" w14:textId="77777777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right w:val="nil"/>
            </w:tcBorders>
            <w:vAlign w:val="bottom"/>
          </w:tcPr>
          <w:p w14:paraId="2CF90E20" w14:textId="4DF46491" w:rsidR="00C97FE7" w:rsidRPr="00A1149E" w:rsidRDefault="00BE31F2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31F2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</w:tr>
      <w:tr w:rsidR="00C97FE7" w:rsidRPr="00A1149E" w14:paraId="1E498729" w14:textId="77777777" w:rsidTr="007D3E39">
        <w:trPr>
          <w:trHeight w:val="285"/>
          <w:tblHeader/>
        </w:trPr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85B5D" w14:textId="77777777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90" w:type="dxa"/>
            <w:gridSpan w:val="32"/>
            <w:tcBorders>
              <w:top w:val="nil"/>
              <w:left w:val="nil"/>
              <w:right w:val="nil"/>
            </w:tcBorders>
            <w:vAlign w:val="bottom"/>
          </w:tcPr>
          <w:p w14:paraId="3E2BB725" w14:textId="1C7962A5" w:rsidR="00C97FE7" w:rsidRPr="00A1149E" w:rsidRDefault="00C97FE7" w:rsidP="007D450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1149E"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  <w:t>(</w:t>
            </w:r>
            <w:r w:rsidRPr="00A1149E"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C97FE7" w:rsidRPr="00A1149E" w14:paraId="7252F77E" w14:textId="77777777" w:rsidTr="007D3E39">
        <w:trPr>
          <w:trHeight w:val="285"/>
        </w:trPr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30158" w14:textId="77777777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A1149E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06" w:type="dxa"/>
            <w:tcBorders>
              <w:top w:val="nil"/>
              <w:left w:val="nil"/>
              <w:right w:val="nil"/>
            </w:tcBorders>
            <w:vAlign w:val="bottom"/>
          </w:tcPr>
          <w:p w14:paraId="0AE75175" w14:textId="77777777" w:rsidR="00C97FE7" w:rsidRPr="00A1149E" w:rsidRDefault="00C97FE7" w:rsidP="007D450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6" w:type="dxa"/>
            <w:tcBorders>
              <w:top w:val="nil"/>
              <w:left w:val="nil"/>
              <w:right w:val="nil"/>
            </w:tcBorders>
            <w:vAlign w:val="bottom"/>
          </w:tcPr>
          <w:p w14:paraId="672CA9BA" w14:textId="77777777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  <w:vAlign w:val="bottom"/>
          </w:tcPr>
          <w:p w14:paraId="37783590" w14:textId="77777777" w:rsidR="00C97FE7" w:rsidRPr="00A1149E" w:rsidRDefault="00C97FE7" w:rsidP="007D450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9ABABDB" w14:textId="77777777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9ECC287" w14:textId="77777777" w:rsidR="00C97FE7" w:rsidRPr="00A1149E" w:rsidRDefault="00C97FE7" w:rsidP="007D450A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vAlign w:val="bottom"/>
          </w:tcPr>
          <w:p w14:paraId="3AEFAA4E" w14:textId="77777777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vAlign w:val="bottom"/>
          </w:tcPr>
          <w:p w14:paraId="17655671" w14:textId="77777777" w:rsidR="00C97FE7" w:rsidRPr="00A1149E" w:rsidRDefault="00C97FE7" w:rsidP="007D450A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5B1FA4E" w14:textId="77777777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vAlign w:val="bottom"/>
          </w:tcPr>
          <w:p w14:paraId="37DC403A" w14:textId="77777777" w:rsidR="00C97FE7" w:rsidRPr="00A1149E" w:rsidRDefault="00C97FE7" w:rsidP="007D450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798CC43" w14:textId="77777777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E0DBFD" w14:textId="77777777" w:rsidR="00C97FE7" w:rsidRPr="00A1149E" w:rsidRDefault="00C97FE7" w:rsidP="007D450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C6454D9" w14:textId="77777777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vAlign w:val="bottom"/>
          </w:tcPr>
          <w:p w14:paraId="1017DDCE" w14:textId="77777777" w:rsidR="00C97FE7" w:rsidRPr="00A1149E" w:rsidRDefault="00C97FE7" w:rsidP="007D450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  <w:vAlign w:val="bottom"/>
          </w:tcPr>
          <w:p w14:paraId="7EA4DA8F" w14:textId="77777777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5619F08" w14:textId="77777777" w:rsidR="00C97FE7" w:rsidRPr="00A1149E" w:rsidRDefault="00C97FE7" w:rsidP="007D450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D1EABC7" w14:textId="77777777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vAlign w:val="bottom"/>
          </w:tcPr>
          <w:p w14:paraId="7CB0E222" w14:textId="77777777" w:rsidR="00C97FE7" w:rsidRPr="00A1149E" w:rsidRDefault="00C97FE7" w:rsidP="007D450A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8E02152" w14:textId="77777777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right w:val="nil"/>
            </w:tcBorders>
            <w:vAlign w:val="bottom"/>
          </w:tcPr>
          <w:p w14:paraId="396B2114" w14:textId="77777777" w:rsidR="00C97FE7" w:rsidRPr="00A1149E" w:rsidRDefault="00C97FE7" w:rsidP="007D450A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663074" w:rsidRPr="00A1149E" w14:paraId="411B8FD6" w14:textId="77777777" w:rsidTr="007D3E39">
        <w:trPr>
          <w:trHeight w:val="285"/>
        </w:trPr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D88E4" w14:textId="77777777" w:rsidR="00663074" w:rsidRPr="00A1149E" w:rsidRDefault="00663074" w:rsidP="00663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149E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6" w:type="dxa"/>
            <w:tcBorders>
              <w:top w:val="nil"/>
              <w:left w:val="nil"/>
              <w:right w:val="nil"/>
            </w:tcBorders>
            <w:vAlign w:val="bottom"/>
          </w:tcPr>
          <w:p w14:paraId="7AA99739" w14:textId="69F6D2F9" w:rsidR="00663074" w:rsidRPr="00A1149E" w:rsidRDefault="00BE31F2" w:rsidP="0066307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83</w:t>
            </w:r>
            <w:r w:rsidR="00663074" w:rsidRPr="00A1149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767</w:t>
            </w:r>
          </w:p>
        </w:tc>
        <w:tc>
          <w:tcPr>
            <w:tcW w:w="166" w:type="dxa"/>
            <w:tcBorders>
              <w:top w:val="nil"/>
              <w:left w:val="nil"/>
              <w:right w:val="nil"/>
            </w:tcBorders>
            <w:vAlign w:val="bottom"/>
          </w:tcPr>
          <w:p w14:paraId="571B6469" w14:textId="77777777" w:rsidR="00663074" w:rsidRPr="00A1149E" w:rsidRDefault="00663074" w:rsidP="00663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  <w:vAlign w:val="bottom"/>
          </w:tcPr>
          <w:p w14:paraId="50E7EFFA" w14:textId="0306833D" w:rsidR="00663074" w:rsidRPr="00A1149E" w:rsidRDefault="00BE31F2" w:rsidP="0066307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129</w:t>
            </w:r>
            <w:r w:rsidR="00663074" w:rsidRPr="00A1149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300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CEE2FDF" w14:textId="77777777" w:rsidR="00663074" w:rsidRPr="00A1149E" w:rsidRDefault="00663074" w:rsidP="00663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8AF66FD" w14:textId="68E1A3FC" w:rsidR="00663074" w:rsidRPr="00A1149E" w:rsidRDefault="006A56FF" w:rsidP="00663074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139,478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vAlign w:val="bottom"/>
          </w:tcPr>
          <w:p w14:paraId="4C0EBDD1" w14:textId="77777777" w:rsidR="00663074" w:rsidRPr="00A1149E" w:rsidRDefault="00663074" w:rsidP="00663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vAlign w:val="bottom"/>
          </w:tcPr>
          <w:p w14:paraId="6C94E6D2" w14:textId="0C5ECB60" w:rsidR="00663074" w:rsidRPr="00A1149E" w:rsidRDefault="00BE31F2" w:rsidP="00663074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168</w:t>
            </w:r>
            <w:r w:rsidR="00663074" w:rsidRPr="00A1149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611</w:t>
            </w:r>
          </w:p>
        </w:tc>
        <w:tc>
          <w:tcPr>
            <w:tcW w:w="1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767F5B6" w14:textId="77777777" w:rsidR="00663074" w:rsidRPr="00A1149E" w:rsidRDefault="00663074" w:rsidP="00663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vAlign w:val="bottom"/>
          </w:tcPr>
          <w:p w14:paraId="5A49FE7D" w14:textId="5F6BC980" w:rsidR="00663074" w:rsidRPr="00A1149E" w:rsidRDefault="00BE31F2" w:rsidP="00663074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96</w:t>
            </w:r>
            <w:r w:rsidR="00663074"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422</w:t>
            </w:r>
          </w:p>
        </w:tc>
        <w:tc>
          <w:tcPr>
            <w:tcW w:w="1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3B4E42A" w14:textId="77777777" w:rsidR="00663074" w:rsidRPr="00A1149E" w:rsidRDefault="00663074" w:rsidP="00663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DA20889" w14:textId="786E72B1" w:rsidR="00663074" w:rsidRPr="00A1149E" w:rsidRDefault="00663074" w:rsidP="00663074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3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C2E2B1D" w14:textId="77777777" w:rsidR="00663074" w:rsidRPr="00A1149E" w:rsidRDefault="00663074" w:rsidP="00663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vAlign w:val="bottom"/>
          </w:tcPr>
          <w:p w14:paraId="5238CBFB" w14:textId="2EB46BC1" w:rsidR="00663074" w:rsidRPr="00A1149E" w:rsidRDefault="006A56FF" w:rsidP="00663074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11,159</w:t>
            </w: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  <w:vAlign w:val="bottom"/>
          </w:tcPr>
          <w:p w14:paraId="67F62ADB" w14:textId="77777777" w:rsidR="00663074" w:rsidRPr="00A1149E" w:rsidRDefault="00663074" w:rsidP="00663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9D7091E" w14:textId="1DB109C1" w:rsidR="00663074" w:rsidRPr="00A1149E" w:rsidRDefault="00663074" w:rsidP="00663074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6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985C3DF" w14:textId="77777777" w:rsidR="00663074" w:rsidRPr="00A1149E" w:rsidRDefault="00663074" w:rsidP="00663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vAlign w:val="bottom"/>
          </w:tcPr>
          <w:p w14:paraId="1BB84B82" w14:textId="1FAA1912" w:rsidR="00663074" w:rsidRPr="00A1149E" w:rsidRDefault="00BE31F2" w:rsidP="00663074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330</w:t>
            </w:r>
            <w:r w:rsidR="00663074"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826</w:t>
            </w:r>
          </w:p>
        </w:tc>
        <w:tc>
          <w:tcPr>
            <w:tcW w:w="16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83579B2" w14:textId="77777777" w:rsidR="00663074" w:rsidRPr="00A1149E" w:rsidRDefault="00663074" w:rsidP="00663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right w:val="nil"/>
            </w:tcBorders>
            <w:vAlign w:val="bottom"/>
          </w:tcPr>
          <w:p w14:paraId="068A4F60" w14:textId="4FB7AE48" w:rsidR="00663074" w:rsidRPr="00A1149E" w:rsidRDefault="00BE31F2" w:rsidP="00663074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297</w:t>
            </w:r>
            <w:r w:rsidR="00663074"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911</w:t>
            </w:r>
          </w:p>
        </w:tc>
      </w:tr>
      <w:tr w:rsidR="00586B2F" w:rsidRPr="00A1149E" w14:paraId="55CE3AF2" w14:textId="77777777" w:rsidTr="007D3E39">
        <w:trPr>
          <w:trHeight w:val="285"/>
        </w:trPr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9C94D" w14:textId="77777777" w:rsidR="00586B2F" w:rsidRPr="00A1149E" w:rsidRDefault="00586B2F" w:rsidP="0058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149E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06" w:type="dxa"/>
            <w:tcBorders>
              <w:top w:val="nil"/>
              <w:left w:val="nil"/>
              <w:right w:val="nil"/>
            </w:tcBorders>
            <w:vAlign w:val="bottom"/>
          </w:tcPr>
          <w:p w14:paraId="4A5C7087" w14:textId="79EAFA55" w:rsidR="00586B2F" w:rsidRPr="00A1149E" w:rsidRDefault="00586B2F" w:rsidP="00586B2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681</w:t>
            </w:r>
          </w:p>
        </w:tc>
        <w:tc>
          <w:tcPr>
            <w:tcW w:w="166" w:type="dxa"/>
            <w:tcBorders>
              <w:top w:val="nil"/>
              <w:left w:val="nil"/>
              <w:right w:val="nil"/>
            </w:tcBorders>
            <w:vAlign w:val="bottom"/>
          </w:tcPr>
          <w:p w14:paraId="5755D7EA" w14:textId="77777777" w:rsidR="00586B2F" w:rsidRPr="00A1149E" w:rsidRDefault="00586B2F" w:rsidP="0058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  <w:vAlign w:val="bottom"/>
          </w:tcPr>
          <w:p w14:paraId="134902ED" w14:textId="6041F757" w:rsidR="00586B2F" w:rsidRPr="00A1149E" w:rsidRDefault="00586B2F" w:rsidP="00586B2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68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324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3020C8B" w14:textId="77777777" w:rsidR="00586B2F" w:rsidRPr="00A1149E" w:rsidRDefault="00586B2F" w:rsidP="0058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0A83785" w14:textId="677DE057" w:rsidR="00586B2F" w:rsidRPr="00A1149E" w:rsidRDefault="00586B2F" w:rsidP="00586B2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9,157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vAlign w:val="bottom"/>
          </w:tcPr>
          <w:p w14:paraId="4066A915" w14:textId="77777777" w:rsidR="00586B2F" w:rsidRPr="00A1149E" w:rsidRDefault="00586B2F" w:rsidP="0058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vAlign w:val="bottom"/>
          </w:tcPr>
          <w:p w14:paraId="3D715435" w14:textId="72800D13" w:rsidR="00586B2F" w:rsidRPr="00A1149E" w:rsidRDefault="00586B2F" w:rsidP="00586B2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743</w:t>
            </w:r>
          </w:p>
        </w:tc>
        <w:tc>
          <w:tcPr>
            <w:tcW w:w="1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FB85D54" w14:textId="77777777" w:rsidR="00586B2F" w:rsidRPr="00A1149E" w:rsidRDefault="00586B2F" w:rsidP="0058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vAlign w:val="bottom"/>
          </w:tcPr>
          <w:p w14:paraId="1EE144D2" w14:textId="31EC3B11" w:rsidR="00586B2F" w:rsidRPr="00A1149E" w:rsidRDefault="00586B2F" w:rsidP="00586B2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221</w:t>
            </w:r>
          </w:p>
        </w:tc>
        <w:tc>
          <w:tcPr>
            <w:tcW w:w="1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19F5F2" w14:textId="77777777" w:rsidR="00586B2F" w:rsidRPr="00A1149E" w:rsidRDefault="00586B2F" w:rsidP="0058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5FD0D98" w14:textId="7B3BEDE3" w:rsidR="00586B2F" w:rsidRPr="00A1149E" w:rsidRDefault="00586B2F" w:rsidP="00586B2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3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7FF6166" w14:textId="77777777" w:rsidR="00586B2F" w:rsidRPr="00A1149E" w:rsidRDefault="00586B2F" w:rsidP="0058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vAlign w:val="bottom"/>
          </w:tcPr>
          <w:p w14:paraId="4B487672" w14:textId="2798CE80" w:rsidR="00586B2F" w:rsidRPr="00A1149E" w:rsidRDefault="00586B2F" w:rsidP="00586B2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  <w:vAlign w:val="bottom"/>
          </w:tcPr>
          <w:p w14:paraId="35F4DEF0" w14:textId="77777777" w:rsidR="00586B2F" w:rsidRPr="00586B2F" w:rsidRDefault="00586B2F" w:rsidP="0058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  <w:tab w:val="decimal" w:pos="767"/>
              </w:tabs>
              <w:ind w:left="-79" w:right="-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E1969C5" w14:textId="6170074D" w:rsidR="00586B2F" w:rsidRPr="00A1149E" w:rsidRDefault="00586B2F" w:rsidP="00586B2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6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FFB501A" w14:textId="77777777" w:rsidR="00586B2F" w:rsidRPr="00A1149E" w:rsidRDefault="00586B2F" w:rsidP="0058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vAlign w:val="bottom"/>
          </w:tcPr>
          <w:p w14:paraId="673CF5B8" w14:textId="12324335" w:rsidR="00586B2F" w:rsidRPr="00A1149E" w:rsidRDefault="00586B2F" w:rsidP="00586B2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69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059</w:t>
            </w:r>
          </w:p>
        </w:tc>
        <w:tc>
          <w:tcPr>
            <w:tcW w:w="16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8AB92D9" w14:textId="77777777" w:rsidR="00586B2F" w:rsidRPr="00A1149E" w:rsidRDefault="00586B2F" w:rsidP="0058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right w:val="nil"/>
            </w:tcBorders>
            <w:vAlign w:val="bottom"/>
          </w:tcPr>
          <w:p w14:paraId="592D6419" w14:textId="5E5CCA8E" w:rsidR="00586B2F" w:rsidRPr="00A1149E" w:rsidRDefault="00586B2F" w:rsidP="00586B2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78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067</w:t>
            </w:r>
          </w:p>
        </w:tc>
      </w:tr>
      <w:tr w:rsidR="006A56FF" w:rsidRPr="00A1149E" w14:paraId="3AE81CCC" w14:textId="77777777" w:rsidTr="007D3E39">
        <w:trPr>
          <w:trHeight w:val="285"/>
        </w:trPr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8379E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3AA335" w14:textId="638963AC" w:rsidR="006A56FF" w:rsidRPr="00A1149E" w:rsidRDefault="00206B60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6,024</w:t>
            </w:r>
          </w:p>
        </w:tc>
        <w:tc>
          <w:tcPr>
            <w:tcW w:w="166" w:type="dxa"/>
            <w:tcBorders>
              <w:left w:val="nil"/>
              <w:bottom w:val="nil"/>
              <w:right w:val="nil"/>
            </w:tcBorders>
            <w:vAlign w:val="bottom"/>
          </w:tcPr>
          <w:p w14:paraId="3D93F6EE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74D7A8" w14:textId="572909F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275</w:t>
            </w:r>
          </w:p>
        </w:tc>
        <w:tc>
          <w:tcPr>
            <w:tcW w:w="1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D824802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1157DC" w14:textId="1F61BA1A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8,625</w:t>
            </w:r>
          </w:p>
        </w:tc>
        <w:tc>
          <w:tcPr>
            <w:tcW w:w="168" w:type="dxa"/>
            <w:tcBorders>
              <w:left w:val="nil"/>
              <w:bottom w:val="nil"/>
              <w:right w:val="nil"/>
            </w:tcBorders>
            <w:vAlign w:val="bottom"/>
          </w:tcPr>
          <w:p w14:paraId="26645250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B69429" w14:textId="629AD5DD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</w:t>
            </w:r>
            <w:r w:rsidRPr="00A1149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985</w:t>
            </w:r>
          </w:p>
        </w:tc>
        <w:tc>
          <w:tcPr>
            <w:tcW w:w="16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45EE594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9A1BD5" w14:textId="77384653" w:rsidR="006A56FF" w:rsidRPr="00A1149E" w:rsidRDefault="006A56FF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569</w:t>
            </w:r>
          </w:p>
        </w:tc>
        <w:tc>
          <w:tcPr>
            <w:tcW w:w="16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E2A95A3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BB978F" w14:textId="4601BBAA" w:rsidR="006A56FF" w:rsidRPr="00A1149E" w:rsidRDefault="006A56FF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3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31B220D7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A2B46B" w14:textId="55FE4B3E" w:rsidR="006A56FF" w:rsidRPr="00A1149E" w:rsidRDefault="006A56FF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138" w:type="dxa"/>
            <w:tcBorders>
              <w:left w:val="nil"/>
              <w:bottom w:val="nil"/>
              <w:right w:val="nil"/>
            </w:tcBorders>
            <w:vAlign w:val="bottom"/>
          </w:tcPr>
          <w:p w14:paraId="11F03E52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939446" w14:textId="047DC956" w:rsidR="006A56FF" w:rsidRPr="00A1149E" w:rsidRDefault="006A56FF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68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60AC1C04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BBB672" w14:textId="6F94397B" w:rsidR="006A56FF" w:rsidRPr="00A1149E" w:rsidRDefault="00206B60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15,229</w:t>
            </w:r>
          </w:p>
        </w:tc>
        <w:tc>
          <w:tcPr>
            <w:tcW w:w="168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4D5309F5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B1CDFB" w14:textId="7D0EB81E" w:rsidR="006A56FF" w:rsidRPr="00A1149E" w:rsidRDefault="006A56FF" w:rsidP="006A56F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26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260</w:t>
            </w:r>
          </w:p>
        </w:tc>
      </w:tr>
      <w:tr w:rsidR="006A56FF" w:rsidRPr="00A1149E" w14:paraId="2BF91F65" w14:textId="77777777" w:rsidTr="007D3E39">
        <w:trPr>
          <w:trHeight w:val="285"/>
        </w:trPr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59A1F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168A33" w14:textId="6B3F69E4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206B6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09,472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0B8F2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83DD7A" w14:textId="20463B0B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205</w:t>
            </w:r>
            <w:r w:rsidRPr="00A1149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899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468B0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C0F9D5" w14:textId="3790A79E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97,260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D4EAD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0004B6" w14:textId="4464AAB8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196</w:t>
            </w:r>
            <w:r w:rsidRPr="00A1149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339</w:t>
            </w:r>
          </w:p>
        </w:tc>
        <w:tc>
          <w:tcPr>
            <w:tcW w:w="1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186FE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64A60C" w14:textId="53FF3A85" w:rsidR="006A56FF" w:rsidRPr="00A1149E" w:rsidRDefault="006A56FF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97</w:t>
            </w:r>
            <w:r w:rsidRPr="00A1149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212</w:t>
            </w:r>
          </w:p>
        </w:tc>
        <w:tc>
          <w:tcPr>
            <w:tcW w:w="1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30A27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E9544E" w14:textId="6917F86B" w:rsidR="006A56FF" w:rsidRPr="00A1149E" w:rsidRDefault="006A56FF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421E1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A4A401" w14:textId="22F2F3D0" w:rsidR="006A56FF" w:rsidRPr="00A1149E" w:rsidRDefault="006A56FF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11,170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4B087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64EFAE" w14:textId="1BEDE75D" w:rsidR="006A56FF" w:rsidRPr="00A1149E" w:rsidRDefault="006A56FF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BA860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872D42" w14:textId="095BD2EB" w:rsidR="006A56FF" w:rsidRPr="00A1149E" w:rsidRDefault="006A56FF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206B6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15,114</w:t>
            </w:r>
          </w:p>
        </w:tc>
        <w:tc>
          <w:tcPr>
            <w:tcW w:w="1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03AA2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3623DA" w14:textId="6E447334" w:rsidR="006A56FF" w:rsidRPr="00A1149E" w:rsidRDefault="006A56FF" w:rsidP="006A56F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402</w:t>
            </w:r>
            <w:r w:rsidRPr="00A1149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238</w:t>
            </w:r>
          </w:p>
        </w:tc>
      </w:tr>
      <w:tr w:rsidR="006A56FF" w:rsidRPr="00A1149E" w14:paraId="5504C607" w14:textId="77777777" w:rsidTr="007D3E39">
        <w:trPr>
          <w:trHeight w:val="50"/>
        </w:trPr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62CF4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0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C673627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541C6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0906F9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D4137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C9BD51D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11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B9638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CED6A2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1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CDB18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D3E042E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33819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2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AFBD353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6F27D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BF18F5B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5901E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46A49E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61371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3C4D247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3F44A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87F9685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A56FF" w:rsidRPr="00A1149E" w14:paraId="2A44BF92" w14:textId="77777777" w:rsidTr="007D3E39">
        <w:trPr>
          <w:trHeight w:val="307"/>
        </w:trPr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2531CC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06" w:type="dxa"/>
            <w:tcBorders>
              <w:left w:val="nil"/>
              <w:right w:val="nil"/>
            </w:tcBorders>
            <w:vAlign w:val="bottom"/>
          </w:tcPr>
          <w:p w14:paraId="2EF44B62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6CFCB435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vAlign w:val="bottom"/>
          </w:tcPr>
          <w:p w14:paraId="359A4BA4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7B54AC1D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7A5BD70F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30564479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788DB0B1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6EC0753A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685E26E2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7F068CD5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right w:val="nil"/>
            </w:tcBorders>
            <w:vAlign w:val="bottom"/>
          </w:tcPr>
          <w:p w14:paraId="3955B453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27F3B230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14:paraId="4B07B3B4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0185D92F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right w:val="nil"/>
            </w:tcBorders>
            <w:vAlign w:val="bottom"/>
          </w:tcPr>
          <w:p w14:paraId="06E99CEB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4B35A9BB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vAlign w:val="bottom"/>
          </w:tcPr>
          <w:p w14:paraId="64BD3F6A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4B36AACF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  <w:vAlign w:val="bottom"/>
          </w:tcPr>
          <w:p w14:paraId="0B43B738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6A56FF" w:rsidRPr="00A1149E" w14:paraId="5A842491" w14:textId="77777777" w:rsidTr="007D3E39">
        <w:trPr>
          <w:trHeight w:val="307"/>
        </w:trPr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760FF1" w14:textId="77777777" w:rsidR="006A56FF" w:rsidRPr="00253B31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253B31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ประเภทของสินค้าและบริการหลัก</w:t>
            </w:r>
          </w:p>
        </w:tc>
        <w:tc>
          <w:tcPr>
            <w:tcW w:w="906" w:type="dxa"/>
            <w:tcBorders>
              <w:left w:val="nil"/>
              <w:right w:val="nil"/>
            </w:tcBorders>
            <w:vAlign w:val="bottom"/>
          </w:tcPr>
          <w:p w14:paraId="0E4E6A78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71572FDE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vAlign w:val="bottom"/>
          </w:tcPr>
          <w:p w14:paraId="38D45348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448BBFE8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404DFD73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0B00FA46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3F8E0C92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47851F45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590D78ED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74E4F449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right w:val="nil"/>
            </w:tcBorders>
            <w:vAlign w:val="bottom"/>
          </w:tcPr>
          <w:p w14:paraId="0E7C8CB5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5B2EBCB7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14:paraId="2B0AA4D4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52622584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right w:val="nil"/>
            </w:tcBorders>
            <w:vAlign w:val="bottom"/>
          </w:tcPr>
          <w:p w14:paraId="1A462441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0FE9894A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vAlign w:val="bottom"/>
          </w:tcPr>
          <w:p w14:paraId="0D448DCA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1A0030D0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  <w:vAlign w:val="bottom"/>
          </w:tcPr>
          <w:p w14:paraId="145D5868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416482" w:rsidRPr="00A1149E" w14:paraId="788E604C" w14:textId="77777777" w:rsidTr="007D3E39">
        <w:trPr>
          <w:trHeight w:val="307"/>
        </w:trPr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7BB388" w14:textId="77777777" w:rsidR="00416482" w:rsidRPr="00A1149E" w:rsidRDefault="00416482" w:rsidP="0041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906" w:type="dxa"/>
            <w:tcBorders>
              <w:left w:val="nil"/>
              <w:right w:val="nil"/>
            </w:tcBorders>
            <w:vAlign w:val="bottom"/>
          </w:tcPr>
          <w:p w14:paraId="16A32E9E" w14:textId="360BDA13" w:rsidR="00416482" w:rsidRPr="00A1149E" w:rsidRDefault="00416482" w:rsidP="0041648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57</w:t>
            </w:r>
            <w:r w:rsidRPr="00A1149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264</w:t>
            </w: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0D401E72" w14:textId="77777777" w:rsidR="00416482" w:rsidRPr="00A1149E" w:rsidRDefault="00416482" w:rsidP="0041648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vAlign w:val="bottom"/>
          </w:tcPr>
          <w:p w14:paraId="6FDCB3FB" w14:textId="7CDB3FD0" w:rsidR="00416482" w:rsidRPr="00A1149E" w:rsidRDefault="00416482" w:rsidP="0041648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92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097</w:t>
            </w: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00F1A9B6" w14:textId="77777777" w:rsidR="00416482" w:rsidRPr="00A1149E" w:rsidRDefault="00416482" w:rsidP="00416482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5208529B" w14:textId="4F7D6DAA" w:rsidR="00416482" w:rsidRPr="00A1149E" w:rsidRDefault="00416482" w:rsidP="00416482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139,185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2455D396" w14:textId="77777777" w:rsidR="00416482" w:rsidRPr="00A1149E" w:rsidRDefault="00416482" w:rsidP="0041648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0BA2E72E" w14:textId="6E1B3A6E" w:rsidR="00416482" w:rsidRPr="00A1149E" w:rsidRDefault="00416482" w:rsidP="0041648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163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806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038B8058" w14:textId="77777777" w:rsidR="00416482" w:rsidRPr="00A1149E" w:rsidRDefault="00416482" w:rsidP="0041648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19C75F07" w14:textId="1826EC93" w:rsidR="00416482" w:rsidRPr="00A1149E" w:rsidRDefault="00416482" w:rsidP="00416482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1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109545B8" w14:textId="77777777" w:rsidR="00416482" w:rsidRPr="00A1149E" w:rsidRDefault="00416482" w:rsidP="0041648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right w:val="nil"/>
            </w:tcBorders>
            <w:vAlign w:val="bottom"/>
          </w:tcPr>
          <w:p w14:paraId="49A063D5" w14:textId="6C4C8E9B" w:rsidR="00416482" w:rsidRPr="00A1149E" w:rsidRDefault="00416482" w:rsidP="00416482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2922C0DD" w14:textId="77777777" w:rsidR="00416482" w:rsidRPr="00A1149E" w:rsidRDefault="00416482" w:rsidP="0041648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14:paraId="354DBA00" w14:textId="664FEE96" w:rsidR="00416482" w:rsidRPr="00A1149E" w:rsidRDefault="00416482" w:rsidP="00416482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01E55211" w14:textId="77777777" w:rsidR="00416482" w:rsidRPr="00A1149E" w:rsidRDefault="00416482" w:rsidP="00416482">
            <w:pPr>
              <w:pStyle w:val="acctfourfigures"/>
              <w:tabs>
                <w:tab w:val="clear" w:pos="765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right w:val="nil"/>
            </w:tcBorders>
            <w:vAlign w:val="bottom"/>
          </w:tcPr>
          <w:p w14:paraId="558A1544" w14:textId="190B7FE6" w:rsidR="00416482" w:rsidRPr="00A1149E" w:rsidRDefault="00416482" w:rsidP="00416482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2D5EA94C" w14:textId="77777777" w:rsidR="00416482" w:rsidRPr="00A1149E" w:rsidRDefault="00416482" w:rsidP="0041648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vAlign w:val="bottom"/>
          </w:tcPr>
          <w:p w14:paraId="2391A00E" w14:textId="1174F11E" w:rsidR="00416482" w:rsidRPr="00A1149E" w:rsidRDefault="00505D08" w:rsidP="00416482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196,449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24B5EB97" w14:textId="77777777" w:rsidR="00416482" w:rsidRPr="00A1149E" w:rsidRDefault="00416482" w:rsidP="0041648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  <w:vAlign w:val="bottom"/>
          </w:tcPr>
          <w:p w14:paraId="721BC3AA" w14:textId="2F210E0F" w:rsidR="00416482" w:rsidRPr="00A1149E" w:rsidRDefault="00416482" w:rsidP="00416482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255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903</w:t>
            </w:r>
          </w:p>
        </w:tc>
      </w:tr>
      <w:tr w:rsidR="006A56FF" w:rsidRPr="00A1149E" w14:paraId="52C29906" w14:textId="77777777" w:rsidTr="007D3E39">
        <w:trPr>
          <w:trHeight w:val="307"/>
        </w:trPr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113D39" w14:textId="7C95EEC5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ขายหนังสือ</w:t>
            </w:r>
            <w:r w:rsidR="001717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พิมพ์และสิ่งพิมพ์</w:t>
            </w:r>
          </w:p>
        </w:tc>
        <w:tc>
          <w:tcPr>
            <w:tcW w:w="906" w:type="dxa"/>
            <w:tcBorders>
              <w:left w:val="nil"/>
              <w:right w:val="nil"/>
            </w:tcBorders>
            <w:vAlign w:val="bottom"/>
          </w:tcPr>
          <w:p w14:paraId="75665FB0" w14:textId="03C201C8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23</w:t>
            </w:r>
            <w:r w:rsidRPr="00A1149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571</w:t>
            </w: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7371D4AD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vAlign w:val="bottom"/>
          </w:tcPr>
          <w:p w14:paraId="70F8E6DB" w14:textId="2763DE9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35</w:t>
            </w:r>
            <w:r w:rsidRPr="00A1149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850</w:t>
            </w: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17BD630F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578E07E5" w14:textId="4919FD9F" w:rsidR="006A56FF" w:rsidRPr="00A1149E" w:rsidRDefault="006A56FF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1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7ED1C709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50CDA538" w14:textId="347244FE" w:rsidR="006A56FF" w:rsidRPr="00A1149E" w:rsidRDefault="006A56FF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1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7C484668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7BC207A7" w14:textId="284E7934" w:rsidR="006A56FF" w:rsidRPr="00A1149E" w:rsidRDefault="006A56FF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1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5DAC85E1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right w:val="nil"/>
            </w:tcBorders>
            <w:vAlign w:val="bottom"/>
          </w:tcPr>
          <w:p w14:paraId="3E98FE73" w14:textId="54AF1C2B" w:rsidR="006A56FF" w:rsidRPr="00A1149E" w:rsidRDefault="006A56FF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0E666955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14:paraId="09E39668" w14:textId="7F9D5967" w:rsidR="006A56FF" w:rsidRPr="00A1149E" w:rsidRDefault="006A56FF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7B0DD3EB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right w:val="nil"/>
            </w:tcBorders>
            <w:vAlign w:val="bottom"/>
          </w:tcPr>
          <w:p w14:paraId="5C87CACA" w14:textId="63313C84" w:rsidR="006A56FF" w:rsidRPr="00A1149E" w:rsidRDefault="006A56FF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607BA14A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vAlign w:val="bottom"/>
          </w:tcPr>
          <w:p w14:paraId="01E78208" w14:textId="3C91AA5E" w:rsidR="006A56FF" w:rsidRPr="00A1149E" w:rsidRDefault="006A56FF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23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571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297420D5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  <w:vAlign w:val="bottom"/>
          </w:tcPr>
          <w:p w14:paraId="671C607F" w14:textId="04F4C429" w:rsidR="006A56FF" w:rsidRPr="00A1149E" w:rsidRDefault="006A56FF" w:rsidP="006A56FF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35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850</w:t>
            </w:r>
          </w:p>
        </w:tc>
      </w:tr>
      <w:tr w:rsidR="006A56FF" w:rsidRPr="00A1149E" w14:paraId="439D922B" w14:textId="77777777" w:rsidTr="007D3E39">
        <w:trPr>
          <w:trHeight w:val="307"/>
        </w:trPr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4BF819" w14:textId="0EFD49ED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จำหน่ายผลิตภัณฑ์</w:t>
            </w:r>
          </w:p>
        </w:tc>
        <w:tc>
          <w:tcPr>
            <w:tcW w:w="906" w:type="dxa"/>
            <w:tcBorders>
              <w:left w:val="nil"/>
              <w:right w:val="nil"/>
            </w:tcBorders>
            <w:vAlign w:val="bottom"/>
          </w:tcPr>
          <w:p w14:paraId="4A7998F2" w14:textId="2AC8CEE8" w:rsidR="006A56FF" w:rsidRPr="00A1149E" w:rsidRDefault="006A56FF" w:rsidP="006A56FF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35ED48CB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vAlign w:val="bottom"/>
          </w:tcPr>
          <w:p w14:paraId="6B0E5528" w14:textId="18B5E234" w:rsidR="006A56FF" w:rsidRPr="00A1149E" w:rsidRDefault="006A56FF" w:rsidP="006A56FF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1FE5CF54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4E4F7D4A" w14:textId="05239CD3" w:rsidR="006A56FF" w:rsidRPr="00A1149E" w:rsidRDefault="006A56FF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1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5A866D6D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7220DDDD" w14:textId="6F754D7A" w:rsidR="006A56FF" w:rsidRPr="00A1149E" w:rsidRDefault="006A56FF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1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71EC5D5F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13C6E98B" w14:textId="10DFD5F5" w:rsidR="006A56FF" w:rsidRPr="00A1149E" w:rsidRDefault="006A56FF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86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673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50FA3FDA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right w:val="nil"/>
            </w:tcBorders>
            <w:vAlign w:val="bottom"/>
          </w:tcPr>
          <w:p w14:paraId="2B707D8A" w14:textId="022A33AA" w:rsidR="006A56FF" w:rsidRPr="00A1149E" w:rsidRDefault="006A56FF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158CEDD4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14:paraId="5A8C978F" w14:textId="527BB901" w:rsidR="006A56FF" w:rsidRPr="00A1149E" w:rsidRDefault="006A56FF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5E9F35F8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right w:val="nil"/>
            </w:tcBorders>
            <w:vAlign w:val="bottom"/>
          </w:tcPr>
          <w:p w14:paraId="1CE64FF3" w14:textId="53361045" w:rsidR="006A56FF" w:rsidRPr="00A1149E" w:rsidRDefault="006A56FF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4A95E37C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vAlign w:val="bottom"/>
          </w:tcPr>
          <w:p w14:paraId="7344ED73" w14:textId="3B722F01" w:rsidR="006A56FF" w:rsidRPr="00A1149E" w:rsidRDefault="006A56FF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86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673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36565A13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  <w:vAlign w:val="bottom"/>
          </w:tcPr>
          <w:p w14:paraId="29CA6A23" w14:textId="5ACB34F7" w:rsidR="006A56FF" w:rsidRPr="00A1149E" w:rsidRDefault="006A56FF" w:rsidP="006A56F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 -</w:t>
            </w:r>
          </w:p>
        </w:tc>
      </w:tr>
      <w:tr w:rsidR="006A56FF" w:rsidRPr="00A1149E" w14:paraId="4310B122" w14:textId="77777777" w:rsidTr="007D3E39">
        <w:trPr>
          <w:trHeight w:val="307"/>
        </w:trPr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755D44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9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87A443" w14:textId="0332EDFF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932</w:t>
            </w: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39B57EC6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CD4302" w14:textId="50A8E6D2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353</w:t>
            </w: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1790455F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C21659" w14:textId="345887F0" w:rsidR="006A56FF" w:rsidRPr="00A1149E" w:rsidRDefault="00253B31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293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74E00DB9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7B77A7" w14:textId="67164456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805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65AA2ED6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D3BA88" w14:textId="6E779F4C" w:rsidR="006A56FF" w:rsidRPr="00A1149E" w:rsidRDefault="006A56FF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749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71A7D7BC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0C2974" w14:textId="763DE91E" w:rsidR="006A56FF" w:rsidRPr="00A1149E" w:rsidRDefault="006A56FF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209F1F2F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7C11F6" w14:textId="6AB80CCF" w:rsidR="006A56FF" w:rsidRPr="00416482" w:rsidRDefault="00416482" w:rsidP="00416482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41648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11,159</w:t>
            </w: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19C9D393" w14:textId="77777777" w:rsidR="006A56FF" w:rsidRPr="00416482" w:rsidRDefault="006A56FF" w:rsidP="0041648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C673A2" w14:textId="50524EB7" w:rsidR="006A56FF" w:rsidRPr="00A1149E" w:rsidRDefault="006A56FF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4E4F07C2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E98BB2" w14:textId="09E2632A" w:rsidR="006A56FF" w:rsidRPr="00A1149E" w:rsidRDefault="00505D08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24,133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42A10CEC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798ABC" w14:textId="18D45AB6" w:rsidR="006A56FF" w:rsidRPr="00A1149E" w:rsidRDefault="006A56FF" w:rsidP="006A56F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158</w:t>
            </w:r>
          </w:p>
        </w:tc>
      </w:tr>
      <w:tr w:rsidR="006A56FF" w:rsidRPr="00A1149E" w14:paraId="28BBD792" w14:textId="77777777" w:rsidTr="007D3E39">
        <w:trPr>
          <w:trHeight w:val="307"/>
        </w:trPr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684F5F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B9F08A" w14:textId="522ABF22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83</w:t>
            </w:r>
            <w:r w:rsidRPr="00A1149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767</w:t>
            </w: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464DAFE1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612B19" w14:textId="3A37A2DE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129</w:t>
            </w:r>
            <w:r w:rsidRPr="00A1149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300</w:t>
            </w: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03BF2831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758590" w14:textId="40BEE4C9" w:rsidR="006A56FF" w:rsidRPr="00A1149E" w:rsidRDefault="00253B31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139,478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5291D421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83E8A1" w14:textId="2E1DCA3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168</w:t>
            </w:r>
            <w:r w:rsidRPr="00A1149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611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42803EE1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F92823" w14:textId="63B4D16F" w:rsidR="006A56FF" w:rsidRPr="00A1149E" w:rsidRDefault="006A56FF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96</w:t>
            </w:r>
            <w:r w:rsidRPr="00A1149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422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0D859DDC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05BDEA" w14:textId="67B0DB9D" w:rsidR="006A56FF" w:rsidRPr="00253B31" w:rsidRDefault="006A56FF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53B3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29538E4E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870714" w14:textId="7071739E" w:rsidR="006A56FF" w:rsidRPr="00A1149E" w:rsidRDefault="00253B31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11,159</w:t>
            </w: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28273B58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1C77D6" w14:textId="796506AF" w:rsidR="006A56FF" w:rsidRPr="00A1149E" w:rsidRDefault="006A56FF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532E108D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3DD9D3" w14:textId="7B77CDF6" w:rsidR="006A56FF" w:rsidRPr="00A1149E" w:rsidRDefault="006A56FF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330</w:t>
            </w:r>
            <w:r w:rsidRPr="00A1149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826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44DA3D02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6348E7" w14:textId="23A8DBDB" w:rsidR="006A56FF" w:rsidRPr="00A1149E" w:rsidRDefault="006A56FF" w:rsidP="006A56F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297</w:t>
            </w:r>
            <w:r w:rsidRPr="00A1149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911</w:t>
            </w:r>
          </w:p>
        </w:tc>
      </w:tr>
      <w:tr w:rsidR="006A56FF" w:rsidRPr="00A1149E" w14:paraId="4E762B4F" w14:textId="77777777" w:rsidTr="007D3E39">
        <w:trPr>
          <w:trHeight w:val="307"/>
        </w:trPr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49CFA9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0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FB05525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1ABF429D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66B302A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49239EC3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68E8111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53FA6E66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96A1765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06105D74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CDDE3DD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277B5C05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285F146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2785F2E2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8C38385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5F9960BA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A20B07D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731F7AFB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BDEBA4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2605C12E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5D0C9F1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6A56FF" w:rsidRPr="00A1149E" w14:paraId="3D884FFC" w14:textId="77777777" w:rsidTr="007D3E39">
        <w:trPr>
          <w:trHeight w:val="307"/>
        </w:trPr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684521" w14:textId="77777777" w:rsidR="006A56FF" w:rsidRPr="00A1149E" w:rsidRDefault="006A56FF" w:rsidP="006A56FF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906" w:type="dxa"/>
            <w:tcBorders>
              <w:left w:val="nil"/>
              <w:right w:val="nil"/>
            </w:tcBorders>
            <w:vAlign w:val="bottom"/>
          </w:tcPr>
          <w:p w14:paraId="0930BBCA" w14:textId="77777777" w:rsidR="006A56FF" w:rsidRPr="00D85763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2DA0DBB9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vAlign w:val="bottom"/>
          </w:tcPr>
          <w:p w14:paraId="0F1A098C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74ED0251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437EE20D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75B2D3AD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686F9493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1BA3A7A4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7063090E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225F4D0F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right w:val="nil"/>
            </w:tcBorders>
            <w:vAlign w:val="bottom"/>
          </w:tcPr>
          <w:p w14:paraId="3D1BEC60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7347F3FE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14:paraId="2A683E4D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7C2AE084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right w:val="nil"/>
            </w:tcBorders>
            <w:vAlign w:val="bottom"/>
          </w:tcPr>
          <w:p w14:paraId="13F43246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1A3966E6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vAlign w:val="bottom"/>
          </w:tcPr>
          <w:p w14:paraId="272D3343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0C14638A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  <w:vAlign w:val="bottom"/>
          </w:tcPr>
          <w:p w14:paraId="053B6294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6A56FF" w:rsidRPr="00A1149E" w14:paraId="2774E18E" w14:textId="77777777" w:rsidTr="007D3E39">
        <w:trPr>
          <w:trHeight w:val="307"/>
        </w:trPr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714406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06" w:type="dxa"/>
            <w:tcBorders>
              <w:left w:val="nil"/>
              <w:right w:val="nil"/>
            </w:tcBorders>
            <w:vAlign w:val="bottom"/>
          </w:tcPr>
          <w:p w14:paraId="614B6CF9" w14:textId="364C5542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75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806</w:t>
            </w: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25A081A6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vAlign w:val="bottom"/>
          </w:tcPr>
          <w:p w14:paraId="199A7414" w14:textId="4DA64BC4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113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948</w:t>
            </w: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5563F4A3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76ACF517" w14:textId="7DB0C558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="005722A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9,752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6443786D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0B6FDE38" w14:textId="0A6533F8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146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599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5DACBE0B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47039293" w14:textId="4E21BE1E" w:rsidR="006A56FF" w:rsidRPr="00A1149E" w:rsidRDefault="006A56FF" w:rsidP="006A56FF">
            <w:pPr>
              <w:pStyle w:val="acctfourfigures"/>
              <w:tabs>
                <w:tab w:val="clear" w:pos="765"/>
                <w:tab w:val="decimal" w:pos="527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95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216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6F1ADE6D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right w:val="nil"/>
            </w:tcBorders>
            <w:vAlign w:val="bottom"/>
          </w:tcPr>
          <w:p w14:paraId="74D3F14F" w14:textId="4CCFC07B" w:rsidR="006A56FF" w:rsidRPr="00A1149E" w:rsidRDefault="006A56FF" w:rsidP="006A56FF">
            <w:pPr>
              <w:pStyle w:val="acctfourfigures"/>
              <w:tabs>
                <w:tab w:val="clear" w:pos="765"/>
                <w:tab w:val="decimal" w:pos="537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01DD4B54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14:paraId="219F9116" w14:textId="221D823C" w:rsidR="006A56FF" w:rsidRPr="00A1149E" w:rsidRDefault="005722AD" w:rsidP="006A56FF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86</w:t>
            </w: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018DBBFC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right w:val="nil"/>
            </w:tcBorders>
            <w:vAlign w:val="bottom"/>
          </w:tcPr>
          <w:p w14:paraId="35716580" w14:textId="246FDD38" w:rsidR="006A56FF" w:rsidRPr="00A1149E" w:rsidRDefault="006A56FF" w:rsidP="006A56FF">
            <w:pPr>
              <w:pStyle w:val="acctfourfigures"/>
              <w:tabs>
                <w:tab w:val="clear" w:pos="765"/>
                <w:tab w:val="decimal" w:pos="537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5A4FA6C2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vAlign w:val="bottom"/>
          </w:tcPr>
          <w:p w14:paraId="3CBD3BD1" w14:textId="737D2DE1" w:rsidR="006A56FF" w:rsidRPr="00A1149E" w:rsidRDefault="006A56FF" w:rsidP="006A56FF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250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860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42AC8483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  <w:vAlign w:val="bottom"/>
          </w:tcPr>
          <w:p w14:paraId="6F646948" w14:textId="36465B8F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260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547</w:t>
            </w:r>
          </w:p>
        </w:tc>
      </w:tr>
      <w:tr w:rsidR="006A56FF" w:rsidRPr="00A1149E" w14:paraId="55BDC5DC" w14:textId="77777777" w:rsidTr="007D3E39">
        <w:trPr>
          <w:trHeight w:val="307"/>
        </w:trPr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FDCD44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B88AE3" w14:textId="09C58DC1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961</w:t>
            </w: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4AB4F07E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7AFD4C" w14:textId="1B3D3B46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352</w:t>
            </w: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7B54192F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571257" w14:textId="2562A91C" w:rsidR="006A56FF" w:rsidRPr="00A1149E" w:rsidRDefault="005722AD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59,726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7B676D97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E43FD4" w14:textId="52BA501F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012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54717929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420F3C" w14:textId="2F624EE5" w:rsidR="006A56FF" w:rsidRPr="00A1149E" w:rsidRDefault="006A56FF" w:rsidP="006A56FF">
            <w:pPr>
              <w:pStyle w:val="acctfourfigures"/>
              <w:tabs>
                <w:tab w:val="clear" w:pos="765"/>
                <w:tab w:val="decimal" w:pos="527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206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214F3582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C4855B" w14:textId="0D41E95E" w:rsidR="006A56FF" w:rsidRPr="00A1149E" w:rsidRDefault="006A56FF" w:rsidP="006A56FF">
            <w:pPr>
              <w:pStyle w:val="acctfourfigures"/>
              <w:tabs>
                <w:tab w:val="clear" w:pos="765"/>
                <w:tab w:val="decimal" w:pos="537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6C3CD8AF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51AFAD" w14:textId="60CBBC27" w:rsidR="006A56FF" w:rsidRPr="00A1149E" w:rsidRDefault="005722AD" w:rsidP="006A56FF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11,073</w:t>
            </w: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59CD74A9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015821" w14:textId="764BC8DF" w:rsidR="006A56FF" w:rsidRPr="00A1149E" w:rsidRDefault="006A56FF" w:rsidP="006A56FF">
            <w:pPr>
              <w:pStyle w:val="acctfourfigures"/>
              <w:tabs>
                <w:tab w:val="clear" w:pos="765"/>
                <w:tab w:val="decimal" w:pos="537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609EB092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E8AEED" w14:textId="58F286C3" w:rsidR="006A56FF" w:rsidRPr="00A1149E" w:rsidRDefault="006A56FF" w:rsidP="006A56FF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79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966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738B846C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642AA1" w14:textId="0BF77979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37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364</w:t>
            </w:r>
          </w:p>
        </w:tc>
      </w:tr>
      <w:tr w:rsidR="006A56FF" w:rsidRPr="00A1149E" w14:paraId="08C87E03" w14:textId="77777777" w:rsidTr="007D3E39">
        <w:trPr>
          <w:trHeight w:val="307"/>
        </w:trPr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5C7052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4DED1B" w14:textId="2969AA22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83</w:t>
            </w:r>
            <w:r w:rsidRPr="00A1149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767</w:t>
            </w: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158DED44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D415FC" w14:textId="16D3551C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129</w:t>
            </w:r>
            <w:r w:rsidRPr="00A1149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300</w:t>
            </w: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635C1493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8E35CD" w14:textId="5AA726C0" w:rsidR="006A56FF" w:rsidRPr="00A1149E" w:rsidRDefault="005722AD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139,478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10B2DC15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B1C69B" w14:textId="75E0FA46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168</w:t>
            </w:r>
            <w:r w:rsidRPr="00A1149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611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171CEBE6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9283E3" w14:textId="3236164D" w:rsidR="006A56FF" w:rsidRPr="00A1149E" w:rsidRDefault="006A56FF" w:rsidP="006A56FF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96</w:t>
            </w:r>
            <w:r w:rsidRPr="00A1149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422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4EDA712F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34EA1F" w14:textId="5C836B8D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  </w:t>
            </w:r>
            <w:r w:rsidRPr="00D558F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62067D21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FB3AF9" w14:textId="47A7D132" w:rsidR="006A56FF" w:rsidRPr="00A1149E" w:rsidRDefault="005722AD" w:rsidP="006A56FF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11,159</w:t>
            </w: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1A123016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CB765C" w14:textId="13ED83BE" w:rsidR="006A56FF" w:rsidRPr="00D558F7" w:rsidRDefault="006A56FF" w:rsidP="006A56FF">
            <w:pPr>
              <w:pStyle w:val="acctfourfigures"/>
              <w:tabs>
                <w:tab w:val="clear" w:pos="765"/>
                <w:tab w:val="decimal" w:pos="537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  </w:t>
            </w:r>
            <w:r w:rsidRPr="00D558F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0688945F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B0B809" w14:textId="194704A3" w:rsidR="006A56FF" w:rsidRPr="00A1149E" w:rsidRDefault="006A56FF" w:rsidP="006A56FF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330</w:t>
            </w:r>
            <w:r w:rsidRPr="00A1149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826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5690FB99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10FD9E" w14:textId="0533F736" w:rsidR="006A56FF" w:rsidRPr="00A1149E" w:rsidRDefault="006A56FF" w:rsidP="006A56F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297</w:t>
            </w:r>
            <w:r w:rsidRPr="00A1149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911</w:t>
            </w:r>
          </w:p>
        </w:tc>
      </w:tr>
      <w:tr w:rsidR="006A56FF" w:rsidRPr="00A1149E" w14:paraId="2ECFE557" w14:textId="77777777" w:rsidTr="007D3E39">
        <w:trPr>
          <w:trHeight w:val="307"/>
        </w:trPr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F43F8E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36F55E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0F6FD544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555B6F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75A180F8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DDAD84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065691E0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26E796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698F3B95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EDB805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58B95914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9B361F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327825A5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48F160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7760BFD2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ABD439" w14:textId="77777777" w:rsidR="006A56FF" w:rsidRPr="00D558F7" w:rsidRDefault="006A56FF" w:rsidP="006A56FF">
            <w:pPr>
              <w:pStyle w:val="acctfourfigures"/>
              <w:tabs>
                <w:tab w:val="clear" w:pos="765"/>
                <w:tab w:val="decimal" w:pos="537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3BF96F24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298926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337F652D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593841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6A56FF" w:rsidRPr="00A1149E" w14:paraId="15D60EF1" w14:textId="77777777" w:rsidTr="007D3E39">
        <w:trPr>
          <w:trHeight w:val="307"/>
        </w:trPr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C40F9A" w14:textId="7376075F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กำไร (ขาดทุน) ตามส่วนงาน</w:t>
            </w:r>
          </w:p>
        </w:tc>
        <w:tc>
          <w:tcPr>
            <w:tcW w:w="906" w:type="dxa"/>
            <w:tcBorders>
              <w:left w:val="nil"/>
              <w:right w:val="nil"/>
            </w:tcBorders>
            <w:vAlign w:val="bottom"/>
          </w:tcPr>
          <w:p w14:paraId="169775C4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4B8DAC7B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vAlign w:val="bottom"/>
          </w:tcPr>
          <w:p w14:paraId="151EC114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57E1E04D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0F66C11E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740B58E3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725DF71F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19DE4771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7F67722B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3E93DDB2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right w:val="nil"/>
            </w:tcBorders>
            <w:vAlign w:val="bottom"/>
          </w:tcPr>
          <w:p w14:paraId="49ACDC17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078443D0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14:paraId="782A33CA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0611B330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right w:val="nil"/>
            </w:tcBorders>
            <w:vAlign w:val="bottom"/>
          </w:tcPr>
          <w:p w14:paraId="7013F401" w14:textId="77777777" w:rsidR="006A56FF" w:rsidRPr="00D558F7" w:rsidRDefault="006A56FF" w:rsidP="006A56FF">
            <w:pPr>
              <w:pStyle w:val="acctfourfigures"/>
              <w:tabs>
                <w:tab w:val="clear" w:pos="765"/>
                <w:tab w:val="decimal" w:pos="537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4884B3B6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vAlign w:val="bottom"/>
          </w:tcPr>
          <w:p w14:paraId="25EF35F2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64F53CCF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  <w:vAlign w:val="bottom"/>
          </w:tcPr>
          <w:p w14:paraId="2F2ABE5F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6A56FF" w:rsidRPr="00A1149E" w14:paraId="0CF24229" w14:textId="77777777" w:rsidTr="007D3E39">
        <w:trPr>
          <w:trHeight w:val="307"/>
        </w:trPr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64FAF4" w14:textId="1205B4E9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  </w:t>
            </w:r>
            <w:r w:rsidRPr="00A1149E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ก่อนหักภาษีเงินได้</w:t>
            </w:r>
          </w:p>
        </w:tc>
        <w:tc>
          <w:tcPr>
            <w:tcW w:w="90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4FC62FF" w14:textId="42332C0C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76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295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616E89E1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8AC743F" w14:textId="3385FB40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60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975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3AF48A3A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26797C7" w14:textId="6BFD030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41648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0,010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6B369CC9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929AFA6" w14:textId="42A811E2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647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3F444B0C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9FFD9BC" w14:textId="2393EA81" w:rsidR="006A56FF" w:rsidRPr="00A1149E" w:rsidRDefault="006A56FF" w:rsidP="006A56FF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062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2750DAFD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3EDDFA5" w14:textId="0B362E9F" w:rsidR="006A56FF" w:rsidRPr="00D558F7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558F7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-</w:t>
            </w: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37A99E93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1353AE2" w14:textId="066C30E5" w:rsidR="006A56FF" w:rsidRPr="00A1149E" w:rsidRDefault="00416482" w:rsidP="00416482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(7,995)</w:t>
            </w: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72209C88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8220298" w14:textId="47BBD297" w:rsidR="006A56FF" w:rsidRPr="00D558F7" w:rsidRDefault="006A56FF" w:rsidP="006A56FF">
            <w:pPr>
              <w:pStyle w:val="acctfourfigures"/>
              <w:tabs>
                <w:tab w:val="clear" w:pos="765"/>
                <w:tab w:val="decimal" w:pos="537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  </w:t>
            </w:r>
            <w:r w:rsidRPr="00D558F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7BCA69E4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F4D4684" w14:textId="681CFF71" w:rsidR="006A56FF" w:rsidRPr="00A1149E" w:rsidRDefault="006A56FF" w:rsidP="006A56FF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91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238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72970500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6A7C30B" w14:textId="4DB9991B" w:rsidR="006A56FF" w:rsidRPr="00A1149E" w:rsidRDefault="006A56FF" w:rsidP="006A56F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102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622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6A56FF" w:rsidRPr="00A1149E" w14:paraId="482899F5" w14:textId="77777777" w:rsidTr="007D3E39">
        <w:trPr>
          <w:trHeight w:val="307"/>
        </w:trPr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C4BB31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4E1554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7894F8C6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18CC27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005CB057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E5A79C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4B5BF9BE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88CFCF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7598ED3F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D27ACF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53BE007C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25721C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26976694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46FD68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537436C0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6557E4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46E98E22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FE930F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295C5EB9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AAA27E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6A56FF" w:rsidRPr="00A1149E" w14:paraId="0A9B2B96" w14:textId="77777777" w:rsidTr="007D3E39">
        <w:trPr>
          <w:trHeight w:val="307"/>
        </w:trPr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5106D0" w14:textId="1A27E7E3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สินทรัพย์ส่วนงาน</w:t>
            </w:r>
          </w:p>
        </w:tc>
        <w:tc>
          <w:tcPr>
            <w:tcW w:w="906" w:type="dxa"/>
            <w:tcBorders>
              <w:left w:val="nil"/>
              <w:right w:val="nil"/>
            </w:tcBorders>
            <w:vAlign w:val="bottom"/>
          </w:tcPr>
          <w:p w14:paraId="237F2218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5F4BC5F6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vAlign w:val="bottom"/>
          </w:tcPr>
          <w:p w14:paraId="78F66700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1FDA55C6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161960A1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669CAFD7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2412C384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7EE374D1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77057C45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287D5722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right w:val="nil"/>
            </w:tcBorders>
            <w:vAlign w:val="bottom"/>
          </w:tcPr>
          <w:p w14:paraId="6B8474C3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53804CA2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14:paraId="7C08BCFD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76472374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right w:val="nil"/>
            </w:tcBorders>
            <w:vAlign w:val="bottom"/>
          </w:tcPr>
          <w:p w14:paraId="22280890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74DD33AE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vAlign w:val="bottom"/>
          </w:tcPr>
          <w:p w14:paraId="6514A354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63CAB6F0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  <w:vAlign w:val="bottom"/>
          </w:tcPr>
          <w:p w14:paraId="72D904D4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6A56FF" w:rsidRPr="00A1149E" w14:paraId="1C24E36B" w14:textId="77777777" w:rsidTr="007D3E39">
        <w:trPr>
          <w:trHeight w:val="307"/>
        </w:trPr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CAAB34" w14:textId="6E7C69E8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  ณ วันที่ </w:t>
            </w:r>
            <w:r w:rsidRPr="00BE31F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มีนาคม /</w:t>
            </w:r>
            <w:r w:rsidRPr="00BE31F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416D3EA" w14:textId="0B3E0A9F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383</w:t>
            </w:r>
            <w:r w:rsidRPr="00A1149E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752</w:t>
            </w: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3ACC92AC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523A215" w14:textId="5664CC93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446</w:t>
            </w:r>
            <w:r w:rsidRPr="00A1149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868</w:t>
            </w: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530DD20D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4400F11" w14:textId="61A1539B" w:rsidR="006A56FF" w:rsidRPr="00A1149E" w:rsidRDefault="005722AD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1,1</w:t>
            </w:r>
            <w:r w:rsidR="0041648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29,6</w:t>
            </w:r>
            <w:r w:rsidR="00A6770E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26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388EF0EB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EBD36DE" w14:textId="7727A621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893</w:t>
            </w:r>
            <w:r w:rsidRPr="00A1149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088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1BEED823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4E6895D" w14:textId="5BDC53C1" w:rsidR="006A56FF" w:rsidRPr="00A1149E" w:rsidRDefault="006A56FF" w:rsidP="006A56FF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104</w:t>
            </w:r>
            <w:r w:rsidRPr="00A1149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720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0B3075AD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D1F2CDC" w14:textId="4412B40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  </w:t>
            </w:r>
            <w:r w:rsidRPr="00D558F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1008EAE9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128B134" w14:textId="6C903FAB" w:rsidR="006A56FF" w:rsidRPr="00D45989" w:rsidRDefault="005722AD" w:rsidP="006A56FF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35,828</w:t>
            </w: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5122F972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5C87749" w14:textId="473D34AB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</w:t>
            </w:r>
            <w:r w:rsidRPr="00A1149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101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36950270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D8B5124" w14:textId="11BF3F9F" w:rsidR="006A56FF" w:rsidRPr="00A1149E" w:rsidRDefault="006A56FF" w:rsidP="006A56FF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41648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53,944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34B48C60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D79FE7E" w14:textId="7528BBC8" w:rsidR="006A56FF" w:rsidRPr="00A1149E" w:rsidRDefault="006A56FF" w:rsidP="006A56F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A1149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349</w:t>
            </w:r>
            <w:r w:rsidRPr="00A1149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057</w:t>
            </w:r>
          </w:p>
        </w:tc>
      </w:tr>
      <w:tr w:rsidR="006A56FF" w:rsidRPr="00A1149E" w14:paraId="1B5649A0" w14:textId="77777777" w:rsidTr="007D3E39">
        <w:trPr>
          <w:trHeight w:val="307"/>
        </w:trPr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4C8396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6104A9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46FC81D7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0DE2A8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0FBD20CC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9FFCD0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45B29513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0DC7C0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7EB50662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C2E4B4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2CCC6DB0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98B76E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32C1D42C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F57453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737C73E8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7790BB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6DF81CBD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737173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01D42D1C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D346F7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6A56FF" w:rsidRPr="00A1149E" w14:paraId="1A4C0929" w14:textId="77777777" w:rsidTr="007D3E39">
        <w:trPr>
          <w:trHeight w:val="307"/>
        </w:trPr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A5A8A4" w14:textId="4FCE6BB6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หนี้สินส่วนงาน</w:t>
            </w:r>
          </w:p>
        </w:tc>
        <w:tc>
          <w:tcPr>
            <w:tcW w:w="906" w:type="dxa"/>
            <w:tcBorders>
              <w:left w:val="nil"/>
              <w:right w:val="nil"/>
            </w:tcBorders>
            <w:vAlign w:val="bottom"/>
          </w:tcPr>
          <w:p w14:paraId="45438168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49C846DA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vAlign w:val="bottom"/>
          </w:tcPr>
          <w:p w14:paraId="2352EB65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3F1D3F22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600BD317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40AE0E18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705F8868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1C00E7E2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69CC845E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65FEFDFC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right w:val="nil"/>
            </w:tcBorders>
            <w:vAlign w:val="bottom"/>
          </w:tcPr>
          <w:p w14:paraId="0262A5B6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1D7BDF95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14:paraId="343D0DE8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254B3F4C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right w:val="nil"/>
            </w:tcBorders>
            <w:vAlign w:val="bottom"/>
          </w:tcPr>
          <w:p w14:paraId="52C7FB0F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5CF74DFB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vAlign w:val="bottom"/>
          </w:tcPr>
          <w:p w14:paraId="167786BB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027860AB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  <w:vAlign w:val="bottom"/>
          </w:tcPr>
          <w:p w14:paraId="5F214474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6A56FF" w:rsidRPr="00A1149E" w14:paraId="529F6C7D" w14:textId="77777777" w:rsidTr="007D3E39">
        <w:trPr>
          <w:trHeight w:val="307"/>
        </w:trPr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B161C8" w14:textId="64C959F6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  ณ วันที่ </w:t>
            </w:r>
            <w:r w:rsidRPr="00BE31F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มีนาคม /</w:t>
            </w:r>
            <w:r w:rsidRPr="00BE31F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500FF29" w14:textId="4BA05938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</w:t>
            </w:r>
            <w:r w:rsidR="0041648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54,448</w:t>
            </w: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0249A901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EE54E6C" w14:textId="6C6AEF7B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641</w:t>
            </w:r>
            <w:r w:rsidRPr="00A1149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463</w:t>
            </w: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1DFE74E2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5D6BEF1" w14:textId="5FE3294C" w:rsidR="006A56FF" w:rsidRPr="00A1149E" w:rsidRDefault="005722AD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475,1</w:t>
            </w:r>
            <w:r w:rsidR="00A6770E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07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5A681045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5451668" w14:textId="1B311072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334</w:t>
            </w:r>
            <w:r w:rsidRPr="00A1149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435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267990D7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0B641A7" w14:textId="153F465E" w:rsidR="006A56FF" w:rsidRPr="00A1149E" w:rsidRDefault="006A56FF" w:rsidP="006A56FF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83</w:t>
            </w:r>
            <w:r w:rsidRPr="00A1149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013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0B016A54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058D701" w14:textId="0B4FD541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  </w:t>
            </w:r>
            <w:r w:rsidRPr="00D558F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7B3D2DEE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5180B3A" w14:textId="2163C9E9" w:rsidR="006A56FF" w:rsidRPr="00A1149E" w:rsidRDefault="006A56FF" w:rsidP="006A56FF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5722A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5,07</w:t>
            </w:r>
            <w:r w:rsidR="00A6770E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3673B55E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001B663" w14:textId="15108F60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Pr="00A1149E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012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2CBEA246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86414A6" w14:textId="7F2B5FEA" w:rsidR="006A56FF" w:rsidRPr="00A1149E" w:rsidRDefault="006A56FF" w:rsidP="006A56FF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41648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27,661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2278E725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3482AD2" w14:textId="0A534F6F" w:rsidR="006A56FF" w:rsidRPr="00A1149E" w:rsidRDefault="006A56FF" w:rsidP="006A56F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978</w:t>
            </w:r>
            <w:r w:rsidRPr="00A1149E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910</w:t>
            </w:r>
          </w:p>
        </w:tc>
      </w:tr>
    </w:tbl>
    <w:p w14:paraId="54B0ED00" w14:textId="77777777" w:rsidR="00CF1A4A" w:rsidRPr="00AC365B" w:rsidRDefault="00CF1A4A" w:rsidP="00707087">
      <w:pPr>
        <w:tabs>
          <w:tab w:val="left" w:pos="540"/>
        </w:tabs>
        <w:spacing w:line="240" w:lineRule="auto"/>
        <w:rPr>
          <w:rFonts w:ascii="Angsana New" w:hAnsi="Angsana New"/>
        </w:rPr>
        <w:sectPr w:rsidR="00CF1A4A" w:rsidRPr="00AC365B" w:rsidSect="00B75C63"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8"/>
        <w:gridCol w:w="1170"/>
        <w:gridCol w:w="1440"/>
        <w:gridCol w:w="270"/>
        <w:gridCol w:w="1350"/>
      </w:tblGrid>
      <w:tr w:rsidR="00C94D56" w:rsidRPr="00F10A7B" w14:paraId="098D12BC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393B866E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A0FAF6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C87068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0A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4D56" w:rsidRPr="00F10A7B" w14:paraId="6B936509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04147EAE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4C9E86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6A2ED5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0A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สิ่งพิมพ์และโฆษณา</w:t>
            </w:r>
          </w:p>
        </w:tc>
      </w:tr>
      <w:tr w:rsidR="00C94D56" w:rsidRPr="00F10A7B" w14:paraId="62B311BB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10980B4D" w14:textId="38B6B3BD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10A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BE31F2" w:rsidRPr="00BE31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F10A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F6345B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43676C" w14:textId="2C03FF69" w:rsidR="00C94D56" w:rsidRPr="00F10A7B" w:rsidRDefault="00BE31F2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E33DFA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CD6BF3" w14:textId="74EDFAAA" w:rsidR="00C94D56" w:rsidRPr="00F10A7B" w:rsidRDefault="00BE31F2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94D56" w:rsidRPr="00F10A7B" w14:paraId="08B1DE96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0ABC2594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FA4ECB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ADAC26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10A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4D56" w:rsidRPr="00F10A7B" w14:paraId="27B982B8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2AB4DD7C" w14:textId="77777777" w:rsidR="00C94D56" w:rsidRPr="008F67C9" w:rsidRDefault="00C94D56" w:rsidP="00821C11">
            <w:pPr>
              <w:rPr>
                <w:b/>
                <w:bCs/>
                <w:i/>
                <w:iCs/>
                <w:sz w:val="30"/>
                <w:szCs w:val="30"/>
              </w:rPr>
            </w:pPr>
            <w:r w:rsidRPr="008F67C9">
              <w:rPr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A1B257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439AB6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92E931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08FC07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4D56" w:rsidRPr="00F10A7B" w14:paraId="0E74757E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12D88F15" w14:textId="77777777" w:rsidR="00C94D56" w:rsidRPr="00F10A7B" w:rsidRDefault="00C94D56" w:rsidP="00821C11">
            <w:pPr>
              <w:rPr>
                <w:b/>
                <w:bCs/>
                <w:sz w:val="30"/>
                <w:szCs w:val="30"/>
              </w:rPr>
            </w:pPr>
            <w:r w:rsidRPr="00F10A7B">
              <w:rPr>
                <w:b/>
                <w:bCs/>
                <w:sz w:val="30"/>
                <w:szCs w:val="30"/>
                <w:cs/>
              </w:rPr>
              <w:t>ประเภทของสินค้าและบริการหลัก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8F5E1FD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EB53B8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F78525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BBBCB56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94D56" w:rsidRPr="00F10A7B" w14:paraId="1DCB28B5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24CC0EAF" w14:textId="77777777" w:rsidR="00C94D56" w:rsidRPr="00F10A7B" w:rsidRDefault="00C94D56" w:rsidP="00C94D56">
            <w:pPr>
              <w:rPr>
                <w:sz w:val="30"/>
                <w:szCs w:val="30"/>
              </w:rPr>
            </w:pPr>
            <w:r w:rsidRPr="00F10A7B">
              <w:rPr>
                <w:sz w:val="30"/>
                <w:szCs w:val="30"/>
                <w:cs/>
              </w:rPr>
              <w:t>ค่าโฆษณา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5C13FC" w14:textId="77777777" w:rsidR="00C94D56" w:rsidRPr="00F10A7B" w:rsidRDefault="00C94D56" w:rsidP="00C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777E2B" w14:textId="5C7B3A29" w:rsidR="00C94D56" w:rsidRPr="00F10A7B" w:rsidRDefault="00BE31F2" w:rsidP="00B0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E31F2">
              <w:rPr>
                <w:rFonts w:ascii="Angsana New" w:hAnsi="Angsana New"/>
                <w:color w:val="000000"/>
                <w:sz w:val="30"/>
                <w:szCs w:val="30"/>
              </w:rPr>
              <w:t>47</w:t>
            </w:r>
            <w:r w:rsidR="0038775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color w:val="000000"/>
                <w:sz w:val="30"/>
                <w:szCs w:val="30"/>
              </w:rPr>
              <w:t>907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300660" w14:textId="77777777" w:rsidR="00C94D56" w:rsidRPr="00F10A7B" w:rsidRDefault="00C94D56" w:rsidP="00C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27140AF" w14:textId="23102309" w:rsidR="00C94D56" w:rsidRPr="00F10A7B" w:rsidRDefault="00BE31F2" w:rsidP="00B0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E31F2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="00C94D56" w:rsidRPr="00F10A7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color w:val="000000"/>
                <w:sz w:val="30"/>
                <w:szCs w:val="30"/>
              </w:rPr>
              <w:t>762</w:t>
            </w:r>
          </w:p>
        </w:tc>
      </w:tr>
      <w:tr w:rsidR="00C94D56" w:rsidRPr="00F10A7B" w14:paraId="0A52758F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15E564E6" w14:textId="77777777" w:rsidR="00C94D56" w:rsidRPr="00F10A7B" w:rsidRDefault="00C94D56" w:rsidP="00C94D56">
            <w:pPr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5C876D" w14:textId="77777777" w:rsidR="00C94D56" w:rsidRPr="00F10A7B" w:rsidRDefault="00C94D56" w:rsidP="00C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C41918" w14:textId="2F1056C8" w:rsidR="00C94D56" w:rsidRPr="00F10A7B" w:rsidRDefault="00206B60" w:rsidP="00B0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34,436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0385EA" w14:textId="77777777" w:rsidR="00C94D56" w:rsidRPr="00F10A7B" w:rsidRDefault="00C94D56" w:rsidP="00C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350D78" w14:textId="79A0A7DC" w:rsidR="00C94D56" w:rsidRPr="00F10A7B" w:rsidRDefault="00BE31F2" w:rsidP="00B0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E31F2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C94D5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color w:val="000000"/>
                <w:sz w:val="30"/>
                <w:szCs w:val="30"/>
              </w:rPr>
              <w:t>445</w:t>
            </w:r>
          </w:p>
        </w:tc>
      </w:tr>
      <w:tr w:rsidR="00C94D56" w:rsidRPr="00F10A7B" w14:paraId="165EEDCF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1874B4EF" w14:textId="26249E21" w:rsidR="00C94D56" w:rsidRPr="00F10A7B" w:rsidRDefault="00C94D56" w:rsidP="00C94D56">
            <w:pPr>
              <w:rPr>
                <w:sz w:val="30"/>
                <w:szCs w:val="30"/>
              </w:rPr>
            </w:pPr>
            <w:r w:rsidRPr="00F10A7B">
              <w:rPr>
                <w:sz w:val="30"/>
                <w:szCs w:val="30"/>
                <w:cs/>
              </w:rPr>
              <w:t>ขายหนังสือ</w:t>
            </w:r>
            <w:r w:rsidR="001717AB">
              <w:rPr>
                <w:rFonts w:hint="cs"/>
                <w:sz w:val="30"/>
                <w:szCs w:val="30"/>
                <w:cs/>
              </w:rPr>
              <w:t>พิมพ์และสิ่งพิมพ์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4E0153" w14:textId="77777777" w:rsidR="00C94D56" w:rsidRPr="00F10A7B" w:rsidRDefault="00C94D56" w:rsidP="00C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95B873" w14:textId="67642EF1" w:rsidR="00C94D56" w:rsidRPr="00F10A7B" w:rsidRDefault="00BE31F2" w:rsidP="00B0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E31F2">
              <w:rPr>
                <w:rFonts w:ascii="Angsana New" w:hAnsi="Angsana New"/>
                <w:color w:val="000000"/>
                <w:sz w:val="30"/>
                <w:szCs w:val="30"/>
              </w:rPr>
              <w:t>15</w:t>
            </w:r>
            <w:r w:rsidR="009301E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color w:val="000000"/>
                <w:sz w:val="30"/>
                <w:szCs w:val="30"/>
              </w:rPr>
              <w:t>877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D1F1D1" w14:textId="77777777" w:rsidR="00C94D56" w:rsidRPr="00F10A7B" w:rsidRDefault="00C94D56" w:rsidP="00C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63690D4" w14:textId="7839B4D2" w:rsidR="00C94D56" w:rsidRPr="00F10A7B" w:rsidRDefault="00BE31F2" w:rsidP="00B0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E31F2">
              <w:rPr>
                <w:rFonts w:ascii="Angsana New" w:hAnsi="Angsana New"/>
                <w:color w:val="000000"/>
                <w:sz w:val="30"/>
                <w:szCs w:val="30"/>
              </w:rPr>
              <w:t>35</w:t>
            </w:r>
          </w:p>
        </w:tc>
      </w:tr>
      <w:tr w:rsidR="00C94D56" w:rsidRPr="00F10A7B" w14:paraId="3B0AE89C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67AC85DA" w14:textId="77777777" w:rsidR="00C94D56" w:rsidRPr="00F10A7B" w:rsidRDefault="00C94D56" w:rsidP="00C94D56">
            <w:pPr>
              <w:rPr>
                <w:sz w:val="30"/>
                <w:szCs w:val="30"/>
              </w:rPr>
            </w:pPr>
            <w:r w:rsidRPr="00F10A7B">
              <w:rPr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97E1B9" w14:textId="77777777" w:rsidR="00C94D56" w:rsidRPr="00F10A7B" w:rsidRDefault="00C94D56" w:rsidP="00C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BB54C4" w14:textId="15713256" w:rsidR="00C94D56" w:rsidRPr="00F10A7B" w:rsidRDefault="00BE31F2" w:rsidP="00B0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E31F2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DA45F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color w:val="000000"/>
                <w:sz w:val="30"/>
                <w:szCs w:val="30"/>
              </w:rPr>
              <w:t>190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AFC5E2" w14:textId="77777777" w:rsidR="00C94D56" w:rsidRPr="00F10A7B" w:rsidRDefault="00C94D56" w:rsidP="00C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475169" w14:textId="683D9C3F" w:rsidR="00C94D56" w:rsidRPr="00F10A7B" w:rsidRDefault="00C94D56" w:rsidP="00B0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C94D56" w:rsidRPr="00F10A7B" w14:paraId="02B6DC7D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2C8A7CBE" w14:textId="77777777" w:rsidR="00C94D56" w:rsidRPr="00F10A7B" w:rsidRDefault="00C94D56" w:rsidP="00C94D56">
            <w:pPr>
              <w:rPr>
                <w:b/>
                <w:bCs/>
                <w:sz w:val="30"/>
                <w:szCs w:val="30"/>
                <w:cs/>
              </w:rPr>
            </w:pPr>
            <w:r w:rsidRPr="00F10A7B">
              <w:rPr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E05738" w14:textId="77777777" w:rsidR="00C94D56" w:rsidRPr="00F10A7B" w:rsidRDefault="00C94D56" w:rsidP="00C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7EE326" w14:textId="66FF4955" w:rsidR="00C94D56" w:rsidRPr="00955D99" w:rsidRDefault="00206B60" w:rsidP="0095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55D9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99,410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DD008C" w14:textId="77777777" w:rsidR="00C94D56" w:rsidRPr="00955D99" w:rsidRDefault="00C94D56" w:rsidP="0095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6AC93D" w14:textId="5D8933B2" w:rsidR="00C94D56" w:rsidRPr="00F10A7B" w:rsidRDefault="00BE31F2" w:rsidP="00B0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35</w:t>
            </w:r>
            <w:r w:rsidR="00C94D56" w:rsidRPr="00F10A7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242</w:t>
            </w:r>
          </w:p>
        </w:tc>
      </w:tr>
      <w:tr w:rsidR="00C94D56" w:rsidRPr="00F10A7B" w14:paraId="05FCB21C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3C356B25" w14:textId="77777777" w:rsidR="00C94D56" w:rsidRPr="00F10A7B" w:rsidRDefault="00C94D56" w:rsidP="00C94D56">
            <w:pPr>
              <w:rPr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5C4C13" w14:textId="77777777" w:rsidR="00C94D56" w:rsidRPr="00F10A7B" w:rsidRDefault="00C94D56" w:rsidP="00C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7DF5962" w14:textId="77777777" w:rsidR="00C94D56" w:rsidRPr="00F10A7B" w:rsidRDefault="00C94D56" w:rsidP="00B0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74CE56" w14:textId="77777777" w:rsidR="00C94D56" w:rsidRPr="00F10A7B" w:rsidRDefault="00C94D56" w:rsidP="00C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21C6287" w14:textId="77777777" w:rsidR="00C94D56" w:rsidRPr="00F10A7B" w:rsidRDefault="00C94D56" w:rsidP="00B0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C94D56" w:rsidRPr="00F10A7B" w14:paraId="31373F25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4A498036" w14:textId="77777777" w:rsidR="00C94D56" w:rsidRPr="00F10A7B" w:rsidRDefault="00C94D56" w:rsidP="00C94D56">
            <w:pPr>
              <w:rPr>
                <w:b/>
                <w:bCs/>
                <w:sz w:val="30"/>
                <w:szCs w:val="30"/>
              </w:rPr>
            </w:pPr>
            <w:r w:rsidRPr="00F10A7B">
              <w:rPr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C87F9F" w14:textId="77777777" w:rsidR="00C94D56" w:rsidRPr="00F10A7B" w:rsidRDefault="00C94D56" w:rsidP="00C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4AEBC" w14:textId="77777777" w:rsidR="00C94D56" w:rsidRPr="00F10A7B" w:rsidRDefault="00C94D56" w:rsidP="00B0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403013" w14:textId="77777777" w:rsidR="00C94D56" w:rsidRPr="00F10A7B" w:rsidRDefault="00C94D56" w:rsidP="00C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11CB5" w14:textId="77777777" w:rsidR="00C94D56" w:rsidRPr="00F10A7B" w:rsidRDefault="00C94D56" w:rsidP="00B0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94D56" w:rsidRPr="00F10A7B" w14:paraId="635D28C2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2F7E3DCB" w14:textId="77777777" w:rsidR="00C94D56" w:rsidRPr="00F10A7B" w:rsidRDefault="00C94D56" w:rsidP="00C94D56">
            <w:pPr>
              <w:rPr>
                <w:sz w:val="30"/>
                <w:szCs w:val="30"/>
              </w:rPr>
            </w:pPr>
            <w:r w:rsidRPr="00F10A7B">
              <w:rPr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1555F0" w14:textId="77777777" w:rsidR="00C94D56" w:rsidRPr="00F10A7B" w:rsidRDefault="00C94D56" w:rsidP="00C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E8CB6" w14:textId="38B2DDB1" w:rsidR="00C94D56" w:rsidRPr="00F10A7B" w:rsidRDefault="00CF6ED5" w:rsidP="00B0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59,307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B9089F" w14:textId="77777777" w:rsidR="00C94D56" w:rsidRPr="00F10A7B" w:rsidRDefault="00C94D56" w:rsidP="00C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C81D3" w14:textId="33F60D15" w:rsidR="00C94D56" w:rsidRPr="00F10A7B" w:rsidRDefault="00CF6ED5" w:rsidP="00B0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8,837</w:t>
            </w:r>
          </w:p>
        </w:tc>
      </w:tr>
      <w:tr w:rsidR="00C94D56" w:rsidRPr="00F10A7B" w14:paraId="735AEB9E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07F181A9" w14:textId="77777777" w:rsidR="00C94D56" w:rsidRPr="00F10A7B" w:rsidRDefault="00C94D56" w:rsidP="00C94D56">
            <w:pPr>
              <w:rPr>
                <w:sz w:val="30"/>
                <w:szCs w:val="30"/>
              </w:rPr>
            </w:pPr>
            <w:r w:rsidRPr="00F10A7B">
              <w:rPr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07D914" w14:textId="77777777" w:rsidR="00C94D56" w:rsidRPr="00F10A7B" w:rsidRDefault="00C94D56" w:rsidP="00C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1FC64E" w14:textId="19B69FC0" w:rsidR="00C94D56" w:rsidRPr="00F10A7B" w:rsidRDefault="00206B60" w:rsidP="00B0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40,103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0789B5" w14:textId="77777777" w:rsidR="00C94D56" w:rsidRPr="00F10A7B" w:rsidRDefault="00C94D56" w:rsidP="00C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3AC9C2" w14:textId="1CA65B1B" w:rsidR="00C94D56" w:rsidRPr="00F10A7B" w:rsidRDefault="00CF6ED5" w:rsidP="00B0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26,405</w:t>
            </w:r>
          </w:p>
        </w:tc>
      </w:tr>
      <w:tr w:rsidR="00C94D56" w:rsidRPr="00F10A7B" w14:paraId="6EAB727A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020E0BEE" w14:textId="77777777" w:rsidR="00C94D56" w:rsidRPr="00F10A7B" w:rsidRDefault="00C94D56" w:rsidP="00C94D56">
            <w:pPr>
              <w:rPr>
                <w:b/>
                <w:bCs/>
                <w:sz w:val="30"/>
                <w:szCs w:val="30"/>
              </w:rPr>
            </w:pPr>
            <w:r w:rsidRPr="00F10A7B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EC62EE" w14:textId="77777777" w:rsidR="00C94D56" w:rsidRPr="00F10A7B" w:rsidRDefault="00C94D56" w:rsidP="00C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9C2A84" w14:textId="56E708D3" w:rsidR="00C94D56" w:rsidRPr="00F10A7B" w:rsidRDefault="00206B60" w:rsidP="00B0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99,410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17E3A5" w14:textId="77777777" w:rsidR="00C94D56" w:rsidRPr="00F10A7B" w:rsidRDefault="00C94D56" w:rsidP="00C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84F4AE" w14:textId="1DDD8F7E" w:rsidR="00C94D56" w:rsidRPr="00F10A7B" w:rsidRDefault="00BE31F2" w:rsidP="00B0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E31F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35</w:t>
            </w:r>
            <w:r w:rsidR="00C94D5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242</w:t>
            </w:r>
          </w:p>
        </w:tc>
      </w:tr>
    </w:tbl>
    <w:p w14:paraId="4253A629" w14:textId="77777777" w:rsidR="00C94D56" w:rsidRPr="00F10A7B" w:rsidRDefault="00C94D56" w:rsidP="00C94D56">
      <w:pPr>
        <w:ind w:left="540"/>
        <w:jc w:val="thaiDistribute"/>
        <w:rPr>
          <w:rFonts w:ascii="Angsana New" w:hAnsi="Angsana New"/>
          <w:sz w:val="20"/>
          <w:szCs w:val="20"/>
          <w:lang w:val="en-AU"/>
        </w:rPr>
      </w:pPr>
    </w:p>
    <w:p w14:paraId="4AB57995" w14:textId="77777777" w:rsidR="00060CF9" w:rsidRPr="00AC365B" w:rsidRDefault="00060CF9" w:rsidP="00AF5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  <w:lang w:val="en-AU"/>
        </w:rPr>
      </w:pPr>
      <w:r w:rsidRPr="00AC365B">
        <w:rPr>
          <w:rFonts w:ascii="Angsana New" w:hAnsi="Angsana New"/>
          <w:sz w:val="30"/>
          <w:szCs w:val="30"/>
          <w:cs/>
          <w:lang w:val="en-AU"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2F062A9D" w14:textId="77777777" w:rsidR="00060CF9" w:rsidRPr="00BC2E5C" w:rsidRDefault="00060CF9" w:rsidP="00060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A9D8894" w14:textId="64EC7125" w:rsidR="00060CF9" w:rsidRPr="00AC365B" w:rsidRDefault="00060CF9" w:rsidP="00AF5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กระทบยอดขาดทุนของส่วนงานที่รายงาน</w:t>
      </w:r>
    </w:p>
    <w:p w14:paraId="7672EDB7" w14:textId="77777777" w:rsidR="00C94D56" w:rsidRPr="008741A3" w:rsidRDefault="00C94D56" w:rsidP="00C9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8"/>
        <w:gridCol w:w="1170"/>
        <w:gridCol w:w="1440"/>
        <w:gridCol w:w="270"/>
        <w:gridCol w:w="1350"/>
      </w:tblGrid>
      <w:tr w:rsidR="00416482" w:rsidRPr="0068584C" w14:paraId="6BF86538" w14:textId="77777777" w:rsidTr="00316E4D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19886821" w14:textId="77777777" w:rsidR="00416482" w:rsidRPr="0068584C" w:rsidRDefault="00416482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0F6D8B" w14:textId="77777777" w:rsidR="00416482" w:rsidRPr="0068584C" w:rsidRDefault="00416482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60A720" w14:textId="58021D16" w:rsidR="00416482" w:rsidRPr="00416482" w:rsidRDefault="00416482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64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94D56" w:rsidRPr="0068584C" w14:paraId="262145BB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321669E3" w14:textId="26EB1F71" w:rsidR="00C94D56" w:rsidRPr="0068584C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858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BE31F2" w:rsidRPr="00BE31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6858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E8EC3A" w14:textId="77777777" w:rsidR="00C94D56" w:rsidRPr="0068584C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BB40D8" w14:textId="5358909D" w:rsidR="00C94D56" w:rsidRPr="0068584C" w:rsidRDefault="00BE31F2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B354CC" w14:textId="77777777" w:rsidR="00C94D56" w:rsidRPr="0068584C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C8BDAB" w14:textId="212ACB4A" w:rsidR="00C94D56" w:rsidRPr="0068584C" w:rsidRDefault="00BE31F2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94D56" w:rsidRPr="0068584C" w14:paraId="07057F07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657CCD1B" w14:textId="77777777" w:rsidR="00C94D56" w:rsidRPr="0068584C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FD56B28" w14:textId="77777777" w:rsidR="00C94D56" w:rsidRPr="0068584C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7CE261" w14:textId="77777777" w:rsidR="00C94D56" w:rsidRPr="0068584C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858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4D56" w:rsidRPr="0068584C" w14:paraId="3FC8536B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78E6F692" w14:textId="5DBD89CE" w:rsidR="00C94D56" w:rsidRPr="0068584C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58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8E46BC" w14:textId="77777777" w:rsidR="00C94D56" w:rsidRPr="0068584C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3C7257" w14:textId="77777777" w:rsidR="00C94D56" w:rsidRPr="0068584C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FB377D" w14:textId="77777777" w:rsidR="00C94D56" w:rsidRPr="0068584C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8CA5FA" w14:textId="77777777" w:rsidR="00C94D56" w:rsidRPr="0068584C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4D56" w:rsidRPr="0068584C" w14:paraId="152EA2CB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0335036C" w14:textId="77777777" w:rsidR="00C94D56" w:rsidRPr="0068584C" w:rsidRDefault="00C94D56" w:rsidP="00C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8584C">
              <w:rPr>
                <w:rFonts w:ascii="Angsana New" w:hAnsi="Angsana New"/>
                <w:sz w:val="30"/>
                <w:szCs w:val="30"/>
                <w:cs/>
              </w:rPr>
              <w:t>รวมขาดทุนก่อนภาษีเงินได้จากส่วนงานที่รายงาน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3D0E7A8" w14:textId="77777777" w:rsidR="00C94D56" w:rsidRPr="0068584C" w:rsidRDefault="00C94D56" w:rsidP="00C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53CBF6" w14:textId="67B7582C" w:rsidR="00C94D56" w:rsidRPr="0068584C" w:rsidRDefault="00C04E29" w:rsidP="00B0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BE31F2" w:rsidRPr="00BE31F2">
              <w:rPr>
                <w:rFonts w:ascii="Angsana New" w:hAnsi="Angsana New"/>
                <w:color w:val="000000"/>
                <w:sz w:val="30"/>
                <w:szCs w:val="30"/>
              </w:rPr>
              <w:t>91</w:t>
            </w:r>
            <w:r w:rsidR="00931F5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BE31F2" w:rsidRPr="00BE31F2">
              <w:rPr>
                <w:rFonts w:ascii="Angsana New" w:hAnsi="Angsana New"/>
                <w:color w:val="000000"/>
                <w:sz w:val="30"/>
                <w:szCs w:val="30"/>
              </w:rPr>
              <w:t>238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C46220" w14:textId="77777777" w:rsidR="00C94D56" w:rsidRPr="0068584C" w:rsidRDefault="00C94D56" w:rsidP="00C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DF54397" w14:textId="15527C25" w:rsidR="00C94D56" w:rsidRPr="0068584C" w:rsidRDefault="00C94D56" w:rsidP="00B0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BE31F2" w:rsidRPr="00BE31F2">
              <w:rPr>
                <w:rFonts w:ascii="Angsana New" w:hAnsi="Angsana New"/>
                <w:color w:val="000000"/>
                <w:sz w:val="30"/>
                <w:szCs w:val="30"/>
              </w:rPr>
              <w:t>102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BE31F2" w:rsidRPr="00BE31F2">
              <w:rPr>
                <w:rFonts w:ascii="Angsana New" w:hAnsi="Angsana New"/>
                <w:color w:val="000000"/>
                <w:sz w:val="30"/>
                <w:szCs w:val="30"/>
              </w:rPr>
              <w:t>622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C94D56" w:rsidRPr="0068584C" w14:paraId="188521D0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3927FC4B" w14:textId="77777777" w:rsidR="00C94D56" w:rsidRPr="0068584C" w:rsidRDefault="00C94D56" w:rsidP="00C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8584C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68584C">
              <w:rPr>
                <w:rFonts w:ascii="Angsana New" w:hAnsi="Angsana New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06AC13" w14:textId="77777777" w:rsidR="00C94D56" w:rsidRPr="0068584C" w:rsidRDefault="00C94D56" w:rsidP="00C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044524" w14:textId="5171BA18" w:rsidR="00C94D56" w:rsidRPr="0068584C" w:rsidRDefault="00C04E29" w:rsidP="00B0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DD7A07" w14:textId="77777777" w:rsidR="00C94D56" w:rsidRPr="0068584C" w:rsidRDefault="00C94D56" w:rsidP="00C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9F3371" w14:textId="45E59418" w:rsidR="00C94D56" w:rsidRPr="0068584C" w:rsidRDefault="00C94D56" w:rsidP="00B0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BE31F2" w:rsidRPr="00BE31F2"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BE31F2" w:rsidRPr="00BE31F2">
              <w:rPr>
                <w:rFonts w:ascii="Angsana New" w:hAnsi="Angsana New"/>
                <w:color w:val="000000"/>
                <w:sz w:val="30"/>
                <w:szCs w:val="30"/>
              </w:rPr>
              <w:t>929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C94D56" w:rsidRPr="0068584C" w14:paraId="645B7685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466EDF09" w14:textId="77777777" w:rsidR="00C94D56" w:rsidRPr="0068584C" w:rsidRDefault="00C94D56" w:rsidP="00C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58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ขาดทุนรวมก่อนภาษีเงินได้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66F3822" w14:textId="77777777" w:rsidR="00C94D56" w:rsidRPr="0068584C" w:rsidRDefault="00C94D56" w:rsidP="00C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C93E5B" w14:textId="2E364A7B" w:rsidR="00C94D56" w:rsidRPr="00B06015" w:rsidRDefault="00C04E29" w:rsidP="00B0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0601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</w:t>
            </w:r>
            <w:r w:rsidR="00BE31F2" w:rsidRPr="00BE31F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91</w:t>
            </w:r>
            <w:r w:rsidR="00931F5E" w:rsidRPr="00B0601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BE31F2" w:rsidRPr="00BE31F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238</w:t>
            </w:r>
            <w:r w:rsidRPr="00B0601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69DFE8" w14:textId="77777777" w:rsidR="00C94D56" w:rsidRPr="00B06015" w:rsidRDefault="00C94D56" w:rsidP="00C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BF9F9F" w14:textId="29CDC048" w:rsidR="00C94D56" w:rsidRPr="0068584C" w:rsidRDefault="00C94D56" w:rsidP="00B0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</w:t>
            </w:r>
            <w:r w:rsidR="00BE31F2" w:rsidRPr="00BE31F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115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BE31F2" w:rsidRPr="00BE31F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551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</w:tr>
    </w:tbl>
    <w:p w14:paraId="43B10C04" w14:textId="77777777" w:rsidR="00060CF9" w:rsidRPr="00AC365B" w:rsidRDefault="00060CF9" w:rsidP="00060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5444F68" w14:textId="13E78F3E" w:rsidR="00A46EAE" w:rsidRPr="00AC365B" w:rsidRDefault="00A46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0738889" w14:textId="77777777" w:rsidR="007B37C8" w:rsidRPr="007B37C8" w:rsidRDefault="007B37C8" w:rsidP="00AF50B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7B37C8">
        <w:rPr>
          <w:rFonts w:ascii="Angsana New" w:hAnsi="Angsana New"/>
          <w:b/>
          <w:bCs/>
          <w:sz w:val="30"/>
          <w:szCs w:val="30"/>
          <w:cs/>
        </w:rPr>
        <w:lastRenderedPageBreak/>
        <w:t>สัญญาเช่า</w:t>
      </w:r>
    </w:p>
    <w:p w14:paraId="4B49DB37" w14:textId="77777777" w:rsidR="007B37C8" w:rsidRPr="00A700EB" w:rsidRDefault="007B37C8" w:rsidP="007B37C8">
      <w:pPr>
        <w:pStyle w:val="ListParagraph"/>
        <w:ind w:left="540"/>
        <w:jc w:val="thaiDistribute"/>
        <w:rPr>
          <w:rFonts w:ascii="Angsana New" w:hAnsi="Angsana New"/>
          <w:sz w:val="28"/>
          <w:szCs w:val="28"/>
          <w:highlight w:val="cyan"/>
        </w:rPr>
      </w:pPr>
    </w:p>
    <w:tbl>
      <w:tblPr>
        <w:tblW w:w="9000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50"/>
        <w:gridCol w:w="1440"/>
        <w:gridCol w:w="178"/>
        <w:gridCol w:w="1532"/>
      </w:tblGrid>
      <w:tr w:rsidR="007B37C8" w:rsidRPr="000D20EA" w14:paraId="03F49C99" w14:textId="77777777" w:rsidTr="00372FDF">
        <w:trPr>
          <w:cantSplit/>
          <w:trHeight w:val="144"/>
          <w:tblHeader/>
        </w:trPr>
        <w:tc>
          <w:tcPr>
            <w:tcW w:w="5850" w:type="dxa"/>
            <w:vAlign w:val="bottom"/>
          </w:tcPr>
          <w:p w14:paraId="6B6BB8F3" w14:textId="77777777" w:rsidR="007B37C8" w:rsidRPr="000D20EA" w:rsidRDefault="007B37C8" w:rsidP="0015203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EA338AB" w14:textId="77777777" w:rsidR="007B37C8" w:rsidRPr="000D20EA" w:rsidRDefault="007B37C8" w:rsidP="0015203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30E04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  <w:vAlign w:val="bottom"/>
          </w:tcPr>
          <w:p w14:paraId="76C1AB4B" w14:textId="77777777" w:rsidR="007B37C8" w:rsidRPr="000D20EA" w:rsidRDefault="007B37C8" w:rsidP="0015203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  <w:vAlign w:val="bottom"/>
          </w:tcPr>
          <w:p w14:paraId="7ED55EC5" w14:textId="77777777" w:rsidR="007B37C8" w:rsidRDefault="007B37C8" w:rsidP="0015203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D30E04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5AA19597" w14:textId="77777777" w:rsidR="007B37C8" w:rsidRPr="000D20EA" w:rsidRDefault="007B37C8" w:rsidP="0015203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30E04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7B37C8" w:rsidRPr="000D20EA" w14:paraId="56E11882" w14:textId="77777777" w:rsidTr="00372FDF">
        <w:trPr>
          <w:cantSplit/>
          <w:trHeight w:val="144"/>
          <w:tblHeader/>
        </w:trPr>
        <w:tc>
          <w:tcPr>
            <w:tcW w:w="5850" w:type="dxa"/>
            <w:vAlign w:val="bottom"/>
          </w:tcPr>
          <w:p w14:paraId="5A284BC8" w14:textId="77777777" w:rsidR="007B37C8" w:rsidRPr="000D20EA" w:rsidRDefault="007B37C8" w:rsidP="0015203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56F02C52" w14:textId="77777777" w:rsidR="007B37C8" w:rsidRPr="000D20EA" w:rsidRDefault="007B37C8" w:rsidP="0015203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D3D7B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D3D7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CD3D7B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7B37C8" w:rsidRPr="000D20EA" w14:paraId="217BA4F2" w14:textId="77777777" w:rsidTr="00372FDF">
        <w:trPr>
          <w:cantSplit/>
          <w:trHeight w:val="144"/>
          <w:tblHeader/>
        </w:trPr>
        <w:tc>
          <w:tcPr>
            <w:tcW w:w="5850" w:type="dxa"/>
            <w:vAlign w:val="bottom"/>
          </w:tcPr>
          <w:p w14:paraId="14762173" w14:textId="4E0BF9C5" w:rsidR="007B37C8" w:rsidRPr="000D20EA" w:rsidRDefault="007B37C8" w:rsidP="00152036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BE31F2" w:rsidRPr="00BE31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E31F2" w:rsidRPr="00BE31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40" w:type="dxa"/>
          </w:tcPr>
          <w:p w14:paraId="12EDF3AD" w14:textId="77777777" w:rsidR="007B37C8" w:rsidRPr="000D20EA" w:rsidRDefault="007B37C8" w:rsidP="0015203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4DA9DE7B" w14:textId="77777777" w:rsidR="007B37C8" w:rsidRPr="000D20EA" w:rsidRDefault="007B37C8" w:rsidP="0015203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08C8FC17" w14:textId="77777777" w:rsidR="007B37C8" w:rsidRPr="000D20EA" w:rsidRDefault="007B37C8" w:rsidP="0015203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37C8" w:rsidRPr="000D20EA" w14:paraId="02890F5E" w14:textId="77777777" w:rsidTr="00372FDF">
        <w:trPr>
          <w:cantSplit/>
          <w:trHeight w:val="144"/>
        </w:trPr>
        <w:tc>
          <w:tcPr>
            <w:tcW w:w="5850" w:type="dxa"/>
          </w:tcPr>
          <w:p w14:paraId="1F73A04C" w14:textId="77777777" w:rsidR="007B37C8" w:rsidRPr="000D20EA" w:rsidRDefault="007B37C8" w:rsidP="00152036">
            <w:pPr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440" w:type="dxa"/>
          </w:tcPr>
          <w:p w14:paraId="31D948EB" w14:textId="77777777" w:rsidR="007B37C8" w:rsidRPr="000D20EA" w:rsidRDefault="007B37C8" w:rsidP="0015203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7CF39E2" w14:textId="77777777" w:rsidR="007B37C8" w:rsidRPr="000D20EA" w:rsidRDefault="007B37C8" w:rsidP="0015203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63EC7D20" w14:textId="77777777" w:rsidR="007B37C8" w:rsidRPr="000D20EA" w:rsidRDefault="007B37C8" w:rsidP="0015203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37C8" w:rsidRPr="000D20EA" w14:paraId="0BFBDC7D" w14:textId="77777777" w:rsidTr="00372FDF">
        <w:trPr>
          <w:cantSplit/>
          <w:trHeight w:val="191"/>
        </w:trPr>
        <w:tc>
          <w:tcPr>
            <w:tcW w:w="5850" w:type="dxa"/>
          </w:tcPr>
          <w:p w14:paraId="5F1F3B59" w14:textId="77777777" w:rsidR="007B37C8" w:rsidRPr="000D20EA" w:rsidRDefault="007B37C8" w:rsidP="00152036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0D20EA" w:rsidDel="009A474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4C34B9FF" w14:textId="28FE9267" w:rsidR="007B37C8" w:rsidRPr="000D20EA" w:rsidRDefault="00BE31F2" w:rsidP="00A15D5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31F2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483B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 w:cs="Angsana New"/>
                <w:sz w:val="30"/>
                <w:szCs w:val="30"/>
                <w:lang w:val="en-US"/>
              </w:rPr>
              <w:t>28</w:t>
            </w:r>
            <w:r w:rsidR="003D02B6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78" w:type="dxa"/>
          </w:tcPr>
          <w:p w14:paraId="1DD0555D" w14:textId="77777777" w:rsidR="007B37C8" w:rsidRPr="000D20EA" w:rsidRDefault="007B37C8" w:rsidP="0015203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5C678F93" w14:textId="4AE446C9" w:rsidR="007B37C8" w:rsidRPr="000D20EA" w:rsidRDefault="007B2760" w:rsidP="00A15D5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3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B37C8" w:rsidRPr="000D20EA" w14:paraId="0171BA1E" w14:textId="77777777" w:rsidTr="00372FDF">
        <w:trPr>
          <w:cantSplit/>
          <w:trHeight w:val="144"/>
        </w:trPr>
        <w:tc>
          <w:tcPr>
            <w:tcW w:w="5850" w:type="dxa"/>
          </w:tcPr>
          <w:p w14:paraId="584651F8" w14:textId="77777777" w:rsidR="007B37C8" w:rsidRPr="000D20EA" w:rsidRDefault="007B37C8" w:rsidP="00152036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0D20EA" w:rsidDel="00D924C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1CC37787" w14:textId="683AA9F6" w:rsidR="007B37C8" w:rsidRPr="000D20EA" w:rsidRDefault="00BE31F2" w:rsidP="00A15D5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31F2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3E289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 w:cs="Angsana New"/>
                <w:sz w:val="30"/>
                <w:szCs w:val="30"/>
                <w:lang w:val="en-US"/>
              </w:rPr>
              <w:t>682</w:t>
            </w:r>
          </w:p>
        </w:tc>
        <w:tc>
          <w:tcPr>
            <w:tcW w:w="178" w:type="dxa"/>
          </w:tcPr>
          <w:p w14:paraId="11CD471E" w14:textId="77777777" w:rsidR="007B37C8" w:rsidRPr="000D20EA" w:rsidRDefault="007B37C8" w:rsidP="0015203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0B2E11E8" w14:textId="546FE4DB" w:rsidR="007B37C8" w:rsidRPr="000D20EA" w:rsidRDefault="00BE31F2" w:rsidP="00A15D5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31F2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483B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 w:cs="Angsana New"/>
                <w:sz w:val="30"/>
                <w:szCs w:val="30"/>
                <w:lang w:val="en-US"/>
              </w:rPr>
              <w:t>516</w:t>
            </w:r>
          </w:p>
        </w:tc>
      </w:tr>
      <w:tr w:rsidR="007B37C8" w:rsidRPr="000D20EA" w14:paraId="1C0BE6CD" w14:textId="77777777" w:rsidTr="00372FDF">
        <w:trPr>
          <w:cantSplit/>
          <w:trHeight w:val="144"/>
        </w:trPr>
        <w:tc>
          <w:tcPr>
            <w:tcW w:w="5850" w:type="dxa"/>
          </w:tcPr>
          <w:p w14:paraId="02FDB34B" w14:textId="77777777" w:rsidR="007B37C8" w:rsidRPr="000D20EA" w:rsidRDefault="007B37C8" w:rsidP="00152036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440" w:type="dxa"/>
          </w:tcPr>
          <w:p w14:paraId="59D40608" w14:textId="5A618AA2" w:rsidR="007B37C8" w:rsidRPr="000D20EA" w:rsidRDefault="00BE31F2" w:rsidP="00A15D5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31F2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3E289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 w:cs="Angsana New"/>
                <w:sz w:val="30"/>
                <w:szCs w:val="30"/>
                <w:lang w:val="en-US"/>
              </w:rPr>
              <w:t>542</w:t>
            </w:r>
          </w:p>
        </w:tc>
        <w:tc>
          <w:tcPr>
            <w:tcW w:w="178" w:type="dxa"/>
          </w:tcPr>
          <w:p w14:paraId="35F858AD" w14:textId="77777777" w:rsidR="007B37C8" w:rsidRPr="000D20EA" w:rsidRDefault="007B37C8" w:rsidP="0015203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136EC86E" w14:textId="1C272C24" w:rsidR="007B37C8" w:rsidRPr="000D20EA" w:rsidRDefault="00BE31F2" w:rsidP="00A15D5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31F2">
              <w:rPr>
                <w:rFonts w:ascii="Angsana New" w:hAnsi="Angsana New" w:cs="Angsana New"/>
                <w:sz w:val="30"/>
                <w:szCs w:val="30"/>
                <w:lang w:val="en-US"/>
              </w:rPr>
              <w:t>318</w:t>
            </w:r>
          </w:p>
        </w:tc>
      </w:tr>
    </w:tbl>
    <w:p w14:paraId="0FA1FADA" w14:textId="77777777" w:rsidR="007B37C8" w:rsidRPr="007B37C8" w:rsidRDefault="007B37C8" w:rsidP="007B37C8">
      <w:pPr>
        <w:pStyle w:val="ListParagraph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54212F65" w14:textId="2DF46267" w:rsidR="007B37C8" w:rsidRPr="007B37C8" w:rsidRDefault="007B37C8" w:rsidP="007B37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B37C8">
        <w:rPr>
          <w:rFonts w:ascii="Angsana New" w:hAnsi="Angsana New"/>
          <w:sz w:val="30"/>
          <w:szCs w:val="30"/>
          <w:cs/>
        </w:rPr>
        <w:t xml:space="preserve">กระแสเงินสดจ่ายทั้งหมดของหนี้สินตามสัญญาเช่าที่แสดงในงบกระแสเงินสดรวมสำหรับงวดสามเดือนสิ้นสุดวันที่ </w:t>
      </w:r>
      <w:r w:rsidR="00BE31F2" w:rsidRPr="00BE31F2">
        <w:rPr>
          <w:rFonts w:ascii="Angsana New" w:hAnsi="Angsana New"/>
          <w:sz w:val="30"/>
          <w:szCs w:val="30"/>
        </w:rPr>
        <w:t>31</w:t>
      </w:r>
      <w:r w:rsidRPr="007B37C8">
        <w:rPr>
          <w:rFonts w:ascii="Angsana New" w:hAnsi="Angsana New"/>
          <w:sz w:val="30"/>
          <w:szCs w:val="30"/>
        </w:rPr>
        <w:t xml:space="preserve"> </w:t>
      </w:r>
      <w:r w:rsidRPr="007B37C8">
        <w:rPr>
          <w:rFonts w:ascii="Angsana New" w:hAnsi="Angsana New"/>
          <w:sz w:val="30"/>
          <w:szCs w:val="30"/>
          <w:cs/>
        </w:rPr>
        <w:t xml:space="preserve">มีนาคม </w:t>
      </w:r>
      <w:r w:rsidR="00BE31F2" w:rsidRPr="00BE31F2">
        <w:rPr>
          <w:rFonts w:ascii="Angsana New" w:hAnsi="Angsana New"/>
          <w:sz w:val="30"/>
          <w:szCs w:val="30"/>
        </w:rPr>
        <w:t>2563</w:t>
      </w:r>
      <w:r w:rsidRPr="007B37C8">
        <w:rPr>
          <w:rFonts w:ascii="Angsana New" w:hAnsi="Angsana New"/>
          <w:sz w:val="30"/>
          <w:szCs w:val="30"/>
          <w:cs/>
        </w:rPr>
        <w:t xml:space="preserve"> มีจำนวน </w:t>
      </w:r>
      <w:r w:rsidR="00BE31F2" w:rsidRPr="00BE31F2">
        <w:rPr>
          <w:rFonts w:ascii="Angsana New" w:hAnsi="Angsana New"/>
          <w:sz w:val="30"/>
          <w:szCs w:val="30"/>
        </w:rPr>
        <w:t>5</w:t>
      </w:r>
      <w:r w:rsidR="00D909F8">
        <w:rPr>
          <w:rFonts w:ascii="Angsana New" w:hAnsi="Angsana New"/>
          <w:sz w:val="30"/>
          <w:szCs w:val="30"/>
        </w:rPr>
        <w:t>.</w:t>
      </w:r>
      <w:r w:rsidR="00BE31F2" w:rsidRPr="00BE31F2">
        <w:rPr>
          <w:rFonts w:ascii="Angsana New" w:hAnsi="Angsana New"/>
          <w:sz w:val="30"/>
          <w:szCs w:val="30"/>
        </w:rPr>
        <w:t>79</w:t>
      </w:r>
      <w:r w:rsidRPr="007B37C8">
        <w:rPr>
          <w:rFonts w:ascii="Angsana New" w:hAnsi="Angsana New"/>
          <w:sz w:val="30"/>
          <w:szCs w:val="30"/>
        </w:rPr>
        <w:t xml:space="preserve"> </w:t>
      </w:r>
      <w:r w:rsidRPr="007B37C8">
        <w:rPr>
          <w:rFonts w:ascii="Angsana New" w:hAnsi="Angsana New"/>
          <w:sz w:val="30"/>
          <w:szCs w:val="30"/>
          <w:cs/>
        </w:rPr>
        <w:t>ล้านบาท</w:t>
      </w:r>
    </w:p>
    <w:p w14:paraId="4A6F07EF" w14:textId="77777777" w:rsidR="007B37C8" w:rsidRDefault="007B37C8" w:rsidP="007B37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50A98D12" w14:textId="25084C97" w:rsidR="0073416E" w:rsidRPr="00AC365B" w:rsidRDefault="0073416E" w:rsidP="00C1360D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AC365B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1395C455" w14:textId="77777777" w:rsidR="0073416E" w:rsidRPr="00ED5F68" w:rsidRDefault="0073416E" w:rsidP="00152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07" w:hanging="567"/>
        <w:jc w:val="both"/>
        <w:rPr>
          <w:rFonts w:ascii="Angsana New" w:hAnsi="Angsana New"/>
          <w:sz w:val="28"/>
          <w:szCs w:val="28"/>
        </w:rPr>
      </w:pPr>
    </w:p>
    <w:p w14:paraId="0D27D083" w14:textId="77777777" w:rsidR="00152036" w:rsidRPr="00152036" w:rsidRDefault="00152036" w:rsidP="001520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52036">
        <w:rPr>
          <w:rFonts w:ascii="Angsana New" w:hAnsi="Angsana New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4B76ED9B" w14:textId="77777777" w:rsidR="00152036" w:rsidRPr="000D20EA" w:rsidRDefault="00152036" w:rsidP="00152036">
      <w:pPr>
        <w:pStyle w:val="block"/>
        <w:spacing w:after="0" w:line="240" w:lineRule="auto"/>
        <w:ind w:left="540" w:right="-7"/>
        <w:jc w:val="both"/>
        <w:rPr>
          <w:rFonts w:ascii="Angsana New" w:hAnsi="Angsana New" w:cs="Cordia New"/>
          <w:b/>
          <w:bCs/>
          <w:sz w:val="30"/>
          <w:szCs w:val="30"/>
          <w:lang w:val="en-US" w:bidi="th-TH"/>
        </w:rPr>
      </w:pPr>
    </w:p>
    <w:p w14:paraId="2C86401B" w14:textId="3633B567" w:rsidR="00152036" w:rsidRPr="00532F88" w:rsidRDefault="00152036" w:rsidP="001520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32F88">
        <w:rPr>
          <w:rFonts w:ascii="Angsana New" w:hAnsi="Angsana New"/>
          <w:sz w:val="30"/>
          <w:szCs w:val="30"/>
          <w:cs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="00BE31F2" w:rsidRPr="00BE31F2">
        <w:rPr>
          <w:rFonts w:ascii="Angsana New" w:hAnsi="Angsana New"/>
          <w:sz w:val="30"/>
          <w:szCs w:val="30"/>
        </w:rPr>
        <w:t>12</w:t>
      </w:r>
      <w:r w:rsidRPr="00532F88">
        <w:rPr>
          <w:rFonts w:ascii="Angsana New" w:hAnsi="Angsana New"/>
          <w:sz w:val="30"/>
          <w:szCs w:val="30"/>
          <w:cs/>
        </w:rPr>
        <w:t xml:space="preserve"> เดือนข้างหน้า ทั้งนี้ กลุ่ม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</w:p>
    <w:p w14:paraId="35561BC2" w14:textId="77777777" w:rsidR="00152036" w:rsidRPr="002E3905" w:rsidRDefault="00152036" w:rsidP="001520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  <w:highlight w:val="cyan"/>
        </w:rPr>
      </w:pPr>
    </w:p>
    <w:p w14:paraId="4373B40C" w14:textId="77777777" w:rsidR="00152036" w:rsidRPr="00532F88" w:rsidRDefault="00152036" w:rsidP="00152036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  <w:r w:rsidRPr="00532F88">
        <w:rPr>
          <w:rFonts w:ascii="Angsana New" w:hAnsi="Angsana New" w:cs="Angsana New"/>
          <w:sz w:val="30"/>
          <w:szCs w:val="30"/>
          <w:cs/>
          <w:lang w:bidi="th-TH"/>
        </w:rPr>
        <w:t>ค่าเผื่อผลขาดทุนจากการด้อยค่า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 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532F88" w:rsidDel="005B6E1D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532F88">
        <w:rPr>
          <w:rFonts w:ascii="Angsana New" w:hAnsi="Angsana New" w:cs="Angsana New"/>
          <w:sz w:val="30"/>
          <w:szCs w:val="30"/>
          <w:cs/>
          <w:lang w:bidi="th-TH"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48CF10A4" w14:textId="77777777" w:rsidR="00152036" w:rsidRPr="003564A8" w:rsidRDefault="00152036" w:rsidP="00152036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28"/>
          <w:szCs w:val="28"/>
          <w:lang w:val="en-US"/>
        </w:rPr>
      </w:pPr>
    </w:p>
    <w:p w14:paraId="00BCD93F" w14:textId="77777777" w:rsidR="003564A8" w:rsidRDefault="003564A8">
      <w:bookmarkStart w:id="2" w:name="_Hlk36150781"/>
      <w:r>
        <w:br w:type="page"/>
      </w:r>
    </w:p>
    <w:tbl>
      <w:tblPr>
        <w:tblStyle w:val="TableGrid"/>
        <w:tblW w:w="93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61"/>
        <w:gridCol w:w="1292"/>
        <w:gridCol w:w="233"/>
        <w:gridCol w:w="862"/>
        <w:gridCol w:w="360"/>
        <w:gridCol w:w="1188"/>
        <w:gridCol w:w="232"/>
        <w:gridCol w:w="1503"/>
      </w:tblGrid>
      <w:tr w:rsidR="003564A8" w:rsidRPr="003564A8" w14:paraId="22E37C3D" w14:textId="77777777" w:rsidTr="003564A8">
        <w:trPr>
          <w:trHeight w:val="20"/>
          <w:tblHeader/>
        </w:trPr>
        <w:tc>
          <w:tcPr>
            <w:tcW w:w="3661" w:type="dxa"/>
            <w:shd w:val="clear" w:color="auto" w:fill="auto"/>
            <w:vAlign w:val="bottom"/>
          </w:tcPr>
          <w:p w14:paraId="32478166" w14:textId="39B2BB06" w:rsidR="003564A8" w:rsidRPr="003564A8" w:rsidRDefault="003564A8" w:rsidP="00544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7C3BF2EE" w14:textId="3F570F5C" w:rsidR="003564A8" w:rsidRPr="003564A8" w:rsidRDefault="003564A8" w:rsidP="0066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9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64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bookmarkEnd w:id="2"/>
      <w:tr w:rsidR="003564A8" w:rsidRPr="003564A8" w14:paraId="3460795F" w14:textId="77777777" w:rsidTr="003D02B6">
        <w:trPr>
          <w:trHeight w:val="20"/>
          <w:tblHeader/>
        </w:trPr>
        <w:tc>
          <w:tcPr>
            <w:tcW w:w="3661" w:type="dxa"/>
            <w:shd w:val="clear" w:color="auto" w:fill="auto"/>
            <w:vAlign w:val="bottom"/>
          </w:tcPr>
          <w:p w14:paraId="0C21F9AB" w14:textId="4B9F23C8" w:rsidR="003564A8" w:rsidRPr="003564A8" w:rsidRDefault="003564A8" w:rsidP="00356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3564A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E31F2" w:rsidRPr="00BE31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564A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="00BE31F2" w:rsidRPr="00BE31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92" w:type="dxa"/>
            <w:vAlign w:val="bottom"/>
          </w:tcPr>
          <w:p w14:paraId="0E73CFDE" w14:textId="4B1947FE" w:rsidR="003564A8" w:rsidRPr="003564A8" w:rsidRDefault="003564A8" w:rsidP="00356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3" w:type="dxa"/>
            <w:vAlign w:val="bottom"/>
          </w:tcPr>
          <w:p w14:paraId="0BFA3AB6" w14:textId="77777777" w:rsidR="003564A8" w:rsidRPr="003564A8" w:rsidRDefault="003564A8" w:rsidP="00356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862" w:type="dxa"/>
            <w:vAlign w:val="bottom"/>
          </w:tcPr>
          <w:p w14:paraId="19AB2166" w14:textId="494331EA" w:rsidR="003564A8" w:rsidRPr="003564A8" w:rsidRDefault="003564A8" w:rsidP="00356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360" w:type="dxa"/>
            <w:vAlign w:val="bottom"/>
          </w:tcPr>
          <w:p w14:paraId="552D1241" w14:textId="77777777" w:rsidR="003564A8" w:rsidRPr="003564A8" w:rsidRDefault="003564A8" w:rsidP="00356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88" w:type="dxa"/>
            <w:vAlign w:val="bottom"/>
          </w:tcPr>
          <w:p w14:paraId="659A6092" w14:textId="13B6989B" w:rsidR="003564A8" w:rsidRPr="003564A8" w:rsidRDefault="003D02B6" w:rsidP="00356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2" w:type="dxa"/>
            <w:vAlign w:val="bottom"/>
          </w:tcPr>
          <w:p w14:paraId="6E77BE2B" w14:textId="77777777" w:rsidR="003564A8" w:rsidRPr="003564A8" w:rsidRDefault="003564A8" w:rsidP="00356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02C75E80" w14:textId="77777777" w:rsidR="003564A8" w:rsidRPr="003564A8" w:rsidRDefault="003564A8" w:rsidP="00356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3581171D" w14:textId="77777777" w:rsidR="003564A8" w:rsidRPr="003564A8" w:rsidRDefault="003564A8" w:rsidP="00356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3564A8" w:rsidRPr="003564A8" w14:paraId="1E7C54D9" w14:textId="77777777" w:rsidTr="003564A8">
        <w:trPr>
          <w:trHeight w:val="164"/>
          <w:tblHeader/>
        </w:trPr>
        <w:tc>
          <w:tcPr>
            <w:tcW w:w="3661" w:type="dxa"/>
          </w:tcPr>
          <w:p w14:paraId="741D0714" w14:textId="1ACEAA7F" w:rsidR="003564A8" w:rsidRPr="003564A8" w:rsidRDefault="003564A8" w:rsidP="00356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5670" w:type="dxa"/>
            <w:gridSpan w:val="7"/>
          </w:tcPr>
          <w:p w14:paraId="18A574BE" w14:textId="4F0911A3" w:rsidR="003564A8" w:rsidRPr="003564A8" w:rsidRDefault="003564A8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 w:firstLine="24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64A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AF50B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3564A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D02B6" w:rsidRPr="003564A8" w14:paraId="443060CA" w14:textId="77777777" w:rsidTr="003D02B6">
        <w:trPr>
          <w:trHeight w:val="20"/>
        </w:trPr>
        <w:tc>
          <w:tcPr>
            <w:tcW w:w="3661" w:type="dxa"/>
          </w:tcPr>
          <w:p w14:paraId="22CFC8AC" w14:textId="24323F2E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92" w:type="dxa"/>
          </w:tcPr>
          <w:p w14:paraId="18523F09" w14:textId="23EBBBB5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2648F9DD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dxa"/>
          </w:tcPr>
          <w:p w14:paraId="58A65299" w14:textId="594801A8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FBBA413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C926DB4" w14:textId="3DB7D7AF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31F2"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 w:rsidRPr="003564A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31F2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232" w:type="dxa"/>
          </w:tcPr>
          <w:p w14:paraId="78877585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</w:tcPr>
          <w:p w14:paraId="7FB45511" w14:textId="6AA903BE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9" w:right="2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02B6" w:rsidRPr="003564A8" w14:paraId="1FBF0AF8" w14:textId="77777777" w:rsidTr="003D02B6">
        <w:trPr>
          <w:trHeight w:val="20"/>
        </w:trPr>
        <w:tc>
          <w:tcPr>
            <w:tcW w:w="3661" w:type="dxa"/>
          </w:tcPr>
          <w:p w14:paraId="0EFE09B7" w14:textId="607BFDCE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92" w:type="dxa"/>
          </w:tcPr>
          <w:p w14:paraId="42C76D46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77B7EE51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dxa"/>
          </w:tcPr>
          <w:p w14:paraId="663E9C19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AF762E5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F99AFAD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</w:tcPr>
          <w:p w14:paraId="55F55A6F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</w:tcPr>
          <w:p w14:paraId="409B4551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line="240" w:lineRule="auto"/>
              <w:ind w:left="-129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02B6" w:rsidRPr="003564A8" w14:paraId="678CBF69" w14:textId="77777777" w:rsidTr="003D02B6">
        <w:trPr>
          <w:trHeight w:val="20"/>
        </w:trPr>
        <w:tc>
          <w:tcPr>
            <w:tcW w:w="3661" w:type="dxa"/>
          </w:tcPr>
          <w:p w14:paraId="7F149E10" w14:textId="704992AE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BE31F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564A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92" w:type="dxa"/>
          </w:tcPr>
          <w:p w14:paraId="5500C113" w14:textId="258CDFD4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18FBDA16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dxa"/>
          </w:tcPr>
          <w:p w14:paraId="10EA2BDA" w14:textId="20EE33BE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9" w:right="1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2A103F8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621F64A" w14:textId="50DA2486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31F2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Pr="003564A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31F2">
              <w:rPr>
                <w:rFonts w:asciiTheme="majorBidi" w:hAnsiTheme="majorBidi" w:cstheme="majorBidi"/>
                <w:sz w:val="30"/>
                <w:szCs w:val="30"/>
              </w:rPr>
              <w:t>718</w:t>
            </w:r>
          </w:p>
        </w:tc>
        <w:tc>
          <w:tcPr>
            <w:tcW w:w="232" w:type="dxa"/>
          </w:tcPr>
          <w:p w14:paraId="0FF273BE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</w:tcPr>
          <w:p w14:paraId="634EF7FE" w14:textId="588595B9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line="240" w:lineRule="auto"/>
              <w:ind w:left="-129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31F2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</w:tr>
      <w:tr w:rsidR="003D02B6" w:rsidRPr="003564A8" w14:paraId="1596C99D" w14:textId="77777777" w:rsidTr="003D02B6">
        <w:trPr>
          <w:trHeight w:val="20"/>
        </w:trPr>
        <w:tc>
          <w:tcPr>
            <w:tcW w:w="3661" w:type="dxa"/>
          </w:tcPr>
          <w:p w14:paraId="1D980DD1" w14:textId="36E4C19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BE31F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564A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BE31F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564A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92" w:type="dxa"/>
          </w:tcPr>
          <w:p w14:paraId="6D56C944" w14:textId="28739006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35741457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dxa"/>
          </w:tcPr>
          <w:p w14:paraId="413D10F7" w14:textId="5BE7C90A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9" w:right="1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EC0B8E2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281982F" w14:textId="5BB7FB40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31F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564A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31F2">
              <w:rPr>
                <w:rFonts w:asciiTheme="majorBidi" w:hAnsiTheme="majorBidi" w:cstheme="majorBidi"/>
                <w:sz w:val="30"/>
                <w:szCs w:val="30"/>
              </w:rPr>
              <w:t>314</w:t>
            </w:r>
          </w:p>
        </w:tc>
        <w:tc>
          <w:tcPr>
            <w:tcW w:w="232" w:type="dxa"/>
          </w:tcPr>
          <w:p w14:paraId="60B813FF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</w:tcPr>
          <w:p w14:paraId="10E3FE13" w14:textId="169E6A6D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line="240" w:lineRule="auto"/>
              <w:ind w:left="-129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522</w:t>
            </w:r>
          </w:p>
        </w:tc>
      </w:tr>
      <w:tr w:rsidR="003D02B6" w:rsidRPr="003564A8" w14:paraId="516F829E" w14:textId="77777777" w:rsidTr="003D02B6">
        <w:trPr>
          <w:trHeight w:val="20"/>
        </w:trPr>
        <w:tc>
          <w:tcPr>
            <w:tcW w:w="3661" w:type="dxa"/>
          </w:tcPr>
          <w:p w14:paraId="54C1540A" w14:textId="36987554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BE31F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564A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BE31F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3564A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92" w:type="dxa"/>
          </w:tcPr>
          <w:p w14:paraId="17C1F2D4" w14:textId="7468FF02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068D77C6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dxa"/>
          </w:tcPr>
          <w:p w14:paraId="7C38A8B7" w14:textId="4FB39C3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9" w:right="1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4AD60C1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A6591B9" w14:textId="3C2EA689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31F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564A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31F2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232" w:type="dxa"/>
          </w:tcPr>
          <w:p w14:paraId="1594363C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</w:tcPr>
          <w:p w14:paraId="71F14EF8" w14:textId="094816DD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line="240" w:lineRule="auto"/>
              <w:ind w:left="-129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910</w:t>
            </w:r>
          </w:p>
        </w:tc>
      </w:tr>
      <w:tr w:rsidR="003D02B6" w:rsidRPr="003564A8" w14:paraId="32E57BE7" w14:textId="77777777" w:rsidTr="003D02B6">
        <w:trPr>
          <w:trHeight w:val="20"/>
        </w:trPr>
        <w:tc>
          <w:tcPr>
            <w:tcW w:w="3661" w:type="dxa"/>
          </w:tcPr>
          <w:p w14:paraId="3DF2D16C" w14:textId="256F2C16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BE31F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3564A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92" w:type="dxa"/>
          </w:tcPr>
          <w:p w14:paraId="2758F6E6" w14:textId="7B0BDED8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1B04A727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dxa"/>
          </w:tcPr>
          <w:p w14:paraId="1C8D5597" w14:textId="263A57E9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9" w:right="1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5195433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67C01A44" w14:textId="64B798E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31F2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3564A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31F2"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  <w:tc>
          <w:tcPr>
            <w:tcW w:w="232" w:type="dxa"/>
          </w:tcPr>
          <w:p w14:paraId="4FBC98B7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113B818B" w14:textId="22FA1182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line="240" w:lineRule="auto"/>
              <w:ind w:left="-129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159</w:t>
            </w:r>
          </w:p>
        </w:tc>
      </w:tr>
      <w:tr w:rsidR="003D02B6" w:rsidRPr="003564A8" w14:paraId="1B41E3BC" w14:textId="77777777" w:rsidTr="003D02B6">
        <w:trPr>
          <w:trHeight w:val="20"/>
        </w:trPr>
        <w:tc>
          <w:tcPr>
            <w:tcW w:w="3661" w:type="dxa"/>
          </w:tcPr>
          <w:p w14:paraId="28CF0E8F" w14:textId="675F6529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3564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2" w:type="dxa"/>
          </w:tcPr>
          <w:p w14:paraId="2A6E3BEC" w14:textId="1170ECB2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" w:type="dxa"/>
          </w:tcPr>
          <w:p w14:paraId="61FD9A82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2" w:type="dxa"/>
          </w:tcPr>
          <w:p w14:paraId="591D5BE5" w14:textId="0E8D0CE6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65B44E5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066EE3D4" w14:textId="7271CC8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31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163</w:t>
            </w:r>
            <w:r w:rsidRPr="003564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459</w:t>
            </w:r>
          </w:p>
        </w:tc>
        <w:tc>
          <w:tcPr>
            <w:tcW w:w="232" w:type="dxa"/>
          </w:tcPr>
          <w:p w14:paraId="6726FF4D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5E1D0B28" w14:textId="37CBD38C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line="240" w:lineRule="auto"/>
              <w:ind w:left="-129" w:right="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4,631</w:t>
            </w:r>
          </w:p>
        </w:tc>
      </w:tr>
      <w:tr w:rsidR="003D02B6" w:rsidRPr="003564A8" w14:paraId="698AF369" w14:textId="77777777" w:rsidTr="003D02B6">
        <w:trPr>
          <w:trHeight w:val="20"/>
        </w:trPr>
        <w:tc>
          <w:tcPr>
            <w:tcW w:w="3661" w:type="dxa"/>
          </w:tcPr>
          <w:p w14:paraId="49CA73D8" w14:textId="374B792C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64A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292" w:type="dxa"/>
          </w:tcPr>
          <w:p w14:paraId="76CB096C" w14:textId="3435359E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663559E9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dxa"/>
          </w:tcPr>
          <w:p w14:paraId="27C72C38" w14:textId="7F5DC1DE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1EF81B64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2F3F83E6" w14:textId="12C0457E" w:rsidR="003D02B6" w:rsidRPr="003564A8" w:rsidRDefault="003D02B6" w:rsidP="00B45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29" w:right="-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64A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E31F2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31F2">
              <w:rPr>
                <w:rFonts w:asciiTheme="majorBidi" w:hAnsiTheme="majorBidi" w:cstheme="majorBidi"/>
                <w:sz w:val="30"/>
                <w:szCs w:val="30"/>
              </w:rPr>
              <w:t>631</w:t>
            </w:r>
            <w:r w:rsidRPr="003564A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2" w:type="dxa"/>
          </w:tcPr>
          <w:p w14:paraId="32B3EDB7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3" w:type="dxa"/>
            <w:tcBorders>
              <w:top w:val="double" w:sz="4" w:space="0" w:color="auto"/>
            </w:tcBorders>
          </w:tcPr>
          <w:p w14:paraId="3BB3532F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D02B6" w:rsidRPr="003564A8" w14:paraId="4D482975" w14:textId="77777777" w:rsidTr="003D02B6">
        <w:trPr>
          <w:trHeight w:val="20"/>
        </w:trPr>
        <w:tc>
          <w:tcPr>
            <w:tcW w:w="3661" w:type="dxa"/>
          </w:tcPr>
          <w:p w14:paraId="12A8EBF9" w14:textId="3EE12F95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3564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92" w:type="dxa"/>
          </w:tcPr>
          <w:p w14:paraId="7571675A" w14:textId="7856B6C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" w:type="dxa"/>
          </w:tcPr>
          <w:p w14:paraId="1A96D4DE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2" w:type="dxa"/>
          </w:tcPr>
          <w:p w14:paraId="27711527" w14:textId="0DE35454" w:rsidR="003D02B6" w:rsidRPr="0051333C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8453E1A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536C497B" w14:textId="75369C5B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31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828</w:t>
            </w:r>
          </w:p>
        </w:tc>
        <w:tc>
          <w:tcPr>
            <w:tcW w:w="232" w:type="dxa"/>
          </w:tcPr>
          <w:p w14:paraId="7C4BCBF2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3" w:type="dxa"/>
          </w:tcPr>
          <w:p w14:paraId="02DC0212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0E2D15CB" w14:textId="77777777" w:rsidR="00152036" w:rsidRDefault="00152036" w:rsidP="00152036">
      <w:pPr>
        <w:pStyle w:val="block"/>
        <w:spacing w:after="0" w:line="240" w:lineRule="auto"/>
        <w:ind w:left="540"/>
        <w:jc w:val="both"/>
        <w:rPr>
          <w:rFonts w:ascii="Angsana New" w:hAnsi="Angsana New" w:cs="Cordia New"/>
          <w:b/>
          <w:bCs/>
          <w:sz w:val="30"/>
          <w:szCs w:val="30"/>
          <w:lang w:val="en-US" w:bidi="th-TH"/>
        </w:rPr>
      </w:pPr>
    </w:p>
    <w:tbl>
      <w:tblPr>
        <w:tblStyle w:val="TableGrid"/>
        <w:tblW w:w="93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61"/>
        <w:gridCol w:w="1292"/>
        <w:gridCol w:w="233"/>
        <w:gridCol w:w="682"/>
        <w:gridCol w:w="540"/>
        <w:gridCol w:w="1188"/>
        <w:gridCol w:w="232"/>
        <w:gridCol w:w="1503"/>
      </w:tblGrid>
      <w:tr w:rsidR="003564A8" w:rsidRPr="003564A8" w14:paraId="3DCCAF39" w14:textId="77777777" w:rsidTr="0054446D">
        <w:trPr>
          <w:trHeight w:val="20"/>
          <w:tblHeader/>
        </w:trPr>
        <w:tc>
          <w:tcPr>
            <w:tcW w:w="3661" w:type="dxa"/>
            <w:shd w:val="clear" w:color="auto" w:fill="auto"/>
            <w:vAlign w:val="bottom"/>
          </w:tcPr>
          <w:p w14:paraId="168A54DB" w14:textId="77777777" w:rsidR="003564A8" w:rsidRPr="003564A8" w:rsidRDefault="003564A8" w:rsidP="00544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53E61BFE" w14:textId="2F560E43" w:rsidR="003564A8" w:rsidRPr="003564A8" w:rsidRDefault="003564A8" w:rsidP="0066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4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64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564A8" w:rsidRPr="003564A8" w14:paraId="16EB265F" w14:textId="77777777" w:rsidTr="003D02B6">
        <w:trPr>
          <w:trHeight w:val="20"/>
          <w:tblHeader/>
        </w:trPr>
        <w:tc>
          <w:tcPr>
            <w:tcW w:w="3661" w:type="dxa"/>
            <w:shd w:val="clear" w:color="auto" w:fill="auto"/>
            <w:vAlign w:val="bottom"/>
          </w:tcPr>
          <w:p w14:paraId="706AF046" w14:textId="07C3CF1C" w:rsidR="003564A8" w:rsidRPr="003564A8" w:rsidRDefault="003564A8" w:rsidP="00544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3564A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E31F2" w:rsidRPr="00BE31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564A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="00BE31F2" w:rsidRPr="00BE31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92" w:type="dxa"/>
            <w:vAlign w:val="bottom"/>
          </w:tcPr>
          <w:p w14:paraId="5190B413" w14:textId="6983AAD6" w:rsidR="003564A8" w:rsidRPr="003564A8" w:rsidRDefault="003564A8" w:rsidP="0054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3" w:type="dxa"/>
            <w:vAlign w:val="bottom"/>
          </w:tcPr>
          <w:p w14:paraId="3759267A" w14:textId="77777777" w:rsidR="003564A8" w:rsidRPr="003564A8" w:rsidRDefault="003564A8" w:rsidP="0054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682" w:type="dxa"/>
            <w:vAlign w:val="bottom"/>
          </w:tcPr>
          <w:p w14:paraId="7225ED89" w14:textId="05550DE0" w:rsidR="003564A8" w:rsidRPr="003564A8" w:rsidRDefault="003564A8" w:rsidP="0054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540" w:type="dxa"/>
            <w:vAlign w:val="bottom"/>
          </w:tcPr>
          <w:p w14:paraId="34168B18" w14:textId="77777777" w:rsidR="003564A8" w:rsidRPr="003564A8" w:rsidRDefault="003564A8" w:rsidP="0054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88" w:type="dxa"/>
            <w:vAlign w:val="bottom"/>
          </w:tcPr>
          <w:p w14:paraId="1EE9DD2D" w14:textId="6AAF7E0D" w:rsidR="003564A8" w:rsidRPr="003564A8" w:rsidRDefault="003D02B6" w:rsidP="0054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2" w:type="dxa"/>
            <w:vAlign w:val="bottom"/>
          </w:tcPr>
          <w:p w14:paraId="0CD6D726" w14:textId="77777777" w:rsidR="003564A8" w:rsidRPr="003564A8" w:rsidRDefault="003564A8" w:rsidP="0054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29089171" w14:textId="77777777" w:rsidR="003564A8" w:rsidRPr="003564A8" w:rsidRDefault="003564A8" w:rsidP="0054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48C05E36" w14:textId="77777777" w:rsidR="003564A8" w:rsidRPr="003564A8" w:rsidRDefault="003564A8" w:rsidP="0054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3564A8" w:rsidRPr="003564A8" w14:paraId="54D9713C" w14:textId="77777777" w:rsidTr="0054446D">
        <w:trPr>
          <w:trHeight w:val="164"/>
          <w:tblHeader/>
        </w:trPr>
        <w:tc>
          <w:tcPr>
            <w:tcW w:w="3661" w:type="dxa"/>
          </w:tcPr>
          <w:p w14:paraId="562BBB70" w14:textId="77777777" w:rsidR="003564A8" w:rsidRPr="003564A8" w:rsidRDefault="003564A8" w:rsidP="0054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5670" w:type="dxa"/>
            <w:gridSpan w:val="7"/>
          </w:tcPr>
          <w:p w14:paraId="66C2A8FA" w14:textId="77B6A610" w:rsidR="003564A8" w:rsidRPr="003D02B6" w:rsidRDefault="003564A8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 w:firstLine="249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64A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AF50B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3564A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D02B6" w:rsidRPr="003564A8" w14:paraId="77CD3CF7" w14:textId="77777777" w:rsidTr="003D02B6">
        <w:trPr>
          <w:trHeight w:val="20"/>
        </w:trPr>
        <w:tc>
          <w:tcPr>
            <w:tcW w:w="3661" w:type="dxa"/>
          </w:tcPr>
          <w:p w14:paraId="34D9F2A6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92" w:type="dxa"/>
          </w:tcPr>
          <w:p w14:paraId="283E9AB4" w14:textId="1DA9CB5E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04C1C16A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dxa"/>
          </w:tcPr>
          <w:p w14:paraId="1825A0B4" w14:textId="06A543AC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14:paraId="7692DEC5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B793368" w14:textId="61EDAB6D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55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663</w:t>
            </w:r>
          </w:p>
        </w:tc>
        <w:tc>
          <w:tcPr>
            <w:tcW w:w="232" w:type="dxa"/>
          </w:tcPr>
          <w:p w14:paraId="73B6291E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</w:tcPr>
          <w:p w14:paraId="2E546C58" w14:textId="0C90754C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line="240" w:lineRule="auto"/>
              <w:ind w:left="-129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15,892</w:t>
            </w:r>
          </w:p>
        </w:tc>
      </w:tr>
      <w:tr w:rsidR="003D02B6" w:rsidRPr="003564A8" w14:paraId="18D990FC" w14:textId="77777777" w:rsidTr="003D02B6">
        <w:trPr>
          <w:trHeight w:val="20"/>
        </w:trPr>
        <w:tc>
          <w:tcPr>
            <w:tcW w:w="3661" w:type="dxa"/>
          </w:tcPr>
          <w:p w14:paraId="17A8B722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92" w:type="dxa"/>
          </w:tcPr>
          <w:p w14:paraId="3E86604E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442958B7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dxa"/>
          </w:tcPr>
          <w:p w14:paraId="013D5028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14:paraId="2838C2AF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491773D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</w:tcPr>
          <w:p w14:paraId="7B981EF5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</w:tcPr>
          <w:p w14:paraId="15E8A39E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line="240" w:lineRule="auto"/>
              <w:ind w:left="-129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02B6" w:rsidRPr="003564A8" w14:paraId="1E112C7A" w14:textId="77777777" w:rsidTr="003D02B6">
        <w:trPr>
          <w:trHeight w:val="20"/>
        </w:trPr>
        <w:tc>
          <w:tcPr>
            <w:tcW w:w="3661" w:type="dxa"/>
          </w:tcPr>
          <w:p w14:paraId="6D9BC9F1" w14:textId="0D38AB8B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BE31F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564A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92" w:type="dxa"/>
          </w:tcPr>
          <w:p w14:paraId="0C9F1DD0" w14:textId="15EBA77F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4F476065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dxa"/>
          </w:tcPr>
          <w:p w14:paraId="0049E680" w14:textId="6648D44E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9" w:right="1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14:paraId="2E1C6DE1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3B01F1E" w14:textId="75D65960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983</w:t>
            </w:r>
          </w:p>
        </w:tc>
        <w:tc>
          <w:tcPr>
            <w:tcW w:w="232" w:type="dxa"/>
          </w:tcPr>
          <w:p w14:paraId="66A6839C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</w:tcPr>
          <w:p w14:paraId="1D13DCFA" w14:textId="57CF440A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line="240" w:lineRule="auto"/>
              <w:ind w:left="-129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31F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31F2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</w:tr>
      <w:tr w:rsidR="003D02B6" w:rsidRPr="003564A8" w14:paraId="121BC483" w14:textId="77777777" w:rsidTr="003D02B6">
        <w:trPr>
          <w:trHeight w:val="20"/>
        </w:trPr>
        <w:tc>
          <w:tcPr>
            <w:tcW w:w="3661" w:type="dxa"/>
          </w:tcPr>
          <w:p w14:paraId="13E40D01" w14:textId="2FBECBBE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BE31F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564A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BE31F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564A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92" w:type="dxa"/>
          </w:tcPr>
          <w:p w14:paraId="2ED39A2F" w14:textId="0C857E85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06CEC71B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dxa"/>
          </w:tcPr>
          <w:p w14:paraId="45B91BF8" w14:textId="5796813C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9" w:right="1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14:paraId="6972C5AB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3162362" w14:textId="3B2F9D7A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733</w:t>
            </w:r>
          </w:p>
        </w:tc>
        <w:tc>
          <w:tcPr>
            <w:tcW w:w="232" w:type="dxa"/>
          </w:tcPr>
          <w:p w14:paraId="335866E1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</w:tcPr>
          <w:p w14:paraId="616F9E60" w14:textId="75318B8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line="240" w:lineRule="auto"/>
              <w:ind w:left="-129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534</w:t>
            </w:r>
          </w:p>
        </w:tc>
      </w:tr>
      <w:tr w:rsidR="003D02B6" w:rsidRPr="003564A8" w14:paraId="608FAA71" w14:textId="77777777" w:rsidTr="003D02B6">
        <w:trPr>
          <w:trHeight w:val="20"/>
        </w:trPr>
        <w:tc>
          <w:tcPr>
            <w:tcW w:w="3661" w:type="dxa"/>
          </w:tcPr>
          <w:p w14:paraId="4E4E7DD3" w14:textId="676B2F94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BE31F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564A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BE31F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3564A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92" w:type="dxa"/>
          </w:tcPr>
          <w:p w14:paraId="343DF63F" w14:textId="78535D73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481CAC9F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dxa"/>
          </w:tcPr>
          <w:p w14:paraId="0F173285" w14:textId="517AC1FB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9" w:right="1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14:paraId="07F9DB3B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75C21C8" w14:textId="2CB936DA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492</w:t>
            </w:r>
          </w:p>
        </w:tc>
        <w:tc>
          <w:tcPr>
            <w:tcW w:w="232" w:type="dxa"/>
          </w:tcPr>
          <w:p w14:paraId="4488A3BD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</w:tcPr>
          <w:p w14:paraId="48FE5856" w14:textId="2E33F9E1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line="240" w:lineRule="auto"/>
              <w:ind w:left="-129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532</w:t>
            </w:r>
          </w:p>
        </w:tc>
      </w:tr>
      <w:tr w:rsidR="003D02B6" w:rsidRPr="003564A8" w14:paraId="5B2C08B3" w14:textId="77777777" w:rsidTr="003D02B6">
        <w:trPr>
          <w:trHeight w:val="20"/>
        </w:trPr>
        <w:tc>
          <w:tcPr>
            <w:tcW w:w="3661" w:type="dxa"/>
          </w:tcPr>
          <w:p w14:paraId="028A8AAB" w14:textId="7D46C7B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BE31F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3564A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92" w:type="dxa"/>
          </w:tcPr>
          <w:p w14:paraId="17F67EE4" w14:textId="3134FA44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666EB038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dxa"/>
          </w:tcPr>
          <w:p w14:paraId="3F6B3873" w14:textId="14474C35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9" w:right="1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14:paraId="0F616108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25D42DCD" w14:textId="587A0164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501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039</w:t>
            </w:r>
          </w:p>
        </w:tc>
        <w:tc>
          <w:tcPr>
            <w:tcW w:w="232" w:type="dxa"/>
          </w:tcPr>
          <w:p w14:paraId="57EDC64C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57DD2D9F" w14:textId="596223A6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line="240" w:lineRule="auto"/>
              <w:ind w:left="-129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237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374</w:t>
            </w:r>
          </w:p>
        </w:tc>
      </w:tr>
      <w:tr w:rsidR="003D02B6" w:rsidRPr="003564A8" w14:paraId="48B15B2F" w14:textId="77777777" w:rsidTr="003D02B6">
        <w:trPr>
          <w:trHeight w:val="20"/>
        </w:trPr>
        <w:tc>
          <w:tcPr>
            <w:tcW w:w="3661" w:type="dxa"/>
          </w:tcPr>
          <w:p w14:paraId="43568FFF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3564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2" w:type="dxa"/>
          </w:tcPr>
          <w:p w14:paraId="6ADF02B9" w14:textId="5871D559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" w:type="dxa"/>
          </w:tcPr>
          <w:p w14:paraId="0878724A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dxa"/>
          </w:tcPr>
          <w:p w14:paraId="0FC536C2" w14:textId="450B981F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14:paraId="1BD27AF5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74C3D19B" w14:textId="5B943C02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619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910</w:t>
            </w:r>
          </w:p>
        </w:tc>
        <w:tc>
          <w:tcPr>
            <w:tcW w:w="232" w:type="dxa"/>
          </w:tcPr>
          <w:p w14:paraId="174D27E3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05FFFD9E" w14:textId="0ABDB4F5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line="240" w:lineRule="auto"/>
              <w:ind w:left="-129" w:right="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270,505</w:t>
            </w:r>
          </w:p>
        </w:tc>
      </w:tr>
      <w:tr w:rsidR="003D02B6" w:rsidRPr="003564A8" w14:paraId="43CE3913" w14:textId="77777777" w:rsidTr="003D02B6">
        <w:trPr>
          <w:trHeight w:val="20"/>
        </w:trPr>
        <w:tc>
          <w:tcPr>
            <w:tcW w:w="3661" w:type="dxa"/>
          </w:tcPr>
          <w:p w14:paraId="5703EA2C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64A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292" w:type="dxa"/>
          </w:tcPr>
          <w:p w14:paraId="4C3B7A7E" w14:textId="22129E96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20D70BD1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dxa"/>
          </w:tcPr>
          <w:p w14:paraId="74ED14CF" w14:textId="38FF5671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14:paraId="464438C4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4242A2E0" w14:textId="60CEFB08" w:rsidR="003D02B6" w:rsidRPr="003564A8" w:rsidRDefault="003D02B6" w:rsidP="00B45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9" w:right="-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BE31F2">
              <w:rPr>
                <w:rFonts w:ascii="Angsana New" w:hAnsi="Angsana New"/>
                <w:sz w:val="30"/>
                <w:szCs w:val="30"/>
              </w:rPr>
              <w:t>270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505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2" w:type="dxa"/>
          </w:tcPr>
          <w:p w14:paraId="116F45E4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3" w:type="dxa"/>
            <w:tcBorders>
              <w:top w:val="double" w:sz="4" w:space="0" w:color="auto"/>
            </w:tcBorders>
          </w:tcPr>
          <w:p w14:paraId="74D8FF7C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D02B6" w:rsidRPr="003564A8" w14:paraId="547370B2" w14:textId="77777777" w:rsidTr="003D02B6">
        <w:trPr>
          <w:trHeight w:val="20"/>
        </w:trPr>
        <w:tc>
          <w:tcPr>
            <w:tcW w:w="3661" w:type="dxa"/>
          </w:tcPr>
          <w:p w14:paraId="59705FA6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3564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92" w:type="dxa"/>
          </w:tcPr>
          <w:p w14:paraId="471243AA" w14:textId="3F5A9F82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" w:type="dxa"/>
          </w:tcPr>
          <w:p w14:paraId="22BA9ADD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dxa"/>
          </w:tcPr>
          <w:p w14:paraId="6BD3DC69" w14:textId="4DA92A80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14:paraId="39BB96F7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6C9B4E14" w14:textId="7F8147BB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349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405</w:t>
            </w:r>
          </w:p>
        </w:tc>
        <w:tc>
          <w:tcPr>
            <w:tcW w:w="232" w:type="dxa"/>
          </w:tcPr>
          <w:p w14:paraId="1D0F58FE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3" w:type="dxa"/>
          </w:tcPr>
          <w:p w14:paraId="70D5C856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0397AF12" w14:textId="77777777" w:rsidR="003564A8" w:rsidRDefault="003564A8" w:rsidP="00152036">
      <w:pPr>
        <w:pStyle w:val="block"/>
        <w:spacing w:after="0" w:line="240" w:lineRule="auto"/>
        <w:ind w:left="540"/>
        <w:jc w:val="both"/>
        <w:rPr>
          <w:rFonts w:ascii="Angsana New" w:hAnsi="Angsana New" w:cs="Cordia New"/>
          <w:b/>
          <w:bCs/>
          <w:sz w:val="30"/>
          <w:szCs w:val="30"/>
          <w:lang w:val="en-US" w:bidi="th-TH"/>
        </w:rPr>
      </w:pPr>
    </w:p>
    <w:p w14:paraId="18AB6D95" w14:textId="77777777" w:rsidR="003564A8" w:rsidRPr="000D20EA" w:rsidRDefault="003564A8" w:rsidP="00152036">
      <w:pPr>
        <w:pStyle w:val="block"/>
        <w:spacing w:after="0" w:line="240" w:lineRule="auto"/>
        <w:ind w:left="540"/>
        <w:jc w:val="both"/>
        <w:rPr>
          <w:rFonts w:ascii="Angsana New" w:hAnsi="Angsana New" w:cs="Cordia New"/>
          <w:b/>
          <w:bCs/>
          <w:sz w:val="30"/>
          <w:szCs w:val="30"/>
          <w:lang w:val="en-US" w:bidi="th-TH"/>
        </w:rPr>
      </w:pPr>
    </w:p>
    <w:p w14:paraId="41D3607D" w14:textId="77777777" w:rsidR="00152036" w:rsidRDefault="00152036" w:rsidP="00152036">
      <w:pPr>
        <w:pStyle w:val="ListParagraph"/>
        <w:ind w:left="540"/>
      </w:pPr>
    </w:p>
    <w:tbl>
      <w:tblPr>
        <w:tblW w:w="925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8"/>
        <w:gridCol w:w="1440"/>
        <w:gridCol w:w="247"/>
        <w:gridCol w:w="1439"/>
      </w:tblGrid>
      <w:tr w:rsidR="00152036" w:rsidRPr="000D20EA" w14:paraId="45D7351B" w14:textId="77777777" w:rsidTr="00152036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983C9" w14:textId="77777777" w:rsidR="00152036" w:rsidRPr="000D20EA" w:rsidRDefault="00152036" w:rsidP="00152036">
            <w:pPr>
              <w:pageBreakBefore/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190D6" w14:textId="77777777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E1AEA" w14:textId="77777777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B4D30" w14:textId="77777777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20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33CFD89" w14:textId="77777777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  <w:r w:rsidRPr="000D20E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152036" w:rsidRPr="000D20EA" w14:paraId="01B1A69B" w14:textId="77777777" w:rsidTr="00152036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</w:tcPr>
          <w:p w14:paraId="6C1D1975" w14:textId="77777777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6696BD" w14:textId="77777777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20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2036" w:rsidRPr="000D20EA" w14:paraId="54B832CD" w14:textId="77777777" w:rsidTr="00152036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148E6" w14:textId="65141053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E31F2" w:rsidRPr="00BE31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BE31F2" w:rsidRPr="00BE31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666910" w14:textId="77777777" w:rsidR="00152036" w:rsidRPr="000D20EA" w:rsidRDefault="00152036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7D95C90" w14:textId="77777777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38C0BA4F" w14:textId="77777777" w:rsidR="00152036" w:rsidRPr="000D20EA" w:rsidRDefault="00152036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52036" w:rsidRPr="000D20EA" w14:paraId="7CB80468" w14:textId="77777777" w:rsidTr="00152036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1D4F7" w14:textId="77777777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0D20EA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D3D030" w14:textId="0B23C3F2" w:rsidR="00152036" w:rsidRPr="008A6EDE" w:rsidRDefault="00BE31F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108</w:t>
            </w:r>
            <w:r w:rsidR="00CF4690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539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CE68DB8" w14:textId="77777777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03D77BE0" w14:textId="5D87303C" w:rsidR="00152036" w:rsidRPr="008A6EDE" w:rsidRDefault="00BE31F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54</w:t>
            </w:r>
            <w:r w:rsidR="00CF4690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881</w:t>
            </w:r>
          </w:p>
        </w:tc>
      </w:tr>
      <w:tr w:rsidR="00152036" w:rsidRPr="000D20EA" w14:paraId="0682A019" w14:textId="77777777" w:rsidTr="00152036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E0749" w14:textId="77777777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BA5EF2" w14:textId="77777777" w:rsidR="00152036" w:rsidRPr="008A6EDE" w:rsidRDefault="00152036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9D96B8B" w14:textId="77777777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74FF7043" w14:textId="77777777" w:rsidR="00152036" w:rsidRPr="008A6EDE" w:rsidRDefault="00152036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2036" w:rsidRPr="000D20EA" w14:paraId="331A2874" w14:textId="77777777" w:rsidTr="00152036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485F8" w14:textId="3E030FDC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3</w:t>
            </w:r>
            <w:r w:rsidRPr="000D20E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D45F59" w14:textId="511F3311" w:rsidR="00152036" w:rsidRPr="008A6EDE" w:rsidRDefault="00BE31F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52</w:t>
            </w:r>
            <w:r w:rsidR="00CF4690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261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D5AB485" w14:textId="77777777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0BCC2E55" w14:textId="6501F3D5" w:rsidR="00152036" w:rsidRPr="008A6EDE" w:rsidRDefault="00BE31F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29</w:t>
            </w:r>
            <w:r w:rsidR="00CF4690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543</w:t>
            </w:r>
          </w:p>
        </w:tc>
      </w:tr>
      <w:tr w:rsidR="00152036" w:rsidRPr="000D20EA" w14:paraId="78C59CA1" w14:textId="77777777" w:rsidTr="00152036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EBF1D" w14:textId="7E9693A4" w:rsidR="00152036" w:rsidRPr="000D20EA" w:rsidRDefault="00BE31F2" w:rsidP="00152036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</w:t>
            </w:r>
            <w:r w:rsidR="00152036" w:rsidRPr="000D20EA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BE31F2">
              <w:rPr>
                <w:rFonts w:ascii="Angsana New" w:hAnsi="Angsana New"/>
                <w:sz w:val="30"/>
                <w:szCs w:val="30"/>
              </w:rPr>
              <w:t>6</w:t>
            </w:r>
            <w:r w:rsidR="00152036" w:rsidRPr="000D20E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52036" w:rsidRPr="000D20E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466E43" w14:textId="46B1646C" w:rsidR="00152036" w:rsidRPr="008A6EDE" w:rsidRDefault="00BE31F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5</w:t>
            </w:r>
            <w:r w:rsidR="00CF4690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561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100D90F" w14:textId="77777777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1893CA53" w14:textId="411F6105" w:rsidR="00152036" w:rsidRPr="008A6EDE" w:rsidRDefault="00BE31F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24</w:t>
            </w:r>
            <w:r w:rsidR="008C5939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864</w:t>
            </w:r>
          </w:p>
        </w:tc>
      </w:tr>
      <w:tr w:rsidR="00152036" w:rsidRPr="000D20EA" w14:paraId="7FCEBEC6" w14:textId="77777777" w:rsidTr="00152036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6C6F5" w14:textId="65E9F388" w:rsidR="00152036" w:rsidRPr="000D20EA" w:rsidRDefault="00BE31F2" w:rsidP="00152036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6</w:t>
            </w:r>
            <w:r w:rsidR="00152036" w:rsidRPr="000D20E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52036" w:rsidRPr="000D20EA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E31F2">
              <w:rPr>
                <w:rFonts w:ascii="Angsana New" w:hAnsi="Angsana New"/>
                <w:sz w:val="30"/>
                <w:szCs w:val="30"/>
              </w:rPr>
              <w:t>12</w:t>
            </w:r>
            <w:r w:rsidR="00152036" w:rsidRPr="000D20E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52036" w:rsidRPr="000D20E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DB8DFB" w14:textId="2EC16CC5" w:rsidR="00152036" w:rsidRPr="008A6EDE" w:rsidRDefault="00BE31F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6</w:t>
            </w:r>
            <w:r w:rsidR="00CF4690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449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5E29C04" w14:textId="77777777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21882A62" w14:textId="36D047D8" w:rsidR="00152036" w:rsidRPr="008A6EDE" w:rsidRDefault="00BE31F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13</w:t>
            </w:r>
            <w:r w:rsidR="008C5939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151</w:t>
            </w:r>
          </w:p>
        </w:tc>
      </w:tr>
      <w:tr w:rsidR="00152036" w:rsidRPr="000D20EA" w14:paraId="3CCD6DA2" w14:textId="77777777" w:rsidTr="00152036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9B594" w14:textId="115608A3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12</w:t>
            </w:r>
            <w:r w:rsidRPr="000D20E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D20E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37CE27" w14:textId="1F4BF9DC" w:rsidR="00152036" w:rsidRPr="008A6EDE" w:rsidRDefault="00BE31F2" w:rsidP="00CF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28</w:t>
            </w:r>
            <w:r w:rsidR="00CF4690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746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0EC6A69" w14:textId="77777777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BB197B" w14:textId="69607F92" w:rsidR="00152036" w:rsidRPr="008A6EDE" w:rsidRDefault="00BE31F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503</w:t>
            </w:r>
            <w:r w:rsidR="008C5939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371</w:t>
            </w:r>
          </w:p>
        </w:tc>
      </w:tr>
      <w:tr w:rsidR="00152036" w:rsidRPr="005104F7" w14:paraId="6A61D1AE" w14:textId="77777777" w:rsidTr="00152036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3B3B3" w14:textId="77777777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419752" w14:textId="38E0A7D4" w:rsidR="00152036" w:rsidRPr="005104F7" w:rsidRDefault="00BE31F2" w:rsidP="00CF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04F7">
              <w:rPr>
                <w:rFonts w:ascii="Angsana New" w:hAnsi="Angsana New"/>
                <w:b/>
                <w:bCs/>
                <w:sz w:val="30"/>
                <w:szCs w:val="30"/>
              </w:rPr>
              <w:t>201</w:t>
            </w:r>
            <w:r w:rsidR="00CF4690" w:rsidRPr="005104F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104F7">
              <w:rPr>
                <w:rFonts w:ascii="Angsana New" w:hAnsi="Angsana New"/>
                <w:b/>
                <w:bCs/>
                <w:sz w:val="30"/>
                <w:szCs w:val="30"/>
              </w:rPr>
              <w:t>556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656EE97" w14:textId="77777777" w:rsidR="00152036" w:rsidRPr="005104F7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0C13D7" w14:textId="36289158" w:rsidR="00152036" w:rsidRPr="005104F7" w:rsidRDefault="00BE31F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04F7">
              <w:rPr>
                <w:rFonts w:ascii="Angsana New" w:hAnsi="Angsana New"/>
                <w:b/>
                <w:bCs/>
                <w:sz w:val="30"/>
                <w:szCs w:val="30"/>
              </w:rPr>
              <w:t>625</w:t>
            </w:r>
            <w:r w:rsidR="008C5939" w:rsidRPr="005104F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104F7">
              <w:rPr>
                <w:rFonts w:ascii="Angsana New" w:hAnsi="Angsana New"/>
                <w:b/>
                <w:bCs/>
                <w:sz w:val="30"/>
                <w:szCs w:val="30"/>
              </w:rPr>
              <w:t>810</w:t>
            </w:r>
          </w:p>
        </w:tc>
      </w:tr>
      <w:tr w:rsidR="00152036" w:rsidRPr="000D20EA" w14:paraId="1A52F6B7" w14:textId="77777777" w:rsidTr="00152036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5F15B" w14:textId="77777777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D20EA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Pr="000D20E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F8FBCF" w14:textId="1B657D93" w:rsidR="00152036" w:rsidRPr="008A6EDE" w:rsidRDefault="00CF4690" w:rsidP="001B0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37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188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DE1268A" w14:textId="77777777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905D2B" w14:textId="4509C39F" w:rsidR="00152036" w:rsidRPr="008A6EDE" w:rsidRDefault="008C5939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251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125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52036" w:rsidRPr="000D20EA" w14:paraId="48501876" w14:textId="77777777" w:rsidTr="00152036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F97E1" w14:textId="77777777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02906E" w14:textId="5151E10E" w:rsidR="00152036" w:rsidRPr="000D20EA" w:rsidRDefault="00BE31F2" w:rsidP="00CF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164</w:t>
            </w:r>
            <w:r w:rsidR="00CF469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368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B6BAD99" w14:textId="77777777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EF6DB2" w14:textId="55F625FB" w:rsidR="00152036" w:rsidRPr="000D20EA" w:rsidRDefault="00BE31F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374</w:t>
            </w:r>
            <w:r w:rsidR="008C593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685</w:t>
            </w:r>
          </w:p>
        </w:tc>
      </w:tr>
    </w:tbl>
    <w:p w14:paraId="43C735B1" w14:textId="77777777" w:rsidR="00152036" w:rsidRPr="00065947" w:rsidRDefault="00152036" w:rsidP="00152036">
      <w:pPr>
        <w:pStyle w:val="block"/>
        <w:spacing w:after="0" w:line="240" w:lineRule="auto"/>
        <w:ind w:left="540" w:right="-7"/>
        <w:jc w:val="both"/>
        <w:rPr>
          <w:rFonts w:ascii="Angsana New" w:hAnsi="Angsana New" w:cs="Cordia New"/>
          <w:b/>
          <w:bCs/>
          <w:sz w:val="20"/>
          <w:lang w:val="en-US" w:bidi="th-TH"/>
        </w:rPr>
      </w:pPr>
    </w:p>
    <w:p w14:paraId="4C63A470" w14:textId="5A7F7317" w:rsidR="00152036" w:rsidRPr="00152036" w:rsidRDefault="00152036" w:rsidP="001520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  <w:lang w:val="th-TH"/>
        </w:rPr>
      </w:pPr>
      <w:r w:rsidRPr="00152036">
        <w:rPr>
          <w:rFonts w:ascii="Angsana New" w:hAnsi="Angsana New"/>
          <w:sz w:val="30"/>
          <w:szCs w:val="30"/>
          <w:cs/>
          <w:lang w:val="th-TH"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BE31F2" w:rsidRPr="00BE31F2">
        <w:rPr>
          <w:rFonts w:ascii="Angsana New" w:hAnsi="Angsana New"/>
          <w:sz w:val="30"/>
          <w:szCs w:val="30"/>
        </w:rPr>
        <w:t>7</w:t>
      </w:r>
      <w:r w:rsidRPr="00152036">
        <w:rPr>
          <w:rFonts w:ascii="Angsana New" w:hAnsi="Angsana New"/>
          <w:sz w:val="30"/>
          <w:szCs w:val="30"/>
          <w:cs/>
          <w:lang w:val="th-TH"/>
        </w:rPr>
        <w:t xml:space="preserve"> วัน ถึง </w:t>
      </w:r>
      <w:r w:rsidR="00BE31F2" w:rsidRPr="00BE31F2">
        <w:rPr>
          <w:rFonts w:ascii="Angsana New" w:hAnsi="Angsana New"/>
          <w:sz w:val="30"/>
          <w:szCs w:val="30"/>
        </w:rPr>
        <w:t>90</w:t>
      </w:r>
      <w:r w:rsidRPr="00152036">
        <w:rPr>
          <w:rFonts w:ascii="Angsana New" w:hAnsi="Angsana New"/>
          <w:sz w:val="30"/>
          <w:szCs w:val="30"/>
          <w:cs/>
          <w:lang w:val="th-TH"/>
        </w:rPr>
        <w:t xml:space="preserve"> วัน</w:t>
      </w:r>
    </w:p>
    <w:p w14:paraId="25A82E10" w14:textId="77777777" w:rsidR="00152036" w:rsidRPr="00065947" w:rsidRDefault="00152036" w:rsidP="001520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  <w:cs/>
          <w:lang w:val="th-TH"/>
        </w:rPr>
      </w:pPr>
    </w:p>
    <w:p w14:paraId="222E04EF" w14:textId="687B28B1" w:rsidR="00E66B73" w:rsidRPr="00AC365B" w:rsidRDefault="00937942" w:rsidP="00C1360D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AC365B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D94F3D" w:rsidRPr="00AC365B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AF3211" w:rsidRPr="00AC365B">
        <w:rPr>
          <w:rFonts w:ascii="Angsana New" w:hAnsi="Angsana New"/>
          <w:b/>
          <w:bCs/>
          <w:sz w:val="30"/>
          <w:szCs w:val="30"/>
          <w:cs/>
        </w:rPr>
        <w:t>กิจการที่ไม่เกี่ยวข้องกัน</w:t>
      </w:r>
    </w:p>
    <w:p w14:paraId="5A7FFA19" w14:textId="7CCAD21C" w:rsidR="00306E30" w:rsidRDefault="00306E30" w:rsidP="00990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14"/>
          <w:szCs w:val="14"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12"/>
        <w:gridCol w:w="1440"/>
        <w:gridCol w:w="270"/>
        <w:gridCol w:w="1440"/>
      </w:tblGrid>
      <w:tr w:rsidR="00CF188E" w:rsidRPr="00C53FD5" w14:paraId="374C662A" w14:textId="77777777" w:rsidTr="003D02B6">
        <w:tc>
          <w:tcPr>
            <w:tcW w:w="6012" w:type="dxa"/>
          </w:tcPr>
          <w:p w14:paraId="6393BD2F" w14:textId="77777777" w:rsidR="00CF188E" w:rsidRPr="00C53FD5" w:rsidRDefault="00CF188E" w:rsidP="00B33A4C">
            <w:pPr>
              <w:tabs>
                <w:tab w:val="left" w:pos="1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40" w:type="dxa"/>
            <w:vAlign w:val="bottom"/>
          </w:tcPr>
          <w:p w14:paraId="35CDA31E" w14:textId="77777777" w:rsidR="00CF188E" w:rsidRPr="00C90653" w:rsidRDefault="00CF188E" w:rsidP="00B3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906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2CF79715" w14:textId="77777777" w:rsidR="00CF188E" w:rsidRPr="00C90653" w:rsidRDefault="00CF188E" w:rsidP="00B3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</w:tcPr>
          <w:p w14:paraId="316BCAA9" w14:textId="77777777" w:rsidR="00CF188E" w:rsidRDefault="00CF188E" w:rsidP="00B3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906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</w:p>
          <w:p w14:paraId="0F4A7A8F" w14:textId="77777777" w:rsidR="00CF188E" w:rsidRPr="00C90653" w:rsidRDefault="00CF188E" w:rsidP="00B3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906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CF188E" w:rsidRPr="00C53FD5" w14:paraId="1BEC30D8" w14:textId="77777777" w:rsidTr="003D02B6">
        <w:tc>
          <w:tcPr>
            <w:tcW w:w="6012" w:type="dxa"/>
          </w:tcPr>
          <w:p w14:paraId="08F8252A" w14:textId="77777777" w:rsidR="00CF188E" w:rsidRPr="00C53FD5" w:rsidRDefault="00CF188E" w:rsidP="00B33A4C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32B66FCF" w14:textId="77777777" w:rsidR="00CF188E" w:rsidRPr="00A5565E" w:rsidRDefault="00CF188E" w:rsidP="00B33A4C">
            <w:pPr>
              <w:pStyle w:val="BodyText"/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5565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5565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A5565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F188E" w:rsidRPr="00C53FD5" w14:paraId="322D71C3" w14:textId="77777777" w:rsidTr="003D02B6">
        <w:tc>
          <w:tcPr>
            <w:tcW w:w="6012" w:type="dxa"/>
          </w:tcPr>
          <w:p w14:paraId="4F1A7D60" w14:textId="77777777" w:rsidR="00CF188E" w:rsidRPr="00C53FD5" w:rsidRDefault="00CF188E" w:rsidP="00B33A4C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1440" w:type="dxa"/>
          </w:tcPr>
          <w:p w14:paraId="46489A7A" w14:textId="77777777" w:rsidR="00CF188E" w:rsidRDefault="00CF188E" w:rsidP="00B33A4C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A5B028D" w14:textId="77777777" w:rsidR="00CF188E" w:rsidRDefault="00CF188E" w:rsidP="00B33A4C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07DB8F5" w14:textId="77777777" w:rsidR="00CF188E" w:rsidRDefault="00CF188E" w:rsidP="00B33A4C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CF188E" w:rsidRPr="00CF188E" w14:paraId="6CC09EB5" w14:textId="77777777" w:rsidTr="003D02B6">
        <w:tc>
          <w:tcPr>
            <w:tcW w:w="6012" w:type="dxa"/>
          </w:tcPr>
          <w:p w14:paraId="147208C1" w14:textId="77777777" w:rsidR="00CF188E" w:rsidRPr="00AE1AA9" w:rsidRDefault="00CF188E" w:rsidP="00CF188E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75C68F74" w14:textId="00C97F7E" w:rsidR="00CF188E" w:rsidRPr="007172AE" w:rsidRDefault="00CF188E" w:rsidP="00CF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83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880</w:t>
            </w:r>
          </w:p>
        </w:tc>
        <w:tc>
          <w:tcPr>
            <w:tcW w:w="270" w:type="dxa"/>
          </w:tcPr>
          <w:p w14:paraId="5D7A4FF2" w14:textId="77777777" w:rsidR="00CF188E" w:rsidRDefault="00CF188E" w:rsidP="00CF188E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859EC07" w14:textId="6E172D8B" w:rsidR="00CF188E" w:rsidRPr="00D45BFB" w:rsidRDefault="00CF188E" w:rsidP="00CF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327</w:t>
            </w:r>
          </w:p>
        </w:tc>
      </w:tr>
      <w:tr w:rsidR="00CF188E" w:rsidRPr="00CF188E" w14:paraId="6B47C384" w14:textId="77777777" w:rsidTr="003D02B6">
        <w:tc>
          <w:tcPr>
            <w:tcW w:w="6012" w:type="dxa"/>
          </w:tcPr>
          <w:p w14:paraId="3495819D" w14:textId="77777777" w:rsidR="00CF188E" w:rsidRPr="00AE1AA9" w:rsidRDefault="00CF188E" w:rsidP="00CF188E">
            <w:pPr>
              <w:pStyle w:val="BodyText"/>
              <w:numPr>
                <w:ilvl w:val="0"/>
                <w:numId w:val="23"/>
              </w:numPr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1AA9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AE1AA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669A2140" w14:textId="4512FE8A" w:rsidR="00CF188E" w:rsidRPr="007172AE" w:rsidRDefault="00CF188E" w:rsidP="00CF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675</w:t>
            </w:r>
          </w:p>
        </w:tc>
        <w:tc>
          <w:tcPr>
            <w:tcW w:w="270" w:type="dxa"/>
          </w:tcPr>
          <w:p w14:paraId="41FA7D73" w14:textId="77777777" w:rsidR="00CF188E" w:rsidRDefault="00CF188E" w:rsidP="00CF188E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1AB7F84" w14:textId="19F08DD0" w:rsidR="00CF188E" w:rsidRPr="00D45BFB" w:rsidRDefault="00CF188E" w:rsidP="00CF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792</w:t>
            </w:r>
          </w:p>
        </w:tc>
      </w:tr>
      <w:tr w:rsidR="00CF188E" w:rsidRPr="00CF188E" w14:paraId="64CE17CE" w14:textId="77777777" w:rsidTr="003D02B6">
        <w:tc>
          <w:tcPr>
            <w:tcW w:w="6012" w:type="dxa"/>
          </w:tcPr>
          <w:p w14:paraId="3B24939E" w14:textId="77777777" w:rsidR="00CF188E" w:rsidRPr="00AE1AA9" w:rsidRDefault="00CF188E" w:rsidP="00CF188E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1AA9">
              <w:rPr>
                <w:rFonts w:ascii="Angsana New" w:hAnsi="Angsana New" w:hint="cs"/>
                <w:sz w:val="30"/>
                <w:szCs w:val="30"/>
                <w:cs/>
              </w:rPr>
              <w:t xml:space="preserve">หลังจาก </w:t>
            </w:r>
            <w:r w:rsidRPr="00AE1AA9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AE1AA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3FE733" w14:textId="3332E2A2" w:rsidR="00CF188E" w:rsidRPr="007172AE" w:rsidRDefault="00CF188E" w:rsidP="00CF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122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730</w:t>
            </w:r>
          </w:p>
        </w:tc>
        <w:tc>
          <w:tcPr>
            <w:tcW w:w="270" w:type="dxa"/>
          </w:tcPr>
          <w:p w14:paraId="7F9537FC" w14:textId="77777777" w:rsidR="00CF188E" w:rsidRDefault="00CF188E" w:rsidP="00CF188E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91C20C" w14:textId="28E188D8" w:rsidR="00CF188E" w:rsidRPr="00D45BFB" w:rsidRDefault="00CF188E" w:rsidP="003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F188E" w:rsidRPr="00CF188E" w14:paraId="38C1F2B3" w14:textId="77777777" w:rsidTr="003D02B6">
        <w:tc>
          <w:tcPr>
            <w:tcW w:w="6012" w:type="dxa"/>
          </w:tcPr>
          <w:p w14:paraId="517424AF" w14:textId="77777777" w:rsidR="00CF188E" w:rsidRPr="00AE1AA9" w:rsidRDefault="00CF188E" w:rsidP="00CF188E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1A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B02829" w14:textId="57B39DB4" w:rsidR="00CF188E" w:rsidRPr="00D45BFB" w:rsidRDefault="00CF188E" w:rsidP="00CF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517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285</w:t>
            </w:r>
          </w:p>
        </w:tc>
        <w:tc>
          <w:tcPr>
            <w:tcW w:w="270" w:type="dxa"/>
          </w:tcPr>
          <w:p w14:paraId="54019DE3" w14:textId="77777777" w:rsidR="00CF188E" w:rsidRPr="00D45BFB" w:rsidRDefault="00CF188E" w:rsidP="00CF188E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12E401" w14:textId="437726B1" w:rsidR="00CF188E" w:rsidRPr="00CF188E" w:rsidRDefault="00CF188E" w:rsidP="00CF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188E">
              <w:rPr>
                <w:rFonts w:ascii="Angsana New" w:hAnsi="Angsana New"/>
                <w:b/>
                <w:bCs/>
                <w:sz w:val="30"/>
                <w:szCs w:val="30"/>
              </w:rPr>
              <w:t>6,119</w:t>
            </w:r>
          </w:p>
        </w:tc>
      </w:tr>
      <w:tr w:rsidR="00CF188E" w:rsidRPr="00C53FD5" w14:paraId="4A8FF837" w14:textId="77777777" w:rsidTr="003D02B6">
        <w:tc>
          <w:tcPr>
            <w:tcW w:w="6012" w:type="dxa"/>
          </w:tcPr>
          <w:p w14:paraId="03888BEE" w14:textId="77777777" w:rsidR="00CF188E" w:rsidRDefault="00CF188E" w:rsidP="00B33A4C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86CE734" w14:textId="77777777" w:rsidR="00CF188E" w:rsidRPr="00D45BFB" w:rsidRDefault="00CF188E" w:rsidP="00B3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4EE8324" w14:textId="77777777" w:rsidR="00CF188E" w:rsidRDefault="00CF188E" w:rsidP="00B33A4C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7D29E054" w14:textId="77777777" w:rsidR="00CF188E" w:rsidRDefault="00CF188E" w:rsidP="00B33A4C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CF188E" w:rsidRPr="00C53FD5" w14:paraId="35836ECB" w14:textId="77777777" w:rsidTr="003D02B6">
        <w:tc>
          <w:tcPr>
            <w:tcW w:w="6012" w:type="dxa"/>
          </w:tcPr>
          <w:p w14:paraId="10324002" w14:textId="77777777" w:rsidR="00CF188E" w:rsidRPr="00AE704D" w:rsidRDefault="00CF188E" w:rsidP="00B33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440" w:type="dxa"/>
          </w:tcPr>
          <w:p w14:paraId="72CE4106" w14:textId="77777777" w:rsidR="00CF188E" w:rsidRPr="00D45BFB" w:rsidRDefault="00CF188E" w:rsidP="00B3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A17B23" w14:textId="77777777" w:rsidR="00CF188E" w:rsidRPr="00C53FD5" w:rsidRDefault="00CF188E" w:rsidP="00B33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6FDE692" w14:textId="77777777" w:rsidR="00CF188E" w:rsidRPr="00C53FD5" w:rsidRDefault="00CF188E" w:rsidP="00B33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F188E" w:rsidRPr="00C53FD5" w14:paraId="1579FEF8" w14:textId="77777777" w:rsidTr="003D02B6">
        <w:tc>
          <w:tcPr>
            <w:tcW w:w="6012" w:type="dxa"/>
          </w:tcPr>
          <w:p w14:paraId="0E3E2FF9" w14:textId="77777777" w:rsidR="00CF188E" w:rsidRPr="0095569D" w:rsidRDefault="00CF188E" w:rsidP="00B33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5569D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2C32F37" w14:textId="002F7957" w:rsidR="00CF188E" w:rsidRPr="00CF188E" w:rsidRDefault="00CF188E" w:rsidP="00B3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188E">
              <w:rPr>
                <w:rFonts w:ascii="Angsana New" w:hAnsi="Angsana New"/>
                <w:b/>
                <w:bCs/>
                <w:sz w:val="30"/>
                <w:szCs w:val="30"/>
              </w:rPr>
              <w:t>78,734</w:t>
            </w:r>
          </w:p>
        </w:tc>
        <w:tc>
          <w:tcPr>
            <w:tcW w:w="270" w:type="dxa"/>
          </w:tcPr>
          <w:p w14:paraId="14F6F699" w14:textId="77777777" w:rsidR="00CF188E" w:rsidRDefault="00CF188E" w:rsidP="00B33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7"/>
              </w:tabs>
              <w:spacing w:after="0"/>
              <w:ind w:left="-46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15F061A" w14:textId="0BDB5A4A" w:rsidR="00CF188E" w:rsidRPr="00CF188E" w:rsidRDefault="00CF188E" w:rsidP="00B3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188E">
              <w:rPr>
                <w:rFonts w:ascii="Angsana New" w:hAnsi="Angsana New"/>
                <w:b/>
                <w:bCs/>
                <w:sz w:val="30"/>
                <w:szCs w:val="30"/>
              </w:rPr>
              <w:t>23,166</w:t>
            </w:r>
          </w:p>
        </w:tc>
      </w:tr>
    </w:tbl>
    <w:p w14:paraId="0BEB7928" w14:textId="77777777" w:rsidR="00CF188E" w:rsidRDefault="00CF188E" w:rsidP="00990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14"/>
          <w:szCs w:val="14"/>
        </w:rPr>
      </w:pPr>
    </w:p>
    <w:p w14:paraId="0279269C" w14:textId="77777777" w:rsidR="00CF188E" w:rsidRPr="00AC365B" w:rsidRDefault="00CF188E" w:rsidP="00990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14"/>
          <w:szCs w:val="14"/>
        </w:rPr>
      </w:pPr>
    </w:p>
    <w:p w14:paraId="629A3941" w14:textId="77777777" w:rsidR="00CF188E" w:rsidRDefault="00CF1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159CB7E" w14:textId="7923845F" w:rsidR="00166EB3" w:rsidRPr="00AC365B" w:rsidRDefault="00166EB3" w:rsidP="00C1360D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AC365B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หนี้สินที่อาจเกิดขึ้น</w:t>
      </w:r>
    </w:p>
    <w:p w14:paraId="6CE061A9" w14:textId="77777777" w:rsidR="00166EB3" w:rsidRPr="00AC365B" w:rsidRDefault="00166EB3" w:rsidP="00166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27"/>
        <w:jc w:val="thaiDistribute"/>
        <w:rPr>
          <w:rFonts w:ascii="Angsana New" w:hAnsi="Angsana New"/>
          <w:sz w:val="20"/>
          <w:szCs w:val="20"/>
        </w:rPr>
      </w:pPr>
    </w:p>
    <w:p w14:paraId="35B421AA" w14:textId="0C948ABD" w:rsidR="00C93F47" w:rsidRDefault="00160451" w:rsidP="00166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27"/>
        <w:jc w:val="thaiDistribute"/>
        <w:rPr>
          <w:rFonts w:ascii="Angsana New" w:hAnsi="Angsana New"/>
          <w:spacing w:val="-4"/>
          <w:sz w:val="30"/>
          <w:szCs w:val="30"/>
        </w:rPr>
      </w:pPr>
      <w:r w:rsidRPr="00AC365B">
        <w:rPr>
          <w:rFonts w:ascii="Angsana New" w:hAnsi="Angsana New"/>
          <w:spacing w:val="-4"/>
          <w:sz w:val="30"/>
          <w:szCs w:val="30"/>
          <w:cs/>
        </w:rPr>
        <w:t>เมื่อวันที่</w:t>
      </w:r>
      <w:r w:rsidRPr="00AC365B">
        <w:rPr>
          <w:rFonts w:ascii="Angsana New" w:hAnsi="Angsana New"/>
          <w:spacing w:val="-4"/>
          <w:sz w:val="30"/>
          <w:szCs w:val="30"/>
        </w:rPr>
        <w:t xml:space="preserve"> </w:t>
      </w:r>
      <w:r w:rsidR="00BE31F2" w:rsidRPr="00BE31F2">
        <w:rPr>
          <w:rFonts w:ascii="Angsana New" w:hAnsi="Angsana New"/>
          <w:spacing w:val="-4"/>
          <w:sz w:val="30"/>
          <w:szCs w:val="30"/>
        </w:rPr>
        <w:t>18</w:t>
      </w:r>
      <w:r w:rsidRPr="00AC365B">
        <w:rPr>
          <w:rFonts w:ascii="Angsana New" w:hAnsi="Angsana New"/>
          <w:spacing w:val="-4"/>
          <w:sz w:val="30"/>
          <w:szCs w:val="30"/>
        </w:rPr>
        <w:t xml:space="preserve"> </w:t>
      </w: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กันยายน </w:t>
      </w:r>
      <w:r w:rsidR="00BE31F2" w:rsidRPr="00BE31F2">
        <w:rPr>
          <w:rFonts w:ascii="Angsana New" w:hAnsi="Angsana New"/>
          <w:spacing w:val="-4"/>
          <w:sz w:val="30"/>
          <w:szCs w:val="30"/>
        </w:rPr>
        <w:t>2561</w:t>
      </w:r>
      <w:r w:rsidRPr="00AC365B">
        <w:rPr>
          <w:rFonts w:ascii="Angsana New" w:hAnsi="Angsana New"/>
          <w:spacing w:val="-4"/>
          <w:sz w:val="30"/>
          <w:szCs w:val="30"/>
        </w:rPr>
        <w:t xml:space="preserve"> </w:t>
      </w: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อดีตพนักงานบริษัทเป็นโจทก์ยื่นฟ้องบริษัทและกองทุนสำรองเลี้ยงชีพต่อศาลแรงงานกลาง โดยเรียกให้บริษัทชำระเงินเป็นจำนวนประมาณ </w:t>
      </w:r>
      <w:r w:rsidR="00BE31F2" w:rsidRPr="00BE31F2">
        <w:rPr>
          <w:rFonts w:ascii="Angsana New" w:hAnsi="Angsana New"/>
          <w:spacing w:val="-4"/>
          <w:sz w:val="30"/>
          <w:szCs w:val="30"/>
        </w:rPr>
        <w:t>47</w:t>
      </w:r>
      <w:r w:rsidRPr="00AC365B">
        <w:rPr>
          <w:rFonts w:ascii="Angsana New" w:hAnsi="Angsana New"/>
          <w:spacing w:val="-4"/>
          <w:sz w:val="30"/>
          <w:szCs w:val="30"/>
        </w:rPr>
        <w:t>.</w:t>
      </w:r>
      <w:r w:rsidR="00BE31F2" w:rsidRPr="00BE31F2">
        <w:rPr>
          <w:rFonts w:ascii="Angsana New" w:hAnsi="Angsana New"/>
          <w:spacing w:val="-4"/>
          <w:sz w:val="30"/>
          <w:szCs w:val="30"/>
        </w:rPr>
        <w:t>8</w:t>
      </w:r>
      <w:r w:rsidRPr="00AC365B">
        <w:rPr>
          <w:rFonts w:ascii="Angsana New" w:hAnsi="Angsana New"/>
          <w:spacing w:val="-4"/>
          <w:sz w:val="30"/>
          <w:szCs w:val="30"/>
        </w:rPr>
        <w:t xml:space="preserve"> </w:t>
      </w: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ล้านบาท เมื่อวันที่ </w:t>
      </w:r>
      <w:r w:rsidR="00BE31F2" w:rsidRPr="00BE31F2">
        <w:rPr>
          <w:rFonts w:ascii="Angsana New" w:hAnsi="Angsana New"/>
          <w:spacing w:val="-4"/>
          <w:sz w:val="30"/>
          <w:szCs w:val="30"/>
        </w:rPr>
        <w:t>30</w:t>
      </w:r>
      <w:r w:rsidRPr="00AC365B">
        <w:rPr>
          <w:rFonts w:ascii="Angsana New" w:hAnsi="Angsana New"/>
          <w:spacing w:val="-4"/>
          <w:sz w:val="30"/>
          <w:szCs w:val="30"/>
        </w:rPr>
        <w:t xml:space="preserve"> </w:t>
      </w: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เมษายน </w:t>
      </w:r>
      <w:r w:rsidR="00BE31F2" w:rsidRPr="00BE31F2">
        <w:rPr>
          <w:rFonts w:ascii="Angsana New" w:hAnsi="Angsana New"/>
          <w:spacing w:val="-4"/>
          <w:sz w:val="30"/>
          <w:szCs w:val="30"/>
        </w:rPr>
        <w:t>2562</w:t>
      </w:r>
      <w:r w:rsidRPr="00AC365B">
        <w:rPr>
          <w:rFonts w:ascii="Angsana New" w:hAnsi="Angsana New"/>
          <w:spacing w:val="-4"/>
          <w:sz w:val="30"/>
          <w:szCs w:val="30"/>
        </w:rPr>
        <w:t xml:space="preserve"> </w:t>
      </w:r>
      <w:r w:rsidRPr="00AC365B">
        <w:rPr>
          <w:rFonts w:ascii="Angsana New" w:hAnsi="Angsana New"/>
          <w:spacing w:val="-4"/>
          <w:sz w:val="30"/>
          <w:szCs w:val="30"/>
          <w:cs/>
        </w:rPr>
        <w:t>ศาลมีคำพิพากษา</w:t>
      </w:r>
      <w:r w:rsidRPr="00AC365B">
        <w:rPr>
          <w:rFonts w:ascii="Angsana New" w:hAnsi="Angsana New"/>
          <w:spacing w:val="-4"/>
          <w:sz w:val="30"/>
          <w:szCs w:val="30"/>
          <w:cs/>
        </w:rPr>
        <w:br/>
        <w:t xml:space="preserve">ยกฟ้อง โจทก์ไม่มีสิทธิเรียกร้องให้บริษัทและกองทุนสำรองเลี้ยงชีพชำระเงินดังกล่าว เมื่อวันที่ </w:t>
      </w:r>
      <w:r w:rsidR="00BE31F2" w:rsidRPr="00BE31F2">
        <w:rPr>
          <w:rFonts w:ascii="Angsana New" w:hAnsi="Angsana New"/>
          <w:spacing w:val="-4"/>
          <w:sz w:val="30"/>
          <w:szCs w:val="30"/>
        </w:rPr>
        <w:t>17</w:t>
      </w:r>
      <w:r w:rsidRPr="00AC365B">
        <w:rPr>
          <w:rFonts w:ascii="Angsana New" w:hAnsi="Angsana New"/>
          <w:spacing w:val="-4"/>
          <w:sz w:val="30"/>
          <w:szCs w:val="30"/>
        </w:rPr>
        <w:t xml:space="preserve"> </w:t>
      </w: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กุมภาพันธ์ </w:t>
      </w:r>
      <w:r w:rsidR="00BE31F2" w:rsidRPr="00BE31F2">
        <w:rPr>
          <w:rFonts w:ascii="Angsana New" w:hAnsi="Angsana New"/>
          <w:spacing w:val="-4"/>
          <w:sz w:val="30"/>
          <w:szCs w:val="30"/>
        </w:rPr>
        <w:t>2563</w:t>
      </w:r>
      <w:r w:rsidRPr="00AC365B">
        <w:rPr>
          <w:rFonts w:ascii="Angsana New" w:hAnsi="Angsana New"/>
          <w:spacing w:val="-4"/>
          <w:sz w:val="30"/>
          <w:szCs w:val="30"/>
        </w:rPr>
        <w:t xml:space="preserve"> </w:t>
      </w: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ศาลอุทธรณ์พิพากษาไม่รับวินิจฉัยคำอุทธรณ์ของโจทก์ </w:t>
      </w:r>
      <w:r w:rsidR="001717AB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456359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="00BE31F2" w:rsidRPr="00BE31F2">
        <w:rPr>
          <w:rFonts w:ascii="Angsana New" w:hAnsi="Angsana New"/>
          <w:spacing w:val="-4"/>
          <w:sz w:val="30"/>
          <w:szCs w:val="30"/>
        </w:rPr>
        <w:t>16</w:t>
      </w:r>
      <w:r w:rsidR="00456359">
        <w:rPr>
          <w:rFonts w:ascii="Angsana New" w:hAnsi="Angsana New"/>
          <w:spacing w:val="-4"/>
          <w:sz w:val="30"/>
          <w:szCs w:val="30"/>
        </w:rPr>
        <w:t xml:space="preserve"> </w:t>
      </w:r>
      <w:r w:rsidR="00456359">
        <w:rPr>
          <w:rFonts w:ascii="Angsana New" w:hAnsi="Angsana New"/>
          <w:spacing w:val="-4"/>
          <w:sz w:val="30"/>
          <w:szCs w:val="30"/>
          <w:cs/>
        </w:rPr>
        <w:t xml:space="preserve">เมษายน </w:t>
      </w:r>
      <w:r w:rsidR="00BE31F2" w:rsidRPr="00BE31F2">
        <w:rPr>
          <w:rFonts w:ascii="Angsana New" w:hAnsi="Angsana New"/>
          <w:spacing w:val="-4"/>
          <w:sz w:val="30"/>
          <w:szCs w:val="30"/>
        </w:rPr>
        <w:t>2563</w:t>
      </w:r>
      <w:r w:rsidR="00456359">
        <w:rPr>
          <w:rFonts w:ascii="Angsana New" w:hAnsi="Angsana New"/>
          <w:spacing w:val="-4"/>
          <w:sz w:val="30"/>
          <w:szCs w:val="30"/>
        </w:rPr>
        <w:t xml:space="preserve"> </w:t>
      </w:r>
      <w:r w:rsidR="00456359">
        <w:rPr>
          <w:rFonts w:ascii="Angsana New" w:hAnsi="Angsana New"/>
          <w:spacing w:val="-4"/>
          <w:sz w:val="30"/>
          <w:szCs w:val="30"/>
          <w:cs/>
        </w:rPr>
        <w:t xml:space="preserve">โจทก์ยื่นคำร้องต่อศาลฎีกา </w:t>
      </w:r>
      <w:r w:rsidR="0084526B">
        <w:rPr>
          <w:rFonts w:ascii="Angsana New" w:hAnsi="Angsana New"/>
          <w:spacing w:val="-4"/>
          <w:sz w:val="30"/>
          <w:szCs w:val="30"/>
          <w:cs/>
        </w:rPr>
        <w:t xml:space="preserve">ต่อมาเมื่อวันที่ </w:t>
      </w:r>
      <w:r w:rsidR="00BE31F2" w:rsidRPr="00BE31F2">
        <w:rPr>
          <w:rFonts w:ascii="Angsana New" w:hAnsi="Angsana New"/>
          <w:spacing w:val="-4"/>
          <w:sz w:val="30"/>
          <w:szCs w:val="30"/>
        </w:rPr>
        <w:t>12</w:t>
      </w:r>
      <w:r w:rsidR="0084526B">
        <w:rPr>
          <w:rFonts w:ascii="Angsana New" w:hAnsi="Angsana New"/>
          <w:spacing w:val="-4"/>
          <w:sz w:val="30"/>
          <w:szCs w:val="30"/>
        </w:rPr>
        <w:t xml:space="preserve"> </w:t>
      </w:r>
      <w:r w:rsidR="0084526B">
        <w:rPr>
          <w:rFonts w:ascii="Angsana New" w:hAnsi="Angsana New"/>
          <w:spacing w:val="-4"/>
          <w:sz w:val="30"/>
          <w:szCs w:val="30"/>
          <w:cs/>
        </w:rPr>
        <w:t xml:space="preserve">พฤษภาคม </w:t>
      </w:r>
      <w:r w:rsidR="00BE31F2" w:rsidRPr="00BE31F2">
        <w:rPr>
          <w:rFonts w:ascii="Angsana New" w:hAnsi="Angsana New"/>
          <w:spacing w:val="-4"/>
          <w:sz w:val="30"/>
          <w:szCs w:val="30"/>
        </w:rPr>
        <w:t>2563</w:t>
      </w:r>
      <w:r w:rsidR="0084526B">
        <w:rPr>
          <w:rFonts w:ascii="Angsana New" w:hAnsi="Angsana New"/>
          <w:spacing w:val="-4"/>
          <w:sz w:val="30"/>
          <w:szCs w:val="30"/>
        </w:rPr>
        <w:t xml:space="preserve"> </w:t>
      </w:r>
      <w:r w:rsidR="0084526B">
        <w:rPr>
          <w:rFonts w:ascii="Angsana New" w:hAnsi="Angsana New"/>
          <w:spacing w:val="-4"/>
          <w:sz w:val="30"/>
          <w:szCs w:val="30"/>
          <w:cs/>
        </w:rPr>
        <w:t xml:space="preserve">บริษัทยื่นคำคัดค้านคำร้องขออนุญาตฎีกา </w:t>
      </w:r>
      <w:r w:rsidRPr="00AC365B">
        <w:rPr>
          <w:rFonts w:ascii="Angsana New" w:hAnsi="Angsana New"/>
          <w:spacing w:val="-4"/>
          <w:sz w:val="30"/>
          <w:szCs w:val="30"/>
          <w:cs/>
        </w:rPr>
        <w:t>ทั้งนี้คดีดังกล่าวอยู่ระหว่างที่</w:t>
      </w:r>
      <w:r w:rsidR="00456359">
        <w:rPr>
          <w:rFonts w:ascii="Angsana New" w:hAnsi="Angsana New"/>
          <w:spacing w:val="-4"/>
          <w:sz w:val="30"/>
          <w:szCs w:val="30"/>
          <w:cs/>
        </w:rPr>
        <w:t>การพิจารณาของศาลฎีกาว่าจะรับคำฟ้องหรือไม่</w:t>
      </w: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 อย่างไรก็ตาม ณ วันที่ </w:t>
      </w:r>
      <w:r w:rsidR="00BE31F2" w:rsidRPr="00BE31F2">
        <w:rPr>
          <w:rFonts w:ascii="Angsana New" w:hAnsi="Angsana New"/>
          <w:spacing w:val="-4"/>
          <w:sz w:val="30"/>
          <w:szCs w:val="30"/>
        </w:rPr>
        <w:t>31</w:t>
      </w:r>
      <w:r w:rsidR="00ED307A" w:rsidRPr="00AC365B">
        <w:rPr>
          <w:rFonts w:ascii="Angsana New" w:hAnsi="Angsana New"/>
          <w:spacing w:val="-4"/>
          <w:sz w:val="30"/>
          <w:szCs w:val="30"/>
        </w:rPr>
        <w:t xml:space="preserve"> </w:t>
      </w:r>
      <w:r w:rsidR="00663F95">
        <w:rPr>
          <w:rFonts w:ascii="Angsana New" w:hAnsi="Angsana New"/>
          <w:spacing w:val="-4"/>
          <w:sz w:val="30"/>
          <w:szCs w:val="30"/>
          <w:cs/>
        </w:rPr>
        <w:t xml:space="preserve">มีนาคม </w:t>
      </w:r>
      <w:r w:rsidR="00BE31F2" w:rsidRPr="00BE31F2">
        <w:rPr>
          <w:rFonts w:ascii="Angsana New" w:hAnsi="Angsana New"/>
          <w:spacing w:val="-4"/>
          <w:sz w:val="30"/>
          <w:szCs w:val="30"/>
        </w:rPr>
        <w:t>2563</w:t>
      </w: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 บริษัทไม่ได้บันทึกสำรองผลเสียหายจากคดีดังกล่าว</w:t>
      </w:r>
    </w:p>
    <w:p w14:paraId="399B20A5" w14:textId="0F402553" w:rsidR="008B275F" w:rsidRDefault="008B275F" w:rsidP="00166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2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C9A0802" w14:textId="77777777" w:rsidR="008B275F" w:rsidRPr="00B66268" w:rsidRDefault="008B275F" w:rsidP="008B275F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B66268">
        <w:rPr>
          <w:rFonts w:ascii="Angsana New" w:hAnsi="Angsana New"/>
          <w:b/>
          <w:bCs/>
          <w:sz w:val="30"/>
          <w:szCs w:val="30"/>
          <w:cs/>
        </w:rPr>
        <w:t xml:space="preserve">ผลกระทบจากการแพร่ระบาดของโรคติดเชื้อโคโรนา </w:t>
      </w:r>
      <w:r w:rsidRPr="00B66268">
        <w:rPr>
          <w:rFonts w:ascii="Angsana New" w:hAnsi="Angsana New"/>
          <w:b/>
          <w:bCs/>
          <w:sz w:val="30"/>
          <w:szCs w:val="30"/>
        </w:rPr>
        <w:t>2019 (Covid-19)</w:t>
      </w:r>
    </w:p>
    <w:p w14:paraId="5C32075F" w14:textId="77777777" w:rsidR="008B275F" w:rsidRPr="000A391E" w:rsidRDefault="008B275F" w:rsidP="008B27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0"/>
          <w:szCs w:val="20"/>
        </w:rPr>
      </w:pPr>
    </w:p>
    <w:p w14:paraId="0651AEC4" w14:textId="6908C06A" w:rsidR="008B275F" w:rsidRPr="000A391E" w:rsidRDefault="008B275F" w:rsidP="008B275F">
      <w:pPr>
        <w:ind w:left="540"/>
        <w:jc w:val="thaiDistribute"/>
        <w:rPr>
          <w:rFonts w:ascii="Angsana New" w:hAnsi="Angsana New"/>
          <w:sz w:val="20"/>
          <w:szCs w:val="20"/>
        </w:rPr>
      </w:pPr>
      <w:r w:rsidRPr="00B66268">
        <w:rPr>
          <w:rFonts w:ascii="Angsana New" w:hAnsi="Angsana New"/>
          <w:sz w:val="30"/>
          <w:szCs w:val="30"/>
          <w:cs/>
        </w:rPr>
        <w:t xml:space="preserve">ในช่วงต้นปี </w:t>
      </w:r>
      <w:r w:rsidRPr="00B66268">
        <w:rPr>
          <w:rFonts w:ascii="Angsana New" w:hAnsi="Angsana New"/>
          <w:sz w:val="30"/>
          <w:szCs w:val="30"/>
        </w:rPr>
        <w:t xml:space="preserve">2563 </w:t>
      </w:r>
      <w:r w:rsidRPr="00B66268">
        <w:rPr>
          <w:rFonts w:ascii="Angsana New" w:hAnsi="Angsana New"/>
          <w:sz w:val="30"/>
          <w:szCs w:val="30"/>
          <w:cs/>
        </w:rPr>
        <w:t xml:space="preserve">เกิดการแพร่ระบาดของโรคติดเชื้อไวรัสโคโรนา </w:t>
      </w:r>
      <w:r w:rsidRPr="00B66268">
        <w:rPr>
          <w:rFonts w:ascii="Angsana New" w:hAnsi="Angsana New"/>
          <w:sz w:val="30"/>
          <w:szCs w:val="30"/>
        </w:rPr>
        <w:t xml:space="preserve">2019 (Covid-19)  </w:t>
      </w:r>
      <w:r w:rsidRPr="00B66268">
        <w:rPr>
          <w:rFonts w:ascii="Angsana New" w:hAnsi="Angsana New"/>
          <w:sz w:val="30"/>
          <w:szCs w:val="30"/>
          <w:cs/>
        </w:rPr>
        <w:t>ทำให้ประเทศไทยและหลายประเทศได้ประกาศมาตรการป้องกันหลายประการเพื่อป้องกันการแพร่ระบาดของโรค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ซึ่งส่งผลกระทบอย่างมากต่อ</w:t>
      </w:r>
      <w:r>
        <w:rPr>
          <w:rFonts w:ascii="Angsana New" w:hAnsi="Angsana New" w:hint="cs"/>
          <w:sz w:val="30"/>
          <w:szCs w:val="30"/>
          <w:cs/>
        </w:rPr>
        <w:t>การดำเนินธุรกิจของกลุ่มบริษัท โดยทำให้ยอด</w:t>
      </w:r>
      <w:r w:rsidRPr="00561E0A">
        <w:rPr>
          <w:rFonts w:ascii="Angsana New" w:hAnsi="Angsana New"/>
          <w:sz w:val="30"/>
          <w:szCs w:val="30"/>
          <w:cs/>
        </w:rPr>
        <w:t>รายได้ลดลง</w:t>
      </w:r>
      <w:r w:rsidR="00661669">
        <w:rPr>
          <w:rFonts w:ascii="Angsana New" w:hAnsi="Angsana New" w:hint="cs"/>
          <w:sz w:val="30"/>
          <w:szCs w:val="30"/>
          <w:cs/>
        </w:rPr>
        <w:t>อย่าง</w:t>
      </w:r>
      <w:r w:rsidRPr="00561E0A">
        <w:rPr>
          <w:rFonts w:ascii="Angsana New" w:hAnsi="Angsana New"/>
          <w:sz w:val="30"/>
          <w:szCs w:val="30"/>
          <w:cs/>
        </w:rPr>
        <w:t xml:space="preserve">มีนัยสำคัญ </w:t>
      </w:r>
      <w:r w:rsidRPr="00B66268">
        <w:rPr>
          <w:rFonts w:ascii="Angsana New" w:hAnsi="Angsana New"/>
          <w:sz w:val="30"/>
          <w:szCs w:val="30"/>
          <w:cs/>
        </w:rPr>
        <w:t>ผู้บริหารมีการดำเนินการอย่างต่อเนื่องเพื่อแก้ปัญหาจากสถานการณ์ดังกล่าวเพื่อลดกระทบต่อสินทรัพย์และการดำเนินงานของกลุ่ม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61E0A">
        <w:rPr>
          <w:rFonts w:ascii="Angsana New" w:hAnsi="Angsana New"/>
          <w:sz w:val="30"/>
          <w:szCs w:val="30"/>
          <w:cs/>
        </w:rPr>
        <w:t>โดยการปรับโครงสร้างการดำเนินงานของกลุ่มบริษัท เพื่อให้สอดคล้องกับแนวโน้มพฤติกรรมของผู้บริโภคที่เปลี่ยนแปลงไปตามสภาวการณ์ปัจจุบัน รวมทั้งการปรับขั้นตอนการดำเนินงาน การปรับลดค่าใช้จ่ายและทางเลือกอื่น ๆ</w:t>
      </w:r>
    </w:p>
    <w:p w14:paraId="52BEA75A" w14:textId="57D4F04E" w:rsidR="00AA4A0E" w:rsidRPr="007E6E11" w:rsidRDefault="00AA4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cs/>
        </w:rPr>
      </w:pPr>
    </w:p>
    <w:p w14:paraId="36011137" w14:textId="3EA81F1E" w:rsidR="00B25E7C" w:rsidRPr="000C79C7" w:rsidRDefault="00B25E7C" w:rsidP="00C1360D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0C79C7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136D4F56" w14:textId="247C2DEA" w:rsidR="005D2654" w:rsidRPr="007E6E11" w:rsidRDefault="005D2654" w:rsidP="001604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263521F7" w14:textId="29A79A34" w:rsidR="00291599" w:rsidRDefault="00836081" w:rsidP="00C1360D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 xml:space="preserve">การยุติการประกอบธุรกิจหนังสือพิมพ์ </w:t>
      </w:r>
      <w:r>
        <w:rPr>
          <w:rFonts w:ascii="Angsana New" w:hAnsi="Angsana New"/>
          <w:i/>
          <w:iCs/>
          <w:sz w:val="30"/>
          <w:szCs w:val="30"/>
        </w:rPr>
        <w:t>“</w:t>
      </w:r>
      <w:r>
        <w:rPr>
          <w:rFonts w:ascii="Angsana New" w:hAnsi="Angsana New" w:hint="cs"/>
          <w:i/>
          <w:iCs/>
          <w:sz w:val="30"/>
          <w:szCs w:val="30"/>
          <w:cs/>
        </w:rPr>
        <w:t>คมชัดลึก</w:t>
      </w:r>
      <w:r>
        <w:rPr>
          <w:rFonts w:ascii="Angsana New" w:hAnsi="Angsana New"/>
          <w:i/>
          <w:iCs/>
          <w:sz w:val="30"/>
          <w:szCs w:val="30"/>
        </w:rPr>
        <w:t>”</w:t>
      </w:r>
    </w:p>
    <w:p w14:paraId="41BD9B42" w14:textId="77777777" w:rsidR="00710E62" w:rsidRPr="007E6E11" w:rsidRDefault="00710E62" w:rsidP="00710E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20"/>
          <w:szCs w:val="20"/>
        </w:rPr>
      </w:pPr>
    </w:p>
    <w:p w14:paraId="5A979111" w14:textId="2C854541" w:rsidR="00291599" w:rsidRPr="000C79C7" w:rsidRDefault="00291599" w:rsidP="004976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sz w:val="30"/>
          <w:szCs w:val="30"/>
          <w:cs/>
        </w:rPr>
      </w:pPr>
      <w:r w:rsidRPr="000C79C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BE31F2" w:rsidRPr="00BE31F2">
        <w:rPr>
          <w:rFonts w:ascii="Angsana New" w:hAnsi="Angsana New"/>
          <w:sz w:val="30"/>
          <w:szCs w:val="30"/>
        </w:rPr>
        <w:t>31</w:t>
      </w:r>
      <w:r w:rsidRPr="000C79C7">
        <w:rPr>
          <w:rFonts w:ascii="Angsana New" w:hAnsi="Angsana New"/>
          <w:sz w:val="30"/>
          <w:szCs w:val="30"/>
          <w:cs/>
        </w:rPr>
        <w:t xml:space="preserve"> มีนาคม </w:t>
      </w:r>
      <w:r w:rsidR="00BE31F2" w:rsidRPr="00BE31F2">
        <w:rPr>
          <w:rFonts w:ascii="Angsana New" w:hAnsi="Angsana New"/>
          <w:sz w:val="30"/>
          <w:szCs w:val="30"/>
        </w:rPr>
        <w:t>2563</w:t>
      </w:r>
      <w:r w:rsidRPr="000C79C7">
        <w:rPr>
          <w:rFonts w:ascii="Angsana New" w:hAnsi="Angsana New"/>
          <w:sz w:val="30"/>
          <w:szCs w:val="30"/>
          <w:cs/>
        </w:rPr>
        <w:t xml:space="preserve"> ผู้บริหารของบริษัทมีการประเมินสถานการณ์ผลกระทบจากการแพร่ระบาดของ </w:t>
      </w:r>
      <w:r w:rsidR="0018212D">
        <w:rPr>
          <w:rFonts w:ascii="Angsana New" w:hAnsi="Angsana New"/>
          <w:sz w:val="30"/>
          <w:szCs w:val="30"/>
        </w:rPr>
        <w:t>Covid</w:t>
      </w:r>
      <w:r w:rsidRPr="000C79C7">
        <w:rPr>
          <w:rFonts w:ascii="Angsana New" w:hAnsi="Angsana New"/>
          <w:sz w:val="30"/>
          <w:szCs w:val="30"/>
        </w:rPr>
        <w:t>-</w:t>
      </w:r>
      <w:r w:rsidR="00BE31F2" w:rsidRPr="00BE31F2">
        <w:rPr>
          <w:rFonts w:ascii="Angsana New" w:hAnsi="Angsana New"/>
          <w:sz w:val="30"/>
          <w:szCs w:val="30"/>
        </w:rPr>
        <w:t>19</w:t>
      </w:r>
      <w:r w:rsidRPr="000C79C7">
        <w:rPr>
          <w:rFonts w:ascii="Angsana New" w:hAnsi="Angsana New"/>
          <w:sz w:val="30"/>
          <w:szCs w:val="30"/>
          <w:cs/>
        </w:rPr>
        <w:t xml:space="preserve"> จึงได้ยุติการประกอบธุรกิจหนังสือพิมพ์ </w:t>
      </w:r>
      <w:r w:rsidRPr="000C79C7">
        <w:rPr>
          <w:rFonts w:ascii="Angsana New" w:hAnsi="Angsana New"/>
          <w:sz w:val="30"/>
          <w:szCs w:val="30"/>
        </w:rPr>
        <w:t>“</w:t>
      </w:r>
      <w:r w:rsidRPr="000C79C7">
        <w:rPr>
          <w:rFonts w:ascii="Angsana New" w:hAnsi="Angsana New"/>
          <w:sz w:val="30"/>
          <w:szCs w:val="30"/>
          <w:cs/>
        </w:rPr>
        <w:t>คมชัดลึก</w:t>
      </w:r>
      <w:r w:rsidRPr="000C79C7">
        <w:rPr>
          <w:rFonts w:ascii="Angsana New" w:hAnsi="Angsana New"/>
          <w:sz w:val="30"/>
          <w:szCs w:val="30"/>
        </w:rPr>
        <w:t xml:space="preserve">” </w:t>
      </w:r>
      <w:r w:rsidRPr="000C79C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BE31F2" w:rsidRPr="00BE31F2">
        <w:rPr>
          <w:rFonts w:ascii="Angsana New" w:hAnsi="Angsana New"/>
          <w:sz w:val="30"/>
          <w:szCs w:val="30"/>
        </w:rPr>
        <w:t>9</w:t>
      </w:r>
      <w:r w:rsidRPr="000C79C7">
        <w:rPr>
          <w:rFonts w:ascii="Angsana New" w:hAnsi="Angsana New"/>
          <w:sz w:val="30"/>
          <w:szCs w:val="30"/>
          <w:cs/>
        </w:rPr>
        <w:t xml:space="preserve"> เมษายน </w:t>
      </w:r>
      <w:r w:rsidR="00BE31F2" w:rsidRPr="00BE31F2">
        <w:rPr>
          <w:rFonts w:ascii="Angsana New" w:hAnsi="Angsana New"/>
          <w:sz w:val="30"/>
          <w:szCs w:val="30"/>
        </w:rPr>
        <w:t>2563</w:t>
      </w:r>
      <w:r w:rsidRPr="000C79C7">
        <w:rPr>
          <w:rFonts w:ascii="Angsana New" w:hAnsi="Angsana New"/>
          <w:sz w:val="30"/>
          <w:szCs w:val="30"/>
          <w:cs/>
        </w:rPr>
        <w:t xml:space="preserve"> </w:t>
      </w:r>
      <w:r w:rsidR="00372FDF">
        <w:rPr>
          <w:rFonts w:ascii="Angsana New" w:hAnsi="Angsana New" w:hint="cs"/>
          <w:sz w:val="30"/>
          <w:szCs w:val="30"/>
          <w:cs/>
        </w:rPr>
        <w:t xml:space="preserve">อย่างไรก็ตาม ธุรกิจการให้บริการโฆษณาและข้อมูลข่าวสารผ่านสื่อดิจิตอลและสื่อรูปแบบใหม่ของบริษัทภายใต้เครื่องหมายการค้า </w:t>
      </w:r>
      <w:r w:rsidR="00372FDF">
        <w:rPr>
          <w:rFonts w:ascii="Angsana New" w:hAnsi="Angsana New"/>
          <w:sz w:val="30"/>
          <w:szCs w:val="30"/>
        </w:rPr>
        <w:t>“</w:t>
      </w:r>
      <w:r w:rsidR="00372FDF">
        <w:rPr>
          <w:rFonts w:ascii="Angsana New" w:hAnsi="Angsana New" w:hint="cs"/>
          <w:sz w:val="30"/>
          <w:szCs w:val="30"/>
          <w:cs/>
        </w:rPr>
        <w:t>คมชัดลึก</w:t>
      </w:r>
      <w:r w:rsidR="00372FDF">
        <w:rPr>
          <w:rFonts w:ascii="Angsana New" w:hAnsi="Angsana New"/>
          <w:sz w:val="30"/>
          <w:szCs w:val="30"/>
        </w:rPr>
        <w:t>”</w:t>
      </w:r>
      <w:r w:rsidR="00372FDF">
        <w:rPr>
          <w:rFonts w:ascii="Angsana New" w:hAnsi="Angsana New" w:hint="cs"/>
          <w:sz w:val="30"/>
          <w:szCs w:val="30"/>
          <w:cs/>
        </w:rPr>
        <w:t xml:space="preserve"> ยังคงดำเนินธุรกิจตามปกติ</w:t>
      </w:r>
    </w:p>
    <w:p w14:paraId="70314129" w14:textId="77777777" w:rsidR="00C95D9E" w:rsidRPr="007E6E11" w:rsidRDefault="00C95D9E" w:rsidP="002915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20"/>
          <w:szCs w:val="20"/>
        </w:rPr>
      </w:pPr>
      <w:bookmarkStart w:id="3" w:name="_GoBack"/>
      <w:bookmarkEnd w:id="3"/>
    </w:p>
    <w:p w14:paraId="4F6DB8F7" w14:textId="77777777" w:rsidR="008B275F" w:rsidRDefault="008B27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96C84F2" w14:textId="06AA5439" w:rsidR="00FA4153" w:rsidRDefault="00FA4153" w:rsidP="00C1360D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A4153">
        <w:rPr>
          <w:rFonts w:ascii="Angsana New" w:hAnsi="Angsana New"/>
          <w:i/>
          <w:iCs/>
          <w:sz w:val="30"/>
          <w:szCs w:val="30"/>
          <w:cs/>
        </w:rPr>
        <w:lastRenderedPageBreak/>
        <w:t>ประกาศ เรื่อง หลักเกณฑ์และวิธีการนำส่งเงินรายปีเข้ากองทุนวิจัยและพัฒนากิจการกระจายเสียง กิจการโทรทัศน์ และกิจการโทรคมนาคม</w:t>
      </w:r>
    </w:p>
    <w:p w14:paraId="2522B55D" w14:textId="77777777" w:rsidR="00FA4153" w:rsidRPr="007E6E11" w:rsidRDefault="00FA4153" w:rsidP="00FA415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324075C1" w14:textId="76FB3882" w:rsidR="00FA4153" w:rsidRDefault="00FA4153" w:rsidP="00B210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sz w:val="30"/>
          <w:szCs w:val="30"/>
        </w:rPr>
      </w:pPr>
      <w:r w:rsidRPr="00C205E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BE31F2" w:rsidRPr="00BE31F2">
        <w:rPr>
          <w:rFonts w:ascii="Angsana New" w:hAnsi="Angsana New"/>
          <w:sz w:val="30"/>
          <w:szCs w:val="30"/>
        </w:rPr>
        <w:t>1</w:t>
      </w:r>
      <w:r w:rsidRPr="00C205EB">
        <w:rPr>
          <w:rFonts w:ascii="Angsana New" w:hAnsi="Angsana New"/>
          <w:sz w:val="30"/>
          <w:szCs w:val="30"/>
        </w:rPr>
        <w:t xml:space="preserve"> </w:t>
      </w:r>
      <w:r w:rsidRPr="00C205EB">
        <w:rPr>
          <w:rFonts w:ascii="Angsana New" w:hAnsi="Angsana New"/>
          <w:sz w:val="30"/>
          <w:szCs w:val="30"/>
          <w:cs/>
        </w:rPr>
        <w:t xml:space="preserve">พฤษภาคม </w:t>
      </w:r>
      <w:r w:rsidR="00BE31F2" w:rsidRPr="00BE31F2">
        <w:rPr>
          <w:rFonts w:ascii="Angsana New" w:hAnsi="Angsana New"/>
          <w:sz w:val="30"/>
          <w:szCs w:val="30"/>
        </w:rPr>
        <w:t>2563</w:t>
      </w:r>
      <w:r w:rsidRPr="00C205EB">
        <w:rPr>
          <w:rFonts w:ascii="Angsana New" w:hAnsi="Angsana New"/>
          <w:sz w:val="30"/>
          <w:szCs w:val="30"/>
        </w:rPr>
        <w:t xml:space="preserve"> </w:t>
      </w:r>
      <w:r w:rsidRPr="00C205EB">
        <w:rPr>
          <w:rFonts w:ascii="Angsana New" w:hAnsi="Angsana New"/>
          <w:sz w:val="30"/>
          <w:szCs w:val="30"/>
          <w:cs/>
        </w:rPr>
        <w:t>คณะกรรมการกิจการกระ</w:t>
      </w:r>
      <w:r w:rsidR="00205DF9">
        <w:rPr>
          <w:rFonts w:ascii="Angsana New" w:hAnsi="Angsana New" w:hint="cs"/>
          <w:sz w:val="30"/>
          <w:szCs w:val="30"/>
          <w:cs/>
        </w:rPr>
        <w:t>จาย</w:t>
      </w:r>
      <w:r w:rsidRPr="00C205EB">
        <w:rPr>
          <w:rFonts w:ascii="Angsana New" w:hAnsi="Angsana New"/>
          <w:sz w:val="30"/>
          <w:szCs w:val="30"/>
          <w:cs/>
        </w:rPr>
        <w:t xml:space="preserve">เสียง กิจการโทรทัศน์ และกิจการโทรคมนาคมแห่งชาติ ได้มีประกาศ เรื่อง หลักเกณฑ์และวิธีการนำส่งเงินรายปีเข้ากองทุนวิจัยและพัฒนากิจการกระจายเสียง กิจการโทรทัศน์ และกิจการโทรคมนาคม เพื่อประโยชน์สาธารณะของผู้รับใบอนุญาตประกอบกิจการกระจายเสียงหรือกิจการโทรทัศน์ (ฉบับที่ </w:t>
      </w:r>
      <w:r w:rsidR="00BE31F2" w:rsidRPr="00BE31F2">
        <w:rPr>
          <w:rFonts w:ascii="Angsana New" w:hAnsi="Angsana New"/>
          <w:sz w:val="30"/>
          <w:szCs w:val="30"/>
        </w:rPr>
        <w:t>2</w:t>
      </w:r>
      <w:r w:rsidRPr="00C205EB">
        <w:rPr>
          <w:rFonts w:ascii="Angsana New" w:hAnsi="Angsana New"/>
          <w:sz w:val="30"/>
          <w:szCs w:val="30"/>
        </w:rPr>
        <w:t xml:space="preserve">) </w:t>
      </w:r>
      <w:r w:rsidRPr="00C205EB">
        <w:rPr>
          <w:rFonts w:ascii="Angsana New" w:hAnsi="Angsana New"/>
          <w:sz w:val="30"/>
          <w:szCs w:val="30"/>
          <w:cs/>
        </w:rPr>
        <w:t>โดยให้มีการปรับลดอัตราการนำส่งเงินรายปีเข้ากองทุนวิจัยและพัฒนากิจการกระจายเสียง กิจการโทรทัศน์ และกิจการโทรคมนาคม เพื่อประโยชน์สาธารณะของผู้รับใบอนุญาตประกอบกิจการกระจายเสียงหรือกิจการโทรทัศน์</w:t>
      </w:r>
    </w:p>
    <w:p w14:paraId="7ACB4E67" w14:textId="77777777" w:rsidR="007E6E11" w:rsidRPr="00FA4153" w:rsidRDefault="007E6E11" w:rsidP="00B210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sz w:val="30"/>
          <w:szCs w:val="30"/>
        </w:rPr>
      </w:pPr>
    </w:p>
    <w:p w14:paraId="4E635C8B" w14:textId="1DD380EE" w:rsidR="00A345BE" w:rsidRPr="001E59FD" w:rsidRDefault="00A345BE" w:rsidP="00C1360D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E59FD">
        <w:rPr>
          <w:rFonts w:ascii="Angsana New" w:hAnsi="Angsana New"/>
          <w:i/>
          <w:iCs/>
          <w:sz w:val="30"/>
          <w:szCs w:val="30"/>
          <w:cs/>
        </w:rPr>
        <w:t>การออกและเสนอขายตราสารหนี้ระยะสั้นในรูปแบบของตั๋วแลกเงิน</w:t>
      </w:r>
      <w:r w:rsidR="001E59FD" w:rsidRPr="001E59FD">
        <w:rPr>
          <w:rFonts w:ascii="Angsana New" w:hAnsi="Angsana New"/>
          <w:i/>
          <w:iCs/>
          <w:sz w:val="30"/>
          <w:szCs w:val="30"/>
          <w:cs/>
        </w:rPr>
        <w:t>และ</w:t>
      </w:r>
      <w:r w:rsidR="001E59FD" w:rsidRPr="001E59FD">
        <w:rPr>
          <w:rFonts w:ascii="Angsana New" w:hAnsi="Angsana New"/>
          <w:i/>
          <w:iCs/>
          <w:sz w:val="30"/>
          <w:szCs w:val="30"/>
        </w:rPr>
        <w:t>/</w:t>
      </w:r>
      <w:r w:rsidR="001E59FD" w:rsidRPr="001E59FD">
        <w:rPr>
          <w:rFonts w:ascii="Angsana New" w:hAnsi="Angsana New"/>
          <w:i/>
          <w:iCs/>
          <w:sz w:val="30"/>
          <w:szCs w:val="30"/>
          <w:cs/>
        </w:rPr>
        <w:t>หรือ</w:t>
      </w:r>
      <w:r w:rsidRPr="001E59FD">
        <w:rPr>
          <w:rFonts w:ascii="Angsana New" w:hAnsi="Angsana New"/>
          <w:i/>
          <w:iCs/>
          <w:sz w:val="30"/>
          <w:szCs w:val="30"/>
          <w:cs/>
        </w:rPr>
        <w:t>การขอรับเงินกู้ยืม</w:t>
      </w:r>
    </w:p>
    <w:p w14:paraId="54E2329C" w14:textId="77777777" w:rsidR="00A345BE" w:rsidRPr="00A770FC" w:rsidRDefault="00A345BE" w:rsidP="00A34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14:paraId="04BC7D04" w14:textId="2DF84267" w:rsidR="00A345BE" w:rsidRPr="00FC1CE7" w:rsidRDefault="00A345BE" w:rsidP="00B210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sz w:val="30"/>
          <w:szCs w:val="30"/>
        </w:rPr>
      </w:pPr>
      <w:r w:rsidRPr="000C79C7">
        <w:rPr>
          <w:rFonts w:ascii="Angsana New" w:hAnsi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BE31F2" w:rsidRPr="00BE31F2">
        <w:rPr>
          <w:rFonts w:ascii="Angsana New" w:hAnsi="Angsana New"/>
          <w:sz w:val="30"/>
          <w:szCs w:val="30"/>
        </w:rPr>
        <w:t>12</w:t>
      </w:r>
      <w:r w:rsidRPr="000C79C7">
        <w:rPr>
          <w:rFonts w:ascii="Angsana New" w:hAnsi="Angsana New"/>
          <w:sz w:val="30"/>
          <w:szCs w:val="30"/>
        </w:rPr>
        <w:t xml:space="preserve"> </w:t>
      </w:r>
      <w:r w:rsidRPr="000C79C7">
        <w:rPr>
          <w:rFonts w:ascii="Angsana New" w:hAnsi="Angsana New"/>
          <w:sz w:val="30"/>
          <w:szCs w:val="30"/>
          <w:cs/>
        </w:rPr>
        <w:t xml:space="preserve">พฤษภาคม </w:t>
      </w:r>
      <w:r w:rsidR="00BE31F2" w:rsidRPr="00BE31F2">
        <w:rPr>
          <w:rFonts w:ascii="Angsana New" w:hAnsi="Angsana New"/>
          <w:sz w:val="30"/>
          <w:szCs w:val="30"/>
        </w:rPr>
        <w:t>2563</w:t>
      </w:r>
      <w:r w:rsidRPr="000C79C7">
        <w:rPr>
          <w:rFonts w:ascii="Angsana New" w:hAnsi="Angsana New"/>
          <w:sz w:val="30"/>
          <w:szCs w:val="30"/>
        </w:rPr>
        <w:t xml:space="preserve"> </w:t>
      </w:r>
      <w:r w:rsidRPr="000C79C7">
        <w:rPr>
          <w:rFonts w:ascii="Angsana New" w:hAnsi="Angsana New"/>
          <w:sz w:val="30"/>
          <w:szCs w:val="30"/>
          <w:cs/>
        </w:rPr>
        <w:t xml:space="preserve">คณะกรรมการมีมติให้ออกและเสนอขายตราสารหนี้ระยะสั้นในรูปแบบของตั๋วแลกเงิน </w:t>
      </w:r>
      <w:r w:rsidRPr="000C79C7">
        <w:rPr>
          <w:rFonts w:ascii="Angsana New" w:hAnsi="Angsana New"/>
          <w:sz w:val="30"/>
          <w:szCs w:val="30"/>
        </w:rPr>
        <w:t xml:space="preserve">(Bill of exchange) </w:t>
      </w:r>
      <w:r w:rsidR="001E59FD">
        <w:rPr>
          <w:rFonts w:ascii="Angsana New" w:hAnsi="Angsana New"/>
          <w:sz w:val="30"/>
          <w:szCs w:val="30"/>
          <w:cs/>
        </w:rPr>
        <w:t>และ</w:t>
      </w:r>
      <w:r w:rsidR="001E59FD">
        <w:rPr>
          <w:rFonts w:ascii="Angsana New" w:hAnsi="Angsana New"/>
          <w:sz w:val="30"/>
          <w:szCs w:val="30"/>
        </w:rPr>
        <w:t>/</w:t>
      </w:r>
      <w:r w:rsidR="001E59FD">
        <w:rPr>
          <w:rFonts w:ascii="Angsana New" w:hAnsi="Angsana New"/>
          <w:sz w:val="30"/>
          <w:szCs w:val="30"/>
          <w:cs/>
        </w:rPr>
        <w:t>หรือ</w:t>
      </w:r>
      <w:r w:rsidRPr="000C79C7">
        <w:rPr>
          <w:rFonts w:ascii="Angsana New" w:hAnsi="Angsana New"/>
          <w:sz w:val="30"/>
          <w:szCs w:val="30"/>
          <w:cs/>
        </w:rPr>
        <w:t xml:space="preserve">การขอรับเงินกู้ยืมภายใต้วงเงิน </w:t>
      </w:r>
      <w:r w:rsidR="00BE31F2" w:rsidRPr="00BE31F2">
        <w:rPr>
          <w:rFonts w:ascii="Angsana New" w:hAnsi="Angsana New"/>
          <w:sz w:val="30"/>
          <w:szCs w:val="30"/>
        </w:rPr>
        <w:t>100</w:t>
      </w:r>
      <w:r w:rsidRPr="000C79C7">
        <w:rPr>
          <w:rFonts w:ascii="Angsana New" w:hAnsi="Angsana New"/>
          <w:sz w:val="30"/>
          <w:szCs w:val="30"/>
        </w:rPr>
        <w:t xml:space="preserve"> </w:t>
      </w:r>
      <w:r w:rsidRPr="000C79C7">
        <w:rPr>
          <w:rFonts w:ascii="Angsana New" w:hAnsi="Angsana New"/>
          <w:sz w:val="30"/>
          <w:szCs w:val="30"/>
          <w:cs/>
        </w:rPr>
        <w:t>ล้านบาท</w:t>
      </w:r>
      <w:r w:rsidR="00FC7CBD">
        <w:rPr>
          <w:rFonts w:ascii="Angsana New" w:hAnsi="Angsana New"/>
          <w:sz w:val="30"/>
          <w:szCs w:val="30"/>
          <w:cs/>
        </w:rPr>
        <w:t xml:space="preserve"> </w:t>
      </w:r>
      <w:r w:rsidRPr="000C79C7">
        <w:rPr>
          <w:rFonts w:ascii="Angsana New" w:hAnsi="Angsana New"/>
          <w:sz w:val="30"/>
          <w:szCs w:val="30"/>
          <w:cs/>
        </w:rPr>
        <w:t>พร้อมหลักทรัพย์ค้ำประกัน</w:t>
      </w:r>
      <w:r w:rsidR="00881F4E">
        <w:rPr>
          <w:rFonts w:ascii="Angsana New" w:hAnsi="Angsana New"/>
          <w:sz w:val="30"/>
          <w:szCs w:val="30"/>
        </w:rPr>
        <w:t xml:space="preserve"> (</w:t>
      </w:r>
      <w:r w:rsidR="00881F4E">
        <w:rPr>
          <w:rFonts w:ascii="Angsana New" w:hAnsi="Angsana New"/>
          <w:sz w:val="30"/>
          <w:szCs w:val="30"/>
          <w:cs/>
        </w:rPr>
        <w:t>ถ้ามี)</w:t>
      </w:r>
      <w:r w:rsidRPr="000C79C7">
        <w:rPr>
          <w:rFonts w:ascii="Angsana New" w:hAnsi="Angsana New"/>
          <w:sz w:val="30"/>
          <w:szCs w:val="30"/>
          <w:cs/>
        </w:rPr>
        <w:t xml:space="preserve"> เพื่อใช้เป็นแหล่งเงินทุนสำรองเพิ่มเติม </w:t>
      </w:r>
      <w:r w:rsidR="00FC1CE7">
        <w:rPr>
          <w:rFonts w:ascii="Angsana New" w:hAnsi="Angsana New"/>
          <w:sz w:val="30"/>
          <w:szCs w:val="30"/>
          <w:cs/>
        </w:rPr>
        <w:t>โดย</w:t>
      </w:r>
      <w:r w:rsidR="00881F4E" w:rsidRPr="00881F4E">
        <w:rPr>
          <w:rFonts w:ascii="Angsana New" w:hAnsi="Angsana New"/>
          <w:sz w:val="30"/>
          <w:szCs w:val="30"/>
          <w:cs/>
        </w:rPr>
        <w:t xml:space="preserve">เสนอขายกับผู้ลงทุนสถาบันในประเทศ และ/หรือ ผู้ลงทุนสถาบันต่างประเทศ และ/หรือ ผู้ลงทุนรายใหญ่ </w:t>
      </w:r>
      <w:r w:rsidR="00AB063D">
        <w:rPr>
          <w:rFonts w:ascii="Angsana New" w:hAnsi="Angsana New"/>
          <w:sz w:val="30"/>
          <w:szCs w:val="30"/>
        </w:rPr>
        <w:br/>
      </w:r>
      <w:r w:rsidR="00881F4E" w:rsidRPr="00881F4E">
        <w:rPr>
          <w:rFonts w:ascii="Angsana New" w:hAnsi="Angsana New"/>
          <w:sz w:val="30"/>
          <w:szCs w:val="30"/>
          <w:cs/>
        </w:rPr>
        <w:t>ตามหลักเกณฑ์ที่กําหนดใน</w:t>
      </w:r>
      <w:r w:rsidR="00FC1CE7">
        <w:rPr>
          <w:rFonts w:ascii="Angsana New" w:hAnsi="Angsana New"/>
          <w:sz w:val="30"/>
          <w:szCs w:val="30"/>
          <w:cs/>
        </w:rPr>
        <w:t>ประกาศคณะกรรมการกำกับหลักทรัพย์และตลาดหลักทรัพย์และ</w:t>
      </w:r>
      <w:r w:rsidR="00881F4E">
        <w:rPr>
          <w:rFonts w:ascii="Angsana New" w:hAnsi="Angsana New"/>
          <w:sz w:val="30"/>
          <w:szCs w:val="30"/>
        </w:rPr>
        <w:t>/</w:t>
      </w:r>
      <w:r w:rsidR="00FC1CE7">
        <w:rPr>
          <w:rFonts w:ascii="Angsana New" w:hAnsi="Angsana New"/>
          <w:sz w:val="30"/>
          <w:szCs w:val="30"/>
          <w:cs/>
        </w:rPr>
        <w:t>หรือคณะกรรมการกำกับตลาดทุนหรือกฎระเบียบอื่นๆที่เกี่ยวข้อง</w:t>
      </w:r>
    </w:p>
    <w:p w14:paraId="1A08F4BE" w14:textId="77777777" w:rsidR="003674CB" w:rsidRPr="001E3A26" w:rsidRDefault="003674CB" w:rsidP="003674C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927"/>
        <w:jc w:val="thaiDistribute"/>
        <w:rPr>
          <w:rFonts w:ascii="Angsana New" w:hAnsi="Angsana New"/>
          <w:sz w:val="20"/>
          <w:szCs w:val="20"/>
        </w:rPr>
      </w:pPr>
    </w:p>
    <w:p w14:paraId="64A1D78A" w14:textId="77777777" w:rsidR="003674CB" w:rsidRPr="000C79C7" w:rsidRDefault="003674CB" w:rsidP="00C1360D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C79C7">
        <w:rPr>
          <w:rFonts w:ascii="Angsana New" w:hAnsi="Angsana New"/>
          <w:i/>
          <w:iCs/>
          <w:sz w:val="30"/>
          <w:szCs w:val="30"/>
          <w:cs/>
        </w:rPr>
        <w:t>อนุมัติให้จำหน่ายธุรกิจและเครื่องหมายการค้า</w:t>
      </w:r>
      <w:r w:rsidRPr="000C79C7">
        <w:rPr>
          <w:rFonts w:ascii="Angsana New" w:hAnsi="Angsana New"/>
          <w:i/>
          <w:iCs/>
          <w:sz w:val="30"/>
          <w:szCs w:val="30"/>
        </w:rPr>
        <w:t>”</w:t>
      </w:r>
      <w:r w:rsidRPr="000C79C7">
        <w:rPr>
          <w:rFonts w:ascii="Angsana New" w:hAnsi="Angsana New"/>
          <w:i/>
          <w:iCs/>
          <w:sz w:val="30"/>
          <w:szCs w:val="30"/>
          <w:cs/>
        </w:rPr>
        <w:t>คมชัดลึก</w:t>
      </w:r>
      <w:r w:rsidRPr="000C79C7">
        <w:rPr>
          <w:rFonts w:ascii="Angsana New" w:hAnsi="Angsana New"/>
          <w:i/>
          <w:iCs/>
          <w:sz w:val="30"/>
          <w:szCs w:val="30"/>
        </w:rPr>
        <w:t xml:space="preserve">” </w:t>
      </w:r>
    </w:p>
    <w:p w14:paraId="2FD6C404" w14:textId="77777777" w:rsidR="003674CB" w:rsidRPr="001E3A26" w:rsidRDefault="003674CB" w:rsidP="003674C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927"/>
        <w:jc w:val="thaiDistribute"/>
        <w:rPr>
          <w:rFonts w:ascii="Angsana New" w:hAnsi="Angsana New"/>
          <w:sz w:val="20"/>
          <w:szCs w:val="20"/>
        </w:rPr>
      </w:pPr>
    </w:p>
    <w:p w14:paraId="5D2AA318" w14:textId="55585288" w:rsidR="003674CB" w:rsidRDefault="003674CB" w:rsidP="00B210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sz w:val="30"/>
          <w:szCs w:val="30"/>
        </w:rPr>
      </w:pPr>
      <w:r w:rsidRPr="000C79C7">
        <w:rPr>
          <w:rFonts w:ascii="Angsana New" w:hAnsi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BE31F2" w:rsidRPr="00BE31F2">
        <w:rPr>
          <w:rFonts w:ascii="Angsana New" w:hAnsi="Angsana New"/>
          <w:sz w:val="30"/>
          <w:szCs w:val="30"/>
        </w:rPr>
        <w:t>25</w:t>
      </w:r>
      <w:r w:rsidRPr="000C79C7">
        <w:rPr>
          <w:rFonts w:ascii="Angsana New" w:hAnsi="Angsana New"/>
          <w:sz w:val="30"/>
          <w:szCs w:val="30"/>
          <w:cs/>
        </w:rPr>
        <w:t xml:space="preserve"> พฤษภาคม </w:t>
      </w:r>
      <w:r w:rsidR="00BE31F2" w:rsidRPr="00BE31F2">
        <w:rPr>
          <w:rFonts w:ascii="Angsana New" w:hAnsi="Angsana New"/>
          <w:sz w:val="30"/>
          <w:szCs w:val="30"/>
        </w:rPr>
        <w:t>2563</w:t>
      </w:r>
      <w:r w:rsidRPr="000C79C7">
        <w:rPr>
          <w:rFonts w:ascii="Angsana New" w:hAnsi="Angsana New"/>
          <w:sz w:val="30"/>
          <w:szCs w:val="30"/>
          <w:cs/>
        </w:rPr>
        <w:t xml:space="preserve"> คณะกรรมการมีมติอนุมัติให้จำหน่ายธุรกิจและเครื่องหมายการค้า </w:t>
      </w:r>
      <w:r w:rsidRPr="000C79C7">
        <w:rPr>
          <w:rFonts w:ascii="Angsana New" w:hAnsi="Angsana New"/>
          <w:sz w:val="30"/>
          <w:szCs w:val="30"/>
        </w:rPr>
        <w:t>“</w:t>
      </w:r>
      <w:r w:rsidRPr="000C79C7">
        <w:rPr>
          <w:rFonts w:ascii="Angsana New" w:hAnsi="Angsana New"/>
          <w:sz w:val="30"/>
          <w:szCs w:val="30"/>
          <w:cs/>
        </w:rPr>
        <w:t>คมชัดลึก</w:t>
      </w:r>
      <w:r w:rsidRPr="000C79C7">
        <w:rPr>
          <w:rFonts w:ascii="Angsana New" w:hAnsi="Angsana New"/>
          <w:sz w:val="30"/>
          <w:szCs w:val="30"/>
        </w:rPr>
        <w:t xml:space="preserve">” </w:t>
      </w:r>
      <w:r w:rsidRPr="000C79C7">
        <w:rPr>
          <w:rFonts w:ascii="Angsana New" w:hAnsi="Angsana New"/>
          <w:sz w:val="30"/>
          <w:szCs w:val="30"/>
          <w:cs/>
        </w:rPr>
        <w:t xml:space="preserve">มูลค่ารวมจำนวน </w:t>
      </w:r>
      <w:r w:rsidR="00BE31F2" w:rsidRPr="00BE31F2">
        <w:rPr>
          <w:rFonts w:ascii="Angsana New" w:hAnsi="Angsana New"/>
          <w:sz w:val="30"/>
          <w:szCs w:val="30"/>
        </w:rPr>
        <w:t>70</w:t>
      </w:r>
      <w:r w:rsidRPr="000C79C7">
        <w:rPr>
          <w:rFonts w:ascii="Angsana New" w:hAnsi="Angsana New"/>
          <w:sz w:val="30"/>
          <w:szCs w:val="30"/>
        </w:rPr>
        <w:t xml:space="preserve"> </w:t>
      </w:r>
      <w:r w:rsidRPr="000C79C7">
        <w:rPr>
          <w:rFonts w:ascii="Angsana New" w:hAnsi="Angsana New"/>
          <w:sz w:val="30"/>
          <w:szCs w:val="30"/>
          <w:cs/>
        </w:rPr>
        <w:t>ล้านบาท ให้แก่บริษัทย่อยแห่งหนึ่ง</w:t>
      </w:r>
    </w:p>
    <w:p w14:paraId="47BFC129" w14:textId="77777777" w:rsidR="003674CB" w:rsidRPr="001E3A26" w:rsidRDefault="003674CB" w:rsidP="003674C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927"/>
        <w:jc w:val="thaiDistribute"/>
        <w:rPr>
          <w:rFonts w:ascii="Angsana New" w:hAnsi="Angsana New"/>
          <w:sz w:val="20"/>
          <w:szCs w:val="20"/>
        </w:rPr>
      </w:pPr>
    </w:p>
    <w:p w14:paraId="24E3807F" w14:textId="77777777" w:rsidR="00206B60" w:rsidRPr="00206B60" w:rsidRDefault="00206B60" w:rsidP="00206B60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06B60">
        <w:rPr>
          <w:rFonts w:ascii="Angsana New" w:hAnsi="Angsana New"/>
          <w:i/>
          <w:iCs/>
          <w:sz w:val="30"/>
          <w:szCs w:val="30"/>
          <w:cs/>
        </w:rPr>
        <w:t>การลงทุนของบริษัทย่อย</w:t>
      </w:r>
    </w:p>
    <w:p w14:paraId="46C53FBC" w14:textId="77777777" w:rsidR="00206B60" w:rsidRPr="003205EC" w:rsidRDefault="00206B60" w:rsidP="00206B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026648D3" w14:textId="7892C42F" w:rsidR="00206B60" w:rsidRDefault="003205EC" w:rsidP="003205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sz w:val="30"/>
          <w:szCs w:val="30"/>
        </w:rPr>
      </w:pPr>
      <w:r w:rsidRPr="003205EC">
        <w:rPr>
          <w:rFonts w:ascii="Angsana New" w:hAnsi="Angsana New"/>
          <w:sz w:val="30"/>
          <w:szCs w:val="30"/>
          <w:cs/>
        </w:rPr>
        <w:t xml:space="preserve">ในการประชุมคณะกรรมการของบริษัทย่อยแห่งหนึ่ง (“บริษัท เนชั่น บรอดแคสติ้ง คอร์ปอเรชั่น จำกัด (มหาชน)”) เมื่อวันที่ </w:t>
      </w:r>
      <w:r w:rsidR="00D13542">
        <w:rPr>
          <w:rFonts w:ascii="Angsana New" w:hAnsi="Angsana New"/>
          <w:sz w:val="30"/>
          <w:szCs w:val="30"/>
        </w:rPr>
        <w:t>25</w:t>
      </w:r>
      <w:r w:rsidRPr="003205EC">
        <w:rPr>
          <w:rFonts w:ascii="Angsana New" w:hAnsi="Angsana New"/>
          <w:sz w:val="30"/>
          <w:szCs w:val="30"/>
          <w:cs/>
        </w:rPr>
        <w:t xml:space="preserve"> พฤษภาคม </w:t>
      </w:r>
      <w:r w:rsidR="00D13542">
        <w:rPr>
          <w:rFonts w:ascii="Angsana New" w:hAnsi="Angsana New"/>
          <w:sz w:val="30"/>
          <w:szCs w:val="30"/>
        </w:rPr>
        <w:t>2563</w:t>
      </w:r>
      <w:r w:rsidRPr="003205EC">
        <w:rPr>
          <w:rFonts w:ascii="Angsana New" w:hAnsi="Angsana New"/>
          <w:sz w:val="30"/>
          <w:szCs w:val="30"/>
          <w:cs/>
        </w:rPr>
        <w:t xml:space="preserve"> คณะกรรมการของบริษัทย่อยรับทราบมติของการประชุมคณะกรรมการบริหาร เมื่อวันที่ </w:t>
      </w:r>
      <w:r w:rsidR="00D13542">
        <w:rPr>
          <w:rFonts w:ascii="Angsana New" w:hAnsi="Angsana New"/>
          <w:sz w:val="30"/>
          <w:szCs w:val="30"/>
        </w:rPr>
        <w:t>19</w:t>
      </w:r>
      <w:r w:rsidRPr="003205EC">
        <w:rPr>
          <w:rFonts w:ascii="Angsana New" w:hAnsi="Angsana New"/>
          <w:sz w:val="30"/>
          <w:szCs w:val="30"/>
          <w:cs/>
        </w:rPr>
        <w:t xml:space="preserve"> พฤษภาคม </w:t>
      </w:r>
      <w:r w:rsidR="00D13542">
        <w:rPr>
          <w:rFonts w:ascii="Angsana New" w:hAnsi="Angsana New"/>
          <w:sz w:val="30"/>
          <w:szCs w:val="30"/>
        </w:rPr>
        <w:t>2563</w:t>
      </w:r>
      <w:r w:rsidRPr="003205EC">
        <w:rPr>
          <w:rFonts w:ascii="Angsana New" w:hAnsi="Angsana New"/>
          <w:sz w:val="30"/>
          <w:szCs w:val="30"/>
          <w:cs/>
        </w:rPr>
        <w:t xml:space="preserve"> ให้ลงทุนในธุรกิจกาแฟในมูลค่าการลงทุนจำนวน </w:t>
      </w:r>
      <w:r w:rsidR="00D13542">
        <w:rPr>
          <w:rFonts w:ascii="Angsana New" w:hAnsi="Angsana New"/>
          <w:sz w:val="30"/>
          <w:szCs w:val="30"/>
        </w:rPr>
        <w:t>9.00</w:t>
      </w:r>
      <w:r w:rsidRPr="003205EC">
        <w:rPr>
          <w:rFonts w:ascii="Angsana New" w:hAnsi="Angsana New"/>
          <w:sz w:val="30"/>
          <w:szCs w:val="30"/>
          <w:cs/>
        </w:rPr>
        <w:t xml:space="preserve"> ล้านบาท ในสัดส่วนความเป็นเจ้าของร้อยละ </w:t>
      </w:r>
      <w:r w:rsidR="00D13542">
        <w:rPr>
          <w:rFonts w:ascii="Angsana New" w:hAnsi="Angsana New"/>
          <w:sz w:val="30"/>
          <w:szCs w:val="30"/>
        </w:rPr>
        <w:t>60</w:t>
      </w:r>
      <w:r w:rsidRPr="003205EC">
        <w:rPr>
          <w:rFonts w:ascii="Angsana New" w:hAnsi="Angsana New"/>
          <w:sz w:val="30"/>
          <w:szCs w:val="30"/>
          <w:cs/>
        </w:rPr>
        <w:t xml:space="preserve"> ต่อมาในการประชุมคณะกรรมการของบริษัทย่อยเมื่อวันที่ </w:t>
      </w:r>
      <w:r w:rsidR="00D13542">
        <w:rPr>
          <w:rFonts w:ascii="Angsana New" w:hAnsi="Angsana New"/>
          <w:sz w:val="30"/>
          <w:szCs w:val="30"/>
        </w:rPr>
        <w:t>24</w:t>
      </w:r>
      <w:r w:rsidRPr="003205EC">
        <w:rPr>
          <w:rFonts w:ascii="Angsana New" w:hAnsi="Angsana New"/>
          <w:sz w:val="30"/>
          <w:szCs w:val="30"/>
          <w:cs/>
        </w:rPr>
        <w:t xml:space="preserve"> สิงหาคม </w:t>
      </w:r>
      <w:r w:rsidR="00D13542">
        <w:rPr>
          <w:rFonts w:ascii="Angsana New" w:hAnsi="Angsana New"/>
          <w:sz w:val="30"/>
          <w:szCs w:val="30"/>
        </w:rPr>
        <w:t>2563</w:t>
      </w:r>
      <w:r w:rsidRPr="003205EC">
        <w:rPr>
          <w:rFonts w:ascii="Angsana New" w:hAnsi="Angsana New"/>
          <w:sz w:val="30"/>
          <w:szCs w:val="30"/>
          <w:cs/>
        </w:rPr>
        <w:t xml:space="preserve"> คณะกรรมการข</w:t>
      </w:r>
      <w:r w:rsidR="00583833">
        <w:rPr>
          <w:rFonts w:ascii="Angsana New" w:hAnsi="Angsana New" w:hint="cs"/>
          <w:sz w:val="30"/>
          <w:szCs w:val="30"/>
          <w:cs/>
        </w:rPr>
        <w:t>อ</w:t>
      </w:r>
      <w:r w:rsidRPr="003205EC">
        <w:rPr>
          <w:rFonts w:ascii="Angsana New" w:hAnsi="Angsana New"/>
          <w:sz w:val="30"/>
          <w:szCs w:val="30"/>
          <w:cs/>
        </w:rPr>
        <w:t xml:space="preserve">งบริษัทย่อยมีมติอนุมัติการเปลี่ยนแปลงเงื่อนไขการลงทุนในธุรกิจกาแฟเป็นเงินลงทุนจำนวน </w:t>
      </w:r>
      <w:r w:rsidR="00D13542">
        <w:rPr>
          <w:rFonts w:ascii="Angsana New" w:hAnsi="Angsana New"/>
          <w:sz w:val="30"/>
          <w:szCs w:val="30"/>
        </w:rPr>
        <w:t>6</w:t>
      </w:r>
      <w:r w:rsidRPr="003205EC">
        <w:rPr>
          <w:rFonts w:ascii="Angsana New" w:hAnsi="Angsana New"/>
          <w:sz w:val="30"/>
          <w:szCs w:val="30"/>
          <w:cs/>
        </w:rPr>
        <w:t xml:space="preserve"> ล้านบาท ในสัดส่วนความเป็นเจ้าของร้อยละ </w:t>
      </w:r>
      <w:r w:rsidR="00D13542">
        <w:rPr>
          <w:rFonts w:ascii="Angsana New" w:hAnsi="Angsana New"/>
          <w:sz w:val="30"/>
          <w:szCs w:val="30"/>
        </w:rPr>
        <w:t>40</w:t>
      </w:r>
      <w:r w:rsidRPr="003205EC">
        <w:rPr>
          <w:rFonts w:ascii="Angsana New" w:hAnsi="Angsana New"/>
          <w:sz w:val="30"/>
          <w:szCs w:val="30"/>
          <w:cs/>
        </w:rPr>
        <w:t xml:space="preserve"> โดยมีเงื่อนไขตามที่ตกลงกัน</w:t>
      </w:r>
    </w:p>
    <w:p w14:paraId="0D19D09C" w14:textId="77777777" w:rsidR="003205EC" w:rsidRPr="003205EC" w:rsidRDefault="003205EC" w:rsidP="00206B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20"/>
          <w:szCs w:val="20"/>
        </w:rPr>
      </w:pPr>
    </w:p>
    <w:p w14:paraId="4E193594" w14:textId="77777777" w:rsidR="008B275F" w:rsidRDefault="008B27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1474A6C" w14:textId="0B9AD63A" w:rsidR="004D6D27" w:rsidRDefault="004D6D27" w:rsidP="00C1360D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lastRenderedPageBreak/>
        <w:t>การจำหน่ายเงินลงทุนของบริษัทย่อย</w:t>
      </w:r>
    </w:p>
    <w:p w14:paraId="7A898AF0" w14:textId="77777777" w:rsidR="00F95300" w:rsidRPr="001E3A26" w:rsidRDefault="00F95300" w:rsidP="00F953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6A6C4677" w14:textId="7E3CF2F6" w:rsidR="00A2368B" w:rsidRDefault="00F95300" w:rsidP="00A236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i/>
          <w:iCs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ในการประชุมคณะกรรมการของบริษัทย่อยแห่งหนึ่ง (</w:t>
      </w:r>
      <w:r w:rsidRPr="00AC365B">
        <w:rPr>
          <w:rFonts w:ascii="Angsana New" w:hAnsi="Angsana New"/>
          <w:sz w:val="30"/>
          <w:szCs w:val="30"/>
        </w:rPr>
        <w:t>“</w:t>
      </w:r>
      <w:r w:rsidRPr="00AC365B">
        <w:rPr>
          <w:rFonts w:ascii="Angsana New" w:hAnsi="Angsana New"/>
          <w:sz w:val="30"/>
          <w:szCs w:val="30"/>
          <w:cs/>
        </w:rPr>
        <w:t>บริษัท กรุงเทพธุรกิจ มีเดีย จำกัด</w:t>
      </w:r>
      <w:r w:rsidRPr="00AC365B">
        <w:rPr>
          <w:rFonts w:ascii="Angsana New" w:hAnsi="Angsana New"/>
          <w:sz w:val="30"/>
          <w:szCs w:val="30"/>
        </w:rPr>
        <w:t>”)</w:t>
      </w:r>
      <w:r w:rsidRPr="00AC365B">
        <w:rPr>
          <w:rFonts w:ascii="Angsana New" w:hAnsi="Angsana New"/>
          <w:sz w:val="30"/>
          <w:szCs w:val="30"/>
          <w:cs/>
        </w:rPr>
        <w:t xml:space="preserve"> เมื่อวันที่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="00BE31F2" w:rsidRPr="00BE31F2">
        <w:rPr>
          <w:rFonts w:ascii="Angsana New" w:hAnsi="Angsana New"/>
          <w:sz w:val="30"/>
          <w:szCs w:val="30"/>
        </w:rPr>
        <w:t>25</w:t>
      </w:r>
      <w:r w:rsidRPr="00AC365B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กรกฎา</w:t>
      </w:r>
      <w:r w:rsidRPr="00AC365B">
        <w:rPr>
          <w:rFonts w:ascii="Angsana New" w:hAnsi="Angsana New"/>
          <w:sz w:val="30"/>
          <w:szCs w:val="30"/>
          <w:cs/>
        </w:rPr>
        <w:t xml:space="preserve">คม </w:t>
      </w:r>
      <w:r w:rsidR="00BE31F2" w:rsidRPr="00BE31F2">
        <w:rPr>
          <w:rFonts w:ascii="Angsana New" w:hAnsi="Angsana New"/>
          <w:sz w:val="30"/>
          <w:szCs w:val="30"/>
        </w:rPr>
        <w:t>2563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คณะกรรมการของบริษัทย่อยมีมติอนุมัติ</w:t>
      </w:r>
      <w:r>
        <w:rPr>
          <w:rFonts w:ascii="Angsana New" w:hAnsi="Angsana New"/>
          <w:sz w:val="30"/>
          <w:szCs w:val="30"/>
          <w:cs/>
        </w:rPr>
        <w:t>การจำหน่ายเงิน</w:t>
      </w:r>
      <w:r w:rsidRPr="00AC365B">
        <w:rPr>
          <w:rFonts w:ascii="Angsana New" w:hAnsi="Angsana New"/>
          <w:sz w:val="30"/>
          <w:szCs w:val="30"/>
          <w:cs/>
        </w:rPr>
        <w:t>ลงทุนใน</w:t>
      </w:r>
      <w:r w:rsidR="002E594A">
        <w:rPr>
          <w:rFonts w:ascii="Angsana New" w:hAnsi="Angsana New"/>
          <w:sz w:val="30"/>
          <w:szCs w:val="30"/>
          <w:cs/>
        </w:rPr>
        <w:t xml:space="preserve">บริษัทย่อยทางอ้อมแห่งหนึ่ง </w:t>
      </w:r>
      <w:r w:rsidR="002E594A">
        <w:rPr>
          <w:rFonts w:ascii="Angsana New" w:hAnsi="Angsana New"/>
          <w:sz w:val="30"/>
          <w:szCs w:val="30"/>
        </w:rPr>
        <w:t>(“</w:t>
      </w:r>
      <w:r>
        <w:rPr>
          <w:rFonts w:ascii="Angsana New" w:hAnsi="Angsana New"/>
          <w:sz w:val="30"/>
          <w:szCs w:val="30"/>
          <w:cs/>
        </w:rPr>
        <w:t>บริษัท แนท บิสสิเนส คอนเน็คท์ จำกัด</w:t>
      </w:r>
      <w:r w:rsidR="002E594A">
        <w:rPr>
          <w:rFonts w:ascii="Angsana New" w:hAnsi="Angsana New"/>
          <w:sz w:val="30"/>
          <w:szCs w:val="30"/>
        </w:rPr>
        <w:t>”)</w:t>
      </w:r>
      <w:r>
        <w:rPr>
          <w:rFonts w:ascii="Angsana New" w:hAnsi="Angsana New"/>
          <w:sz w:val="30"/>
          <w:szCs w:val="30"/>
          <w:cs/>
        </w:rPr>
        <w:t xml:space="preserve"> จำนวน </w:t>
      </w:r>
      <w:r w:rsidR="00BE31F2" w:rsidRPr="00BE31F2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,</w:t>
      </w:r>
      <w:r w:rsidR="00BE31F2" w:rsidRPr="00BE31F2">
        <w:rPr>
          <w:rFonts w:ascii="Angsana New" w:hAnsi="Angsana New"/>
          <w:sz w:val="30"/>
          <w:szCs w:val="30"/>
        </w:rPr>
        <w:t>500</w:t>
      </w:r>
      <w:r>
        <w:rPr>
          <w:rFonts w:ascii="Angsana New" w:hAnsi="Angsana New"/>
          <w:sz w:val="30"/>
          <w:szCs w:val="30"/>
        </w:rPr>
        <w:t>,</w:t>
      </w:r>
      <w:r w:rsidR="00BE31F2" w:rsidRPr="00BE31F2">
        <w:rPr>
          <w:rFonts w:ascii="Angsana New" w:hAnsi="Angsana New"/>
          <w:sz w:val="30"/>
          <w:szCs w:val="30"/>
        </w:rPr>
        <w:t>000</w:t>
      </w:r>
      <w:r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หุ้น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คิดเป็นสัดส่วนร้อยละ </w:t>
      </w:r>
      <w:r w:rsidR="00BE31F2" w:rsidRPr="00BE31F2">
        <w:rPr>
          <w:rFonts w:ascii="Angsana New" w:hAnsi="Angsana New"/>
          <w:sz w:val="30"/>
          <w:szCs w:val="30"/>
        </w:rPr>
        <w:t>35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ของจำนวนหุ้นทั้งหมดของบริษัทย่อยทางอ้อมดังกล่าว ในราคาหุ้นล</w:t>
      </w:r>
      <w:r w:rsidR="00A2368B">
        <w:rPr>
          <w:rFonts w:ascii="Angsana New" w:hAnsi="Angsana New"/>
          <w:sz w:val="30"/>
          <w:szCs w:val="30"/>
          <w:cs/>
        </w:rPr>
        <w:t xml:space="preserve">ะ </w:t>
      </w:r>
      <w:r w:rsidR="00BE31F2" w:rsidRPr="00BE31F2">
        <w:rPr>
          <w:rFonts w:ascii="Angsana New" w:hAnsi="Angsana New"/>
          <w:sz w:val="30"/>
          <w:szCs w:val="30"/>
        </w:rPr>
        <w:t>2</w:t>
      </w:r>
      <w:r w:rsidR="00A2368B">
        <w:rPr>
          <w:rFonts w:ascii="Angsana New" w:hAnsi="Angsana New"/>
          <w:sz w:val="30"/>
          <w:szCs w:val="30"/>
        </w:rPr>
        <w:t>.</w:t>
      </w:r>
      <w:r w:rsidR="00BE31F2" w:rsidRPr="00BE31F2">
        <w:rPr>
          <w:rFonts w:ascii="Angsana New" w:hAnsi="Angsana New"/>
          <w:sz w:val="30"/>
          <w:szCs w:val="30"/>
        </w:rPr>
        <w:t>50</w:t>
      </w:r>
      <w:r w:rsidR="00A2368B">
        <w:rPr>
          <w:rFonts w:ascii="Angsana New" w:hAnsi="Angsana New"/>
          <w:sz w:val="30"/>
          <w:szCs w:val="30"/>
        </w:rPr>
        <w:t xml:space="preserve"> </w:t>
      </w:r>
      <w:r w:rsidR="00A2368B">
        <w:rPr>
          <w:rFonts w:ascii="Angsana New" w:hAnsi="Angsana New"/>
          <w:sz w:val="30"/>
          <w:szCs w:val="30"/>
          <w:cs/>
        </w:rPr>
        <w:t xml:space="preserve">บาท คิดเป็นมูลค่ารวมทั้งสิ้น </w:t>
      </w:r>
      <w:r w:rsidR="00BE31F2" w:rsidRPr="00BE31F2">
        <w:rPr>
          <w:rFonts w:ascii="Angsana New" w:hAnsi="Angsana New"/>
          <w:sz w:val="30"/>
          <w:szCs w:val="30"/>
        </w:rPr>
        <w:t>8</w:t>
      </w:r>
      <w:r w:rsidR="00A2368B">
        <w:rPr>
          <w:rFonts w:ascii="Angsana New" w:hAnsi="Angsana New"/>
          <w:sz w:val="30"/>
          <w:szCs w:val="30"/>
        </w:rPr>
        <w:t>.</w:t>
      </w:r>
      <w:r w:rsidR="00BE31F2" w:rsidRPr="00BE31F2">
        <w:rPr>
          <w:rFonts w:ascii="Angsana New" w:hAnsi="Angsana New"/>
          <w:sz w:val="30"/>
          <w:szCs w:val="30"/>
        </w:rPr>
        <w:t>75</w:t>
      </w:r>
      <w:r w:rsidR="00A2368B">
        <w:rPr>
          <w:rFonts w:ascii="Angsana New" w:hAnsi="Angsana New"/>
          <w:sz w:val="30"/>
          <w:szCs w:val="30"/>
        </w:rPr>
        <w:t xml:space="preserve"> </w:t>
      </w:r>
      <w:r w:rsidR="00A2368B">
        <w:rPr>
          <w:rFonts w:ascii="Angsana New" w:hAnsi="Angsana New"/>
          <w:sz w:val="30"/>
          <w:szCs w:val="30"/>
          <w:cs/>
        </w:rPr>
        <w:t xml:space="preserve">ล้านบาท การจำหน่ายเงินลงทุนดังกล่าวของบริษัทย่อยทำให้สัดส่วนการลงทุนลดลงจากร้อยละ </w:t>
      </w:r>
      <w:r w:rsidR="00BE31F2" w:rsidRPr="00BE31F2">
        <w:rPr>
          <w:rFonts w:ascii="Angsana New" w:hAnsi="Angsana New"/>
          <w:sz w:val="30"/>
          <w:szCs w:val="30"/>
        </w:rPr>
        <w:t>75</w:t>
      </w:r>
      <w:r w:rsidR="00A2368B">
        <w:rPr>
          <w:rFonts w:ascii="Angsana New" w:hAnsi="Angsana New"/>
          <w:sz w:val="30"/>
          <w:szCs w:val="30"/>
        </w:rPr>
        <w:t xml:space="preserve"> </w:t>
      </w:r>
      <w:r w:rsidR="00A2368B">
        <w:rPr>
          <w:rFonts w:ascii="Angsana New" w:hAnsi="Angsana New"/>
          <w:sz w:val="30"/>
          <w:szCs w:val="30"/>
          <w:cs/>
        </w:rPr>
        <w:t>เป็น</w:t>
      </w:r>
      <w:r w:rsidR="007E6E11">
        <w:rPr>
          <w:rFonts w:ascii="Angsana New" w:hAnsi="Angsana New"/>
          <w:sz w:val="30"/>
          <w:szCs w:val="30"/>
        </w:rPr>
        <w:br/>
      </w:r>
      <w:r w:rsidR="00A2368B">
        <w:rPr>
          <w:rFonts w:ascii="Angsana New" w:hAnsi="Angsana New"/>
          <w:sz w:val="30"/>
          <w:szCs w:val="30"/>
          <w:cs/>
        </w:rPr>
        <w:t xml:space="preserve">ร้อยละ </w:t>
      </w:r>
      <w:r w:rsidR="00BE31F2" w:rsidRPr="00BE31F2">
        <w:rPr>
          <w:rFonts w:ascii="Angsana New" w:hAnsi="Angsana New"/>
          <w:sz w:val="30"/>
          <w:szCs w:val="30"/>
        </w:rPr>
        <w:t>40</w:t>
      </w:r>
      <w:r w:rsidR="00A2368B">
        <w:rPr>
          <w:rFonts w:ascii="Angsana New" w:hAnsi="Angsana New"/>
          <w:sz w:val="30"/>
          <w:szCs w:val="30"/>
        </w:rPr>
        <w:t xml:space="preserve"> </w:t>
      </w:r>
      <w:r w:rsidR="003D02B6">
        <w:rPr>
          <w:rFonts w:ascii="Angsana New" w:hAnsi="Angsana New" w:hint="cs"/>
          <w:sz w:val="30"/>
          <w:szCs w:val="30"/>
          <w:cs/>
        </w:rPr>
        <w:t xml:space="preserve">ของหุ้นที่จำหน่ายและสิ้นสถานะการเป็นบริษัทย่อย โดยมีสถานะเป็นบริษัทร่วม </w:t>
      </w:r>
      <w:r w:rsidR="003D02B6">
        <w:rPr>
          <w:rFonts w:ascii="Angsana New" w:hAnsi="Angsana New"/>
          <w:sz w:val="30"/>
          <w:szCs w:val="30"/>
          <w:cs/>
        </w:rPr>
        <w:t xml:space="preserve">ทั้งนี้ </w:t>
      </w:r>
      <w:r w:rsidR="00206B60">
        <w:rPr>
          <w:rFonts w:ascii="Angsana New" w:hAnsi="Angsana New"/>
          <w:sz w:val="30"/>
          <w:szCs w:val="30"/>
        </w:rPr>
        <w:br/>
      </w:r>
      <w:r w:rsidR="003D02B6">
        <w:rPr>
          <w:rFonts w:ascii="Angsana New" w:hAnsi="Angsana New"/>
          <w:sz w:val="30"/>
          <w:szCs w:val="30"/>
          <w:cs/>
        </w:rPr>
        <w:t xml:space="preserve">การจำหน่ายเงินลงทุนดังกล่าวได้แล้วเสร็จเมื่อวันที่ </w:t>
      </w:r>
      <w:r w:rsidR="006D0E8C">
        <w:rPr>
          <w:rFonts w:ascii="Angsana New" w:hAnsi="Angsana New"/>
          <w:sz w:val="30"/>
          <w:szCs w:val="30"/>
        </w:rPr>
        <w:t>2</w:t>
      </w:r>
      <w:r w:rsidR="003D02B6">
        <w:rPr>
          <w:rFonts w:ascii="Angsana New" w:hAnsi="Angsana New"/>
          <w:sz w:val="30"/>
          <w:szCs w:val="30"/>
        </w:rPr>
        <w:t xml:space="preserve">5 </w:t>
      </w:r>
      <w:r w:rsidR="003D02B6">
        <w:rPr>
          <w:rFonts w:ascii="Angsana New" w:hAnsi="Angsana New" w:hint="cs"/>
          <w:sz w:val="30"/>
          <w:szCs w:val="30"/>
          <w:cs/>
        </w:rPr>
        <w:t>กันยายน</w:t>
      </w:r>
      <w:r w:rsidR="003D02B6">
        <w:rPr>
          <w:rFonts w:ascii="Angsana New" w:hAnsi="Angsana New"/>
          <w:sz w:val="30"/>
          <w:szCs w:val="30"/>
          <w:cs/>
        </w:rPr>
        <w:t xml:space="preserve"> </w:t>
      </w:r>
      <w:r w:rsidR="003D02B6" w:rsidRPr="00BE31F2">
        <w:rPr>
          <w:rFonts w:ascii="Angsana New" w:hAnsi="Angsana New"/>
          <w:sz w:val="30"/>
          <w:szCs w:val="30"/>
        </w:rPr>
        <w:t>2563</w:t>
      </w:r>
    </w:p>
    <w:p w14:paraId="405819BD" w14:textId="77777777" w:rsidR="004D6D27" w:rsidRPr="001E3A26" w:rsidRDefault="004D6D27" w:rsidP="004D6D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3A89F940" w14:textId="47BD2A7E" w:rsidR="003C2943" w:rsidRPr="000C79C7" w:rsidRDefault="003C2943" w:rsidP="00C1360D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C79C7">
        <w:rPr>
          <w:rFonts w:ascii="Angsana New" w:hAnsi="Angsana New"/>
          <w:i/>
          <w:iCs/>
          <w:sz w:val="30"/>
          <w:szCs w:val="30"/>
          <w:cs/>
        </w:rPr>
        <w:t>การจ่ายชำระคืนเงินกู้ยืมและการทำสัญญากู้ยืมระยะสั้น</w:t>
      </w:r>
    </w:p>
    <w:p w14:paraId="5A2BDB26" w14:textId="77777777" w:rsidR="003C2943" w:rsidRPr="001E3A26" w:rsidRDefault="003C2943" w:rsidP="003C294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20"/>
          <w:szCs w:val="20"/>
        </w:rPr>
      </w:pPr>
    </w:p>
    <w:p w14:paraId="5F8324E8" w14:textId="648BC817" w:rsidR="003C2943" w:rsidRDefault="003C2943" w:rsidP="000B3C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sz w:val="30"/>
          <w:szCs w:val="30"/>
        </w:rPr>
      </w:pPr>
      <w:r w:rsidRPr="000C79C7">
        <w:rPr>
          <w:rFonts w:ascii="Angsana New" w:hAnsi="Angsana New"/>
          <w:sz w:val="30"/>
          <w:szCs w:val="30"/>
          <w:cs/>
        </w:rPr>
        <w:t>ใน</w:t>
      </w:r>
      <w:r w:rsidR="003D02B6">
        <w:rPr>
          <w:rFonts w:ascii="Angsana New" w:hAnsi="Angsana New" w:hint="cs"/>
          <w:sz w:val="30"/>
          <w:szCs w:val="30"/>
          <w:cs/>
        </w:rPr>
        <w:t xml:space="preserve">เดือนเมษายน </w:t>
      </w:r>
      <w:r w:rsidR="003D02B6">
        <w:rPr>
          <w:rFonts w:ascii="Angsana New" w:hAnsi="Angsana New"/>
          <w:sz w:val="30"/>
          <w:szCs w:val="30"/>
        </w:rPr>
        <w:t>2563</w:t>
      </w:r>
      <w:r w:rsidRPr="000C79C7">
        <w:rPr>
          <w:rFonts w:ascii="Angsana New" w:hAnsi="Angsana New"/>
          <w:sz w:val="30"/>
          <w:szCs w:val="30"/>
        </w:rPr>
        <w:t xml:space="preserve"> </w:t>
      </w:r>
      <w:r w:rsidRPr="000C79C7">
        <w:rPr>
          <w:rFonts w:ascii="Angsana New" w:hAnsi="Angsana New"/>
          <w:sz w:val="30"/>
          <w:szCs w:val="30"/>
          <w:cs/>
        </w:rPr>
        <w:t xml:space="preserve">ถึงวันที่รายงาน บริษัทได้จ่ายชำระคืนเงินกู้ยืมระยะสั้นจากบุคคลจำนวนเงินรวม </w:t>
      </w:r>
      <w:r w:rsidR="00B52D65">
        <w:rPr>
          <w:rFonts w:ascii="Angsana New" w:hAnsi="Angsana New"/>
          <w:sz w:val="30"/>
          <w:szCs w:val="30"/>
        </w:rPr>
        <w:t>25</w:t>
      </w:r>
      <w:r w:rsidRPr="000C79C7">
        <w:rPr>
          <w:rFonts w:ascii="Angsana New" w:hAnsi="Angsana New"/>
          <w:sz w:val="30"/>
          <w:szCs w:val="30"/>
        </w:rPr>
        <w:t xml:space="preserve"> </w:t>
      </w:r>
      <w:r w:rsidRPr="000C79C7">
        <w:rPr>
          <w:rFonts w:ascii="Angsana New" w:hAnsi="Angsana New"/>
          <w:sz w:val="30"/>
          <w:szCs w:val="30"/>
          <w:cs/>
        </w:rPr>
        <w:t>ล้านบาท และ</w:t>
      </w:r>
      <w:r w:rsidR="00BD0AED">
        <w:rPr>
          <w:rFonts w:ascii="Angsana New" w:hAnsi="Angsana New"/>
          <w:sz w:val="30"/>
          <w:szCs w:val="30"/>
          <w:cs/>
        </w:rPr>
        <w:t>ได้</w:t>
      </w:r>
      <w:r w:rsidRPr="000C79C7">
        <w:rPr>
          <w:rFonts w:ascii="Angsana New" w:hAnsi="Angsana New"/>
          <w:sz w:val="30"/>
          <w:szCs w:val="30"/>
          <w:cs/>
        </w:rPr>
        <w:t>ทำสัญญากู้ยืมจาก</w:t>
      </w:r>
      <w:r w:rsidR="003D02B6">
        <w:rPr>
          <w:rFonts w:ascii="Angsana New" w:hAnsi="Angsana New" w:hint="cs"/>
          <w:sz w:val="30"/>
          <w:szCs w:val="30"/>
          <w:cs/>
        </w:rPr>
        <w:t xml:space="preserve">สถาบันการเงินเป็นจำนวน </w:t>
      </w:r>
      <w:r w:rsidR="003D02B6">
        <w:rPr>
          <w:rFonts w:ascii="Angsana New" w:hAnsi="Angsana New"/>
          <w:sz w:val="30"/>
          <w:szCs w:val="30"/>
        </w:rPr>
        <w:t xml:space="preserve">20 </w:t>
      </w:r>
      <w:r w:rsidR="003D02B6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DD357A">
        <w:rPr>
          <w:rFonts w:ascii="Angsana New" w:hAnsi="Angsana New" w:hint="cs"/>
          <w:sz w:val="30"/>
          <w:szCs w:val="30"/>
          <w:cs/>
        </w:rPr>
        <w:t>และ</w:t>
      </w:r>
      <w:r w:rsidR="00DD357A" w:rsidRPr="000C79C7">
        <w:rPr>
          <w:rFonts w:ascii="Angsana New" w:hAnsi="Angsana New"/>
          <w:sz w:val="30"/>
          <w:szCs w:val="30"/>
          <w:cs/>
        </w:rPr>
        <w:t>สัญญ</w:t>
      </w:r>
      <w:r w:rsidR="00DD357A">
        <w:rPr>
          <w:rFonts w:ascii="Angsana New" w:hAnsi="Angsana New" w:hint="cs"/>
          <w:sz w:val="30"/>
          <w:szCs w:val="30"/>
          <w:cs/>
        </w:rPr>
        <w:t>า</w:t>
      </w:r>
      <w:r w:rsidR="00DD357A" w:rsidRPr="000C79C7">
        <w:rPr>
          <w:rFonts w:ascii="Angsana New" w:hAnsi="Angsana New"/>
          <w:sz w:val="30"/>
          <w:szCs w:val="30"/>
          <w:cs/>
        </w:rPr>
        <w:t>กู้ยืมระยะสั้น</w:t>
      </w:r>
      <w:r w:rsidRPr="000C79C7">
        <w:rPr>
          <w:rFonts w:ascii="Angsana New" w:hAnsi="Angsana New"/>
          <w:sz w:val="30"/>
          <w:szCs w:val="30"/>
          <w:cs/>
        </w:rPr>
        <w:t>บุคคล</w:t>
      </w:r>
      <w:r w:rsidR="003D02B6">
        <w:rPr>
          <w:rFonts w:ascii="Angsana New" w:hAnsi="Angsana New" w:hint="cs"/>
          <w:sz w:val="30"/>
          <w:szCs w:val="30"/>
          <w:cs/>
        </w:rPr>
        <w:t>หลายสัญญาเป็น</w:t>
      </w:r>
      <w:r w:rsidRPr="000C79C7">
        <w:rPr>
          <w:rFonts w:ascii="Angsana New" w:hAnsi="Angsana New"/>
          <w:sz w:val="30"/>
          <w:szCs w:val="30"/>
          <w:cs/>
        </w:rPr>
        <w:t xml:space="preserve">จำนวนเงินรวม </w:t>
      </w:r>
      <w:r w:rsidR="003D02B6">
        <w:rPr>
          <w:rFonts w:ascii="Angsana New" w:hAnsi="Angsana New"/>
          <w:sz w:val="30"/>
          <w:szCs w:val="30"/>
        </w:rPr>
        <w:t>98</w:t>
      </w:r>
      <w:r w:rsidRPr="000C79C7">
        <w:rPr>
          <w:rFonts w:ascii="Angsana New" w:hAnsi="Angsana New"/>
          <w:sz w:val="30"/>
          <w:szCs w:val="30"/>
        </w:rPr>
        <w:t xml:space="preserve"> </w:t>
      </w:r>
      <w:r w:rsidRPr="000C79C7">
        <w:rPr>
          <w:rFonts w:ascii="Angsana New" w:hAnsi="Angsana New"/>
          <w:sz w:val="30"/>
          <w:szCs w:val="30"/>
          <w:cs/>
        </w:rPr>
        <w:t>ล้านบาท</w:t>
      </w:r>
      <w:r w:rsidR="007E6E11">
        <w:rPr>
          <w:rFonts w:ascii="Angsana New" w:hAnsi="Angsana New"/>
          <w:sz w:val="30"/>
          <w:szCs w:val="30"/>
        </w:rPr>
        <w:t xml:space="preserve"> </w:t>
      </w:r>
      <w:r w:rsidRPr="000C79C7">
        <w:rPr>
          <w:rFonts w:ascii="Angsana New" w:hAnsi="Angsana New"/>
          <w:sz w:val="30"/>
          <w:szCs w:val="30"/>
          <w:cs/>
        </w:rPr>
        <w:t xml:space="preserve">จากการอนุมัติการออกและเสนอขายตราสารหนี้ระยะสั้นตามที่กล่าวไว้ในข้อ </w:t>
      </w:r>
      <w:r w:rsidR="00065947">
        <w:rPr>
          <w:rFonts w:ascii="Angsana New" w:hAnsi="Angsana New"/>
          <w:sz w:val="30"/>
          <w:szCs w:val="30"/>
          <w:cs/>
        </w:rPr>
        <w:t>ค</w:t>
      </w:r>
      <w:r w:rsidRPr="000C79C7">
        <w:rPr>
          <w:rFonts w:ascii="Angsana New" w:hAnsi="Angsana New"/>
          <w:sz w:val="30"/>
          <w:szCs w:val="30"/>
        </w:rPr>
        <w:t>)</w:t>
      </w:r>
    </w:p>
    <w:p w14:paraId="239C6D1A" w14:textId="77777777" w:rsidR="004D6D27" w:rsidRPr="001E3A26" w:rsidRDefault="004D6D27" w:rsidP="000B3C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sz w:val="20"/>
          <w:szCs w:val="20"/>
        </w:rPr>
      </w:pPr>
    </w:p>
    <w:p w14:paraId="65ABFD67" w14:textId="77777777" w:rsidR="001E3A26" w:rsidRPr="001E3A26" w:rsidRDefault="001E3A26" w:rsidP="001E3A26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E3A26">
        <w:rPr>
          <w:rFonts w:ascii="Angsana New" w:hAnsi="Angsana New"/>
          <w:i/>
          <w:iCs/>
          <w:sz w:val="30"/>
          <w:szCs w:val="30"/>
          <w:cs/>
        </w:rPr>
        <w:t>การประชุมสามัญประจำปีผู้ถือหุ้นของบริษัทย่อยแห่งหนึ่ง</w:t>
      </w:r>
    </w:p>
    <w:p w14:paraId="1225394E" w14:textId="77777777" w:rsidR="001E3A26" w:rsidRPr="001E3A26" w:rsidRDefault="001E3A26" w:rsidP="001E3A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3914137E" w14:textId="152FE661" w:rsidR="001E3A26" w:rsidRDefault="001E3A26" w:rsidP="001E3A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sz w:val="30"/>
          <w:szCs w:val="30"/>
        </w:rPr>
      </w:pPr>
      <w:r w:rsidRPr="001E3A26">
        <w:rPr>
          <w:rFonts w:ascii="Angsana New" w:hAnsi="Angsana New"/>
          <w:sz w:val="30"/>
          <w:szCs w:val="30"/>
          <w:cs/>
        </w:rPr>
        <w:t xml:space="preserve">ในการประชุมสามัญผู้ถือหุ้นของบริษัทย่อยแห่งหนึ่ง (“บริษัท เนชั่น บรอดแคสติ้ง คอร์ปอเรชั่น จำกัด (มหาชน)”) เมื่อวันที่ </w:t>
      </w:r>
      <w:r w:rsidR="00661669">
        <w:rPr>
          <w:rFonts w:ascii="Angsana New" w:hAnsi="Angsana New"/>
          <w:sz w:val="30"/>
          <w:szCs w:val="30"/>
        </w:rPr>
        <w:t>29</w:t>
      </w:r>
      <w:r w:rsidRPr="001E3A26">
        <w:rPr>
          <w:rFonts w:ascii="Angsana New" w:hAnsi="Angsana New"/>
          <w:sz w:val="30"/>
          <w:szCs w:val="30"/>
          <w:cs/>
        </w:rPr>
        <w:t xml:space="preserve"> ตุลาคม </w:t>
      </w:r>
      <w:r w:rsidR="00661669">
        <w:rPr>
          <w:rFonts w:ascii="Angsana New" w:hAnsi="Angsana New"/>
          <w:sz w:val="30"/>
          <w:szCs w:val="30"/>
        </w:rPr>
        <w:t>2563</w:t>
      </w:r>
      <w:r w:rsidRPr="001E3A26">
        <w:rPr>
          <w:rFonts w:ascii="Angsana New" w:hAnsi="Angsana New"/>
          <w:sz w:val="30"/>
          <w:szCs w:val="30"/>
          <w:cs/>
        </w:rPr>
        <w:t xml:space="preserve"> ผู้ถือหุ้นของบริษัทย่อย มีมติในเรื่องต่างๆ ดังนี้</w:t>
      </w:r>
    </w:p>
    <w:p w14:paraId="2004C05D" w14:textId="77777777" w:rsidR="00BE4D51" w:rsidRPr="001E3A26" w:rsidRDefault="00BE4D51" w:rsidP="001E3A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sz w:val="30"/>
          <w:szCs w:val="30"/>
        </w:rPr>
      </w:pPr>
    </w:p>
    <w:p w14:paraId="523C9E6A" w14:textId="2F6072E4" w:rsidR="001E3A26" w:rsidRPr="001E3A26" w:rsidRDefault="001E3A26" w:rsidP="001E3A26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left" w:pos="720"/>
        </w:tabs>
        <w:ind w:left="1350" w:hanging="270"/>
        <w:jc w:val="thaiDistribute"/>
        <w:rPr>
          <w:rFonts w:ascii="Angsana New" w:hAnsi="Angsana New"/>
          <w:sz w:val="30"/>
          <w:szCs w:val="30"/>
        </w:rPr>
      </w:pPr>
      <w:r w:rsidRPr="001E3A26">
        <w:rPr>
          <w:rFonts w:ascii="Angsana New" w:hAnsi="Angsana New"/>
          <w:sz w:val="30"/>
          <w:szCs w:val="30"/>
          <w:cs/>
        </w:rPr>
        <w:t xml:space="preserve">อนุมัติให้ซื้อเครื่องหมายการค้า “คมชัดลึก”  จากบริษัท และซื้อธุรกิจคมชัดลึกจากบริษัทย่อยแห่งหนึ่ง (“บริษัท คมชัดลึก มีเดีย จำกัด”) มูลค่ารวมจำนวน </w:t>
      </w:r>
      <w:r w:rsidR="00661669">
        <w:rPr>
          <w:rFonts w:ascii="Angsana New" w:hAnsi="Angsana New"/>
          <w:sz w:val="30"/>
          <w:szCs w:val="30"/>
        </w:rPr>
        <w:t>70</w:t>
      </w:r>
      <w:r w:rsidRPr="001E3A26">
        <w:rPr>
          <w:rFonts w:ascii="Angsana New" w:hAnsi="Angsana New"/>
          <w:sz w:val="30"/>
          <w:szCs w:val="30"/>
          <w:cs/>
        </w:rPr>
        <w:t xml:space="preserve"> ล้านบาท โดยมีเงื่อนไขการจ่ายชำระตามที่ตกลงกัน</w:t>
      </w:r>
    </w:p>
    <w:p w14:paraId="7A9639F2" w14:textId="7F036ECE" w:rsidR="001E3A26" w:rsidRPr="001E3A26" w:rsidRDefault="001E3A26" w:rsidP="001E3A26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left" w:pos="720"/>
        </w:tabs>
        <w:ind w:left="1350" w:hanging="270"/>
        <w:jc w:val="thaiDistribute"/>
        <w:rPr>
          <w:rFonts w:ascii="Angsana New" w:hAnsi="Angsana New"/>
          <w:sz w:val="30"/>
          <w:szCs w:val="30"/>
        </w:rPr>
      </w:pPr>
      <w:r w:rsidRPr="001E3A26">
        <w:rPr>
          <w:rFonts w:ascii="Angsana New" w:hAnsi="Angsana New"/>
          <w:sz w:val="30"/>
          <w:szCs w:val="30"/>
          <w:cs/>
        </w:rPr>
        <w:t>อนุมัติให้บริษัทเข้าลงทุนซื้อหุ้นสามัญของบริษัท</w:t>
      </w:r>
      <w:r w:rsidR="00CA3C9B">
        <w:rPr>
          <w:rFonts w:ascii="Angsana New" w:hAnsi="Angsana New"/>
          <w:sz w:val="30"/>
          <w:szCs w:val="30"/>
        </w:rPr>
        <w:t xml:space="preserve"> </w:t>
      </w:r>
      <w:r w:rsidR="00CA3C9B">
        <w:rPr>
          <w:rFonts w:ascii="Angsana New" w:hAnsi="Angsana New" w:hint="cs"/>
          <w:sz w:val="30"/>
          <w:szCs w:val="30"/>
          <w:cs/>
        </w:rPr>
        <w:t xml:space="preserve">กรีน เน็ต </w:t>
      </w:r>
      <w:r w:rsidR="00CA3C9B">
        <w:rPr>
          <w:rFonts w:ascii="Angsana New" w:hAnsi="Angsana New"/>
          <w:sz w:val="30"/>
          <w:szCs w:val="30"/>
        </w:rPr>
        <w:t xml:space="preserve">1282 </w:t>
      </w:r>
      <w:r w:rsidR="00CA3C9B">
        <w:rPr>
          <w:rFonts w:ascii="Angsana New" w:hAnsi="Angsana New" w:hint="cs"/>
          <w:sz w:val="30"/>
          <w:szCs w:val="30"/>
          <w:cs/>
        </w:rPr>
        <w:t>จำกัด</w:t>
      </w:r>
      <w:r w:rsidRPr="001E3A26">
        <w:rPr>
          <w:rFonts w:ascii="Angsana New" w:hAnsi="Angsana New"/>
          <w:sz w:val="30"/>
          <w:szCs w:val="30"/>
          <w:cs/>
        </w:rPr>
        <w:t xml:space="preserve"> คิดเป็นสัดส่วนร้อยละ </w:t>
      </w:r>
      <w:r w:rsidR="00661669">
        <w:rPr>
          <w:rFonts w:ascii="Angsana New" w:hAnsi="Angsana New"/>
          <w:sz w:val="30"/>
          <w:szCs w:val="30"/>
        </w:rPr>
        <w:t>99.998</w:t>
      </w:r>
      <w:r w:rsidRPr="001E3A26">
        <w:rPr>
          <w:rFonts w:ascii="Angsana New" w:hAnsi="Angsana New"/>
          <w:sz w:val="30"/>
          <w:szCs w:val="30"/>
          <w:cs/>
        </w:rPr>
        <w:t xml:space="preserve"> ของทุนที่ออกและชำระแล้ว จำนวน </w:t>
      </w:r>
      <w:r w:rsidR="00661669">
        <w:rPr>
          <w:rFonts w:ascii="Angsana New" w:hAnsi="Angsana New"/>
          <w:sz w:val="30"/>
          <w:szCs w:val="30"/>
        </w:rPr>
        <w:t>164.40</w:t>
      </w:r>
      <w:r w:rsidRPr="001E3A26">
        <w:rPr>
          <w:rFonts w:ascii="Angsana New" w:hAnsi="Angsana New"/>
          <w:sz w:val="30"/>
          <w:szCs w:val="30"/>
          <w:cs/>
        </w:rPr>
        <w:t xml:space="preserve"> ล้านบาท และภาระหน้าที่ในการชำระหนี้คงค้างพร้อมดอกเบี้ยตามหนังสือรับสภาพหนี้ของบริษัทดังกล่าวจำนวน </w:t>
      </w:r>
      <w:r w:rsidR="00661669">
        <w:rPr>
          <w:rFonts w:ascii="Angsana New" w:hAnsi="Angsana New"/>
          <w:sz w:val="30"/>
          <w:szCs w:val="30"/>
        </w:rPr>
        <w:t>85.60</w:t>
      </w:r>
      <w:r w:rsidRPr="001E3A26">
        <w:rPr>
          <w:rFonts w:ascii="Angsana New" w:hAnsi="Angsana New"/>
          <w:sz w:val="30"/>
          <w:szCs w:val="30"/>
          <w:cs/>
        </w:rPr>
        <w:t xml:space="preserve"> ล้านบาท รวมมูลค่าทั้งสิ้นจำนวน </w:t>
      </w:r>
      <w:r w:rsidR="00661669">
        <w:rPr>
          <w:rFonts w:ascii="Angsana New" w:hAnsi="Angsana New"/>
          <w:sz w:val="30"/>
          <w:szCs w:val="30"/>
        </w:rPr>
        <w:t>250.00</w:t>
      </w:r>
      <w:r w:rsidRPr="001E3A26">
        <w:rPr>
          <w:rFonts w:ascii="Angsana New" w:hAnsi="Angsana New"/>
          <w:sz w:val="30"/>
          <w:szCs w:val="30"/>
          <w:cs/>
        </w:rPr>
        <w:t xml:space="preserve"> ล้านบาท          </w:t>
      </w:r>
    </w:p>
    <w:p w14:paraId="59FFB857" w14:textId="293CF4A3" w:rsidR="00AA194F" w:rsidRPr="00303FA5" w:rsidRDefault="001E3A26" w:rsidP="009B01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1350" w:hanging="270"/>
        <w:jc w:val="thaiDistribute"/>
        <w:rPr>
          <w:rFonts w:ascii="Angsana New" w:hAnsi="Angsana New"/>
          <w:sz w:val="20"/>
          <w:szCs w:val="20"/>
        </w:rPr>
      </w:pPr>
      <w:r w:rsidRPr="00A95F90">
        <w:rPr>
          <w:rFonts w:ascii="Angsana New" w:hAnsi="Angsana New"/>
          <w:sz w:val="30"/>
          <w:szCs w:val="30"/>
          <w:cs/>
        </w:rPr>
        <w:t xml:space="preserve">อนุมัติการเพิ่มทุนจดทะเบียนของบริษัทจำนวน </w:t>
      </w:r>
      <w:r w:rsidR="00661669" w:rsidRPr="00A95F90">
        <w:rPr>
          <w:rFonts w:ascii="Angsana New" w:hAnsi="Angsana New"/>
          <w:sz w:val="30"/>
          <w:szCs w:val="30"/>
        </w:rPr>
        <w:t>321.26</w:t>
      </w:r>
      <w:r w:rsidRPr="00A95F90">
        <w:rPr>
          <w:rFonts w:ascii="Angsana New" w:hAnsi="Angsana New"/>
          <w:sz w:val="30"/>
          <w:szCs w:val="30"/>
          <w:cs/>
        </w:rPr>
        <w:t xml:space="preserve"> ล้านบาท จาก </w:t>
      </w:r>
      <w:r w:rsidR="00661669" w:rsidRPr="00A95F90">
        <w:rPr>
          <w:rFonts w:ascii="Angsana New" w:hAnsi="Angsana New"/>
          <w:sz w:val="30"/>
          <w:szCs w:val="30"/>
        </w:rPr>
        <w:t>803.16</w:t>
      </w:r>
      <w:r w:rsidRPr="00A95F90">
        <w:rPr>
          <w:rFonts w:ascii="Angsana New" w:hAnsi="Angsana New"/>
          <w:sz w:val="30"/>
          <w:szCs w:val="30"/>
          <w:cs/>
        </w:rPr>
        <w:t xml:space="preserve"> ล้านบาท (แบ่งออกเป็นหุ้นสามัญจำนวน </w:t>
      </w:r>
      <w:r w:rsidR="00661669" w:rsidRPr="00A95F90">
        <w:rPr>
          <w:rFonts w:ascii="Angsana New" w:hAnsi="Angsana New"/>
          <w:sz w:val="30"/>
          <w:szCs w:val="30"/>
        </w:rPr>
        <w:t>803,155,214</w:t>
      </w:r>
      <w:r w:rsidRPr="00A95F90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 </w:t>
      </w:r>
      <w:r w:rsidR="00661669" w:rsidRPr="00A95F90">
        <w:rPr>
          <w:rFonts w:ascii="Angsana New" w:hAnsi="Angsana New"/>
          <w:sz w:val="30"/>
          <w:szCs w:val="30"/>
        </w:rPr>
        <w:t>1</w:t>
      </w:r>
      <w:r w:rsidRPr="00A95F90">
        <w:rPr>
          <w:rFonts w:ascii="Angsana New" w:hAnsi="Angsana New"/>
          <w:sz w:val="30"/>
          <w:szCs w:val="30"/>
          <w:cs/>
        </w:rPr>
        <w:t xml:space="preserve"> บาท) เป็น </w:t>
      </w:r>
      <w:r w:rsidR="00661669" w:rsidRPr="00A95F90">
        <w:rPr>
          <w:rFonts w:ascii="Angsana New" w:hAnsi="Angsana New"/>
          <w:sz w:val="30"/>
          <w:szCs w:val="30"/>
        </w:rPr>
        <w:t>1,124.42</w:t>
      </w:r>
      <w:r w:rsidRPr="00A95F90">
        <w:rPr>
          <w:rFonts w:ascii="Angsana New" w:hAnsi="Angsana New"/>
          <w:sz w:val="30"/>
          <w:szCs w:val="30"/>
          <w:cs/>
        </w:rPr>
        <w:t xml:space="preserve"> ล้านบาท  (แบ่งออกเป็นหุ้นสามัญจำนวน </w:t>
      </w:r>
      <w:r w:rsidR="00661669" w:rsidRPr="00A95F90">
        <w:rPr>
          <w:rFonts w:ascii="Angsana New" w:hAnsi="Angsana New"/>
          <w:sz w:val="30"/>
          <w:szCs w:val="30"/>
        </w:rPr>
        <w:t>1,124,417,300</w:t>
      </w:r>
      <w:r w:rsidRPr="00A95F90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 </w:t>
      </w:r>
      <w:r w:rsidR="00661669" w:rsidRPr="00A95F90">
        <w:rPr>
          <w:rFonts w:ascii="Angsana New" w:hAnsi="Angsana New"/>
          <w:sz w:val="30"/>
          <w:szCs w:val="30"/>
        </w:rPr>
        <w:t>1</w:t>
      </w:r>
      <w:r w:rsidRPr="00A95F90">
        <w:rPr>
          <w:rFonts w:ascii="Angsana New" w:hAnsi="Angsana New"/>
          <w:sz w:val="30"/>
          <w:szCs w:val="30"/>
          <w:cs/>
        </w:rPr>
        <w:t xml:space="preserve"> บาท) เพื่อเสนอขายให้แก่ผู้ถือหุ้นเดิมของบริษัทตามสัดส่วนการถือหุ้น (</w:t>
      </w:r>
      <w:r w:rsidRPr="00A95F90">
        <w:rPr>
          <w:rFonts w:ascii="Angsana New" w:hAnsi="Angsana New"/>
          <w:sz w:val="30"/>
          <w:szCs w:val="30"/>
        </w:rPr>
        <w:t xml:space="preserve">Rights Offering) </w:t>
      </w:r>
      <w:r w:rsidRPr="00A95F90">
        <w:rPr>
          <w:rFonts w:ascii="Angsana New" w:hAnsi="Angsana New"/>
          <w:sz w:val="30"/>
          <w:szCs w:val="30"/>
          <w:cs/>
        </w:rPr>
        <w:t xml:space="preserve">ในอัตราส่วน </w:t>
      </w:r>
      <w:r w:rsidR="00661669" w:rsidRPr="00A95F90">
        <w:rPr>
          <w:rFonts w:ascii="Angsana New" w:hAnsi="Angsana New"/>
          <w:sz w:val="30"/>
          <w:szCs w:val="30"/>
        </w:rPr>
        <w:t>5</w:t>
      </w:r>
      <w:r w:rsidRPr="00A95F90">
        <w:rPr>
          <w:rFonts w:ascii="Angsana New" w:hAnsi="Angsana New"/>
          <w:sz w:val="30"/>
          <w:szCs w:val="30"/>
          <w:cs/>
        </w:rPr>
        <w:t xml:space="preserve"> หุ้นสามัญเดิมต่อ </w:t>
      </w:r>
      <w:r w:rsidR="00661669" w:rsidRPr="00A95F90">
        <w:rPr>
          <w:rFonts w:ascii="Angsana New" w:hAnsi="Angsana New"/>
          <w:sz w:val="30"/>
          <w:szCs w:val="30"/>
        </w:rPr>
        <w:t>2</w:t>
      </w:r>
      <w:r w:rsidRPr="00A95F90">
        <w:rPr>
          <w:rFonts w:ascii="Angsana New" w:hAnsi="Angsana New"/>
          <w:sz w:val="30"/>
          <w:szCs w:val="30"/>
          <w:cs/>
        </w:rPr>
        <w:t xml:space="preserve"> หุ้นสามัญใหม่ ในราคาเสนอขายหุ้นละ </w:t>
      </w:r>
      <w:r w:rsidR="00661669" w:rsidRPr="00A95F90">
        <w:rPr>
          <w:rFonts w:ascii="Angsana New" w:hAnsi="Angsana New"/>
          <w:sz w:val="30"/>
          <w:szCs w:val="30"/>
        </w:rPr>
        <w:t>0.53</w:t>
      </w:r>
      <w:r w:rsidRPr="00A95F90">
        <w:rPr>
          <w:rFonts w:ascii="Angsana New" w:hAnsi="Angsana New"/>
          <w:sz w:val="30"/>
          <w:szCs w:val="30"/>
          <w:cs/>
        </w:rPr>
        <w:t xml:space="preserve"> บาท </w:t>
      </w:r>
    </w:p>
    <w:p w14:paraId="2281CA9D" w14:textId="77777777" w:rsidR="00303FA5" w:rsidRPr="00A95F90" w:rsidRDefault="00303FA5" w:rsidP="00303F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1350"/>
        <w:jc w:val="thaiDistribute"/>
        <w:rPr>
          <w:rFonts w:ascii="Angsana New" w:hAnsi="Angsana New"/>
          <w:sz w:val="20"/>
          <w:szCs w:val="20"/>
        </w:rPr>
      </w:pPr>
    </w:p>
    <w:p w14:paraId="0816872F" w14:textId="0C237A94" w:rsidR="00303FA5" w:rsidRPr="00303FA5" w:rsidRDefault="00303FA5" w:rsidP="00303FA5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03FA5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ในการประชุมคณะกรรมการของบริษัทเมื่อวันที่ </w:t>
      </w:r>
      <w:r w:rsidRPr="00303FA5">
        <w:rPr>
          <w:rFonts w:ascii="Angsana New" w:hAnsi="Angsana New"/>
          <w:i/>
          <w:iCs/>
          <w:sz w:val="30"/>
          <w:szCs w:val="30"/>
        </w:rPr>
        <w:t xml:space="preserve">3 </w:t>
      </w:r>
      <w:r w:rsidRPr="00303FA5">
        <w:rPr>
          <w:rFonts w:ascii="Angsana New" w:hAnsi="Angsana New"/>
          <w:i/>
          <w:iCs/>
          <w:sz w:val="30"/>
          <w:szCs w:val="30"/>
          <w:cs/>
        </w:rPr>
        <w:t xml:space="preserve">พฤศจิกายน </w:t>
      </w:r>
      <w:r w:rsidRPr="00303FA5">
        <w:rPr>
          <w:rFonts w:ascii="Angsana New" w:hAnsi="Angsana New"/>
          <w:i/>
          <w:iCs/>
          <w:sz w:val="30"/>
          <w:szCs w:val="30"/>
        </w:rPr>
        <w:t>2563</w:t>
      </w:r>
    </w:p>
    <w:p w14:paraId="15A8E335" w14:textId="77777777" w:rsidR="00303FA5" w:rsidRPr="00303FA5" w:rsidRDefault="00303F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0F0C73CD" w14:textId="657154DC" w:rsidR="00303FA5" w:rsidRPr="00303FA5" w:rsidRDefault="00303FA5" w:rsidP="00303F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sz w:val="30"/>
          <w:szCs w:val="30"/>
        </w:rPr>
      </w:pPr>
      <w:r w:rsidRPr="00303FA5">
        <w:rPr>
          <w:rFonts w:ascii="Angsana New" w:hAnsi="Angsana New"/>
          <w:sz w:val="30"/>
          <w:szCs w:val="30"/>
          <w:cs/>
        </w:rPr>
        <w:t>คณะกรรมการมีมติอนุมัติให้บริษัทเข้าซื้อหุ้นเพิ่มทุนของบริษัท เนชั่น บรอดแคสติ้ง คอร์ปอเรชั่น จำกัด (มหาชน) ที่เพิ่มทุนให้แก่ผู้ถือหุ้นเดิมตามสัดส่วนการถือหุ้น</w:t>
      </w:r>
      <w:r w:rsidR="00363952">
        <w:rPr>
          <w:rFonts w:ascii="Angsana New" w:hAnsi="Angsana New" w:hint="cs"/>
          <w:sz w:val="30"/>
          <w:szCs w:val="30"/>
          <w:cs/>
        </w:rPr>
        <w:t>เดิม</w:t>
      </w:r>
      <w:r w:rsidRPr="00303FA5">
        <w:rPr>
          <w:rFonts w:ascii="Angsana New" w:hAnsi="Angsana New"/>
          <w:sz w:val="30"/>
          <w:szCs w:val="30"/>
          <w:cs/>
        </w:rPr>
        <w:t xml:space="preserve"> (</w:t>
      </w:r>
      <w:r w:rsidRPr="00303FA5">
        <w:rPr>
          <w:rFonts w:ascii="Angsana New" w:hAnsi="Angsana New"/>
          <w:sz w:val="30"/>
          <w:szCs w:val="30"/>
        </w:rPr>
        <w:t>Rights offering)</w:t>
      </w:r>
    </w:p>
    <w:p w14:paraId="3A35E992" w14:textId="77777777" w:rsidR="00303FA5" w:rsidRPr="00303FA5" w:rsidRDefault="00303F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69844576" w14:textId="18636D54" w:rsidR="00AA194F" w:rsidRPr="00AA194F" w:rsidRDefault="00AA194F" w:rsidP="00AA194F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AA194F">
        <w:rPr>
          <w:rFonts w:ascii="Angsana New" w:hAnsi="Angsana New" w:hint="cs"/>
          <w:b/>
          <w:bCs/>
          <w:sz w:val="30"/>
          <w:szCs w:val="30"/>
          <w:cs/>
        </w:rPr>
        <w:t>มาตรฐานรายงานทางการเงินที่ยังไม่ได้ใช้</w:t>
      </w:r>
    </w:p>
    <w:p w14:paraId="1269AF83" w14:textId="77777777" w:rsidR="00AA194F" w:rsidRPr="000A391E" w:rsidRDefault="00AA194F" w:rsidP="00AA194F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7B7F00CA" w14:textId="200CF8C2" w:rsidR="00AA194F" w:rsidRDefault="00AA194F" w:rsidP="00AA194F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ที่ออกและปรับปรุงใหม่ซึ่งเกี่ยวกับการดำเนินงานของกลุ่มบริษัทและคาดว่าจะมีผลกระทบต่องบการเงินรวมและงบการเงินเฉพาะกิจการ เมื่อนำมาถือปฏิบัติเป็นครั้งแรกโดย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 </w:t>
      </w:r>
      <w:r>
        <w:rPr>
          <w:rFonts w:ascii="Angsana New" w:hAnsi="Angsana New" w:hint="cs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มกราคม </w:t>
      </w:r>
      <w:r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14:paraId="5DCA85D8" w14:textId="77777777" w:rsidR="000A391E" w:rsidRPr="000A391E" w:rsidRDefault="000A391E" w:rsidP="00AA194F">
      <w:pPr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8807" w:type="dxa"/>
        <w:tblInd w:w="558" w:type="dxa"/>
        <w:tblLook w:val="04A0" w:firstRow="1" w:lastRow="0" w:firstColumn="1" w:lastColumn="0" w:noHBand="0" w:noVBand="1"/>
      </w:tblPr>
      <w:tblGrid>
        <w:gridCol w:w="4500"/>
        <w:gridCol w:w="4307"/>
      </w:tblGrid>
      <w:tr w:rsidR="00AA194F" w14:paraId="7B02A16A" w14:textId="77777777" w:rsidTr="00661669">
        <w:trPr>
          <w:tblHeader/>
        </w:trPr>
        <w:tc>
          <w:tcPr>
            <w:tcW w:w="4500" w:type="dxa"/>
            <w:vAlign w:val="bottom"/>
            <w:hideMark/>
          </w:tcPr>
          <w:p w14:paraId="38E356C7" w14:textId="77777777" w:rsidR="00AA194F" w:rsidRDefault="00AA194F" w:rsidP="00CC2FB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br w:type="page"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br w:type="page"/>
            </w: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307" w:type="dxa"/>
            <w:vAlign w:val="bottom"/>
            <w:hideMark/>
          </w:tcPr>
          <w:p w14:paraId="0484F048" w14:textId="77777777" w:rsidR="00AA194F" w:rsidRDefault="00AA194F" w:rsidP="00CC2FB5">
            <w:pPr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AA194F" w14:paraId="6FD2FE95" w14:textId="77777777" w:rsidTr="00661669">
        <w:tc>
          <w:tcPr>
            <w:tcW w:w="4500" w:type="dxa"/>
            <w:hideMark/>
          </w:tcPr>
          <w:p w14:paraId="2EF7669B" w14:textId="7A613A74" w:rsidR="00AA194F" w:rsidRDefault="00AA194F" w:rsidP="00CC2FB5">
            <w:pPr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มาตรฐานการบัญชี ฉบับที่ </w:t>
            </w:r>
            <w:r>
              <w:rPr>
                <w:rFonts w:ascii="Angsana New" w:eastAsia="Calibri" w:hAnsi="Angsana New"/>
                <w:sz w:val="30"/>
                <w:szCs w:val="30"/>
              </w:rPr>
              <w:t>1 (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ปรับปรุง </w:t>
            </w:r>
            <w:r>
              <w:rPr>
                <w:rFonts w:ascii="Angsana New" w:eastAsia="Calibri" w:hAnsi="Angsana New"/>
                <w:sz w:val="30"/>
                <w:szCs w:val="30"/>
              </w:rPr>
              <w:t>2563)</w:t>
            </w:r>
          </w:p>
        </w:tc>
        <w:tc>
          <w:tcPr>
            <w:tcW w:w="4307" w:type="dxa"/>
            <w:hideMark/>
          </w:tcPr>
          <w:p w14:paraId="64280EF7" w14:textId="163818A6" w:rsidR="00AA194F" w:rsidRDefault="00AA194F" w:rsidP="00CC2FB5">
            <w:pPr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การนำเสนองบการเงิน</w:t>
            </w:r>
          </w:p>
        </w:tc>
      </w:tr>
      <w:tr w:rsidR="00AA194F" w14:paraId="51C0FB21" w14:textId="77777777" w:rsidTr="00661669">
        <w:tc>
          <w:tcPr>
            <w:tcW w:w="4500" w:type="dxa"/>
            <w:hideMark/>
          </w:tcPr>
          <w:p w14:paraId="0C7D86B4" w14:textId="3E245FC8" w:rsidR="00AA194F" w:rsidRDefault="00AA194F" w:rsidP="00AA194F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8656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มาตรฐานการบัญชี ฉบับที่ </w:t>
            </w:r>
            <w:r>
              <w:rPr>
                <w:rFonts w:ascii="Angsana New" w:eastAsia="Calibri" w:hAnsi="Angsana New"/>
                <w:sz w:val="30"/>
                <w:szCs w:val="30"/>
              </w:rPr>
              <w:t>8</w:t>
            </w:r>
            <w:r w:rsidRPr="00186569">
              <w:rPr>
                <w:rFonts w:ascii="Angsana New" w:eastAsia="Calibri" w:hAnsi="Angsana New"/>
                <w:sz w:val="30"/>
                <w:szCs w:val="30"/>
              </w:rPr>
              <w:t xml:space="preserve"> (</w:t>
            </w:r>
            <w:r w:rsidRPr="0018656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ปรับปรุง </w:t>
            </w:r>
            <w:r w:rsidRPr="00186569">
              <w:rPr>
                <w:rFonts w:ascii="Angsana New" w:eastAsia="Calibri" w:hAnsi="Angsana New"/>
                <w:sz w:val="30"/>
                <w:szCs w:val="30"/>
              </w:rPr>
              <w:t>2563)</w:t>
            </w:r>
          </w:p>
        </w:tc>
        <w:tc>
          <w:tcPr>
            <w:tcW w:w="4307" w:type="dxa"/>
            <w:hideMark/>
          </w:tcPr>
          <w:p w14:paraId="5DAA2CB8" w14:textId="77777777" w:rsidR="007A0D56" w:rsidRDefault="00AA194F" w:rsidP="007A0D56">
            <w:pPr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นโยบายการบัญชี การเปลี่ยนแปลงประมาณการ</w:t>
            </w:r>
          </w:p>
          <w:p w14:paraId="46A56282" w14:textId="3FFB7838" w:rsidR="00AA194F" w:rsidRDefault="007A0D56" w:rsidP="007A0D56">
            <w:pPr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 xml:space="preserve">   </w:t>
            </w:r>
            <w:r w:rsidR="00AA194F">
              <w:rPr>
                <w:rFonts w:ascii="Angsana New" w:eastAsia="Calibri" w:hAnsi="Angsana New" w:hint="cs"/>
                <w:sz w:val="30"/>
                <w:szCs w:val="30"/>
                <w:cs/>
              </w:rPr>
              <w:t>ทางบัญชีและข้อผิดพลาด</w:t>
            </w:r>
          </w:p>
        </w:tc>
      </w:tr>
      <w:tr w:rsidR="00AA194F" w14:paraId="13B89FBB" w14:textId="77777777" w:rsidTr="00661669">
        <w:tc>
          <w:tcPr>
            <w:tcW w:w="4500" w:type="dxa"/>
            <w:hideMark/>
          </w:tcPr>
          <w:p w14:paraId="736EFC06" w14:textId="147B5499" w:rsidR="00AA194F" w:rsidRDefault="00AA194F" w:rsidP="00AA194F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8656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186569">
              <w:rPr>
                <w:rFonts w:ascii="Angsana New" w:eastAsia="Calibri" w:hAnsi="Angsana New"/>
                <w:sz w:val="30"/>
                <w:szCs w:val="30"/>
              </w:rPr>
              <w:t>1</w:t>
            </w:r>
            <w:r>
              <w:rPr>
                <w:rFonts w:ascii="Angsana New" w:eastAsia="Calibri" w:hAnsi="Angsana New"/>
                <w:sz w:val="30"/>
                <w:szCs w:val="30"/>
              </w:rPr>
              <w:t>0</w:t>
            </w:r>
            <w:r w:rsidRPr="00186569">
              <w:rPr>
                <w:rFonts w:ascii="Angsana New" w:eastAsia="Calibri" w:hAnsi="Angsana New"/>
                <w:sz w:val="30"/>
                <w:szCs w:val="30"/>
              </w:rPr>
              <w:t xml:space="preserve"> (</w:t>
            </w:r>
            <w:r w:rsidRPr="0018656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ปรับปรุง </w:t>
            </w:r>
            <w:r w:rsidRPr="00186569">
              <w:rPr>
                <w:rFonts w:ascii="Angsana New" w:eastAsia="Calibri" w:hAnsi="Angsana New"/>
                <w:sz w:val="30"/>
                <w:szCs w:val="30"/>
              </w:rPr>
              <w:t>2563)</w:t>
            </w:r>
          </w:p>
        </w:tc>
        <w:tc>
          <w:tcPr>
            <w:tcW w:w="4307" w:type="dxa"/>
            <w:hideMark/>
          </w:tcPr>
          <w:p w14:paraId="03C7669F" w14:textId="271D3BE4" w:rsidR="00AA194F" w:rsidRDefault="00AA194F" w:rsidP="00AA194F">
            <w:pPr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AA194F" w14:paraId="1862AA2E" w14:textId="77777777" w:rsidTr="00661669">
        <w:tc>
          <w:tcPr>
            <w:tcW w:w="4500" w:type="dxa"/>
            <w:hideMark/>
          </w:tcPr>
          <w:p w14:paraId="2CD484BA" w14:textId="5B7A5CA5" w:rsidR="00AA194F" w:rsidRDefault="00AA194F" w:rsidP="00AA194F">
            <w:pPr>
              <w:ind w:left="162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18656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มาตรฐานการบัญชี ฉบับที่ </w:t>
            </w:r>
            <w:r>
              <w:rPr>
                <w:rFonts w:ascii="Angsana New" w:eastAsia="Calibri" w:hAnsi="Angsana New"/>
                <w:sz w:val="30"/>
                <w:szCs w:val="30"/>
              </w:rPr>
              <w:t>34</w:t>
            </w:r>
            <w:r w:rsidRPr="00186569">
              <w:rPr>
                <w:rFonts w:ascii="Angsana New" w:eastAsia="Calibri" w:hAnsi="Angsana New"/>
                <w:sz w:val="30"/>
                <w:szCs w:val="30"/>
              </w:rPr>
              <w:t xml:space="preserve"> (</w:t>
            </w:r>
            <w:r w:rsidRPr="0018656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ปรับปรุง </w:t>
            </w:r>
            <w:r w:rsidRPr="00186569">
              <w:rPr>
                <w:rFonts w:ascii="Angsana New" w:eastAsia="Calibri" w:hAnsi="Angsana New"/>
                <w:sz w:val="30"/>
                <w:szCs w:val="30"/>
              </w:rPr>
              <w:t>2563)</w:t>
            </w:r>
          </w:p>
        </w:tc>
        <w:tc>
          <w:tcPr>
            <w:tcW w:w="4307" w:type="dxa"/>
            <w:hideMark/>
          </w:tcPr>
          <w:p w14:paraId="6FF4AB75" w14:textId="77BFF7F8" w:rsidR="00AA194F" w:rsidRDefault="00AA194F" w:rsidP="00AA194F">
            <w:pPr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AA194F">
              <w:rPr>
                <w:rFonts w:ascii="Angsana New" w:eastAsia="Calibri" w:hAnsi="Angsana New" w:hint="cs"/>
                <w:sz w:val="30"/>
                <w:szCs w:val="30"/>
                <w:cs/>
              </w:rPr>
              <w:t>การรายงานทางการเงินระหว่างกาล</w:t>
            </w:r>
          </w:p>
        </w:tc>
      </w:tr>
      <w:tr w:rsidR="00AA194F" w14:paraId="062540D5" w14:textId="77777777" w:rsidTr="00661669">
        <w:tc>
          <w:tcPr>
            <w:tcW w:w="4500" w:type="dxa"/>
            <w:hideMark/>
          </w:tcPr>
          <w:p w14:paraId="1C277829" w14:textId="31EC5D3B" w:rsidR="00AA194F" w:rsidRDefault="00AA194F" w:rsidP="00AA194F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656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มาตรฐานการบัญชี ฉบับที่ </w:t>
            </w:r>
            <w:r>
              <w:rPr>
                <w:rFonts w:ascii="Angsana New" w:eastAsia="Calibri" w:hAnsi="Angsana New"/>
                <w:sz w:val="30"/>
                <w:szCs w:val="30"/>
              </w:rPr>
              <w:t>37</w:t>
            </w:r>
            <w:r w:rsidRPr="00186569">
              <w:rPr>
                <w:rFonts w:ascii="Angsana New" w:eastAsia="Calibri" w:hAnsi="Angsana New"/>
                <w:sz w:val="30"/>
                <w:szCs w:val="30"/>
              </w:rPr>
              <w:t xml:space="preserve"> (</w:t>
            </w:r>
            <w:r w:rsidRPr="0018656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ปรับปรุง </w:t>
            </w:r>
            <w:r w:rsidRPr="00186569">
              <w:rPr>
                <w:rFonts w:ascii="Angsana New" w:eastAsia="Calibri" w:hAnsi="Angsana New"/>
                <w:sz w:val="30"/>
                <w:szCs w:val="30"/>
              </w:rPr>
              <w:t>2563)</w:t>
            </w:r>
          </w:p>
        </w:tc>
        <w:tc>
          <w:tcPr>
            <w:tcW w:w="4307" w:type="dxa"/>
            <w:hideMark/>
          </w:tcPr>
          <w:p w14:paraId="3D7005B0" w14:textId="77777777" w:rsidR="00AA194F" w:rsidRDefault="00AA194F" w:rsidP="00AA194F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AA194F">
              <w:rPr>
                <w:rFonts w:ascii="Angsana New" w:eastAsia="Calibri" w:hAnsi="Angsana New" w:hint="cs"/>
                <w:sz w:val="30"/>
                <w:szCs w:val="30"/>
                <w:cs/>
              </w:rPr>
              <w:t>ประมาณการหนี้สิน หนี้สินที่อาจเกิดขึ้น และ</w:t>
            </w:r>
          </w:p>
          <w:p w14:paraId="31398161" w14:textId="3736B9D1" w:rsidR="00AA194F" w:rsidRDefault="00AA194F" w:rsidP="00AA194F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  </w:t>
            </w:r>
            <w:r w:rsidRPr="00AA194F">
              <w:rPr>
                <w:rFonts w:ascii="Angsana New" w:eastAsia="Calibri" w:hAnsi="Angsana New" w:hint="cs"/>
                <w:sz w:val="30"/>
                <w:szCs w:val="30"/>
                <w:cs/>
              </w:rPr>
              <w:t>สินทรัพย์ที่อาจเกิดขึ้น</w:t>
            </w:r>
          </w:p>
        </w:tc>
      </w:tr>
      <w:tr w:rsidR="00AA194F" w14:paraId="11DB62C0" w14:textId="77777777" w:rsidTr="00661669">
        <w:tc>
          <w:tcPr>
            <w:tcW w:w="4500" w:type="dxa"/>
          </w:tcPr>
          <w:p w14:paraId="025150FE" w14:textId="17F0D0C7" w:rsidR="00AA194F" w:rsidRPr="00186569" w:rsidRDefault="00AA194F" w:rsidP="00AA194F">
            <w:pPr>
              <w:ind w:left="162" w:hanging="162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8656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มาตรฐานการบัญชี ฉบับที่ </w:t>
            </w:r>
            <w:r>
              <w:rPr>
                <w:rFonts w:ascii="Angsana New" w:eastAsia="Calibri" w:hAnsi="Angsana New"/>
                <w:sz w:val="30"/>
                <w:szCs w:val="30"/>
              </w:rPr>
              <w:t>38</w:t>
            </w:r>
            <w:r w:rsidRPr="00186569">
              <w:rPr>
                <w:rFonts w:ascii="Angsana New" w:eastAsia="Calibri" w:hAnsi="Angsana New"/>
                <w:sz w:val="30"/>
                <w:szCs w:val="30"/>
              </w:rPr>
              <w:t xml:space="preserve"> (</w:t>
            </w:r>
            <w:r w:rsidRPr="0018656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ปรับปรุง </w:t>
            </w:r>
            <w:r w:rsidRPr="00186569">
              <w:rPr>
                <w:rFonts w:ascii="Angsana New" w:eastAsia="Calibri" w:hAnsi="Angsana New"/>
                <w:sz w:val="30"/>
                <w:szCs w:val="30"/>
              </w:rPr>
              <w:t>2563)</w:t>
            </w:r>
          </w:p>
        </w:tc>
        <w:tc>
          <w:tcPr>
            <w:tcW w:w="4307" w:type="dxa"/>
          </w:tcPr>
          <w:p w14:paraId="049CE3CA" w14:textId="1577D336" w:rsidR="00AA194F" w:rsidRDefault="00AA194F" w:rsidP="00AA194F">
            <w:pPr>
              <w:ind w:left="201" w:hanging="20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AA194F" w14:paraId="706E3E04" w14:textId="77777777" w:rsidTr="00661669">
        <w:tc>
          <w:tcPr>
            <w:tcW w:w="4500" w:type="dxa"/>
            <w:hideMark/>
          </w:tcPr>
          <w:p w14:paraId="167EC07D" w14:textId="77777777" w:rsidR="00AA194F" w:rsidRDefault="00AA194F" w:rsidP="00CC2FB5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 </w:t>
            </w:r>
          </w:p>
          <w:p w14:paraId="5E34CFA5" w14:textId="03EB08EC" w:rsidR="00AA194F" w:rsidRDefault="00AA194F" w:rsidP="00CC2FB5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0"/>
                <w:szCs w:val="30"/>
              </w:rPr>
              <w:t>2563)</w:t>
            </w:r>
          </w:p>
        </w:tc>
        <w:tc>
          <w:tcPr>
            <w:tcW w:w="4307" w:type="dxa"/>
            <w:hideMark/>
          </w:tcPr>
          <w:p w14:paraId="2B0EC37C" w14:textId="111555E5" w:rsidR="00AA194F" w:rsidRDefault="00AA194F" w:rsidP="00CC2FB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การรวมธุรกิจ</w:t>
            </w:r>
          </w:p>
        </w:tc>
      </w:tr>
      <w:tr w:rsidR="00AA194F" w14:paraId="2DBF3FE6" w14:textId="77777777" w:rsidTr="00661669">
        <w:tc>
          <w:tcPr>
            <w:tcW w:w="4500" w:type="dxa"/>
          </w:tcPr>
          <w:p w14:paraId="76E6C0AA" w14:textId="08B4993B" w:rsidR="00AA194F" w:rsidRDefault="00AA194F" w:rsidP="00AA194F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7 </w:t>
            </w:r>
          </w:p>
          <w:p w14:paraId="2F14F9FA" w14:textId="0D7A3DEF" w:rsidR="00AA194F" w:rsidRDefault="00AA194F" w:rsidP="00AA194F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0"/>
                <w:szCs w:val="30"/>
              </w:rPr>
              <w:t>2563)</w:t>
            </w:r>
          </w:p>
        </w:tc>
        <w:tc>
          <w:tcPr>
            <w:tcW w:w="4307" w:type="dxa"/>
          </w:tcPr>
          <w:p w14:paraId="52C6BFF7" w14:textId="0AD77FC8" w:rsidR="00AA194F" w:rsidRDefault="00AA194F" w:rsidP="00CC2FB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AA194F" w14:paraId="1802BCA1" w14:textId="77777777" w:rsidTr="00661669">
        <w:tc>
          <w:tcPr>
            <w:tcW w:w="4500" w:type="dxa"/>
          </w:tcPr>
          <w:p w14:paraId="4D43FA1F" w14:textId="0012247E" w:rsidR="00AA194F" w:rsidRDefault="00AA194F" w:rsidP="00AA194F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9 </w:t>
            </w:r>
          </w:p>
          <w:p w14:paraId="1D0313E1" w14:textId="43DF54C6" w:rsidR="00AA194F" w:rsidRDefault="00AA194F" w:rsidP="00AA194F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0"/>
                <w:szCs w:val="30"/>
              </w:rPr>
              <w:t>2563)</w:t>
            </w:r>
          </w:p>
        </w:tc>
        <w:tc>
          <w:tcPr>
            <w:tcW w:w="4307" w:type="dxa"/>
          </w:tcPr>
          <w:p w14:paraId="1A1E507E" w14:textId="54536C0C" w:rsidR="00AA194F" w:rsidRDefault="00AA194F" w:rsidP="00CC2FB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</w:tbl>
    <w:p w14:paraId="135B83FE" w14:textId="6B57207E" w:rsidR="00AA194F" w:rsidRDefault="00AA194F" w:rsidP="000A39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14:paraId="088674CB" w14:textId="1E34D1DC" w:rsidR="00C953C1" w:rsidRPr="00C953C1" w:rsidRDefault="00C953C1" w:rsidP="00C953C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953C1">
        <w:rPr>
          <w:rFonts w:ascii="Angsana New" w:hAnsi="Angsana New" w:hint="cs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ฎิบัติตามมาตราฐานการรายงานทางการเงินดังกล่าวข้างต้น</w:t>
      </w:r>
    </w:p>
    <w:sectPr w:rsidR="00C953C1" w:rsidRPr="00C953C1" w:rsidSect="00B75C63">
      <w:headerReference w:type="default" r:id="rId13"/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0A92BC" w14:textId="77777777" w:rsidR="00ED1C30" w:rsidRDefault="00ED1C30">
      <w:r>
        <w:separator/>
      </w:r>
    </w:p>
  </w:endnote>
  <w:endnote w:type="continuationSeparator" w:id="0">
    <w:p w14:paraId="5E6CC677" w14:textId="77777777" w:rsidR="00ED1C30" w:rsidRDefault="00ED1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Univers 45 Light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C957E" w14:textId="77777777" w:rsidR="008B275F" w:rsidRPr="00753031" w:rsidRDefault="008B275F">
    <w:pPr>
      <w:pStyle w:val="Footer"/>
      <w:jc w:val="center"/>
      <w:rPr>
        <w:rFonts w:ascii="Angsana New" w:hAnsi="Angsana New"/>
        <w:sz w:val="30"/>
        <w:szCs w:val="30"/>
      </w:rPr>
    </w:pPr>
    <w:r w:rsidRPr="00753031">
      <w:rPr>
        <w:rFonts w:ascii="Angsana New" w:hAnsi="Angsana New"/>
        <w:sz w:val="30"/>
        <w:szCs w:val="30"/>
      </w:rPr>
      <w:fldChar w:fldCharType="begin"/>
    </w:r>
    <w:r w:rsidRPr="00753031">
      <w:rPr>
        <w:rFonts w:ascii="Angsana New" w:hAnsi="Angsana New"/>
        <w:sz w:val="30"/>
        <w:szCs w:val="30"/>
      </w:rPr>
      <w:instrText xml:space="preserve"> PAGE   \* MERGEFORMAT </w:instrText>
    </w:r>
    <w:r w:rsidRPr="00753031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17</w:t>
    </w:r>
    <w:r w:rsidRPr="00753031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0F5E9" w14:textId="77777777" w:rsidR="008B275F" w:rsidRPr="007916B1" w:rsidRDefault="008B275F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33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B26A9AF" w14:textId="77777777" w:rsidR="008B275F" w:rsidRPr="002F7024" w:rsidRDefault="008B275F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13344" w14:textId="77777777" w:rsidR="008B275F" w:rsidRPr="00CE24D0" w:rsidRDefault="008B275F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34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14:paraId="332899DC" w14:textId="77777777" w:rsidR="008B275F" w:rsidRPr="00AC7B7C" w:rsidRDefault="008B275F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CAC39C" w14:textId="77777777" w:rsidR="00ED1C30" w:rsidRDefault="00ED1C30">
      <w:r>
        <w:separator/>
      </w:r>
    </w:p>
  </w:footnote>
  <w:footnote w:type="continuationSeparator" w:id="0">
    <w:p w14:paraId="424742DD" w14:textId="77777777" w:rsidR="00ED1C30" w:rsidRDefault="00ED1C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CDFEB" w14:textId="77777777" w:rsidR="008B275F" w:rsidRPr="00071CA3" w:rsidRDefault="008B275F" w:rsidP="002F6B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071CA3">
      <w:rPr>
        <w:rFonts w:ascii="Angsana New" w:hAnsi="Angsana New"/>
        <w:b/>
        <w:bCs/>
        <w:sz w:val="32"/>
        <w:szCs w:val="32"/>
        <w:cs/>
      </w:rPr>
      <w:t>บริษัท เนชั่น มัลติมีเดีย กรุ๊ป จำกัด (มหาชน) และบริษัทย่อย</w:t>
    </w:r>
  </w:p>
  <w:p w14:paraId="4F171E1A" w14:textId="4E807652" w:rsidR="008B275F" w:rsidRPr="00071CA3" w:rsidRDefault="008B275F" w:rsidP="002F6B7B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bidi="th-TH"/>
      </w:rPr>
    </w:pPr>
    <w:r w:rsidRPr="00071CA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20E021FF" w14:textId="3859F730" w:rsidR="008B275F" w:rsidRPr="003F3092" w:rsidRDefault="008B275F" w:rsidP="004849E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22767D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>
      <w:rPr>
        <w:rFonts w:ascii="Angsana New" w:hAnsi="Angsana New"/>
        <w:b/>
        <w:bCs/>
        <w:sz w:val="32"/>
        <w:szCs w:val="32"/>
      </w:rPr>
      <w:t>2563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(</w:t>
    </w:r>
    <w:r w:rsidRPr="0022767D">
      <w:rPr>
        <w:rFonts w:ascii="Angsana New" w:hAnsi="Angsana New" w:hint="cs"/>
        <w:bCs/>
        <w:sz w:val="30"/>
        <w:szCs w:val="30"/>
        <w:cs/>
      </w:rPr>
      <w:t>ไม่ได้ตรวจสอบ</w:t>
    </w:r>
    <w:r>
      <w:rPr>
        <w:rFonts w:ascii="Angsana New" w:hAnsi="Angsana New" w:hint="cs"/>
        <w:bCs/>
        <w:sz w:val="30"/>
        <w:szCs w:val="30"/>
        <w:cs/>
      </w:rPr>
      <w:t>แต่สอบทานแล้ว</w:t>
    </w:r>
    <w:r w:rsidRPr="0022767D">
      <w:rPr>
        <w:rFonts w:ascii="Angsana New" w:hAnsi="Angsana New" w:hint="cs"/>
        <w:bCs/>
        <w:sz w:val="30"/>
        <w:szCs w:val="30"/>
        <w:cs/>
      </w:rPr>
      <w:t>)</w:t>
    </w:r>
  </w:p>
  <w:p w14:paraId="7777E2D6" w14:textId="77777777" w:rsidR="008B275F" w:rsidRPr="00071CA3" w:rsidRDefault="008B275F">
    <w:pPr>
      <w:rPr>
        <w:sz w:val="32"/>
        <w:szCs w:val="32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C0BEC5" w14:textId="77777777" w:rsidR="008B275F" w:rsidRPr="00071CA3" w:rsidRDefault="008B275F" w:rsidP="007411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071CA3">
      <w:rPr>
        <w:rFonts w:ascii="Angsana New" w:hAnsi="Angsana New"/>
        <w:b/>
        <w:bCs/>
        <w:sz w:val="32"/>
        <w:szCs w:val="32"/>
        <w:cs/>
      </w:rPr>
      <w:t>บริษัท เนชั่น มัลติมีเดีย กรุ๊ป จำกัด (มหาชน) และบริษัทย่อย</w:t>
    </w:r>
  </w:p>
  <w:p w14:paraId="57634868" w14:textId="64AA5C3F" w:rsidR="008B275F" w:rsidRPr="00071CA3" w:rsidRDefault="008B275F" w:rsidP="007411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071CA3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DADEFDE" w14:textId="77777777" w:rsidR="008B275F" w:rsidRPr="003F3092" w:rsidRDefault="008B275F" w:rsidP="00821C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22767D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>
      <w:rPr>
        <w:rFonts w:ascii="Angsana New" w:hAnsi="Angsana New"/>
        <w:b/>
        <w:bCs/>
        <w:sz w:val="32"/>
        <w:szCs w:val="32"/>
      </w:rPr>
      <w:t>2563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(</w:t>
    </w:r>
    <w:r w:rsidRPr="0022767D">
      <w:rPr>
        <w:rFonts w:ascii="Angsana New" w:hAnsi="Angsana New" w:hint="cs"/>
        <w:bCs/>
        <w:sz w:val="30"/>
        <w:szCs w:val="30"/>
        <w:cs/>
      </w:rPr>
      <w:t>ไม่ได้ตรวจสอบแต่สอบทานแล้ว)</w:t>
    </w:r>
  </w:p>
  <w:p w14:paraId="7A93F040" w14:textId="77777777" w:rsidR="008B275F" w:rsidRPr="000D0888" w:rsidRDefault="008B275F" w:rsidP="0074118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F54EEA" w14:textId="77777777" w:rsidR="008B275F" w:rsidRPr="00E66B73" w:rsidRDefault="008B275F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E66B73">
      <w:rPr>
        <w:rFonts w:ascii="Angsana New" w:hAnsi="Angsana New"/>
        <w:b/>
        <w:bCs/>
        <w:sz w:val="32"/>
        <w:szCs w:val="32"/>
        <w:cs/>
      </w:rPr>
      <w:t>บริษัท เนชั่น มัลติมีเดีย กรุ๊ป จำกัด (มหาชน) และบริษัทย่อย</w:t>
    </w:r>
  </w:p>
  <w:p w14:paraId="33E151EE" w14:textId="0245557D" w:rsidR="008B275F" w:rsidRPr="00A266E1" w:rsidRDefault="008B275F" w:rsidP="00877C7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ระหว่างกาลแบบย่อ</w:t>
    </w:r>
  </w:p>
  <w:p w14:paraId="591933F2" w14:textId="77777777" w:rsidR="008B275F" w:rsidRPr="003F3092" w:rsidRDefault="008B275F" w:rsidP="00821C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22767D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>
      <w:rPr>
        <w:rFonts w:ascii="Angsana New" w:hAnsi="Angsana New"/>
        <w:b/>
        <w:bCs/>
        <w:sz w:val="32"/>
        <w:szCs w:val="32"/>
      </w:rPr>
      <w:t>2563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(</w:t>
    </w:r>
    <w:r w:rsidRPr="0022767D">
      <w:rPr>
        <w:rFonts w:ascii="Angsana New" w:hAnsi="Angsana New" w:hint="cs"/>
        <w:bCs/>
        <w:sz w:val="30"/>
        <w:szCs w:val="30"/>
        <w:cs/>
      </w:rPr>
      <w:t>ไม่ได้ตรวจสอบแต่สอบทานแล้ว)</w:t>
    </w:r>
  </w:p>
  <w:p w14:paraId="342DFB53" w14:textId="77777777" w:rsidR="008B275F" w:rsidRDefault="008B275F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67D0D3B"/>
    <w:multiLevelType w:val="hybridMultilevel"/>
    <w:tmpl w:val="1160CD44"/>
    <w:lvl w:ilvl="0" w:tplc="9D30CBF8">
      <w:start w:val="1"/>
      <w:numFmt w:val="decimal"/>
      <w:lvlText w:val="%1"/>
      <w:lvlJc w:val="left"/>
      <w:pPr>
        <w:ind w:left="54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 w:tplc="D07265D8">
      <w:start w:val="1"/>
      <w:numFmt w:val="thaiLetters"/>
      <w:lvlText w:val="(%2)"/>
      <w:lvlJc w:val="left"/>
      <w:pPr>
        <w:ind w:left="1470" w:hanging="570"/>
      </w:pPr>
      <w:rPr>
        <w:rFonts w:hint="default"/>
      </w:rPr>
    </w:lvl>
    <w:lvl w:ilvl="2" w:tplc="25B29BA4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0F513954"/>
    <w:multiLevelType w:val="hybridMultilevel"/>
    <w:tmpl w:val="6F2C4D68"/>
    <w:lvl w:ilvl="0" w:tplc="2A242622">
      <w:start w:val="34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1580CF6"/>
    <w:multiLevelType w:val="hybridMultilevel"/>
    <w:tmpl w:val="88629226"/>
    <w:lvl w:ilvl="0" w:tplc="4F0E514E"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3253772"/>
    <w:multiLevelType w:val="hybridMultilevel"/>
    <w:tmpl w:val="A304432C"/>
    <w:lvl w:ilvl="0" w:tplc="7ED64842">
      <w:start w:val="1"/>
      <w:numFmt w:val="decimal"/>
      <w:lvlText w:val="%1-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EA813CD"/>
    <w:multiLevelType w:val="hybridMultilevel"/>
    <w:tmpl w:val="97D8AF7E"/>
    <w:lvl w:ilvl="0" w:tplc="0CEE7AF4">
      <w:start w:val="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E5A1CAA"/>
    <w:multiLevelType w:val="hybridMultilevel"/>
    <w:tmpl w:val="6CFC6DBE"/>
    <w:lvl w:ilvl="0" w:tplc="3BB4EE4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0D679FB"/>
    <w:multiLevelType w:val="hybridMultilevel"/>
    <w:tmpl w:val="1A70A3BA"/>
    <w:lvl w:ilvl="0" w:tplc="504CFC2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71790AC8"/>
    <w:multiLevelType w:val="hybridMultilevel"/>
    <w:tmpl w:val="0F58E2E8"/>
    <w:lvl w:ilvl="0" w:tplc="85603064">
      <w:start w:val="1"/>
      <w:numFmt w:val="thaiLetters"/>
      <w:lvlText w:val="%1)"/>
      <w:lvlJc w:val="left"/>
      <w:pPr>
        <w:ind w:left="927" w:hanging="360"/>
      </w:pPr>
      <w:rPr>
        <w:rFonts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4"/>
  </w:num>
  <w:num w:numId="13">
    <w:abstractNumId w:val="22"/>
  </w:num>
  <w:num w:numId="14">
    <w:abstractNumId w:val="16"/>
  </w:num>
  <w:num w:numId="15">
    <w:abstractNumId w:val="18"/>
  </w:num>
  <w:num w:numId="16">
    <w:abstractNumId w:val="10"/>
  </w:num>
  <w:num w:numId="17">
    <w:abstractNumId w:val="23"/>
  </w:num>
  <w:num w:numId="18">
    <w:abstractNumId w:val="11"/>
  </w:num>
  <w:num w:numId="19">
    <w:abstractNumId w:val="12"/>
  </w:num>
  <w:num w:numId="20">
    <w:abstractNumId w:val="21"/>
  </w:num>
  <w:num w:numId="21">
    <w:abstractNumId w:val="15"/>
  </w:num>
  <w:num w:numId="22">
    <w:abstractNumId w:val="20"/>
  </w:num>
  <w:num w:numId="23">
    <w:abstractNumId w:val="13"/>
  </w:num>
  <w:num w:numId="24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5939"/>
    <w:rsid w:val="0000050B"/>
    <w:rsid w:val="00000911"/>
    <w:rsid w:val="00000AEB"/>
    <w:rsid w:val="00000DF2"/>
    <w:rsid w:val="00001062"/>
    <w:rsid w:val="00001091"/>
    <w:rsid w:val="000012A2"/>
    <w:rsid w:val="00001385"/>
    <w:rsid w:val="0000142E"/>
    <w:rsid w:val="000019AF"/>
    <w:rsid w:val="00001A27"/>
    <w:rsid w:val="00001A46"/>
    <w:rsid w:val="00001A62"/>
    <w:rsid w:val="00001B39"/>
    <w:rsid w:val="000022D5"/>
    <w:rsid w:val="00002543"/>
    <w:rsid w:val="000026AE"/>
    <w:rsid w:val="00002799"/>
    <w:rsid w:val="000027C5"/>
    <w:rsid w:val="000035A8"/>
    <w:rsid w:val="000035E3"/>
    <w:rsid w:val="0000361A"/>
    <w:rsid w:val="000037F0"/>
    <w:rsid w:val="0000398E"/>
    <w:rsid w:val="00003D19"/>
    <w:rsid w:val="00003E1D"/>
    <w:rsid w:val="00003EEC"/>
    <w:rsid w:val="00004071"/>
    <w:rsid w:val="000048A5"/>
    <w:rsid w:val="000052FE"/>
    <w:rsid w:val="00005628"/>
    <w:rsid w:val="0000562A"/>
    <w:rsid w:val="00005682"/>
    <w:rsid w:val="000058F6"/>
    <w:rsid w:val="0000596E"/>
    <w:rsid w:val="00005A16"/>
    <w:rsid w:val="00005B3B"/>
    <w:rsid w:val="00005D92"/>
    <w:rsid w:val="000062F0"/>
    <w:rsid w:val="000063D9"/>
    <w:rsid w:val="00006422"/>
    <w:rsid w:val="00006488"/>
    <w:rsid w:val="00006499"/>
    <w:rsid w:val="00006C56"/>
    <w:rsid w:val="00007083"/>
    <w:rsid w:val="000076F5"/>
    <w:rsid w:val="00007780"/>
    <w:rsid w:val="00007C5B"/>
    <w:rsid w:val="00007CF9"/>
    <w:rsid w:val="00007F68"/>
    <w:rsid w:val="00010005"/>
    <w:rsid w:val="00010187"/>
    <w:rsid w:val="0001020B"/>
    <w:rsid w:val="0001025E"/>
    <w:rsid w:val="00010552"/>
    <w:rsid w:val="00010B2D"/>
    <w:rsid w:val="00010EBC"/>
    <w:rsid w:val="00010F2D"/>
    <w:rsid w:val="00011114"/>
    <w:rsid w:val="00011291"/>
    <w:rsid w:val="00011511"/>
    <w:rsid w:val="000118CA"/>
    <w:rsid w:val="00011A78"/>
    <w:rsid w:val="0001215B"/>
    <w:rsid w:val="00012211"/>
    <w:rsid w:val="00012304"/>
    <w:rsid w:val="0001249B"/>
    <w:rsid w:val="000125D2"/>
    <w:rsid w:val="0001280D"/>
    <w:rsid w:val="0001281E"/>
    <w:rsid w:val="00012921"/>
    <w:rsid w:val="0001352D"/>
    <w:rsid w:val="00013675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658"/>
    <w:rsid w:val="00014B2A"/>
    <w:rsid w:val="00014D93"/>
    <w:rsid w:val="00015241"/>
    <w:rsid w:val="000154F9"/>
    <w:rsid w:val="000156D3"/>
    <w:rsid w:val="00015BCB"/>
    <w:rsid w:val="00015F48"/>
    <w:rsid w:val="00015FE9"/>
    <w:rsid w:val="000160C4"/>
    <w:rsid w:val="0001616C"/>
    <w:rsid w:val="000162DE"/>
    <w:rsid w:val="00016378"/>
    <w:rsid w:val="000164FD"/>
    <w:rsid w:val="0001652C"/>
    <w:rsid w:val="00016611"/>
    <w:rsid w:val="00016752"/>
    <w:rsid w:val="0001689D"/>
    <w:rsid w:val="00016A4D"/>
    <w:rsid w:val="00016AFB"/>
    <w:rsid w:val="00016B39"/>
    <w:rsid w:val="00016B98"/>
    <w:rsid w:val="00016E05"/>
    <w:rsid w:val="0001706B"/>
    <w:rsid w:val="00017219"/>
    <w:rsid w:val="000173B0"/>
    <w:rsid w:val="000173DE"/>
    <w:rsid w:val="00017586"/>
    <w:rsid w:val="00017640"/>
    <w:rsid w:val="00017695"/>
    <w:rsid w:val="00017B72"/>
    <w:rsid w:val="00017C78"/>
    <w:rsid w:val="00017CB6"/>
    <w:rsid w:val="00020331"/>
    <w:rsid w:val="000204CD"/>
    <w:rsid w:val="00020593"/>
    <w:rsid w:val="000207E3"/>
    <w:rsid w:val="000208D9"/>
    <w:rsid w:val="000209F7"/>
    <w:rsid w:val="00020BF2"/>
    <w:rsid w:val="00020E0D"/>
    <w:rsid w:val="000210B8"/>
    <w:rsid w:val="00021589"/>
    <w:rsid w:val="00021BA2"/>
    <w:rsid w:val="00021CD4"/>
    <w:rsid w:val="00021D0E"/>
    <w:rsid w:val="00021F12"/>
    <w:rsid w:val="000221BA"/>
    <w:rsid w:val="0002244C"/>
    <w:rsid w:val="0002255F"/>
    <w:rsid w:val="0002284C"/>
    <w:rsid w:val="0002290B"/>
    <w:rsid w:val="00022B08"/>
    <w:rsid w:val="00022CF4"/>
    <w:rsid w:val="00022DFC"/>
    <w:rsid w:val="00022E4A"/>
    <w:rsid w:val="0002311B"/>
    <w:rsid w:val="00023338"/>
    <w:rsid w:val="00023527"/>
    <w:rsid w:val="00023970"/>
    <w:rsid w:val="000239D0"/>
    <w:rsid w:val="000242C3"/>
    <w:rsid w:val="00024601"/>
    <w:rsid w:val="000246AF"/>
    <w:rsid w:val="00024976"/>
    <w:rsid w:val="00024CEE"/>
    <w:rsid w:val="00024F50"/>
    <w:rsid w:val="000252A9"/>
    <w:rsid w:val="000252BF"/>
    <w:rsid w:val="00025310"/>
    <w:rsid w:val="00025352"/>
    <w:rsid w:val="0002539B"/>
    <w:rsid w:val="000254DB"/>
    <w:rsid w:val="000256A5"/>
    <w:rsid w:val="00025941"/>
    <w:rsid w:val="00025CF5"/>
    <w:rsid w:val="00025D4C"/>
    <w:rsid w:val="00026169"/>
    <w:rsid w:val="0002656A"/>
    <w:rsid w:val="0002674C"/>
    <w:rsid w:val="00026BE1"/>
    <w:rsid w:val="0002700E"/>
    <w:rsid w:val="000272E6"/>
    <w:rsid w:val="00027494"/>
    <w:rsid w:val="0002797C"/>
    <w:rsid w:val="00027ABE"/>
    <w:rsid w:val="00027E5C"/>
    <w:rsid w:val="00027E8D"/>
    <w:rsid w:val="00030466"/>
    <w:rsid w:val="0003047C"/>
    <w:rsid w:val="00030845"/>
    <w:rsid w:val="00030BBF"/>
    <w:rsid w:val="00030ED3"/>
    <w:rsid w:val="00030F19"/>
    <w:rsid w:val="00030FE7"/>
    <w:rsid w:val="000310D3"/>
    <w:rsid w:val="0003114D"/>
    <w:rsid w:val="000313AF"/>
    <w:rsid w:val="00031619"/>
    <w:rsid w:val="0003176E"/>
    <w:rsid w:val="00031A08"/>
    <w:rsid w:val="00031A1A"/>
    <w:rsid w:val="00031C37"/>
    <w:rsid w:val="00031F8D"/>
    <w:rsid w:val="000320A2"/>
    <w:rsid w:val="000322D6"/>
    <w:rsid w:val="00032346"/>
    <w:rsid w:val="000324DF"/>
    <w:rsid w:val="000327E5"/>
    <w:rsid w:val="00032918"/>
    <w:rsid w:val="00032C58"/>
    <w:rsid w:val="00032DD3"/>
    <w:rsid w:val="0003354B"/>
    <w:rsid w:val="000336BA"/>
    <w:rsid w:val="0003374D"/>
    <w:rsid w:val="0003375F"/>
    <w:rsid w:val="00033819"/>
    <w:rsid w:val="000339FD"/>
    <w:rsid w:val="00033C92"/>
    <w:rsid w:val="000342DC"/>
    <w:rsid w:val="00034301"/>
    <w:rsid w:val="000343E7"/>
    <w:rsid w:val="000348C2"/>
    <w:rsid w:val="00034954"/>
    <w:rsid w:val="00034A07"/>
    <w:rsid w:val="00034BB8"/>
    <w:rsid w:val="00034C10"/>
    <w:rsid w:val="00034CEA"/>
    <w:rsid w:val="00034E18"/>
    <w:rsid w:val="00034F33"/>
    <w:rsid w:val="000352CE"/>
    <w:rsid w:val="0003532E"/>
    <w:rsid w:val="0003554B"/>
    <w:rsid w:val="0003564F"/>
    <w:rsid w:val="000359BE"/>
    <w:rsid w:val="000359C7"/>
    <w:rsid w:val="000359DC"/>
    <w:rsid w:val="00035AB8"/>
    <w:rsid w:val="00035EFE"/>
    <w:rsid w:val="00035F3B"/>
    <w:rsid w:val="00035F6D"/>
    <w:rsid w:val="00036130"/>
    <w:rsid w:val="000361D8"/>
    <w:rsid w:val="0003629D"/>
    <w:rsid w:val="000362B1"/>
    <w:rsid w:val="000364B9"/>
    <w:rsid w:val="000364E2"/>
    <w:rsid w:val="00036929"/>
    <w:rsid w:val="00036BEC"/>
    <w:rsid w:val="00036E17"/>
    <w:rsid w:val="00036F95"/>
    <w:rsid w:val="0003704C"/>
    <w:rsid w:val="000374FD"/>
    <w:rsid w:val="00037A19"/>
    <w:rsid w:val="00037B8C"/>
    <w:rsid w:val="00037BBB"/>
    <w:rsid w:val="00037C28"/>
    <w:rsid w:val="00037CDD"/>
    <w:rsid w:val="00037F1A"/>
    <w:rsid w:val="0004002E"/>
    <w:rsid w:val="000402F2"/>
    <w:rsid w:val="000409F1"/>
    <w:rsid w:val="00040A75"/>
    <w:rsid w:val="00040C92"/>
    <w:rsid w:val="00041233"/>
    <w:rsid w:val="000413F1"/>
    <w:rsid w:val="00041565"/>
    <w:rsid w:val="0004164F"/>
    <w:rsid w:val="0004184D"/>
    <w:rsid w:val="00041A52"/>
    <w:rsid w:val="00041B29"/>
    <w:rsid w:val="00041E6E"/>
    <w:rsid w:val="0004206D"/>
    <w:rsid w:val="00042209"/>
    <w:rsid w:val="00042286"/>
    <w:rsid w:val="0004274A"/>
    <w:rsid w:val="00042842"/>
    <w:rsid w:val="000429D6"/>
    <w:rsid w:val="00042AD7"/>
    <w:rsid w:val="00042B40"/>
    <w:rsid w:val="00042CCB"/>
    <w:rsid w:val="00042D6A"/>
    <w:rsid w:val="00042EE6"/>
    <w:rsid w:val="00042EE8"/>
    <w:rsid w:val="00043054"/>
    <w:rsid w:val="000434EE"/>
    <w:rsid w:val="000435D3"/>
    <w:rsid w:val="000436A4"/>
    <w:rsid w:val="00043770"/>
    <w:rsid w:val="00043A5B"/>
    <w:rsid w:val="00043C06"/>
    <w:rsid w:val="00043E05"/>
    <w:rsid w:val="00043E2A"/>
    <w:rsid w:val="000442B3"/>
    <w:rsid w:val="00044391"/>
    <w:rsid w:val="0004444F"/>
    <w:rsid w:val="00044584"/>
    <w:rsid w:val="000447C9"/>
    <w:rsid w:val="000449B1"/>
    <w:rsid w:val="00044C7C"/>
    <w:rsid w:val="00044D09"/>
    <w:rsid w:val="00044E7D"/>
    <w:rsid w:val="000453BA"/>
    <w:rsid w:val="00045612"/>
    <w:rsid w:val="0004591E"/>
    <w:rsid w:val="000459E9"/>
    <w:rsid w:val="00045A57"/>
    <w:rsid w:val="00045A92"/>
    <w:rsid w:val="00045D7E"/>
    <w:rsid w:val="00045ECF"/>
    <w:rsid w:val="0004629C"/>
    <w:rsid w:val="000465D1"/>
    <w:rsid w:val="000465F4"/>
    <w:rsid w:val="00046696"/>
    <w:rsid w:val="00046C8D"/>
    <w:rsid w:val="00046E53"/>
    <w:rsid w:val="00046F76"/>
    <w:rsid w:val="00046FE8"/>
    <w:rsid w:val="00047125"/>
    <w:rsid w:val="00047256"/>
    <w:rsid w:val="00047389"/>
    <w:rsid w:val="000474B6"/>
    <w:rsid w:val="00047622"/>
    <w:rsid w:val="00047C73"/>
    <w:rsid w:val="00047D70"/>
    <w:rsid w:val="00047D8B"/>
    <w:rsid w:val="00047ED2"/>
    <w:rsid w:val="00047F6C"/>
    <w:rsid w:val="00050583"/>
    <w:rsid w:val="00050828"/>
    <w:rsid w:val="00050A99"/>
    <w:rsid w:val="00050C53"/>
    <w:rsid w:val="00051158"/>
    <w:rsid w:val="00051285"/>
    <w:rsid w:val="0005146F"/>
    <w:rsid w:val="0005184E"/>
    <w:rsid w:val="0005194B"/>
    <w:rsid w:val="00051B33"/>
    <w:rsid w:val="00051CFE"/>
    <w:rsid w:val="0005208D"/>
    <w:rsid w:val="00052332"/>
    <w:rsid w:val="00052738"/>
    <w:rsid w:val="000527EE"/>
    <w:rsid w:val="00052A8A"/>
    <w:rsid w:val="00052A91"/>
    <w:rsid w:val="00053015"/>
    <w:rsid w:val="00053733"/>
    <w:rsid w:val="00053B60"/>
    <w:rsid w:val="00053D00"/>
    <w:rsid w:val="00053D6E"/>
    <w:rsid w:val="00053DAB"/>
    <w:rsid w:val="00053DDD"/>
    <w:rsid w:val="00053E50"/>
    <w:rsid w:val="00053EA2"/>
    <w:rsid w:val="0005425D"/>
    <w:rsid w:val="00054312"/>
    <w:rsid w:val="00054588"/>
    <w:rsid w:val="0005460B"/>
    <w:rsid w:val="00054745"/>
    <w:rsid w:val="00055437"/>
    <w:rsid w:val="000554B8"/>
    <w:rsid w:val="00055882"/>
    <w:rsid w:val="00055E52"/>
    <w:rsid w:val="000560C8"/>
    <w:rsid w:val="00056175"/>
    <w:rsid w:val="000561AA"/>
    <w:rsid w:val="00056274"/>
    <w:rsid w:val="00056335"/>
    <w:rsid w:val="000566A5"/>
    <w:rsid w:val="00056DD7"/>
    <w:rsid w:val="00056FB9"/>
    <w:rsid w:val="00057122"/>
    <w:rsid w:val="00057135"/>
    <w:rsid w:val="0005749E"/>
    <w:rsid w:val="000578E0"/>
    <w:rsid w:val="00057A15"/>
    <w:rsid w:val="00057E88"/>
    <w:rsid w:val="000602DB"/>
    <w:rsid w:val="00060383"/>
    <w:rsid w:val="000604F7"/>
    <w:rsid w:val="000608F3"/>
    <w:rsid w:val="00060918"/>
    <w:rsid w:val="00060CF9"/>
    <w:rsid w:val="000612BE"/>
    <w:rsid w:val="00061367"/>
    <w:rsid w:val="00061A64"/>
    <w:rsid w:val="00061E5B"/>
    <w:rsid w:val="00061EFB"/>
    <w:rsid w:val="00062182"/>
    <w:rsid w:val="0006225E"/>
    <w:rsid w:val="00062311"/>
    <w:rsid w:val="000625CF"/>
    <w:rsid w:val="000625DB"/>
    <w:rsid w:val="000626E8"/>
    <w:rsid w:val="000626FF"/>
    <w:rsid w:val="0006274E"/>
    <w:rsid w:val="0006279B"/>
    <w:rsid w:val="0006284F"/>
    <w:rsid w:val="00062888"/>
    <w:rsid w:val="000632AF"/>
    <w:rsid w:val="00063E9C"/>
    <w:rsid w:val="00063FFB"/>
    <w:rsid w:val="0006460E"/>
    <w:rsid w:val="000647B3"/>
    <w:rsid w:val="000647F8"/>
    <w:rsid w:val="000648C8"/>
    <w:rsid w:val="000648D5"/>
    <w:rsid w:val="00064996"/>
    <w:rsid w:val="000649E3"/>
    <w:rsid w:val="00064B02"/>
    <w:rsid w:val="00064D98"/>
    <w:rsid w:val="00064E91"/>
    <w:rsid w:val="000651A1"/>
    <w:rsid w:val="000651F3"/>
    <w:rsid w:val="000654B6"/>
    <w:rsid w:val="000654D3"/>
    <w:rsid w:val="0006559E"/>
    <w:rsid w:val="00065947"/>
    <w:rsid w:val="00065A5B"/>
    <w:rsid w:val="00065B6B"/>
    <w:rsid w:val="000661E2"/>
    <w:rsid w:val="00066212"/>
    <w:rsid w:val="000662C9"/>
    <w:rsid w:val="00066625"/>
    <w:rsid w:val="00066852"/>
    <w:rsid w:val="000668A7"/>
    <w:rsid w:val="00066A80"/>
    <w:rsid w:val="00066DA8"/>
    <w:rsid w:val="00067062"/>
    <w:rsid w:val="0006716F"/>
    <w:rsid w:val="000674A8"/>
    <w:rsid w:val="0006761C"/>
    <w:rsid w:val="0006764D"/>
    <w:rsid w:val="00067658"/>
    <w:rsid w:val="000677DF"/>
    <w:rsid w:val="0006791F"/>
    <w:rsid w:val="0006799D"/>
    <w:rsid w:val="00067B5B"/>
    <w:rsid w:val="00067DBE"/>
    <w:rsid w:val="00067F44"/>
    <w:rsid w:val="00070054"/>
    <w:rsid w:val="0007031D"/>
    <w:rsid w:val="0007047B"/>
    <w:rsid w:val="000706C7"/>
    <w:rsid w:val="0007075F"/>
    <w:rsid w:val="000707C2"/>
    <w:rsid w:val="000707D9"/>
    <w:rsid w:val="00070898"/>
    <w:rsid w:val="000709CB"/>
    <w:rsid w:val="00070BC6"/>
    <w:rsid w:val="00070CA0"/>
    <w:rsid w:val="00070D5A"/>
    <w:rsid w:val="00071605"/>
    <w:rsid w:val="00071ADA"/>
    <w:rsid w:val="00071B7B"/>
    <w:rsid w:val="00071B82"/>
    <w:rsid w:val="00071CA3"/>
    <w:rsid w:val="00071E45"/>
    <w:rsid w:val="00071E61"/>
    <w:rsid w:val="00071E72"/>
    <w:rsid w:val="0007213A"/>
    <w:rsid w:val="00072290"/>
    <w:rsid w:val="00072357"/>
    <w:rsid w:val="00072C13"/>
    <w:rsid w:val="00072CDE"/>
    <w:rsid w:val="000730A5"/>
    <w:rsid w:val="000737E9"/>
    <w:rsid w:val="00073898"/>
    <w:rsid w:val="00073A39"/>
    <w:rsid w:val="00073A56"/>
    <w:rsid w:val="00073A73"/>
    <w:rsid w:val="00073A8E"/>
    <w:rsid w:val="00073D3D"/>
    <w:rsid w:val="00074147"/>
    <w:rsid w:val="00074279"/>
    <w:rsid w:val="00074418"/>
    <w:rsid w:val="0007445B"/>
    <w:rsid w:val="0007458D"/>
    <w:rsid w:val="000746EA"/>
    <w:rsid w:val="00074735"/>
    <w:rsid w:val="00074740"/>
    <w:rsid w:val="00074934"/>
    <w:rsid w:val="000749A4"/>
    <w:rsid w:val="00074B3F"/>
    <w:rsid w:val="000750F7"/>
    <w:rsid w:val="000752A6"/>
    <w:rsid w:val="00075B3B"/>
    <w:rsid w:val="00075B50"/>
    <w:rsid w:val="000764B2"/>
    <w:rsid w:val="0007655A"/>
    <w:rsid w:val="00076709"/>
    <w:rsid w:val="000767AD"/>
    <w:rsid w:val="00076A05"/>
    <w:rsid w:val="00076B74"/>
    <w:rsid w:val="000771EA"/>
    <w:rsid w:val="000776A9"/>
    <w:rsid w:val="000777BB"/>
    <w:rsid w:val="000777C2"/>
    <w:rsid w:val="000779B1"/>
    <w:rsid w:val="00077C97"/>
    <w:rsid w:val="00077CAF"/>
    <w:rsid w:val="00077CB6"/>
    <w:rsid w:val="00077E06"/>
    <w:rsid w:val="00077E5C"/>
    <w:rsid w:val="00077F3F"/>
    <w:rsid w:val="00077FF5"/>
    <w:rsid w:val="00080546"/>
    <w:rsid w:val="00080553"/>
    <w:rsid w:val="00080588"/>
    <w:rsid w:val="000806C2"/>
    <w:rsid w:val="00080787"/>
    <w:rsid w:val="00080900"/>
    <w:rsid w:val="0008095B"/>
    <w:rsid w:val="000809AF"/>
    <w:rsid w:val="00080F97"/>
    <w:rsid w:val="0008116B"/>
    <w:rsid w:val="00081568"/>
    <w:rsid w:val="000818F4"/>
    <w:rsid w:val="00081954"/>
    <w:rsid w:val="0008199E"/>
    <w:rsid w:val="00081BFB"/>
    <w:rsid w:val="00081FC8"/>
    <w:rsid w:val="00082093"/>
    <w:rsid w:val="000821A2"/>
    <w:rsid w:val="00082352"/>
    <w:rsid w:val="000823A8"/>
    <w:rsid w:val="00082455"/>
    <w:rsid w:val="00082806"/>
    <w:rsid w:val="0008293E"/>
    <w:rsid w:val="00082C3E"/>
    <w:rsid w:val="00082F9E"/>
    <w:rsid w:val="000830D0"/>
    <w:rsid w:val="000832C3"/>
    <w:rsid w:val="000837A5"/>
    <w:rsid w:val="00083970"/>
    <w:rsid w:val="00083A91"/>
    <w:rsid w:val="00083CA4"/>
    <w:rsid w:val="00083DBA"/>
    <w:rsid w:val="00083DDB"/>
    <w:rsid w:val="00083EDC"/>
    <w:rsid w:val="00084149"/>
    <w:rsid w:val="000841E8"/>
    <w:rsid w:val="000843FA"/>
    <w:rsid w:val="000845C7"/>
    <w:rsid w:val="000847B5"/>
    <w:rsid w:val="00084A02"/>
    <w:rsid w:val="00084BB1"/>
    <w:rsid w:val="00084FCA"/>
    <w:rsid w:val="0008523A"/>
    <w:rsid w:val="00085638"/>
    <w:rsid w:val="00085B20"/>
    <w:rsid w:val="00085CD9"/>
    <w:rsid w:val="00085E24"/>
    <w:rsid w:val="0008628C"/>
    <w:rsid w:val="0008635C"/>
    <w:rsid w:val="00086418"/>
    <w:rsid w:val="00086531"/>
    <w:rsid w:val="000867AA"/>
    <w:rsid w:val="000868C2"/>
    <w:rsid w:val="00086984"/>
    <w:rsid w:val="00086A2D"/>
    <w:rsid w:val="00086D70"/>
    <w:rsid w:val="00086DC1"/>
    <w:rsid w:val="00086E2A"/>
    <w:rsid w:val="00086F78"/>
    <w:rsid w:val="000870FE"/>
    <w:rsid w:val="00087462"/>
    <w:rsid w:val="000875AC"/>
    <w:rsid w:val="00087836"/>
    <w:rsid w:val="00087963"/>
    <w:rsid w:val="000879E9"/>
    <w:rsid w:val="000879FE"/>
    <w:rsid w:val="00087D22"/>
    <w:rsid w:val="00087EF4"/>
    <w:rsid w:val="00090095"/>
    <w:rsid w:val="000907C3"/>
    <w:rsid w:val="00091066"/>
    <w:rsid w:val="00091347"/>
    <w:rsid w:val="000917D6"/>
    <w:rsid w:val="00091C47"/>
    <w:rsid w:val="00091F4C"/>
    <w:rsid w:val="00092105"/>
    <w:rsid w:val="00092193"/>
    <w:rsid w:val="0009285A"/>
    <w:rsid w:val="000928A3"/>
    <w:rsid w:val="00092944"/>
    <w:rsid w:val="0009297E"/>
    <w:rsid w:val="00092D67"/>
    <w:rsid w:val="0009333E"/>
    <w:rsid w:val="00093389"/>
    <w:rsid w:val="00093646"/>
    <w:rsid w:val="00093736"/>
    <w:rsid w:val="000938A9"/>
    <w:rsid w:val="00093AD9"/>
    <w:rsid w:val="00093B27"/>
    <w:rsid w:val="00093E33"/>
    <w:rsid w:val="0009417A"/>
    <w:rsid w:val="0009419B"/>
    <w:rsid w:val="00094447"/>
    <w:rsid w:val="00094503"/>
    <w:rsid w:val="000945CD"/>
    <w:rsid w:val="000946A9"/>
    <w:rsid w:val="00094894"/>
    <w:rsid w:val="00094BD7"/>
    <w:rsid w:val="00094F18"/>
    <w:rsid w:val="000950D5"/>
    <w:rsid w:val="0009518B"/>
    <w:rsid w:val="000951B7"/>
    <w:rsid w:val="00095223"/>
    <w:rsid w:val="00095454"/>
    <w:rsid w:val="00095820"/>
    <w:rsid w:val="00095A5B"/>
    <w:rsid w:val="00095B84"/>
    <w:rsid w:val="00095D82"/>
    <w:rsid w:val="00095EBE"/>
    <w:rsid w:val="00095F51"/>
    <w:rsid w:val="0009623F"/>
    <w:rsid w:val="00096385"/>
    <w:rsid w:val="000965DF"/>
    <w:rsid w:val="00096658"/>
    <w:rsid w:val="000966F6"/>
    <w:rsid w:val="00096A81"/>
    <w:rsid w:val="00096B72"/>
    <w:rsid w:val="00096BA2"/>
    <w:rsid w:val="00096CD9"/>
    <w:rsid w:val="00096D61"/>
    <w:rsid w:val="00096D70"/>
    <w:rsid w:val="0009702F"/>
    <w:rsid w:val="0009727C"/>
    <w:rsid w:val="0009745D"/>
    <w:rsid w:val="000975DE"/>
    <w:rsid w:val="0009782D"/>
    <w:rsid w:val="00097C53"/>
    <w:rsid w:val="00097F4E"/>
    <w:rsid w:val="00097FC6"/>
    <w:rsid w:val="000A019F"/>
    <w:rsid w:val="000A05C9"/>
    <w:rsid w:val="000A09C1"/>
    <w:rsid w:val="000A0A91"/>
    <w:rsid w:val="000A0C50"/>
    <w:rsid w:val="000A0C6C"/>
    <w:rsid w:val="000A0F37"/>
    <w:rsid w:val="000A11F4"/>
    <w:rsid w:val="000A12A9"/>
    <w:rsid w:val="000A14B5"/>
    <w:rsid w:val="000A1773"/>
    <w:rsid w:val="000A1A2E"/>
    <w:rsid w:val="000A1CDD"/>
    <w:rsid w:val="000A1DB4"/>
    <w:rsid w:val="000A1E69"/>
    <w:rsid w:val="000A21CF"/>
    <w:rsid w:val="000A232B"/>
    <w:rsid w:val="000A2777"/>
    <w:rsid w:val="000A27D4"/>
    <w:rsid w:val="000A2861"/>
    <w:rsid w:val="000A2FB5"/>
    <w:rsid w:val="000A3088"/>
    <w:rsid w:val="000A30FC"/>
    <w:rsid w:val="000A32AC"/>
    <w:rsid w:val="000A32B0"/>
    <w:rsid w:val="000A3329"/>
    <w:rsid w:val="000A348F"/>
    <w:rsid w:val="000A391E"/>
    <w:rsid w:val="000A39CB"/>
    <w:rsid w:val="000A3E00"/>
    <w:rsid w:val="000A405B"/>
    <w:rsid w:val="000A40E8"/>
    <w:rsid w:val="000A41BF"/>
    <w:rsid w:val="000A430D"/>
    <w:rsid w:val="000A4384"/>
    <w:rsid w:val="000A4813"/>
    <w:rsid w:val="000A483C"/>
    <w:rsid w:val="000A4A6A"/>
    <w:rsid w:val="000A4C16"/>
    <w:rsid w:val="000A4E6D"/>
    <w:rsid w:val="000A50D3"/>
    <w:rsid w:val="000A52D8"/>
    <w:rsid w:val="000A544F"/>
    <w:rsid w:val="000A56DE"/>
    <w:rsid w:val="000A57D2"/>
    <w:rsid w:val="000A598F"/>
    <w:rsid w:val="000A62A0"/>
    <w:rsid w:val="000A630F"/>
    <w:rsid w:val="000A65F1"/>
    <w:rsid w:val="000A683F"/>
    <w:rsid w:val="000A6A51"/>
    <w:rsid w:val="000A6C7A"/>
    <w:rsid w:val="000A71D8"/>
    <w:rsid w:val="000A7646"/>
    <w:rsid w:val="000A76C9"/>
    <w:rsid w:val="000A7D4E"/>
    <w:rsid w:val="000A7D9F"/>
    <w:rsid w:val="000A7E06"/>
    <w:rsid w:val="000A7FA6"/>
    <w:rsid w:val="000B0173"/>
    <w:rsid w:val="000B02BF"/>
    <w:rsid w:val="000B035A"/>
    <w:rsid w:val="000B0CC4"/>
    <w:rsid w:val="000B0D4B"/>
    <w:rsid w:val="000B0DD5"/>
    <w:rsid w:val="000B0EF3"/>
    <w:rsid w:val="000B1068"/>
    <w:rsid w:val="000B1184"/>
    <w:rsid w:val="000B13F1"/>
    <w:rsid w:val="000B15D4"/>
    <w:rsid w:val="000B1748"/>
    <w:rsid w:val="000B18C6"/>
    <w:rsid w:val="000B1A80"/>
    <w:rsid w:val="000B1A8E"/>
    <w:rsid w:val="000B1ACE"/>
    <w:rsid w:val="000B1FF0"/>
    <w:rsid w:val="000B2030"/>
    <w:rsid w:val="000B2041"/>
    <w:rsid w:val="000B2188"/>
    <w:rsid w:val="000B22AD"/>
    <w:rsid w:val="000B232C"/>
    <w:rsid w:val="000B23BA"/>
    <w:rsid w:val="000B243C"/>
    <w:rsid w:val="000B255A"/>
    <w:rsid w:val="000B287E"/>
    <w:rsid w:val="000B2B32"/>
    <w:rsid w:val="000B2BE0"/>
    <w:rsid w:val="000B2F10"/>
    <w:rsid w:val="000B32FF"/>
    <w:rsid w:val="000B35A7"/>
    <w:rsid w:val="000B3872"/>
    <w:rsid w:val="000B3A48"/>
    <w:rsid w:val="000B3C44"/>
    <w:rsid w:val="000B3C4B"/>
    <w:rsid w:val="000B4069"/>
    <w:rsid w:val="000B409C"/>
    <w:rsid w:val="000B41D2"/>
    <w:rsid w:val="000B41EB"/>
    <w:rsid w:val="000B4214"/>
    <w:rsid w:val="000B4285"/>
    <w:rsid w:val="000B431C"/>
    <w:rsid w:val="000B4468"/>
    <w:rsid w:val="000B4481"/>
    <w:rsid w:val="000B4847"/>
    <w:rsid w:val="000B4A2D"/>
    <w:rsid w:val="000B4A7F"/>
    <w:rsid w:val="000B4B08"/>
    <w:rsid w:val="000B4BBD"/>
    <w:rsid w:val="000B4BCE"/>
    <w:rsid w:val="000B4BF4"/>
    <w:rsid w:val="000B4BFD"/>
    <w:rsid w:val="000B4EC0"/>
    <w:rsid w:val="000B4FCA"/>
    <w:rsid w:val="000B5075"/>
    <w:rsid w:val="000B50DF"/>
    <w:rsid w:val="000B50E2"/>
    <w:rsid w:val="000B5376"/>
    <w:rsid w:val="000B598F"/>
    <w:rsid w:val="000B5A4A"/>
    <w:rsid w:val="000B5F36"/>
    <w:rsid w:val="000B63EA"/>
    <w:rsid w:val="000B64D8"/>
    <w:rsid w:val="000B65A0"/>
    <w:rsid w:val="000B687F"/>
    <w:rsid w:val="000B69EE"/>
    <w:rsid w:val="000B6A63"/>
    <w:rsid w:val="000B6D8D"/>
    <w:rsid w:val="000B6DDD"/>
    <w:rsid w:val="000B6DE0"/>
    <w:rsid w:val="000B700C"/>
    <w:rsid w:val="000B726B"/>
    <w:rsid w:val="000B7577"/>
    <w:rsid w:val="000B7753"/>
    <w:rsid w:val="000B77E7"/>
    <w:rsid w:val="000B7FA8"/>
    <w:rsid w:val="000C021F"/>
    <w:rsid w:val="000C0333"/>
    <w:rsid w:val="000C054A"/>
    <w:rsid w:val="000C05D8"/>
    <w:rsid w:val="000C08C9"/>
    <w:rsid w:val="000C08E1"/>
    <w:rsid w:val="000C095E"/>
    <w:rsid w:val="000C0AC3"/>
    <w:rsid w:val="000C0E6A"/>
    <w:rsid w:val="000C0EE1"/>
    <w:rsid w:val="000C1472"/>
    <w:rsid w:val="000C14E1"/>
    <w:rsid w:val="000C1BC9"/>
    <w:rsid w:val="000C1D71"/>
    <w:rsid w:val="000C23CF"/>
    <w:rsid w:val="000C23D4"/>
    <w:rsid w:val="000C2531"/>
    <w:rsid w:val="000C2568"/>
    <w:rsid w:val="000C27DC"/>
    <w:rsid w:val="000C27E3"/>
    <w:rsid w:val="000C2819"/>
    <w:rsid w:val="000C29E5"/>
    <w:rsid w:val="000C2B17"/>
    <w:rsid w:val="000C2B90"/>
    <w:rsid w:val="000C320E"/>
    <w:rsid w:val="000C342C"/>
    <w:rsid w:val="000C3562"/>
    <w:rsid w:val="000C39F0"/>
    <w:rsid w:val="000C3DB4"/>
    <w:rsid w:val="000C401E"/>
    <w:rsid w:val="000C4086"/>
    <w:rsid w:val="000C423A"/>
    <w:rsid w:val="000C4BD0"/>
    <w:rsid w:val="000C4DC3"/>
    <w:rsid w:val="000C4EA9"/>
    <w:rsid w:val="000C4F1F"/>
    <w:rsid w:val="000C5124"/>
    <w:rsid w:val="000C5180"/>
    <w:rsid w:val="000C53CA"/>
    <w:rsid w:val="000C598E"/>
    <w:rsid w:val="000C59AC"/>
    <w:rsid w:val="000C59E1"/>
    <w:rsid w:val="000C6132"/>
    <w:rsid w:val="000C6217"/>
    <w:rsid w:val="000C653B"/>
    <w:rsid w:val="000C662B"/>
    <w:rsid w:val="000C6746"/>
    <w:rsid w:val="000C6D28"/>
    <w:rsid w:val="000C6F34"/>
    <w:rsid w:val="000C6F9E"/>
    <w:rsid w:val="000C70E2"/>
    <w:rsid w:val="000C7432"/>
    <w:rsid w:val="000C7701"/>
    <w:rsid w:val="000C775E"/>
    <w:rsid w:val="000C799A"/>
    <w:rsid w:val="000C79C7"/>
    <w:rsid w:val="000C7A0C"/>
    <w:rsid w:val="000C7EC5"/>
    <w:rsid w:val="000D03D8"/>
    <w:rsid w:val="000D043D"/>
    <w:rsid w:val="000D04BD"/>
    <w:rsid w:val="000D04D1"/>
    <w:rsid w:val="000D062E"/>
    <w:rsid w:val="000D067A"/>
    <w:rsid w:val="000D0888"/>
    <w:rsid w:val="000D097D"/>
    <w:rsid w:val="000D09AD"/>
    <w:rsid w:val="000D0A35"/>
    <w:rsid w:val="000D0B16"/>
    <w:rsid w:val="000D0C8F"/>
    <w:rsid w:val="000D0DD9"/>
    <w:rsid w:val="000D0F76"/>
    <w:rsid w:val="000D11E2"/>
    <w:rsid w:val="000D12DA"/>
    <w:rsid w:val="000D12EA"/>
    <w:rsid w:val="000D15F7"/>
    <w:rsid w:val="000D171B"/>
    <w:rsid w:val="000D17BF"/>
    <w:rsid w:val="000D1B08"/>
    <w:rsid w:val="000D1C7D"/>
    <w:rsid w:val="000D21AC"/>
    <w:rsid w:val="000D21BA"/>
    <w:rsid w:val="000D23B0"/>
    <w:rsid w:val="000D24E6"/>
    <w:rsid w:val="000D29A6"/>
    <w:rsid w:val="000D2E95"/>
    <w:rsid w:val="000D3062"/>
    <w:rsid w:val="000D3086"/>
    <w:rsid w:val="000D3516"/>
    <w:rsid w:val="000D37E6"/>
    <w:rsid w:val="000D38D0"/>
    <w:rsid w:val="000D3AE0"/>
    <w:rsid w:val="000D3F14"/>
    <w:rsid w:val="000D3F52"/>
    <w:rsid w:val="000D415C"/>
    <w:rsid w:val="000D43F1"/>
    <w:rsid w:val="000D4705"/>
    <w:rsid w:val="000D4852"/>
    <w:rsid w:val="000D4897"/>
    <w:rsid w:val="000D4C01"/>
    <w:rsid w:val="000D4F53"/>
    <w:rsid w:val="000D5431"/>
    <w:rsid w:val="000D57D1"/>
    <w:rsid w:val="000D587B"/>
    <w:rsid w:val="000D5B52"/>
    <w:rsid w:val="000D5C5A"/>
    <w:rsid w:val="000D5D4A"/>
    <w:rsid w:val="000D5FA8"/>
    <w:rsid w:val="000D5FDA"/>
    <w:rsid w:val="000D610E"/>
    <w:rsid w:val="000D63C6"/>
    <w:rsid w:val="000D65B6"/>
    <w:rsid w:val="000D6B07"/>
    <w:rsid w:val="000D6BE9"/>
    <w:rsid w:val="000D6CE4"/>
    <w:rsid w:val="000D6D29"/>
    <w:rsid w:val="000D6FEF"/>
    <w:rsid w:val="000D7461"/>
    <w:rsid w:val="000D748A"/>
    <w:rsid w:val="000D7843"/>
    <w:rsid w:val="000D795B"/>
    <w:rsid w:val="000D7D8E"/>
    <w:rsid w:val="000D7E3D"/>
    <w:rsid w:val="000E07A4"/>
    <w:rsid w:val="000E093B"/>
    <w:rsid w:val="000E098F"/>
    <w:rsid w:val="000E0A01"/>
    <w:rsid w:val="000E0AD5"/>
    <w:rsid w:val="000E0B05"/>
    <w:rsid w:val="000E0E9F"/>
    <w:rsid w:val="000E0EEB"/>
    <w:rsid w:val="000E0FD1"/>
    <w:rsid w:val="000E2561"/>
    <w:rsid w:val="000E27A8"/>
    <w:rsid w:val="000E28BB"/>
    <w:rsid w:val="000E2AA7"/>
    <w:rsid w:val="000E2D0A"/>
    <w:rsid w:val="000E2ED3"/>
    <w:rsid w:val="000E2EE8"/>
    <w:rsid w:val="000E363D"/>
    <w:rsid w:val="000E38AD"/>
    <w:rsid w:val="000E3937"/>
    <w:rsid w:val="000E3998"/>
    <w:rsid w:val="000E39CD"/>
    <w:rsid w:val="000E44CA"/>
    <w:rsid w:val="000E458A"/>
    <w:rsid w:val="000E4904"/>
    <w:rsid w:val="000E4913"/>
    <w:rsid w:val="000E4B37"/>
    <w:rsid w:val="000E4B8A"/>
    <w:rsid w:val="000E4C8C"/>
    <w:rsid w:val="000E4D09"/>
    <w:rsid w:val="000E542C"/>
    <w:rsid w:val="000E5939"/>
    <w:rsid w:val="000E598F"/>
    <w:rsid w:val="000E643F"/>
    <w:rsid w:val="000E6441"/>
    <w:rsid w:val="000E64F9"/>
    <w:rsid w:val="000E6DFA"/>
    <w:rsid w:val="000E71A5"/>
    <w:rsid w:val="000E71ED"/>
    <w:rsid w:val="000E721F"/>
    <w:rsid w:val="000E77E0"/>
    <w:rsid w:val="000E78F9"/>
    <w:rsid w:val="000E7980"/>
    <w:rsid w:val="000E799F"/>
    <w:rsid w:val="000E79B9"/>
    <w:rsid w:val="000E7F6C"/>
    <w:rsid w:val="000F07DF"/>
    <w:rsid w:val="000F080B"/>
    <w:rsid w:val="000F0AC3"/>
    <w:rsid w:val="000F0B5E"/>
    <w:rsid w:val="000F0B7D"/>
    <w:rsid w:val="000F1056"/>
    <w:rsid w:val="000F1742"/>
    <w:rsid w:val="000F17EB"/>
    <w:rsid w:val="000F1EE8"/>
    <w:rsid w:val="000F1FC1"/>
    <w:rsid w:val="000F200D"/>
    <w:rsid w:val="000F2063"/>
    <w:rsid w:val="000F2288"/>
    <w:rsid w:val="000F2349"/>
    <w:rsid w:val="000F2415"/>
    <w:rsid w:val="000F2423"/>
    <w:rsid w:val="000F273A"/>
    <w:rsid w:val="000F2ED0"/>
    <w:rsid w:val="000F32DB"/>
    <w:rsid w:val="000F3725"/>
    <w:rsid w:val="000F38E3"/>
    <w:rsid w:val="000F3A0E"/>
    <w:rsid w:val="000F3A17"/>
    <w:rsid w:val="000F3BB5"/>
    <w:rsid w:val="000F3EB2"/>
    <w:rsid w:val="000F460B"/>
    <w:rsid w:val="000F47F1"/>
    <w:rsid w:val="000F4962"/>
    <w:rsid w:val="000F4D78"/>
    <w:rsid w:val="000F4E10"/>
    <w:rsid w:val="000F4F1B"/>
    <w:rsid w:val="000F50F4"/>
    <w:rsid w:val="000F5801"/>
    <w:rsid w:val="000F58BC"/>
    <w:rsid w:val="000F5A1E"/>
    <w:rsid w:val="000F5A99"/>
    <w:rsid w:val="000F5BC7"/>
    <w:rsid w:val="000F5C53"/>
    <w:rsid w:val="000F5D03"/>
    <w:rsid w:val="000F5D6B"/>
    <w:rsid w:val="000F5E9B"/>
    <w:rsid w:val="000F6195"/>
    <w:rsid w:val="000F63E8"/>
    <w:rsid w:val="000F6774"/>
    <w:rsid w:val="000F6AEF"/>
    <w:rsid w:val="000F6C0A"/>
    <w:rsid w:val="000F72C2"/>
    <w:rsid w:val="000F7423"/>
    <w:rsid w:val="000F760B"/>
    <w:rsid w:val="000F7BF6"/>
    <w:rsid w:val="000F7F3F"/>
    <w:rsid w:val="001001BD"/>
    <w:rsid w:val="00100402"/>
    <w:rsid w:val="00100F9C"/>
    <w:rsid w:val="00101020"/>
    <w:rsid w:val="00101FB2"/>
    <w:rsid w:val="00102069"/>
    <w:rsid w:val="001020A3"/>
    <w:rsid w:val="0010227C"/>
    <w:rsid w:val="00102714"/>
    <w:rsid w:val="0010277B"/>
    <w:rsid w:val="00102FDF"/>
    <w:rsid w:val="001032B4"/>
    <w:rsid w:val="00103576"/>
    <w:rsid w:val="00103690"/>
    <w:rsid w:val="0010391D"/>
    <w:rsid w:val="001039EA"/>
    <w:rsid w:val="00103A1E"/>
    <w:rsid w:val="00103BFC"/>
    <w:rsid w:val="00104295"/>
    <w:rsid w:val="001043E9"/>
    <w:rsid w:val="00104450"/>
    <w:rsid w:val="0010456D"/>
    <w:rsid w:val="00104781"/>
    <w:rsid w:val="00104AA8"/>
    <w:rsid w:val="00104B7D"/>
    <w:rsid w:val="00104FAB"/>
    <w:rsid w:val="001051BB"/>
    <w:rsid w:val="0010537A"/>
    <w:rsid w:val="001053B9"/>
    <w:rsid w:val="00105BC9"/>
    <w:rsid w:val="00105DC2"/>
    <w:rsid w:val="00105EB5"/>
    <w:rsid w:val="00106162"/>
    <w:rsid w:val="001062CC"/>
    <w:rsid w:val="001064C3"/>
    <w:rsid w:val="00106579"/>
    <w:rsid w:val="00106595"/>
    <w:rsid w:val="00106712"/>
    <w:rsid w:val="0010674E"/>
    <w:rsid w:val="001068B6"/>
    <w:rsid w:val="00106901"/>
    <w:rsid w:val="00106A7D"/>
    <w:rsid w:val="00106B89"/>
    <w:rsid w:val="00106BD3"/>
    <w:rsid w:val="00107460"/>
    <w:rsid w:val="0010751B"/>
    <w:rsid w:val="00107C13"/>
    <w:rsid w:val="00107C56"/>
    <w:rsid w:val="00107C70"/>
    <w:rsid w:val="00110065"/>
    <w:rsid w:val="00110463"/>
    <w:rsid w:val="00110485"/>
    <w:rsid w:val="0011184D"/>
    <w:rsid w:val="00111AFA"/>
    <w:rsid w:val="00111CFE"/>
    <w:rsid w:val="00111D6E"/>
    <w:rsid w:val="0011219F"/>
    <w:rsid w:val="00112221"/>
    <w:rsid w:val="001122B2"/>
    <w:rsid w:val="001124F9"/>
    <w:rsid w:val="00112889"/>
    <w:rsid w:val="00112D1C"/>
    <w:rsid w:val="00112F82"/>
    <w:rsid w:val="001134A2"/>
    <w:rsid w:val="0011362C"/>
    <w:rsid w:val="001136E1"/>
    <w:rsid w:val="001138EF"/>
    <w:rsid w:val="00113B22"/>
    <w:rsid w:val="00113C5E"/>
    <w:rsid w:val="00113EC0"/>
    <w:rsid w:val="001140F2"/>
    <w:rsid w:val="00114118"/>
    <w:rsid w:val="001141EE"/>
    <w:rsid w:val="001142F4"/>
    <w:rsid w:val="0011448E"/>
    <w:rsid w:val="001145D4"/>
    <w:rsid w:val="0011460B"/>
    <w:rsid w:val="00114C17"/>
    <w:rsid w:val="00114E63"/>
    <w:rsid w:val="00115387"/>
    <w:rsid w:val="00115470"/>
    <w:rsid w:val="001154BD"/>
    <w:rsid w:val="001155B1"/>
    <w:rsid w:val="001155C7"/>
    <w:rsid w:val="0011566A"/>
    <w:rsid w:val="00115745"/>
    <w:rsid w:val="001157C0"/>
    <w:rsid w:val="0011591C"/>
    <w:rsid w:val="00115F70"/>
    <w:rsid w:val="001160FC"/>
    <w:rsid w:val="00116494"/>
    <w:rsid w:val="001165FA"/>
    <w:rsid w:val="00116710"/>
    <w:rsid w:val="0011676D"/>
    <w:rsid w:val="001167B0"/>
    <w:rsid w:val="001168D8"/>
    <w:rsid w:val="001169AC"/>
    <w:rsid w:val="00116AF5"/>
    <w:rsid w:val="00116D85"/>
    <w:rsid w:val="00117241"/>
    <w:rsid w:val="001175B4"/>
    <w:rsid w:val="00117CD8"/>
    <w:rsid w:val="001205DF"/>
    <w:rsid w:val="0012064C"/>
    <w:rsid w:val="00120A9F"/>
    <w:rsid w:val="00120AAC"/>
    <w:rsid w:val="00120D94"/>
    <w:rsid w:val="00120E9F"/>
    <w:rsid w:val="00121427"/>
    <w:rsid w:val="00121B28"/>
    <w:rsid w:val="00121B8F"/>
    <w:rsid w:val="00121EB6"/>
    <w:rsid w:val="0012209B"/>
    <w:rsid w:val="001220DA"/>
    <w:rsid w:val="001225E0"/>
    <w:rsid w:val="00122A21"/>
    <w:rsid w:val="00122ACE"/>
    <w:rsid w:val="00122B1A"/>
    <w:rsid w:val="00122B28"/>
    <w:rsid w:val="00122C37"/>
    <w:rsid w:val="00122E2F"/>
    <w:rsid w:val="001230D4"/>
    <w:rsid w:val="00123228"/>
    <w:rsid w:val="0012337D"/>
    <w:rsid w:val="00123789"/>
    <w:rsid w:val="00123935"/>
    <w:rsid w:val="00123A1E"/>
    <w:rsid w:val="00123A2C"/>
    <w:rsid w:val="00123EA6"/>
    <w:rsid w:val="00124116"/>
    <w:rsid w:val="0012444E"/>
    <w:rsid w:val="00124638"/>
    <w:rsid w:val="001248D0"/>
    <w:rsid w:val="00124A32"/>
    <w:rsid w:val="00124AEF"/>
    <w:rsid w:val="00124FD7"/>
    <w:rsid w:val="0012523B"/>
    <w:rsid w:val="001254C6"/>
    <w:rsid w:val="001256A9"/>
    <w:rsid w:val="00125B23"/>
    <w:rsid w:val="00125F62"/>
    <w:rsid w:val="0012602A"/>
    <w:rsid w:val="001261B7"/>
    <w:rsid w:val="0012691E"/>
    <w:rsid w:val="00126B46"/>
    <w:rsid w:val="00126E37"/>
    <w:rsid w:val="00126E57"/>
    <w:rsid w:val="001272F4"/>
    <w:rsid w:val="001275C6"/>
    <w:rsid w:val="001279CB"/>
    <w:rsid w:val="00127BD5"/>
    <w:rsid w:val="001300B6"/>
    <w:rsid w:val="001300DE"/>
    <w:rsid w:val="001303A8"/>
    <w:rsid w:val="00130483"/>
    <w:rsid w:val="0013053D"/>
    <w:rsid w:val="001308BD"/>
    <w:rsid w:val="00130B4C"/>
    <w:rsid w:val="00130BB0"/>
    <w:rsid w:val="00130C1D"/>
    <w:rsid w:val="00130C49"/>
    <w:rsid w:val="00130D2B"/>
    <w:rsid w:val="00130D37"/>
    <w:rsid w:val="001316DD"/>
    <w:rsid w:val="001316F3"/>
    <w:rsid w:val="00131876"/>
    <w:rsid w:val="001318C4"/>
    <w:rsid w:val="00131E72"/>
    <w:rsid w:val="00131E8A"/>
    <w:rsid w:val="001320D5"/>
    <w:rsid w:val="00132257"/>
    <w:rsid w:val="001324E1"/>
    <w:rsid w:val="001324E7"/>
    <w:rsid w:val="00132874"/>
    <w:rsid w:val="001328DF"/>
    <w:rsid w:val="00132EB4"/>
    <w:rsid w:val="00132F17"/>
    <w:rsid w:val="001330B6"/>
    <w:rsid w:val="00133286"/>
    <w:rsid w:val="001334B5"/>
    <w:rsid w:val="001336BE"/>
    <w:rsid w:val="00133846"/>
    <w:rsid w:val="00133C4A"/>
    <w:rsid w:val="00133CE5"/>
    <w:rsid w:val="00133DA1"/>
    <w:rsid w:val="00133EDC"/>
    <w:rsid w:val="0013495E"/>
    <w:rsid w:val="00134B29"/>
    <w:rsid w:val="00134CF7"/>
    <w:rsid w:val="00134F0B"/>
    <w:rsid w:val="00134F6E"/>
    <w:rsid w:val="001353DF"/>
    <w:rsid w:val="0013552F"/>
    <w:rsid w:val="00135570"/>
    <w:rsid w:val="001355AF"/>
    <w:rsid w:val="001356CD"/>
    <w:rsid w:val="001358A8"/>
    <w:rsid w:val="00135A0B"/>
    <w:rsid w:val="00135F0C"/>
    <w:rsid w:val="00136098"/>
    <w:rsid w:val="00136217"/>
    <w:rsid w:val="001362D6"/>
    <w:rsid w:val="00136628"/>
    <w:rsid w:val="00136941"/>
    <w:rsid w:val="001369F8"/>
    <w:rsid w:val="00136DB5"/>
    <w:rsid w:val="00136F01"/>
    <w:rsid w:val="001378C0"/>
    <w:rsid w:val="001379FE"/>
    <w:rsid w:val="00137F72"/>
    <w:rsid w:val="00140107"/>
    <w:rsid w:val="001406C5"/>
    <w:rsid w:val="001408D3"/>
    <w:rsid w:val="00140A87"/>
    <w:rsid w:val="00140D40"/>
    <w:rsid w:val="0014100A"/>
    <w:rsid w:val="0014115A"/>
    <w:rsid w:val="001414F5"/>
    <w:rsid w:val="00141551"/>
    <w:rsid w:val="00141A17"/>
    <w:rsid w:val="00141C2A"/>
    <w:rsid w:val="00141CB0"/>
    <w:rsid w:val="00141E5F"/>
    <w:rsid w:val="00141FBD"/>
    <w:rsid w:val="001428A7"/>
    <w:rsid w:val="0014290E"/>
    <w:rsid w:val="00142A5B"/>
    <w:rsid w:val="00142B42"/>
    <w:rsid w:val="00142BAD"/>
    <w:rsid w:val="00142C1E"/>
    <w:rsid w:val="00142F02"/>
    <w:rsid w:val="0014311F"/>
    <w:rsid w:val="001433EC"/>
    <w:rsid w:val="0014350C"/>
    <w:rsid w:val="0014358D"/>
    <w:rsid w:val="00143694"/>
    <w:rsid w:val="001436FF"/>
    <w:rsid w:val="001437BD"/>
    <w:rsid w:val="00143987"/>
    <w:rsid w:val="00143A87"/>
    <w:rsid w:val="00143CDA"/>
    <w:rsid w:val="001441DA"/>
    <w:rsid w:val="00144404"/>
    <w:rsid w:val="00144410"/>
    <w:rsid w:val="0014441B"/>
    <w:rsid w:val="001446EE"/>
    <w:rsid w:val="00144749"/>
    <w:rsid w:val="00144E1B"/>
    <w:rsid w:val="00145122"/>
    <w:rsid w:val="001451A2"/>
    <w:rsid w:val="001451AA"/>
    <w:rsid w:val="00145601"/>
    <w:rsid w:val="0014579B"/>
    <w:rsid w:val="00145911"/>
    <w:rsid w:val="00145A16"/>
    <w:rsid w:val="0014607A"/>
    <w:rsid w:val="00146144"/>
    <w:rsid w:val="001461A3"/>
    <w:rsid w:val="001463F2"/>
    <w:rsid w:val="00146507"/>
    <w:rsid w:val="001468FE"/>
    <w:rsid w:val="00146D9D"/>
    <w:rsid w:val="00146FC4"/>
    <w:rsid w:val="0014714A"/>
    <w:rsid w:val="00147251"/>
    <w:rsid w:val="001474A4"/>
    <w:rsid w:val="001477E9"/>
    <w:rsid w:val="001478A4"/>
    <w:rsid w:val="0014796C"/>
    <w:rsid w:val="00147CAA"/>
    <w:rsid w:val="00147FC3"/>
    <w:rsid w:val="00150189"/>
    <w:rsid w:val="0015019B"/>
    <w:rsid w:val="0015028B"/>
    <w:rsid w:val="0015043B"/>
    <w:rsid w:val="0015048A"/>
    <w:rsid w:val="001504F7"/>
    <w:rsid w:val="00150507"/>
    <w:rsid w:val="001509F3"/>
    <w:rsid w:val="00150A4A"/>
    <w:rsid w:val="00150B55"/>
    <w:rsid w:val="00151379"/>
    <w:rsid w:val="001519D1"/>
    <w:rsid w:val="00151BD4"/>
    <w:rsid w:val="00151D07"/>
    <w:rsid w:val="00151F34"/>
    <w:rsid w:val="00152036"/>
    <w:rsid w:val="001520F7"/>
    <w:rsid w:val="00152182"/>
    <w:rsid w:val="001521BA"/>
    <w:rsid w:val="00152944"/>
    <w:rsid w:val="001529B0"/>
    <w:rsid w:val="00152F00"/>
    <w:rsid w:val="00152FB9"/>
    <w:rsid w:val="00153477"/>
    <w:rsid w:val="001534B2"/>
    <w:rsid w:val="00153832"/>
    <w:rsid w:val="00153DD4"/>
    <w:rsid w:val="00153F35"/>
    <w:rsid w:val="00154163"/>
    <w:rsid w:val="001541F0"/>
    <w:rsid w:val="0015446D"/>
    <w:rsid w:val="00154A5D"/>
    <w:rsid w:val="00154A65"/>
    <w:rsid w:val="00154B26"/>
    <w:rsid w:val="00154B40"/>
    <w:rsid w:val="00154F70"/>
    <w:rsid w:val="00155086"/>
    <w:rsid w:val="00155269"/>
    <w:rsid w:val="001555BC"/>
    <w:rsid w:val="0015567B"/>
    <w:rsid w:val="0015576A"/>
    <w:rsid w:val="0015577D"/>
    <w:rsid w:val="0015580B"/>
    <w:rsid w:val="00155860"/>
    <w:rsid w:val="00155DAF"/>
    <w:rsid w:val="00155FD5"/>
    <w:rsid w:val="00156A11"/>
    <w:rsid w:val="00156F7E"/>
    <w:rsid w:val="001570FC"/>
    <w:rsid w:val="0015722F"/>
    <w:rsid w:val="001572E9"/>
    <w:rsid w:val="0015743D"/>
    <w:rsid w:val="0015767F"/>
    <w:rsid w:val="001577E9"/>
    <w:rsid w:val="00157977"/>
    <w:rsid w:val="00157D5C"/>
    <w:rsid w:val="00157EDE"/>
    <w:rsid w:val="00157F86"/>
    <w:rsid w:val="00160059"/>
    <w:rsid w:val="00160451"/>
    <w:rsid w:val="0016081D"/>
    <w:rsid w:val="001608D3"/>
    <w:rsid w:val="00160AF2"/>
    <w:rsid w:val="00160D28"/>
    <w:rsid w:val="00160E6C"/>
    <w:rsid w:val="00161101"/>
    <w:rsid w:val="00161467"/>
    <w:rsid w:val="00161791"/>
    <w:rsid w:val="00161910"/>
    <w:rsid w:val="00161A3F"/>
    <w:rsid w:val="00161C88"/>
    <w:rsid w:val="00161DDA"/>
    <w:rsid w:val="00161EFD"/>
    <w:rsid w:val="00162094"/>
    <w:rsid w:val="0016219B"/>
    <w:rsid w:val="0016229B"/>
    <w:rsid w:val="001622BB"/>
    <w:rsid w:val="00162440"/>
    <w:rsid w:val="00162470"/>
    <w:rsid w:val="001626C8"/>
    <w:rsid w:val="001627C9"/>
    <w:rsid w:val="001627FC"/>
    <w:rsid w:val="0016298D"/>
    <w:rsid w:val="00162C42"/>
    <w:rsid w:val="00162DD0"/>
    <w:rsid w:val="00162DF3"/>
    <w:rsid w:val="00163377"/>
    <w:rsid w:val="001634BF"/>
    <w:rsid w:val="00163D8D"/>
    <w:rsid w:val="00164358"/>
    <w:rsid w:val="00164413"/>
    <w:rsid w:val="0016467B"/>
    <w:rsid w:val="001649C5"/>
    <w:rsid w:val="00164D08"/>
    <w:rsid w:val="00164F8E"/>
    <w:rsid w:val="0016517C"/>
    <w:rsid w:val="001652DE"/>
    <w:rsid w:val="001656D2"/>
    <w:rsid w:val="00165703"/>
    <w:rsid w:val="0016575D"/>
    <w:rsid w:val="00165787"/>
    <w:rsid w:val="00165AA9"/>
    <w:rsid w:val="00165D74"/>
    <w:rsid w:val="0016623F"/>
    <w:rsid w:val="0016626E"/>
    <w:rsid w:val="00166276"/>
    <w:rsid w:val="0016645E"/>
    <w:rsid w:val="00166605"/>
    <w:rsid w:val="00166700"/>
    <w:rsid w:val="00166898"/>
    <w:rsid w:val="001668C9"/>
    <w:rsid w:val="00166EB3"/>
    <w:rsid w:val="00166EEE"/>
    <w:rsid w:val="00167005"/>
    <w:rsid w:val="001671AB"/>
    <w:rsid w:val="0016747E"/>
    <w:rsid w:val="001676C2"/>
    <w:rsid w:val="00167886"/>
    <w:rsid w:val="001679F1"/>
    <w:rsid w:val="00167BAE"/>
    <w:rsid w:val="00167BE5"/>
    <w:rsid w:val="00167C9A"/>
    <w:rsid w:val="00167D52"/>
    <w:rsid w:val="00167D9A"/>
    <w:rsid w:val="001700CC"/>
    <w:rsid w:val="001704AF"/>
    <w:rsid w:val="00170766"/>
    <w:rsid w:val="00170F0E"/>
    <w:rsid w:val="001710DB"/>
    <w:rsid w:val="0017118E"/>
    <w:rsid w:val="00171563"/>
    <w:rsid w:val="001715E5"/>
    <w:rsid w:val="001717AB"/>
    <w:rsid w:val="00171809"/>
    <w:rsid w:val="001719CD"/>
    <w:rsid w:val="0017209C"/>
    <w:rsid w:val="00172749"/>
    <w:rsid w:val="00172FA8"/>
    <w:rsid w:val="001730A8"/>
    <w:rsid w:val="00173167"/>
    <w:rsid w:val="0017317D"/>
    <w:rsid w:val="001731E5"/>
    <w:rsid w:val="00173641"/>
    <w:rsid w:val="0017398D"/>
    <w:rsid w:val="001739A9"/>
    <w:rsid w:val="00173C08"/>
    <w:rsid w:val="00173D53"/>
    <w:rsid w:val="00173D5A"/>
    <w:rsid w:val="00173E01"/>
    <w:rsid w:val="0017421C"/>
    <w:rsid w:val="00174626"/>
    <w:rsid w:val="001749F8"/>
    <w:rsid w:val="0017539E"/>
    <w:rsid w:val="00175610"/>
    <w:rsid w:val="001756E4"/>
    <w:rsid w:val="00175892"/>
    <w:rsid w:val="00175A00"/>
    <w:rsid w:val="00175D33"/>
    <w:rsid w:val="00175E2F"/>
    <w:rsid w:val="00175FC0"/>
    <w:rsid w:val="001762E3"/>
    <w:rsid w:val="00176325"/>
    <w:rsid w:val="001763EB"/>
    <w:rsid w:val="0017668D"/>
    <w:rsid w:val="00176709"/>
    <w:rsid w:val="001768F9"/>
    <w:rsid w:val="0017698A"/>
    <w:rsid w:val="00176AD5"/>
    <w:rsid w:val="00176C91"/>
    <w:rsid w:val="00176CC5"/>
    <w:rsid w:val="00176DA0"/>
    <w:rsid w:val="00176E4C"/>
    <w:rsid w:val="001770E2"/>
    <w:rsid w:val="001772A8"/>
    <w:rsid w:val="00177550"/>
    <w:rsid w:val="0017758E"/>
    <w:rsid w:val="0017767E"/>
    <w:rsid w:val="00177810"/>
    <w:rsid w:val="001800B2"/>
    <w:rsid w:val="001800F5"/>
    <w:rsid w:val="0018037C"/>
    <w:rsid w:val="001803E0"/>
    <w:rsid w:val="00180ADF"/>
    <w:rsid w:val="00180B53"/>
    <w:rsid w:val="00180B99"/>
    <w:rsid w:val="00180B9A"/>
    <w:rsid w:val="00180D38"/>
    <w:rsid w:val="0018124E"/>
    <w:rsid w:val="00181544"/>
    <w:rsid w:val="001817FC"/>
    <w:rsid w:val="0018197D"/>
    <w:rsid w:val="001819D1"/>
    <w:rsid w:val="00181B37"/>
    <w:rsid w:val="00181FF8"/>
    <w:rsid w:val="0018212D"/>
    <w:rsid w:val="00182177"/>
    <w:rsid w:val="0018235F"/>
    <w:rsid w:val="0018240F"/>
    <w:rsid w:val="001825DF"/>
    <w:rsid w:val="00182681"/>
    <w:rsid w:val="001826BF"/>
    <w:rsid w:val="001831A2"/>
    <w:rsid w:val="00183221"/>
    <w:rsid w:val="00183345"/>
    <w:rsid w:val="001835B6"/>
    <w:rsid w:val="00183744"/>
    <w:rsid w:val="00183B14"/>
    <w:rsid w:val="001841C9"/>
    <w:rsid w:val="001843AC"/>
    <w:rsid w:val="001849FF"/>
    <w:rsid w:val="00184ABE"/>
    <w:rsid w:val="00184C3F"/>
    <w:rsid w:val="00184C70"/>
    <w:rsid w:val="001859A0"/>
    <w:rsid w:val="00185B32"/>
    <w:rsid w:val="00185DFA"/>
    <w:rsid w:val="00185E75"/>
    <w:rsid w:val="001863E7"/>
    <w:rsid w:val="00186AD7"/>
    <w:rsid w:val="00186B07"/>
    <w:rsid w:val="00186C3B"/>
    <w:rsid w:val="00186FB6"/>
    <w:rsid w:val="00187577"/>
    <w:rsid w:val="00187954"/>
    <w:rsid w:val="00187982"/>
    <w:rsid w:val="001905AF"/>
    <w:rsid w:val="001907FA"/>
    <w:rsid w:val="00190AEE"/>
    <w:rsid w:val="00190CE0"/>
    <w:rsid w:val="00190F28"/>
    <w:rsid w:val="001916A2"/>
    <w:rsid w:val="00191E06"/>
    <w:rsid w:val="001920F0"/>
    <w:rsid w:val="00192166"/>
    <w:rsid w:val="001924F0"/>
    <w:rsid w:val="00192527"/>
    <w:rsid w:val="00192611"/>
    <w:rsid w:val="00192AC2"/>
    <w:rsid w:val="00192DBF"/>
    <w:rsid w:val="00192EAF"/>
    <w:rsid w:val="0019339E"/>
    <w:rsid w:val="00193409"/>
    <w:rsid w:val="0019355A"/>
    <w:rsid w:val="001937B6"/>
    <w:rsid w:val="00193946"/>
    <w:rsid w:val="00193A3C"/>
    <w:rsid w:val="00193DD7"/>
    <w:rsid w:val="00193F4F"/>
    <w:rsid w:val="0019403B"/>
    <w:rsid w:val="0019415F"/>
    <w:rsid w:val="001945B4"/>
    <w:rsid w:val="001947E7"/>
    <w:rsid w:val="00194D51"/>
    <w:rsid w:val="00194DA0"/>
    <w:rsid w:val="00195071"/>
    <w:rsid w:val="001950A9"/>
    <w:rsid w:val="00195101"/>
    <w:rsid w:val="00195338"/>
    <w:rsid w:val="00195561"/>
    <w:rsid w:val="001956BC"/>
    <w:rsid w:val="00195857"/>
    <w:rsid w:val="001958E5"/>
    <w:rsid w:val="00195BC3"/>
    <w:rsid w:val="00195C2B"/>
    <w:rsid w:val="00195D17"/>
    <w:rsid w:val="001962EA"/>
    <w:rsid w:val="0019633F"/>
    <w:rsid w:val="001964F6"/>
    <w:rsid w:val="001965A7"/>
    <w:rsid w:val="00196649"/>
    <w:rsid w:val="0019671F"/>
    <w:rsid w:val="00196740"/>
    <w:rsid w:val="00196974"/>
    <w:rsid w:val="001969BA"/>
    <w:rsid w:val="001969FD"/>
    <w:rsid w:val="00197151"/>
    <w:rsid w:val="001974C8"/>
    <w:rsid w:val="00197514"/>
    <w:rsid w:val="00197B5D"/>
    <w:rsid w:val="00197B7A"/>
    <w:rsid w:val="00197D2B"/>
    <w:rsid w:val="00197D49"/>
    <w:rsid w:val="001A022A"/>
    <w:rsid w:val="001A05F1"/>
    <w:rsid w:val="001A0A18"/>
    <w:rsid w:val="001A0A9F"/>
    <w:rsid w:val="001A0D4C"/>
    <w:rsid w:val="001A10EB"/>
    <w:rsid w:val="001A110F"/>
    <w:rsid w:val="001A14FB"/>
    <w:rsid w:val="001A17B9"/>
    <w:rsid w:val="001A196F"/>
    <w:rsid w:val="001A1AC5"/>
    <w:rsid w:val="001A1ADF"/>
    <w:rsid w:val="001A2025"/>
    <w:rsid w:val="001A2106"/>
    <w:rsid w:val="001A2117"/>
    <w:rsid w:val="001A2162"/>
    <w:rsid w:val="001A26E4"/>
    <w:rsid w:val="001A29C6"/>
    <w:rsid w:val="001A2C4A"/>
    <w:rsid w:val="001A3234"/>
    <w:rsid w:val="001A3A94"/>
    <w:rsid w:val="001A3AEE"/>
    <w:rsid w:val="001A3B8C"/>
    <w:rsid w:val="001A3EF9"/>
    <w:rsid w:val="001A3F0F"/>
    <w:rsid w:val="001A3F1E"/>
    <w:rsid w:val="001A4350"/>
    <w:rsid w:val="001A47A9"/>
    <w:rsid w:val="001A4952"/>
    <w:rsid w:val="001A4A11"/>
    <w:rsid w:val="001A4BB9"/>
    <w:rsid w:val="001A5213"/>
    <w:rsid w:val="001A5232"/>
    <w:rsid w:val="001A5310"/>
    <w:rsid w:val="001A5320"/>
    <w:rsid w:val="001A53CE"/>
    <w:rsid w:val="001A54A1"/>
    <w:rsid w:val="001A5548"/>
    <w:rsid w:val="001A5A41"/>
    <w:rsid w:val="001A5C5B"/>
    <w:rsid w:val="001A5CEF"/>
    <w:rsid w:val="001A5E70"/>
    <w:rsid w:val="001A6020"/>
    <w:rsid w:val="001A62E6"/>
    <w:rsid w:val="001A64EC"/>
    <w:rsid w:val="001A6B16"/>
    <w:rsid w:val="001A6F28"/>
    <w:rsid w:val="001A7139"/>
    <w:rsid w:val="001A737D"/>
    <w:rsid w:val="001A761D"/>
    <w:rsid w:val="001A776C"/>
    <w:rsid w:val="001A7A8A"/>
    <w:rsid w:val="001B016A"/>
    <w:rsid w:val="001B0261"/>
    <w:rsid w:val="001B048B"/>
    <w:rsid w:val="001B04FF"/>
    <w:rsid w:val="001B055A"/>
    <w:rsid w:val="001B08B0"/>
    <w:rsid w:val="001B0B51"/>
    <w:rsid w:val="001B0E99"/>
    <w:rsid w:val="001B1058"/>
    <w:rsid w:val="001B13B0"/>
    <w:rsid w:val="001B14DE"/>
    <w:rsid w:val="001B1500"/>
    <w:rsid w:val="001B1574"/>
    <w:rsid w:val="001B1947"/>
    <w:rsid w:val="001B1A46"/>
    <w:rsid w:val="001B1B37"/>
    <w:rsid w:val="001B1DF7"/>
    <w:rsid w:val="001B22B4"/>
    <w:rsid w:val="001B2310"/>
    <w:rsid w:val="001B23B4"/>
    <w:rsid w:val="001B26B9"/>
    <w:rsid w:val="001B277B"/>
    <w:rsid w:val="001B2B33"/>
    <w:rsid w:val="001B2C46"/>
    <w:rsid w:val="001B2EE2"/>
    <w:rsid w:val="001B2FFA"/>
    <w:rsid w:val="001B3190"/>
    <w:rsid w:val="001B3201"/>
    <w:rsid w:val="001B3437"/>
    <w:rsid w:val="001B3612"/>
    <w:rsid w:val="001B3DA7"/>
    <w:rsid w:val="001B41C9"/>
    <w:rsid w:val="001B4279"/>
    <w:rsid w:val="001B44E9"/>
    <w:rsid w:val="001B4529"/>
    <w:rsid w:val="001B4922"/>
    <w:rsid w:val="001B4B11"/>
    <w:rsid w:val="001B4BD3"/>
    <w:rsid w:val="001B4D09"/>
    <w:rsid w:val="001B4DA9"/>
    <w:rsid w:val="001B4E18"/>
    <w:rsid w:val="001B4F07"/>
    <w:rsid w:val="001B505C"/>
    <w:rsid w:val="001B5259"/>
    <w:rsid w:val="001B532D"/>
    <w:rsid w:val="001B5412"/>
    <w:rsid w:val="001B59AF"/>
    <w:rsid w:val="001B5ADD"/>
    <w:rsid w:val="001B5E83"/>
    <w:rsid w:val="001B5F07"/>
    <w:rsid w:val="001B6069"/>
    <w:rsid w:val="001B607A"/>
    <w:rsid w:val="001B630F"/>
    <w:rsid w:val="001B6B19"/>
    <w:rsid w:val="001B6C6F"/>
    <w:rsid w:val="001B7159"/>
    <w:rsid w:val="001B71F7"/>
    <w:rsid w:val="001B7360"/>
    <w:rsid w:val="001B7556"/>
    <w:rsid w:val="001B7BC0"/>
    <w:rsid w:val="001B7CAB"/>
    <w:rsid w:val="001C02E1"/>
    <w:rsid w:val="001C044E"/>
    <w:rsid w:val="001C053A"/>
    <w:rsid w:val="001C0792"/>
    <w:rsid w:val="001C0B96"/>
    <w:rsid w:val="001C0F3E"/>
    <w:rsid w:val="001C1020"/>
    <w:rsid w:val="001C10B2"/>
    <w:rsid w:val="001C1288"/>
    <w:rsid w:val="001C13E7"/>
    <w:rsid w:val="001C143E"/>
    <w:rsid w:val="001C16AC"/>
    <w:rsid w:val="001C190D"/>
    <w:rsid w:val="001C1C6E"/>
    <w:rsid w:val="001C2151"/>
    <w:rsid w:val="001C22CB"/>
    <w:rsid w:val="001C244D"/>
    <w:rsid w:val="001C28C7"/>
    <w:rsid w:val="001C2962"/>
    <w:rsid w:val="001C2993"/>
    <w:rsid w:val="001C2A06"/>
    <w:rsid w:val="001C2BD9"/>
    <w:rsid w:val="001C2C55"/>
    <w:rsid w:val="001C30E5"/>
    <w:rsid w:val="001C3207"/>
    <w:rsid w:val="001C3259"/>
    <w:rsid w:val="001C340C"/>
    <w:rsid w:val="001C3590"/>
    <w:rsid w:val="001C375D"/>
    <w:rsid w:val="001C3A10"/>
    <w:rsid w:val="001C4119"/>
    <w:rsid w:val="001C42E0"/>
    <w:rsid w:val="001C43CE"/>
    <w:rsid w:val="001C4763"/>
    <w:rsid w:val="001C4918"/>
    <w:rsid w:val="001C4932"/>
    <w:rsid w:val="001C4989"/>
    <w:rsid w:val="001C4C4B"/>
    <w:rsid w:val="001C4DCE"/>
    <w:rsid w:val="001C4F36"/>
    <w:rsid w:val="001C52F5"/>
    <w:rsid w:val="001C53DD"/>
    <w:rsid w:val="001C5484"/>
    <w:rsid w:val="001C5678"/>
    <w:rsid w:val="001C595E"/>
    <w:rsid w:val="001C5A49"/>
    <w:rsid w:val="001C5CA7"/>
    <w:rsid w:val="001C5DAA"/>
    <w:rsid w:val="001C5E91"/>
    <w:rsid w:val="001C5F5B"/>
    <w:rsid w:val="001C63CA"/>
    <w:rsid w:val="001C650C"/>
    <w:rsid w:val="001C657D"/>
    <w:rsid w:val="001C6817"/>
    <w:rsid w:val="001C69BD"/>
    <w:rsid w:val="001C6BD7"/>
    <w:rsid w:val="001C73EB"/>
    <w:rsid w:val="001C7523"/>
    <w:rsid w:val="001C7585"/>
    <w:rsid w:val="001C784A"/>
    <w:rsid w:val="001C7901"/>
    <w:rsid w:val="001C7B17"/>
    <w:rsid w:val="001C7B2D"/>
    <w:rsid w:val="001C7B5F"/>
    <w:rsid w:val="001C7EA1"/>
    <w:rsid w:val="001D02B8"/>
    <w:rsid w:val="001D0363"/>
    <w:rsid w:val="001D0741"/>
    <w:rsid w:val="001D0747"/>
    <w:rsid w:val="001D0880"/>
    <w:rsid w:val="001D092B"/>
    <w:rsid w:val="001D1207"/>
    <w:rsid w:val="001D13BD"/>
    <w:rsid w:val="001D1809"/>
    <w:rsid w:val="001D1C34"/>
    <w:rsid w:val="001D2209"/>
    <w:rsid w:val="001D233C"/>
    <w:rsid w:val="001D24AB"/>
    <w:rsid w:val="001D24C9"/>
    <w:rsid w:val="001D2763"/>
    <w:rsid w:val="001D2BA2"/>
    <w:rsid w:val="001D2CBF"/>
    <w:rsid w:val="001D2FE1"/>
    <w:rsid w:val="001D3012"/>
    <w:rsid w:val="001D309A"/>
    <w:rsid w:val="001D32DC"/>
    <w:rsid w:val="001D362E"/>
    <w:rsid w:val="001D3772"/>
    <w:rsid w:val="001D3953"/>
    <w:rsid w:val="001D3CD5"/>
    <w:rsid w:val="001D4A05"/>
    <w:rsid w:val="001D4F1D"/>
    <w:rsid w:val="001D4F2A"/>
    <w:rsid w:val="001D4FB7"/>
    <w:rsid w:val="001D5250"/>
    <w:rsid w:val="001D530E"/>
    <w:rsid w:val="001D555F"/>
    <w:rsid w:val="001D57DA"/>
    <w:rsid w:val="001D5AAA"/>
    <w:rsid w:val="001D5B4C"/>
    <w:rsid w:val="001D5B6C"/>
    <w:rsid w:val="001D5BDE"/>
    <w:rsid w:val="001D5C5E"/>
    <w:rsid w:val="001D5CF6"/>
    <w:rsid w:val="001D5EB4"/>
    <w:rsid w:val="001D5EC6"/>
    <w:rsid w:val="001D5F81"/>
    <w:rsid w:val="001D6134"/>
    <w:rsid w:val="001D6335"/>
    <w:rsid w:val="001D63A6"/>
    <w:rsid w:val="001D65E2"/>
    <w:rsid w:val="001D663D"/>
    <w:rsid w:val="001D665A"/>
    <w:rsid w:val="001D673C"/>
    <w:rsid w:val="001D693E"/>
    <w:rsid w:val="001D6DF9"/>
    <w:rsid w:val="001D790D"/>
    <w:rsid w:val="001D7943"/>
    <w:rsid w:val="001D7D86"/>
    <w:rsid w:val="001D7F6E"/>
    <w:rsid w:val="001E0473"/>
    <w:rsid w:val="001E066E"/>
    <w:rsid w:val="001E0995"/>
    <w:rsid w:val="001E0B57"/>
    <w:rsid w:val="001E0BB5"/>
    <w:rsid w:val="001E0DEC"/>
    <w:rsid w:val="001E0EEA"/>
    <w:rsid w:val="001E1052"/>
    <w:rsid w:val="001E10FF"/>
    <w:rsid w:val="001E14A6"/>
    <w:rsid w:val="001E157A"/>
    <w:rsid w:val="001E178A"/>
    <w:rsid w:val="001E17E3"/>
    <w:rsid w:val="001E18DB"/>
    <w:rsid w:val="001E1B42"/>
    <w:rsid w:val="001E1E85"/>
    <w:rsid w:val="001E1F34"/>
    <w:rsid w:val="001E2007"/>
    <w:rsid w:val="001E213B"/>
    <w:rsid w:val="001E2147"/>
    <w:rsid w:val="001E2483"/>
    <w:rsid w:val="001E24AC"/>
    <w:rsid w:val="001E26BA"/>
    <w:rsid w:val="001E26D0"/>
    <w:rsid w:val="001E2C96"/>
    <w:rsid w:val="001E2F3C"/>
    <w:rsid w:val="001E2F41"/>
    <w:rsid w:val="001E34CF"/>
    <w:rsid w:val="001E3562"/>
    <w:rsid w:val="001E3809"/>
    <w:rsid w:val="001E38B9"/>
    <w:rsid w:val="001E38E4"/>
    <w:rsid w:val="001E3A26"/>
    <w:rsid w:val="001E3B29"/>
    <w:rsid w:val="001E3C05"/>
    <w:rsid w:val="001E3DC3"/>
    <w:rsid w:val="001E443B"/>
    <w:rsid w:val="001E4B97"/>
    <w:rsid w:val="001E4DA8"/>
    <w:rsid w:val="001E4F61"/>
    <w:rsid w:val="001E53F9"/>
    <w:rsid w:val="001E59FD"/>
    <w:rsid w:val="001E5B36"/>
    <w:rsid w:val="001E5B61"/>
    <w:rsid w:val="001E5D15"/>
    <w:rsid w:val="001E5EB4"/>
    <w:rsid w:val="001E613C"/>
    <w:rsid w:val="001E6350"/>
    <w:rsid w:val="001E67F3"/>
    <w:rsid w:val="001E67F9"/>
    <w:rsid w:val="001E6D27"/>
    <w:rsid w:val="001E6D4A"/>
    <w:rsid w:val="001E6FBD"/>
    <w:rsid w:val="001E746B"/>
    <w:rsid w:val="001E749B"/>
    <w:rsid w:val="001E76A7"/>
    <w:rsid w:val="001E78F9"/>
    <w:rsid w:val="001E79F5"/>
    <w:rsid w:val="001E7B71"/>
    <w:rsid w:val="001E7F4F"/>
    <w:rsid w:val="001E7F9F"/>
    <w:rsid w:val="001F0002"/>
    <w:rsid w:val="001F007E"/>
    <w:rsid w:val="001F026A"/>
    <w:rsid w:val="001F0555"/>
    <w:rsid w:val="001F08A0"/>
    <w:rsid w:val="001F08ED"/>
    <w:rsid w:val="001F0A42"/>
    <w:rsid w:val="001F0B6E"/>
    <w:rsid w:val="001F1170"/>
    <w:rsid w:val="001F1272"/>
    <w:rsid w:val="001F13F4"/>
    <w:rsid w:val="001F1494"/>
    <w:rsid w:val="001F19CC"/>
    <w:rsid w:val="001F19D6"/>
    <w:rsid w:val="001F19DD"/>
    <w:rsid w:val="001F1A4F"/>
    <w:rsid w:val="001F1BD2"/>
    <w:rsid w:val="001F1D81"/>
    <w:rsid w:val="001F20CA"/>
    <w:rsid w:val="001F2748"/>
    <w:rsid w:val="001F2ADC"/>
    <w:rsid w:val="001F328F"/>
    <w:rsid w:val="001F349D"/>
    <w:rsid w:val="001F353A"/>
    <w:rsid w:val="001F3693"/>
    <w:rsid w:val="001F36EC"/>
    <w:rsid w:val="001F3CB3"/>
    <w:rsid w:val="001F3D97"/>
    <w:rsid w:val="001F3E22"/>
    <w:rsid w:val="001F3EFC"/>
    <w:rsid w:val="001F3F81"/>
    <w:rsid w:val="001F3F8F"/>
    <w:rsid w:val="001F40D7"/>
    <w:rsid w:val="001F4130"/>
    <w:rsid w:val="001F41DF"/>
    <w:rsid w:val="001F4461"/>
    <w:rsid w:val="001F46A2"/>
    <w:rsid w:val="001F4AFF"/>
    <w:rsid w:val="001F5057"/>
    <w:rsid w:val="001F517B"/>
    <w:rsid w:val="001F525F"/>
    <w:rsid w:val="001F5644"/>
    <w:rsid w:val="001F58EB"/>
    <w:rsid w:val="001F59ED"/>
    <w:rsid w:val="001F5D6E"/>
    <w:rsid w:val="001F64C2"/>
    <w:rsid w:val="001F66C7"/>
    <w:rsid w:val="001F6767"/>
    <w:rsid w:val="001F68D0"/>
    <w:rsid w:val="001F698B"/>
    <w:rsid w:val="001F69B7"/>
    <w:rsid w:val="001F6A25"/>
    <w:rsid w:val="001F6A6A"/>
    <w:rsid w:val="001F6DAA"/>
    <w:rsid w:val="001F6E97"/>
    <w:rsid w:val="001F7017"/>
    <w:rsid w:val="001F703F"/>
    <w:rsid w:val="001F72F2"/>
    <w:rsid w:val="001F744C"/>
    <w:rsid w:val="001F788F"/>
    <w:rsid w:val="001F78A8"/>
    <w:rsid w:val="001F78AB"/>
    <w:rsid w:val="001F78AD"/>
    <w:rsid w:val="001F7935"/>
    <w:rsid w:val="001F7960"/>
    <w:rsid w:val="001F7A42"/>
    <w:rsid w:val="001F7B7B"/>
    <w:rsid w:val="001F7BF7"/>
    <w:rsid w:val="001F7CA3"/>
    <w:rsid w:val="001F7E68"/>
    <w:rsid w:val="001F7F68"/>
    <w:rsid w:val="002000AC"/>
    <w:rsid w:val="00200200"/>
    <w:rsid w:val="00200B07"/>
    <w:rsid w:val="00200DEA"/>
    <w:rsid w:val="00200EB6"/>
    <w:rsid w:val="0020113B"/>
    <w:rsid w:val="002014AA"/>
    <w:rsid w:val="00201545"/>
    <w:rsid w:val="002015F1"/>
    <w:rsid w:val="00201AF9"/>
    <w:rsid w:val="00201E9F"/>
    <w:rsid w:val="00202067"/>
    <w:rsid w:val="00202085"/>
    <w:rsid w:val="002024EE"/>
    <w:rsid w:val="00202512"/>
    <w:rsid w:val="00202792"/>
    <w:rsid w:val="002027B5"/>
    <w:rsid w:val="00202C66"/>
    <w:rsid w:val="00202D01"/>
    <w:rsid w:val="00202D89"/>
    <w:rsid w:val="00202EA2"/>
    <w:rsid w:val="00202FCA"/>
    <w:rsid w:val="00203107"/>
    <w:rsid w:val="00203254"/>
    <w:rsid w:val="00203520"/>
    <w:rsid w:val="002035D4"/>
    <w:rsid w:val="002038F8"/>
    <w:rsid w:val="0020393E"/>
    <w:rsid w:val="00203B32"/>
    <w:rsid w:val="00203CC7"/>
    <w:rsid w:val="0020439E"/>
    <w:rsid w:val="002047BA"/>
    <w:rsid w:val="0020492C"/>
    <w:rsid w:val="00204A54"/>
    <w:rsid w:val="00204AB6"/>
    <w:rsid w:val="00204B52"/>
    <w:rsid w:val="00204C57"/>
    <w:rsid w:val="00204F6D"/>
    <w:rsid w:val="00205060"/>
    <w:rsid w:val="00205418"/>
    <w:rsid w:val="00205485"/>
    <w:rsid w:val="00205723"/>
    <w:rsid w:val="00205C8A"/>
    <w:rsid w:val="00205C90"/>
    <w:rsid w:val="00205DF9"/>
    <w:rsid w:val="00205E0F"/>
    <w:rsid w:val="00205F66"/>
    <w:rsid w:val="002060C9"/>
    <w:rsid w:val="00206511"/>
    <w:rsid w:val="0020670C"/>
    <w:rsid w:val="002067CD"/>
    <w:rsid w:val="0020697B"/>
    <w:rsid w:val="00206B60"/>
    <w:rsid w:val="00206BD6"/>
    <w:rsid w:val="00206C25"/>
    <w:rsid w:val="00206CF1"/>
    <w:rsid w:val="00207429"/>
    <w:rsid w:val="0020750D"/>
    <w:rsid w:val="0020788E"/>
    <w:rsid w:val="0020791A"/>
    <w:rsid w:val="002079C0"/>
    <w:rsid w:val="00207A24"/>
    <w:rsid w:val="00207CB7"/>
    <w:rsid w:val="00207DA2"/>
    <w:rsid w:val="002101A5"/>
    <w:rsid w:val="00210348"/>
    <w:rsid w:val="00210353"/>
    <w:rsid w:val="002104D1"/>
    <w:rsid w:val="00210516"/>
    <w:rsid w:val="0021082C"/>
    <w:rsid w:val="00210A7F"/>
    <w:rsid w:val="00210CA8"/>
    <w:rsid w:val="00210D05"/>
    <w:rsid w:val="00210DAE"/>
    <w:rsid w:val="002110EE"/>
    <w:rsid w:val="002111C7"/>
    <w:rsid w:val="00211507"/>
    <w:rsid w:val="00211574"/>
    <w:rsid w:val="0021158F"/>
    <w:rsid w:val="002119E7"/>
    <w:rsid w:val="00211A04"/>
    <w:rsid w:val="00211AAB"/>
    <w:rsid w:val="00211B77"/>
    <w:rsid w:val="00211C1C"/>
    <w:rsid w:val="00211D01"/>
    <w:rsid w:val="00211E62"/>
    <w:rsid w:val="002121EE"/>
    <w:rsid w:val="00212262"/>
    <w:rsid w:val="00212476"/>
    <w:rsid w:val="002125C1"/>
    <w:rsid w:val="00212741"/>
    <w:rsid w:val="00212BB6"/>
    <w:rsid w:val="00212D65"/>
    <w:rsid w:val="00213170"/>
    <w:rsid w:val="002131B6"/>
    <w:rsid w:val="00213323"/>
    <w:rsid w:val="0021354B"/>
    <w:rsid w:val="00213C2D"/>
    <w:rsid w:val="00213E1C"/>
    <w:rsid w:val="00213F7A"/>
    <w:rsid w:val="00214400"/>
    <w:rsid w:val="002147FE"/>
    <w:rsid w:val="00214854"/>
    <w:rsid w:val="00214AFF"/>
    <w:rsid w:val="00214D08"/>
    <w:rsid w:val="00214D1A"/>
    <w:rsid w:val="00214E5D"/>
    <w:rsid w:val="0021523C"/>
    <w:rsid w:val="00215343"/>
    <w:rsid w:val="0021549F"/>
    <w:rsid w:val="0021567F"/>
    <w:rsid w:val="002157EC"/>
    <w:rsid w:val="00215A36"/>
    <w:rsid w:val="00215CD5"/>
    <w:rsid w:val="00215DDA"/>
    <w:rsid w:val="00215E00"/>
    <w:rsid w:val="00215EED"/>
    <w:rsid w:val="00216181"/>
    <w:rsid w:val="00216579"/>
    <w:rsid w:val="00216620"/>
    <w:rsid w:val="002167F3"/>
    <w:rsid w:val="00216B70"/>
    <w:rsid w:val="00216CB1"/>
    <w:rsid w:val="00216D37"/>
    <w:rsid w:val="002174C2"/>
    <w:rsid w:val="002176D7"/>
    <w:rsid w:val="00217783"/>
    <w:rsid w:val="00217848"/>
    <w:rsid w:val="002178BB"/>
    <w:rsid w:val="00217AFB"/>
    <w:rsid w:val="00217B43"/>
    <w:rsid w:val="00217C02"/>
    <w:rsid w:val="00217EF8"/>
    <w:rsid w:val="00217F27"/>
    <w:rsid w:val="00217F9E"/>
    <w:rsid w:val="002200A1"/>
    <w:rsid w:val="0022086E"/>
    <w:rsid w:val="0022090D"/>
    <w:rsid w:val="002209DA"/>
    <w:rsid w:val="00220C80"/>
    <w:rsid w:val="00220DE2"/>
    <w:rsid w:val="00221278"/>
    <w:rsid w:val="002212C7"/>
    <w:rsid w:val="00221377"/>
    <w:rsid w:val="00221431"/>
    <w:rsid w:val="00221A86"/>
    <w:rsid w:val="00221C51"/>
    <w:rsid w:val="00221E7A"/>
    <w:rsid w:val="002222CE"/>
    <w:rsid w:val="00222618"/>
    <w:rsid w:val="00222625"/>
    <w:rsid w:val="002226C8"/>
    <w:rsid w:val="002227ED"/>
    <w:rsid w:val="00222859"/>
    <w:rsid w:val="00222877"/>
    <w:rsid w:val="00222A01"/>
    <w:rsid w:val="00222ABC"/>
    <w:rsid w:val="00222B24"/>
    <w:rsid w:val="00222C1B"/>
    <w:rsid w:val="00222FD1"/>
    <w:rsid w:val="00222FDA"/>
    <w:rsid w:val="00224136"/>
    <w:rsid w:val="00224141"/>
    <w:rsid w:val="0022452C"/>
    <w:rsid w:val="0022465F"/>
    <w:rsid w:val="002247B0"/>
    <w:rsid w:val="002248AC"/>
    <w:rsid w:val="002249E5"/>
    <w:rsid w:val="00224A42"/>
    <w:rsid w:val="00224F71"/>
    <w:rsid w:val="00224FC6"/>
    <w:rsid w:val="0022506E"/>
    <w:rsid w:val="00225120"/>
    <w:rsid w:val="00225342"/>
    <w:rsid w:val="0022563E"/>
    <w:rsid w:val="00225C74"/>
    <w:rsid w:val="00225D25"/>
    <w:rsid w:val="00225F5E"/>
    <w:rsid w:val="00226148"/>
    <w:rsid w:val="002262FE"/>
    <w:rsid w:val="00226720"/>
    <w:rsid w:val="0022674E"/>
    <w:rsid w:val="00226A2E"/>
    <w:rsid w:val="00226B53"/>
    <w:rsid w:val="00226C42"/>
    <w:rsid w:val="00226CF1"/>
    <w:rsid w:val="002270BC"/>
    <w:rsid w:val="0022732A"/>
    <w:rsid w:val="00227388"/>
    <w:rsid w:val="002273C9"/>
    <w:rsid w:val="0022773C"/>
    <w:rsid w:val="0022784B"/>
    <w:rsid w:val="00227886"/>
    <w:rsid w:val="00227A59"/>
    <w:rsid w:val="00227CB4"/>
    <w:rsid w:val="00227DFC"/>
    <w:rsid w:val="002300C8"/>
    <w:rsid w:val="002300F2"/>
    <w:rsid w:val="00230197"/>
    <w:rsid w:val="00230A04"/>
    <w:rsid w:val="00230CDB"/>
    <w:rsid w:val="002310D6"/>
    <w:rsid w:val="002315F1"/>
    <w:rsid w:val="002317F6"/>
    <w:rsid w:val="00231821"/>
    <w:rsid w:val="0023193F"/>
    <w:rsid w:val="00231C58"/>
    <w:rsid w:val="00231DFE"/>
    <w:rsid w:val="0023257C"/>
    <w:rsid w:val="00232580"/>
    <w:rsid w:val="002326CA"/>
    <w:rsid w:val="00232B28"/>
    <w:rsid w:val="00232BE0"/>
    <w:rsid w:val="00232C9C"/>
    <w:rsid w:val="00232F3A"/>
    <w:rsid w:val="0023302B"/>
    <w:rsid w:val="00233085"/>
    <w:rsid w:val="002333AC"/>
    <w:rsid w:val="0023342D"/>
    <w:rsid w:val="002334F4"/>
    <w:rsid w:val="0023355B"/>
    <w:rsid w:val="0023370D"/>
    <w:rsid w:val="0023389E"/>
    <w:rsid w:val="00233CE2"/>
    <w:rsid w:val="00234159"/>
    <w:rsid w:val="00234246"/>
    <w:rsid w:val="0023431C"/>
    <w:rsid w:val="002344EE"/>
    <w:rsid w:val="0023459C"/>
    <w:rsid w:val="00234A11"/>
    <w:rsid w:val="00234D12"/>
    <w:rsid w:val="00234D3F"/>
    <w:rsid w:val="00234EAF"/>
    <w:rsid w:val="00234FBA"/>
    <w:rsid w:val="0023543B"/>
    <w:rsid w:val="00235D78"/>
    <w:rsid w:val="0023632C"/>
    <w:rsid w:val="00236389"/>
    <w:rsid w:val="002363F0"/>
    <w:rsid w:val="00236537"/>
    <w:rsid w:val="00236874"/>
    <w:rsid w:val="00236B36"/>
    <w:rsid w:val="00236C4E"/>
    <w:rsid w:val="00236C66"/>
    <w:rsid w:val="00236D24"/>
    <w:rsid w:val="00236FD0"/>
    <w:rsid w:val="002371CF"/>
    <w:rsid w:val="002372E1"/>
    <w:rsid w:val="002373A4"/>
    <w:rsid w:val="002376C2"/>
    <w:rsid w:val="002378C6"/>
    <w:rsid w:val="002378EF"/>
    <w:rsid w:val="00237E66"/>
    <w:rsid w:val="00237EFB"/>
    <w:rsid w:val="00240080"/>
    <w:rsid w:val="0024010F"/>
    <w:rsid w:val="002401A4"/>
    <w:rsid w:val="002402F1"/>
    <w:rsid w:val="00240345"/>
    <w:rsid w:val="00240370"/>
    <w:rsid w:val="0024098B"/>
    <w:rsid w:val="002409F3"/>
    <w:rsid w:val="00240D7A"/>
    <w:rsid w:val="00240DB1"/>
    <w:rsid w:val="00240ECE"/>
    <w:rsid w:val="00240EF5"/>
    <w:rsid w:val="0024109E"/>
    <w:rsid w:val="0024122A"/>
    <w:rsid w:val="00241763"/>
    <w:rsid w:val="00241993"/>
    <w:rsid w:val="00241A18"/>
    <w:rsid w:val="00241ADB"/>
    <w:rsid w:val="00241BC8"/>
    <w:rsid w:val="00241F34"/>
    <w:rsid w:val="00241F36"/>
    <w:rsid w:val="0024206F"/>
    <w:rsid w:val="00242173"/>
    <w:rsid w:val="00242446"/>
    <w:rsid w:val="002426C6"/>
    <w:rsid w:val="00242DBA"/>
    <w:rsid w:val="002433AD"/>
    <w:rsid w:val="00244252"/>
    <w:rsid w:val="002442E1"/>
    <w:rsid w:val="002443E1"/>
    <w:rsid w:val="002445C2"/>
    <w:rsid w:val="002448A5"/>
    <w:rsid w:val="00244992"/>
    <w:rsid w:val="00244CD0"/>
    <w:rsid w:val="00244EF2"/>
    <w:rsid w:val="00244F60"/>
    <w:rsid w:val="00245117"/>
    <w:rsid w:val="00245499"/>
    <w:rsid w:val="0024564B"/>
    <w:rsid w:val="0024588E"/>
    <w:rsid w:val="00245A8E"/>
    <w:rsid w:val="00245AB2"/>
    <w:rsid w:val="00245AFD"/>
    <w:rsid w:val="00245BA7"/>
    <w:rsid w:val="00245D2E"/>
    <w:rsid w:val="00245FDF"/>
    <w:rsid w:val="002467E6"/>
    <w:rsid w:val="002467EF"/>
    <w:rsid w:val="002467F6"/>
    <w:rsid w:val="00246F00"/>
    <w:rsid w:val="00246F86"/>
    <w:rsid w:val="00247063"/>
    <w:rsid w:val="00247677"/>
    <w:rsid w:val="00247879"/>
    <w:rsid w:val="00247921"/>
    <w:rsid w:val="002479DC"/>
    <w:rsid w:val="00247CB9"/>
    <w:rsid w:val="00247D9E"/>
    <w:rsid w:val="00247F10"/>
    <w:rsid w:val="00247F11"/>
    <w:rsid w:val="002502D6"/>
    <w:rsid w:val="0025033E"/>
    <w:rsid w:val="00250472"/>
    <w:rsid w:val="00250628"/>
    <w:rsid w:val="002509A3"/>
    <w:rsid w:val="00250B99"/>
    <w:rsid w:val="00250BEA"/>
    <w:rsid w:val="00251020"/>
    <w:rsid w:val="0025116C"/>
    <w:rsid w:val="0025170E"/>
    <w:rsid w:val="002517D4"/>
    <w:rsid w:val="00251CC2"/>
    <w:rsid w:val="00251CCA"/>
    <w:rsid w:val="00251D93"/>
    <w:rsid w:val="0025203C"/>
    <w:rsid w:val="0025223B"/>
    <w:rsid w:val="002522BB"/>
    <w:rsid w:val="0025242A"/>
    <w:rsid w:val="0025275A"/>
    <w:rsid w:val="00252783"/>
    <w:rsid w:val="002528B9"/>
    <w:rsid w:val="00252DEC"/>
    <w:rsid w:val="00253351"/>
    <w:rsid w:val="00253A30"/>
    <w:rsid w:val="00253AC4"/>
    <w:rsid w:val="00253AC7"/>
    <w:rsid w:val="00253B31"/>
    <w:rsid w:val="00253D54"/>
    <w:rsid w:val="002540BE"/>
    <w:rsid w:val="0025432B"/>
    <w:rsid w:val="00254AB8"/>
    <w:rsid w:val="00254FDC"/>
    <w:rsid w:val="00255223"/>
    <w:rsid w:val="00255285"/>
    <w:rsid w:val="002553F6"/>
    <w:rsid w:val="00255425"/>
    <w:rsid w:val="0025585B"/>
    <w:rsid w:val="002558CE"/>
    <w:rsid w:val="00255B5D"/>
    <w:rsid w:val="00255E58"/>
    <w:rsid w:val="00255FAA"/>
    <w:rsid w:val="00256002"/>
    <w:rsid w:val="00256309"/>
    <w:rsid w:val="00256487"/>
    <w:rsid w:val="002564DF"/>
    <w:rsid w:val="002567FC"/>
    <w:rsid w:val="00256AAE"/>
    <w:rsid w:val="00256B71"/>
    <w:rsid w:val="00256D0C"/>
    <w:rsid w:val="00256E16"/>
    <w:rsid w:val="00256E5F"/>
    <w:rsid w:val="002574D0"/>
    <w:rsid w:val="00257AD9"/>
    <w:rsid w:val="00257B21"/>
    <w:rsid w:val="00257B27"/>
    <w:rsid w:val="00257F50"/>
    <w:rsid w:val="0026077A"/>
    <w:rsid w:val="0026083D"/>
    <w:rsid w:val="00260932"/>
    <w:rsid w:val="00260AC4"/>
    <w:rsid w:val="0026101D"/>
    <w:rsid w:val="002611EA"/>
    <w:rsid w:val="002614A4"/>
    <w:rsid w:val="00261A11"/>
    <w:rsid w:val="00261C0E"/>
    <w:rsid w:val="0026204E"/>
    <w:rsid w:val="0026210A"/>
    <w:rsid w:val="002625C8"/>
    <w:rsid w:val="002626FC"/>
    <w:rsid w:val="00262AF4"/>
    <w:rsid w:val="00262B2D"/>
    <w:rsid w:val="00262F4F"/>
    <w:rsid w:val="00263021"/>
    <w:rsid w:val="0026312C"/>
    <w:rsid w:val="00263138"/>
    <w:rsid w:val="00263197"/>
    <w:rsid w:val="002636E1"/>
    <w:rsid w:val="002638B1"/>
    <w:rsid w:val="00263D87"/>
    <w:rsid w:val="00263E46"/>
    <w:rsid w:val="002642BE"/>
    <w:rsid w:val="00264665"/>
    <w:rsid w:val="002647D0"/>
    <w:rsid w:val="00264B20"/>
    <w:rsid w:val="00264BEA"/>
    <w:rsid w:val="00264C5F"/>
    <w:rsid w:val="00264E02"/>
    <w:rsid w:val="002652FB"/>
    <w:rsid w:val="00265354"/>
    <w:rsid w:val="002654E3"/>
    <w:rsid w:val="002655EB"/>
    <w:rsid w:val="0026563E"/>
    <w:rsid w:val="00265663"/>
    <w:rsid w:val="002656C5"/>
    <w:rsid w:val="00265727"/>
    <w:rsid w:val="00265A07"/>
    <w:rsid w:val="00265D03"/>
    <w:rsid w:val="00265D8C"/>
    <w:rsid w:val="0026673B"/>
    <w:rsid w:val="002668AC"/>
    <w:rsid w:val="002669A6"/>
    <w:rsid w:val="00266A62"/>
    <w:rsid w:val="00266AEE"/>
    <w:rsid w:val="00266BAB"/>
    <w:rsid w:val="00266D22"/>
    <w:rsid w:val="00266EBC"/>
    <w:rsid w:val="00266FF9"/>
    <w:rsid w:val="0026703F"/>
    <w:rsid w:val="002670DB"/>
    <w:rsid w:val="002673D0"/>
    <w:rsid w:val="002675D0"/>
    <w:rsid w:val="00267652"/>
    <w:rsid w:val="002676AD"/>
    <w:rsid w:val="002677F6"/>
    <w:rsid w:val="00267F77"/>
    <w:rsid w:val="00267FC9"/>
    <w:rsid w:val="0027025E"/>
    <w:rsid w:val="00270291"/>
    <w:rsid w:val="0027030E"/>
    <w:rsid w:val="00270529"/>
    <w:rsid w:val="00270670"/>
    <w:rsid w:val="002708F2"/>
    <w:rsid w:val="00270F7F"/>
    <w:rsid w:val="002710E2"/>
    <w:rsid w:val="002711EE"/>
    <w:rsid w:val="00271426"/>
    <w:rsid w:val="002716EB"/>
    <w:rsid w:val="00271766"/>
    <w:rsid w:val="0027198A"/>
    <w:rsid w:val="00271A39"/>
    <w:rsid w:val="00271AB5"/>
    <w:rsid w:val="00271CDE"/>
    <w:rsid w:val="00271EB6"/>
    <w:rsid w:val="00272192"/>
    <w:rsid w:val="0027226D"/>
    <w:rsid w:val="00272562"/>
    <w:rsid w:val="00272840"/>
    <w:rsid w:val="00272CAB"/>
    <w:rsid w:val="00272E94"/>
    <w:rsid w:val="00273064"/>
    <w:rsid w:val="00273124"/>
    <w:rsid w:val="002732C4"/>
    <w:rsid w:val="002735A5"/>
    <w:rsid w:val="002736A0"/>
    <w:rsid w:val="002737EC"/>
    <w:rsid w:val="00273914"/>
    <w:rsid w:val="00273D58"/>
    <w:rsid w:val="00273D99"/>
    <w:rsid w:val="00273DF8"/>
    <w:rsid w:val="00273DFC"/>
    <w:rsid w:val="00273E1A"/>
    <w:rsid w:val="00274238"/>
    <w:rsid w:val="002745CD"/>
    <w:rsid w:val="00274C16"/>
    <w:rsid w:val="00275059"/>
    <w:rsid w:val="002751DC"/>
    <w:rsid w:val="00275277"/>
    <w:rsid w:val="0027554E"/>
    <w:rsid w:val="00275D22"/>
    <w:rsid w:val="0027601D"/>
    <w:rsid w:val="00276133"/>
    <w:rsid w:val="002762E6"/>
    <w:rsid w:val="002763FC"/>
    <w:rsid w:val="0027665F"/>
    <w:rsid w:val="002766E5"/>
    <w:rsid w:val="00276711"/>
    <w:rsid w:val="002768A4"/>
    <w:rsid w:val="002768F5"/>
    <w:rsid w:val="00276AFF"/>
    <w:rsid w:val="00276D70"/>
    <w:rsid w:val="00276FEF"/>
    <w:rsid w:val="00277266"/>
    <w:rsid w:val="00277409"/>
    <w:rsid w:val="0027774F"/>
    <w:rsid w:val="002777D3"/>
    <w:rsid w:val="00277C6A"/>
    <w:rsid w:val="00277D7B"/>
    <w:rsid w:val="00277D9A"/>
    <w:rsid w:val="0028018D"/>
    <w:rsid w:val="0028023F"/>
    <w:rsid w:val="0028033B"/>
    <w:rsid w:val="00280801"/>
    <w:rsid w:val="00280847"/>
    <w:rsid w:val="00280875"/>
    <w:rsid w:val="002809BC"/>
    <w:rsid w:val="00280C8B"/>
    <w:rsid w:val="00280C94"/>
    <w:rsid w:val="00280D38"/>
    <w:rsid w:val="00280DD8"/>
    <w:rsid w:val="0028124C"/>
    <w:rsid w:val="0028134E"/>
    <w:rsid w:val="00281576"/>
    <w:rsid w:val="0028170F"/>
    <w:rsid w:val="00281BD9"/>
    <w:rsid w:val="00281C19"/>
    <w:rsid w:val="00281D0A"/>
    <w:rsid w:val="00281DDA"/>
    <w:rsid w:val="00281F91"/>
    <w:rsid w:val="00281FBD"/>
    <w:rsid w:val="00281FC1"/>
    <w:rsid w:val="00281FF3"/>
    <w:rsid w:val="00282186"/>
    <w:rsid w:val="0028232A"/>
    <w:rsid w:val="002823FB"/>
    <w:rsid w:val="0028242D"/>
    <w:rsid w:val="002825BA"/>
    <w:rsid w:val="002825D9"/>
    <w:rsid w:val="00282684"/>
    <w:rsid w:val="00282A44"/>
    <w:rsid w:val="00282AA3"/>
    <w:rsid w:val="00282AFC"/>
    <w:rsid w:val="00282E99"/>
    <w:rsid w:val="002831DC"/>
    <w:rsid w:val="0028331B"/>
    <w:rsid w:val="00283592"/>
    <w:rsid w:val="002835A5"/>
    <w:rsid w:val="00283721"/>
    <w:rsid w:val="00283BAB"/>
    <w:rsid w:val="00283E27"/>
    <w:rsid w:val="0028406D"/>
    <w:rsid w:val="00284603"/>
    <w:rsid w:val="00285030"/>
    <w:rsid w:val="0028503B"/>
    <w:rsid w:val="002856A6"/>
    <w:rsid w:val="00285AFF"/>
    <w:rsid w:val="00285BD0"/>
    <w:rsid w:val="00285BFE"/>
    <w:rsid w:val="00285D03"/>
    <w:rsid w:val="00285EF2"/>
    <w:rsid w:val="00285FB8"/>
    <w:rsid w:val="00286258"/>
    <w:rsid w:val="00286400"/>
    <w:rsid w:val="00286580"/>
    <w:rsid w:val="002866FF"/>
    <w:rsid w:val="00286840"/>
    <w:rsid w:val="0028687A"/>
    <w:rsid w:val="00286A5F"/>
    <w:rsid w:val="00286A6D"/>
    <w:rsid w:val="00286C26"/>
    <w:rsid w:val="00286E27"/>
    <w:rsid w:val="00286F1B"/>
    <w:rsid w:val="002871F6"/>
    <w:rsid w:val="002872C0"/>
    <w:rsid w:val="002873A4"/>
    <w:rsid w:val="00287795"/>
    <w:rsid w:val="00287A70"/>
    <w:rsid w:val="00287CE3"/>
    <w:rsid w:val="0029028B"/>
    <w:rsid w:val="002902C0"/>
    <w:rsid w:val="002904D7"/>
    <w:rsid w:val="00290561"/>
    <w:rsid w:val="00290821"/>
    <w:rsid w:val="00290B22"/>
    <w:rsid w:val="00290CF4"/>
    <w:rsid w:val="00290E52"/>
    <w:rsid w:val="00291022"/>
    <w:rsid w:val="0029148F"/>
    <w:rsid w:val="00291599"/>
    <w:rsid w:val="00291A09"/>
    <w:rsid w:val="0029200C"/>
    <w:rsid w:val="002922B7"/>
    <w:rsid w:val="002924EE"/>
    <w:rsid w:val="00292BB2"/>
    <w:rsid w:val="00292C35"/>
    <w:rsid w:val="00292F42"/>
    <w:rsid w:val="002931F4"/>
    <w:rsid w:val="00293260"/>
    <w:rsid w:val="00293336"/>
    <w:rsid w:val="0029333F"/>
    <w:rsid w:val="00293355"/>
    <w:rsid w:val="0029367A"/>
    <w:rsid w:val="002939AD"/>
    <w:rsid w:val="00293AD8"/>
    <w:rsid w:val="00293D2F"/>
    <w:rsid w:val="00293D41"/>
    <w:rsid w:val="00293F54"/>
    <w:rsid w:val="00293FC4"/>
    <w:rsid w:val="00293FCD"/>
    <w:rsid w:val="002941E7"/>
    <w:rsid w:val="00294291"/>
    <w:rsid w:val="002942BC"/>
    <w:rsid w:val="00294384"/>
    <w:rsid w:val="002948E2"/>
    <w:rsid w:val="00294D78"/>
    <w:rsid w:val="00294F8B"/>
    <w:rsid w:val="00295260"/>
    <w:rsid w:val="002953A9"/>
    <w:rsid w:val="00295B74"/>
    <w:rsid w:val="00295BA9"/>
    <w:rsid w:val="00295CD7"/>
    <w:rsid w:val="00295E32"/>
    <w:rsid w:val="002962A0"/>
    <w:rsid w:val="0029630E"/>
    <w:rsid w:val="0029639D"/>
    <w:rsid w:val="002963E6"/>
    <w:rsid w:val="00296674"/>
    <w:rsid w:val="002967A1"/>
    <w:rsid w:val="00296973"/>
    <w:rsid w:val="00296AFD"/>
    <w:rsid w:val="00296BBC"/>
    <w:rsid w:val="00296CC7"/>
    <w:rsid w:val="00296CE9"/>
    <w:rsid w:val="00296FA5"/>
    <w:rsid w:val="00296FC2"/>
    <w:rsid w:val="00297073"/>
    <w:rsid w:val="00297143"/>
    <w:rsid w:val="0029726A"/>
    <w:rsid w:val="002972F4"/>
    <w:rsid w:val="002974B9"/>
    <w:rsid w:val="002975DE"/>
    <w:rsid w:val="00297670"/>
    <w:rsid w:val="00297892"/>
    <w:rsid w:val="00297B72"/>
    <w:rsid w:val="00297ED1"/>
    <w:rsid w:val="002A00C1"/>
    <w:rsid w:val="002A0854"/>
    <w:rsid w:val="002A0B6F"/>
    <w:rsid w:val="002A0BE3"/>
    <w:rsid w:val="002A0F73"/>
    <w:rsid w:val="002A1416"/>
    <w:rsid w:val="002A1851"/>
    <w:rsid w:val="002A1906"/>
    <w:rsid w:val="002A1C3A"/>
    <w:rsid w:val="002A1DF4"/>
    <w:rsid w:val="002A257D"/>
    <w:rsid w:val="002A269A"/>
    <w:rsid w:val="002A2FCA"/>
    <w:rsid w:val="002A31CA"/>
    <w:rsid w:val="002A33F5"/>
    <w:rsid w:val="002A3583"/>
    <w:rsid w:val="002A38C8"/>
    <w:rsid w:val="002A3909"/>
    <w:rsid w:val="002A3AF5"/>
    <w:rsid w:val="002A3BBD"/>
    <w:rsid w:val="002A3EE0"/>
    <w:rsid w:val="002A3EFC"/>
    <w:rsid w:val="002A3FF7"/>
    <w:rsid w:val="002A416B"/>
    <w:rsid w:val="002A43FD"/>
    <w:rsid w:val="002A447E"/>
    <w:rsid w:val="002A4A19"/>
    <w:rsid w:val="002A4A3B"/>
    <w:rsid w:val="002A4D8D"/>
    <w:rsid w:val="002A4E81"/>
    <w:rsid w:val="002A4EBD"/>
    <w:rsid w:val="002A5111"/>
    <w:rsid w:val="002A5160"/>
    <w:rsid w:val="002A52A3"/>
    <w:rsid w:val="002A5404"/>
    <w:rsid w:val="002A5640"/>
    <w:rsid w:val="002A578A"/>
    <w:rsid w:val="002A5ACA"/>
    <w:rsid w:val="002A5CDF"/>
    <w:rsid w:val="002A5E64"/>
    <w:rsid w:val="002A5F7C"/>
    <w:rsid w:val="002A606E"/>
    <w:rsid w:val="002A60D7"/>
    <w:rsid w:val="002A6276"/>
    <w:rsid w:val="002A6B67"/>
    <w:rsid w:val="002A6BA5"/>
    <w:rsid w:val="002A6C19"/>
    <w:rsid w:val="002A6D94"/>
    <w:rsid w:val="002A6DB2"/>
    <w:rsid w:val="002A6F77"/>
    <w:rsid w:val="002A6F84"/>
    <w:rsid w:val="002A74F0"/>
    <w:rsid w:val="002A757E"/>
    <w:rsid w:val="002A7594"/>
    <w:rsid w:val="002A75FB"/>
    <w:rsid w:val="002A774A"/>
    <w:rsid w:val="002A7A3B"/>
    <w:rsid w:val="002A7CBA"/>
    <w:rsid w:val="002A7F1D"/>
    <w:rsid w:val="002B037A"/>
    <w:rsid w:val="002B0795"/>
    <w:rsid w:val="002B09B1"/>
    <w:rsid w:val="002B0AA5"/>
    <w:rsid w:val="002B0CCA"/>
    <w:rsid w:val="002B0E2E"/>
    <w:rsid w:val="002B16E1"/>
    <w:rsid w:val="002B1A7A"/>
    <w:rsid w:val="002B1A8F"/>
    <w:rsid w:val="002B1CCC"/>
    <w:rsid w:val="002B1E69"/>
    <w:rsid w:val="002B23EB"/>
    <w:rsid w:val="002B2AFA"/>
    <w:rsid w:val="002B2EC4"/>
    <w:rsid w:val="002B2EF8"/>
    <w:rsid w:val="002B2F31"/>
    <w:rsid w:val="002B3003"/>
    <w:rsid w:val="002B3090"/>
    <w:rsid w:val="002B32CE"/>
    <w:rsid w:val="002B3736"/>
    <w:rsid w:val="002B3C8A"/>
    <w:rsid w:val="002B473A"/>
    <w:rsid w:val="002B479C"/>
    <w:rsid w:val="002B49AF"/>
    <w:rsid w:val="002B4CBF"/>
    <w:rsid w:val="002B4DEF"/>
    <w:rsid w:val="002B4FD9"/>
    <w:rsid w:val="002B55F7"/>
    <w:rsid w:val="002B5A02"/>
    <w:rsid w:val="002B5B22"/>
    <w:rsid w:val="002B5BEF"/>
    <w:rsid w:val="002B5D20"/>
    <w:rsid w:val="002B6295"/>
    <w:rsid w:val="002B6312"/>
    <w:rsid w:val="002B6504"/>
    <w:rsid w:val="002B67E4"/>
    <w:rsid w:val="002B67EC"/>
    <w:rsid w:val="002B6AF6"/>
    <w:rsid w:val="002B6B30"/>
    <w:rsid w:val="002B6D10"/>
    <w:rsid w:val="002B6E79"/>
    <w:rsid w:val="002B6FC4"/>
    <w:rsid w:val="002B70E9"/>
    <w:rsid w:val="002B71CA"/>
    <w:rsid w:val="002B71F3"/>
    <w:rsid w:val="002B71F9"/>
    <w:rsid w:val="002B7293"/>
    <w:rsid w:val="002B778E"/>
    <w:rsid w:val="002B7BB7"/>
    <w:rsid w:val="002B7BE7"/>
    <w:rsid w:val="002B7FE3"/>
    <w:rsid w:val="002C023D"/>
    <w:rsid w:val="002C05DD"/>
    <w:rsid w:val="002C0F5C"/>
    <w:rsid w:val="002C102B"/>
    <w:rsid w:val="002C135E"/>
    <w:rsid w:val="002C18B1"/>
    <w:rsid w:val="002C19CA"/>
    <w:rsid w:val="002C1A5B"/>
    <w:rsid w:val="002C1D7C"/>
    <w:rsid w:val="002C1E7B"/>
    <w:rsid w:val="002C1FD1"/>
    <w:rsid w:val="002C226C"/>
    <w:rsid w:val="002C26F7"/>
    <w:rsid w:val="002C2AC0"/>
    <w:rsid w:val="002C2CD1"/>
    <w:rsid w:val="002C2F7F"/>
    <w:rsid w:val="002C324C"/>
    <w:rsid w:val="002C3343"/>
    <w:rsid w:val="002C33D6"/>
    <w:rsid w:val="002C35CF"/>
    <w:rsid w:val="002C36EB"/>
    <w:rsid w:val="002C38D7"/>
    <w:rsid w:val="002C38DA"/>
    <w:rsid w:val="002C3900"/>
    <w:rsid w:val="002C3925"/>
    <w:rsid w:val="002C3C92"/>
    <w:rsid w:val="002C3DA3"/>
    <w:rsid w:val="002C3E9A"/>
    <w:rsid w:val="002C443E"/>
    <w:rsid w:val="002C4544"/>
    <w:rsid w:val="002C4776"/>
    <w:rsid w:val="002C47BA"/>
    <w:rsid w:val="002C4A4A"/>
    <w:rsid w:val="002C4E1D"/>
    <w:rsid w:val="002C5259"/>
    <w:rsid w:val="002C5262"/>
    <w:rsid w:val="002C52C2"/>
    <w:rsid w:val="002C5348"/>
    <w:rsid w:val="002C53BA"/>
    <w:rsid w:val="002C53C6"/>
    <w:rsid w:val="002C5416"/>
    <w:rsid w:val="002C5A69"/>
    <w:rsid w:val="002C612C"/>
    <w:rsid w:val="002C6422"/>
    <w:rsid w:val="002C644F"/>
    <w:rsid w:val="002C6804"/>
    <w:rsid w:val="002C6903"/>
    <w:rsid w:val="002C6A8B"/>
    <w:rsid w:val="002C6D9C"/>
    <w:rsid w:val="002C6DE0"/>
    <w:rsid w:val="002C6FF9"/>
    <w:rsid w:val="002C709F"/>
    <w:rsid w:val="002C73FD"/>
    <w:rsid w:val="002C7B24"/>
    <w:rsid w:val="002C7E56"/>
    <w:rsid w:val="002C7FD5"/>
    <w:rsid w:val="002D00F1"/>
    <w:rsid w:val="002D026C"/>
    <w:rsid w:val="002D09BB"/>
    <w:rsid w:val="002D09DE"/>
    <w:rsid w:val="002D0A4A"/>
    <w:rsid w:val="002D1277"/>
    <w:rsid w:val="002D17C6"/>
    <w:rsid w:val="002D1A32"/>
    <w:rsid w:val="002D1C5C"/>
    <w:rsid w:val="002D1CCA"/>
    <w:rsid w:val="002D1E42"/>
    <w:rsid w:val="002D1F51"/>
    <w:rsid w:val="002D1FF1"/>
    <w:rsid w:val="002D22EA"/>
    <w:rsid w:val="002D24A1"/>
    <w:rsid w:val="002D24AC"/>
    <w:rsid w:val="002D2500"/>
    <w:rsid w:val="002D257C"/>
    <w:rsid w:val="002D2695"/>
    <w:rsid w:val="002D26F4"/>
    <w:rsid w:val="002D282F"/>
    <w:rsid w:val="002D2837"/>
    <w:rsid w:val="002D2A77"/>
    <w:rsid w:val="002D2DA6"/>
    <w:rsid w:val="002D2E3F"/>
    <w:rsid w:val="002D3165"/>
    <w:rsid w:val="002D334C"/>
    <w:rsid w:val="002D33F2"/>
    <w:rsid w:val="002D3586"/>
    <w:rsid w:val="002D367C"/>
    <w:rsid w:val="002D3702"/>
    <w:rsid w:val="002D3828"/>
    <w:rsid w:val="002D3D85"/>
    <w:rsid w:val="002D45E8"/>
    <w:rsid w:val="002D496A"/>
    <w:rsid w:val="002D49F9"/>
    <w:rsid w:val="002D4A76"/>
    <w:rsid w:val="002D4DFD"/>
    <w:rsid w:val="002D4FCF"/>
    <w:rsid w:val="002D5075"/>
    <w:rsid w:val="002D5206"/>
    <w:rsid w:val="002D54E0"/>
    <w:rsid w:val="002D551C"/>
    <w:rsid w:val="002D55B3"/>
    <w:rsid w:val="002D55B6"/>
    <w:rsid w:val="002D55C0"/>
    <w:rsid w:val="002D59ED"/>
    <w:rsid w:val="002D5BB1"/>
    <w:rsid w:val="002D600A"/>
    <w:rsid w:val="002D618E"/>
    <w:rsid w:val="002D62D1"/>
    <w:rsid w:val="002D63DB"/>
    <w:rsid w:val="002D6478"/>
    <w:rsid w:val="002D65A1"/>
    <w:rsid w:val="002D671F"/>
    <w:rsid w:val="002D67F4"/>
    <w:rsid w:val="002D68B1"/>
    <w:rsid w:val="002D6B00"/>
    <w:rsid w:val="002D6CA8"/>
    <w:rsid w:val="002D6CC9"/>
    <w:rsid w:val="002D6CFD"/>
    <w:rsid w:val="002D6DA9"/>
    <w:rsid w:val="002D6DC8"/>
    <w:rsid w:val="002D6E4A"/>
    <w:rsid w:val="002D6F82"/>
    <w:rsid w:val="002D7053"/>
    <w:rsid w:val="002D7083"/>
    <w:rsid w:val="002D7367"/>
    <w:rsid w:val="002D739D"/>
    <w:rsid w:val="002D7A3F"/>
    <w:rsid w:val="002D7D08"/>
    <w:rsid w:val="002E01A0"/>
    <w:rsid w:val="002E0201"/>
    <w:rsid w:val="002E023F"/>
    <w:rsid w:val="002E08FA"/>
    <w:rsid w:val="002E09AD"/>
    <w:rsid w:val="002E0A97"/>
    <w:rsid w:val="002E0AB0"/>
    <w:rsid w:val="002E0CB9"/>
    <w:rsid w:val="002E0DA7"/>
    <w:rsid w:val="002E0E51"/>
    <w:rsid w:val="002E0EDE"/>
    <w:rsid w:val="002E0FE6"/>
    <w:rsid w:val="002E11B5"/>
    <w:rsid w:val="002E13FE"/>
    <w:rsid w:val="002E147E"/>
    <w:rsid w:val="002E17FC"/>
    <w:rsid w:val="002E1A18"/>
    <w:rsid w:val="002E1A6E"/>
    <w:rsid w:val="002E1E4E"/>
    <w:rsid w:val="002E2484"/>
    <w:rsid w:val="002E262F"/>
    <w:rsid w:val="002E2C9C"/>
    <w:rsid w:val="002E30D6"/>
    <w:rsid w:val="002E31A9"/>
    <w:rsid w:val="002E330D"/>
    <w:rsid w:val="002E3355"/>
    <w:rsid w:val="002E33E7"/>
    <w:rsid w:val="002E3475"/>
    <w:rsid w:val="002E3676"/>
    <w:rsid w:val="002E36B1"/>
    <w:rsid w:val="002E3A3D"/>
    <w:rsid w:val="002E3A5F"/>
    <w:rsid w:val="002E3A89"/>
    <w:rsid w:val="002E3AC3"/>
    <w:rsid w:val="002E3B04"/>
    <w:rsid w:val="002E3B2D"/>
    <w:rsid w:val="002E3B46"/>
    <w:rsid w:val="002E3D6A"/>
    <w:rsid w:val="002E410C"/>
    <w:rsid w:val="002E479E"/>
    <w:rsid w:val="002E47D9"/>
    <w:rsid w:val="002E489B"/>
    <w:rsid w:val="002E4B37"/>
    <w:rsid w:val="002E4B57"/>
    <w:rsid w:val="002E4B69"/>
    <w:rsid w:val="002E4D6B"/>
    <w:rsid w:val="002E4F77"/>
    <w:rsid w:val="002E5195"/>
    <w:rsid w:val="002E519B"/>
    <w:rsid w:val="002E52BB"/>
    <w:rsid w:val="002E5567"/>
    <w:rsid w:val="002E594A"/>
    <w:rsid w:val="002E5DE0"/>
    <w:rsid w:val="002E5E19"/>
    <w:rsid w:val="002E62BB"/>
    <w:rsid w:val="002E62D0"/>
    <w:rsid w:val="002E63A6"/>
    <w:rsid w:val="002E643B"/>
    <w:rsid w:val="002E650C"/>
    <w:rsid w:val="002E68AF"/>
    <w:rsid w:val="002E69AE"/>
    <w:rsid w:val="002E69CC"/>
    <w:rsid w:val="002E69F3"/>
    <w:rsid w:val="002E6A8A"/>
    <w:rsid w:val="002E6D93"/>
    <w:rsid w:val="002E7211"/>
    <w:rsid w:val="002E7314"/>
    <w:rsid w:val="002E73B8"/>
    <w:rsid w:val="002E74DC"/>
    <w:rsid w:val="002E76FB"/>
    <w:rsid w:val="002F00F9"/>
    <w:rsid w:val="002F01E6"/>
    <w:rsid w:val="002F050C"/>
    <w:rsid w:val="002F07E1"/>
    <w:rsid w:val="002F0F42"/>
    <w:rsid w:val="002F1466"/>
    <w:rsid w:val="002F16A7"/>
    <w:rsid w:val="002F177D"/>
    <w:rsid w:val="002F1988"/>
    <w:rsid w:val="002F1A24"/>
    <w:rsid w:val="002F1ED6"/>
    <w:rsid w:val="002F20E9"/>
    <w:rsid w:val="002F21E7"/>
    <w:rsid w:val="002F2377"/>
    <w:rsid w:val="002F2B2B"/>
    <w:rsid w:val="002F2D35"/>
    <w:rsid w:val="002F2D4E"/>
    <w:rsid w:val="002F2DBB"/>
    <w:rsid w:val="002F2EE7"/>
    <w:rsid w:val="002F2F1A"/>
    <w:rsid w:val="002F31BC"/>
    <w:rsid w:val="002F33B3"/>
    <w:rsid w:val="002F34DB"/>
    <w:rsid w:val="002F350B"/>
    <w:rsid w:val="002F3603"/>
    <w:rsid w:val="002F37B3"/>
    <w:rsid w:val="002F38E7"/>
    <w:rsid w:val="002F3A97"/>
    <w:rsid w:val="002F3B04"/>
    <w:rsid w:val="002F3C99"/>
    <w:rsid w:val="002F416B"/>
    <w:rsid w:val="002F41C7"/>
    <w:rsid w:val="002F41D5"/>
    <w:rsid w:val="002F42CE"/>
    <w:rsid w:val="002F42F1"/>
    <w:rsid w:val="002F4502"/>
    <w:rsid w:val="002F47D9"/>
    <w:rsid w:val="002F48B4"/>
    <w:rsid w:val="002F548D"/>
    <w:rsid w:val="002F54FB"/>
    <w:rsid w:val="002F5874"/>
    <w:rsid w:val="002F59EB"/>
    <w:rsid w:val="002F5C27"/>
    <w:rsid w:val="002F5E8C"/>
    <w:rsid w:val="002F5F77"/>
    <w:rsid w:val="002F6210"/>
    <w:rsid w:val="002F62DB"/>
    <w:rsid w:val="002F63B8"/>
    <w:rsid w:val="002F641C"/>
    <w:rsid w:val="002F64A6"/>
    <w:rsid w:val="002F6531"/>
    <w:rsid w:val="002F6A29"/>
    <w:rsid w:val="002F6A31"/>
    <w:rsid w:val="002F6AB5"/>
    <w:rsid w:val="002F6B7B"/>
    <w:rsid w:val="002F6CF8"/>
    <w:rsid w:val="002F6FB7"/>
    <w:rsid w:val="002F7024"/>
    <w:rsid w:val="002F710C"/>
    <w:rsid w:val="002F7123"/>
    <w:rsid w:val="002F7171"/>
    <w:rsid w:val="002F71D1"/>
    <w:rsid w:val="002F7287"/>
    <w:rsid w:val="002F7499"/>
    <w:rsid w:val="002F7CF5"/>
    <w:rsid w:val="002F7F39"/>
    <w:rsid w:val="0030032E"/>
    <w:rsid w:val="00300347"/>
    <w:rsid w:val="00300765"/>
    <w:rsid w:val="00300872"/>
    <w:rsid w:val="00300C16"/>
    <w:rsid w:val="00300D6F"/>
    <w:rsid w:val="00300E3D"/>
    <w:rsid w:val="00301040"/>
    <w:rsid w:val="00301074"/>
    <w:rsid w:val="0030155A"/>
    <w:rsid w:val="003015BE"/>
    <w:rsid w:val="003017EA"/>
    <w:rsid w:val="0030180B"/>
    <w:rsid w:val="003018C2"/>
    <w:rsid w:val="00301B34"/>
    <w:rsid w:val="003027D0"/>
    <w:rsid w:val="00302BA4"/>
    <w:rsid w:val="00302D39"/>
    <w:rsid w:val="003030FB"/>
    <w:rsid w:val="00303126"/>
    <w:rsid w:val="003034F1"/>
    <w:rsid w:val="0030352F"/>
    <w:rsid w:val="0030357D"/>
    <w:rsid w:val="00303647"/>
    <w:rsid w:val="003036F3"/>
    <w:rsid w:val="00303754"/>
    <w:rsid w:val="00303A62"/>
    <w:rsid w:val="00303A9A"/>
    <w:rsid w:val="00303B91"/>
    <w:rsid w:val="00303C2B"/>
    <w:rsid w:val="00303FA5"/>
    <w:rsid w:val="00304000"/>
    <w:rsid w:val="0030457B"/>
    <w:rsid w:val="003047D8"/>
    <w:rsid w:val="00304A86"/>
    <w:rsid w:val="00304DDC"/>
    <w:rsid w:val="00305165"/>
    <w:rsid w:val="00305593"/>
    <w:rsid w:val="003055EC"/>
    <w:rsid w:val="00305768"/>
    <w:rsid w:val="003057AA"/>
    <w:rsid w:val="00305968"/>
    <w:rsid w:val="00305AA8"/>
    <w:rsid w:val="00305BB8"/>
    <w:rsid w:val="00305C34"/>
    <w:rsid w:val="00305FD1"/>
    <w:rsid w:val="00305FD9"/>
    <w:rsid w:val="003065D5"/>
    <w:rsid w:val="00306616"/>
    <w:rsid w:val="0030682B"/>
    <w:rsid w:val="00306936"/>
    <w:rsid w:val="00306943"/>
    <w:rsid w:val="00306E30"/>
    <w:rsid w:val="003070E9"/>
    <w:rsid w:val="003073DD"/>
    <w:rsid w:val="003079B8"/>
    <w:rsid w:val="00307A76"/>
    <w:rsid w:val="0031070E"/>
    <w:rsid w:val="00310987"/>
    <w:rsid w:val="00311075"/>
    <w:rsid w:val="003114B0"/>
    <w:rsid w:val="00311501"/>
    <w:rsid w:val="0031176B"/>
    <w:rsid w:val="003117FF"/>
    <w:rsid w:val="00311907"/>
    <w:rsid w:val="003119EA"/>
    <w:rsid w:val="00311ACD"/>
    <w:rsid w:val="00311CE3"/>
    <w:rsid w:val="00311D92"/>
    <w:rsid w:val="00311FFE"/>
    <w:rsid w:val="00312142"/>
    <w:rsid w:val="003121A1"/>
    <w:rsid w:val="0031263E"/>
    <w:rsid w:val="0031280F"/>
    <w:rsid w:val="003129A7"/>
    <w:rsid w:val="00312A46"/>
    <w:rsid w:val="00312C63"/>
    <w:rsid w:val="00312FB1"/>
    <w:rsid w:val="003131FF"/>
    <w:rsid w:val="0031322A"/>
    <w:rsid w:val="00313689"/>
    <w:rsid w:val="00313D06"/>
    <w:rsid w:val="00313D0E"/>
    <w:rsid w:val="00313DBD"/>
    <w:rsid w:val="00313EC7"/>
    <w:rsid w:val="003144C0"/>
    <w:rsid w:val="003148E6"/>
    <w:rsid w:val="00314BD8"/>
    <w:rsid w:val="00314D93"/>
    <w:rsid w:val="00314E8F"/>
    <w:rsid w:val="00315769"/>
    <w:rsid w:val="003157FF"/>
    <w:rsid w:val="00315F74"/>
    <w:rsid w:val="00315F81"/>
    <w:rsid w:val="00316212"/>
    <w:rsid w:val="00316224"/>
    <w:rsid w:val="003167E7"/>
    <w:rsid w:val="0031681C"/>
    <w:rsid w:val="0031696E"/>
    <w:rsid w:val="00316B46"/>
    <w:rsid w:val="00316B57"/>
    <w:rsid w:val="00316E4D"/>
    <w:rsid w:val="00316FE1"/>
    <w:rsid w:val="00317004"/>
    <w:rsid w:val="00317161"/>
    <w:rsid w:val="00317511"/>
    <w:rsid w:val="00317D2A"/>
    <w:rsid w:val="00317F56"/>
    <w:rsid w:val="0032005A"/>
    <w:rsid w:val="0032011C"/>
    <w:rsid w:val="00320125"/>
    <w:rsid w:val="003201CE"/>
    <w:rsid w:val="0032021D"/>
    <w:rsid w:val="00320291"/>
    <w:rsid w:val="00320372"/>
    <w:rsid w:val="003203E0"/>
    <w:rsid w:val="0032052A"/>
    <w:rsid w:val="003205EC"/>
    <w:rsid w:val="00320708"/>
    <w:rsid w:val="0032071B"/>
    <w:rsid w:val="00320752"/>
    <w:rsid w:val="003207A1"/>
    <w:rsid w:val="003207AA"/>
    <w:rsid w:val="003207CE"/>
    <w:rsid w:val="0032095B"/>
    <w:rsid w:val="00320A98"/>
    <w:rsid w:val="00320CF6"/>
    <w:rsid w:val="00321027"/>
    <w:rsid w:val="003217EE"/>
    <w:rsid w:val="00321A46"/>
    <w:rsid w:val="00321F81"/>
    <w:rsid w:val="00321F9F"/>
    <w:rsid w:val="003220E1"/>
    <w:rsid w:val="003223F4"/>
    <w:rsid w:val="0032258C"/>
    <w:rsid w:val="00322799"/>
    <w:rsid w:val="003227B9"/>
    <w:rsid w:val="003227F1"/>
    <w:rsid w:val="00322A4F"/>
    <w:rsid w:val="00322E8E"/>
    <w:rsid w:val="00322FF2"/>
    <w:rsid w:val="003231D6"/>
    <w:rsid w:val="003233B9"/>
    <w:rsid w:val="00323402"/>
    <w:rsid w:val="00323453"/>
    <w:rsid w:val="00323613"/>
    <w:rsid w:val="00323895"/>
    <w:rsid w:val="00323B11"/>
    <w:rsid w:val="00323B6A"/>
    <w:rsid w:val="00323BEF"/>
    <w:rsid w:val="00323FC3"/>
    <w:rsid w:val="003243F5"/>
    <w:rsid w:val="003244A3"/>
    <w:rsid w:val="003245F8"/>
    <w:rsid w:val="0032490F"/>
    <w:rsid w:val="0032493B"/>
    <w:rsid w:val="00324974"/>
    <w:rsid w:val="003249B3"/>
    <w:rsid w:val="00324B05"/>
    <w:rsid w:val="00324DBC"/>
    <w:rsid w:val="00325316"/>
    <w:rsid w:val="00325363"/>
    <w:rsid w:val="00325586"/>
    <w:rsid w:val="003255DC"/>
    <w:rsid w:val="003256BC"/>
    <w:rsid w:val="00325786"/>
    <w:rsid w:val="00325908"/>
    <w:rsid w:val="00325AA9"/>
    <w:rsid w:val="00325D7F"/>
    <w:rsid w:val="0032611A"/>
    <w:rsid w:val="00326704"/>
    <w:rsid w:val="0032677F"/>
    <w:rsid w:val="0032748C"/>
    <w:rsid w:val="00327789"/>
    <w:rsid w:val="003277C2"/>
    <w:rsid w:val="003277E6"/>
    <w:rsid w:val="00327BE4"/>
    <w:rsid w:val="00327C3C"/>
    <w:rsid w:val="00327F7C"/>
    <w:rsid w:val="003300F1"/>
    <w:rsid w:val="003302AC"/>
    <w:rsid w:val="003303C7"/>
    <w:rsid w:val="003306C3"/>
    <w:rsid w:val="0033091C"/>
    <w:rsid w:val="00330B38"/>
    <w:rsid w:val="00330BF1"/>
    <w:rsid w:val="00330F1B"/>
    <w:rsid w:val="00330F60"/>
    <w:rsid w:val="0033107C"/>
    <w:rsid w:val="003312D9"/>
    <w:rsid w:val="003313D5"/>
    <w:rsid w:val="00331AEA"/>
    <w:rsid w:val="00331B77"/>
    <w:rsid w:val="00331BCE"/>
    <w:rsid w:val="00331EF8"/>
    <w:rsid w:val="003321AA"/>
    <w:rsid w:val="0033229B"/>
    <w:rsid w:val="00332384"/>
    <w:rsid w:val="003324CD"/>
    <w:rsid w:val="0033252C"/>
    <w:rsid w:val="0033267A"/>
    <w:rsid w:val="0033272F"/>
    <w:rsid w:val="00332789"/>
    <w:rsid w:val="00332898"/>
    <w:rsid w:val="003328D3"/>
    <w:rsid w:val="00332BF9"/>
    <w:rsid w:val="00332DB2"/>
    <w:rsid w:val="00332DDE"/>
    <w:rsid w:val="00332DFB"/>
    <w:rsid w:val="0033314A"/>
    <w:rsid w:val="003332A8"/>
    <w:rsid w:val="003332C8"/>
    <w:rsid w:val="003333CB"/>
    <w:rsid w:val="0033357E"/>
    <w:rsid w:val="003336C4"/>
    <w:rsid w:val="003336E5"/>
    <w:rsid w:val="003337C4"/>
    <w:rsid w:val="00333E3D"/>
    <w:rsid w:val="00334196"/>
    <w:rsid w:val="0033428C"/>
    <w:rsid w:val="003346AD"/>
    <w:rsid w:val="00334798"/>
    <w:rsid w:val="00334A7B"/>
    <w:rsid w:val="00334AE8"/>
    <w:rsid w:val="00334B87"/>
    <w:rsid w:val="00334B9E"/>
    <w:rsid w:val="00334E54"/>
    <w:rsid w:val="00334FA5"/>
    <w:rsid w:val="0033502E"/>
    <w:rsid w:val="0033515B"/>
    <w:rsid w:val="0033566D"/>
    <w:rsid w:val="00335A75"/>
    <w:rsid w:val="00335BD4"/>
    <w:rsid w:val="00335DC5"/>
    <w:rsid w:val="00335F1F"/>
    <w:rsid w:val="0033635C"/>
    <w:rsid w:val="0033636E"/>
    <w:rsid w:val="00336566"/>
    <w:rsid w:val="003366A0"/>
    <w:rsid w:val="0033698F"/>
    <w:rsid w:val="00336B8E"/>
    <w:rsid w:val="0033738C"/>
    <w:rsid w:val="00337399"/>
    <w:rsid w:val="003373BF"/>
    <w:rsid w:val="003373C4"/>
    <w:rsid w:val="003376F3"/>
    <w:rsid w:val="0033776E"/>
    <w:rsid w:val="003378AA"/>
    <w:rsid w:val="0033793F"/>
    <w:rsid w:val="00337B71"/>
    <w:rsid w:val="00337C5D"/>
    <w:rsid w:val="00337D77"/>
    <w:rsid w:val="00337F9F"/>
    <w:rsid w:val="00340053"/>
    <w:rsid w:val="00340137"/>
    <w:rsid w:val="003403F8"/>
    <w:rsid w:val="003405B3"/>
    <w:rsid w:val="003405C2"/>
    <w:rsid w:val="0034069F"/>
    <w:rsid w:val="00340994"/>
    <w:rsid w:val="00340AAC"/>
    <w:rsid w:val="00340B7E"/>
    <w:rsid w:val="00340D11"/>
    <w:rsid w:val="00340F9F"/>
    <w:rsid w:val="00341125"/>
    <w:rsid w:val="00341156"/>
    <w:rsid w:val="003411CD"/>
    <w:rsid w:val="00341266"/>
    <w:rsid w:val="00341343"/>
    <w:rsid w:val="00341445"/>
    <w:rsid w:val="0034146E"/>
    <w:rsid w:val="003414E7"/>
    <w:rsid w:val="00341592"/>
    <w:rsid w:val="003415D7"/>
    <w:rsid w:val="00341626"/>
    <w:rsid w:val="00341656"/>
    <w:rsid w:val="003418A3"/>
    <w:rsid w:val="003419B7"/>
    <w:rsid w:val="00341C34"/>
    <w:rsid w:val="00341CEF"/>
    <w:rsid w:val="00341D22"/>
    <w:rsid w:val="00341F03"/>
    <w:rsid w:val="00341F27"/>
    <w:rsid w:val="00342662"/>
    <w:rsid w:val="003427CB"/>
    <w:rsid w:val="0034282A"/>
    <w:rsid w:val="00342893"/>
    <w:rsid w:val="00342C29"/>
    <w:rsid w:val="00342EFF"/>
    <w:rsid w:val="0034302A"/>
    <w:rsid w:val="00343247"/>
    <w:rsid w:val="0034350F"/>
    <w:rsid w:val="0034355A"/>
    <w:rsid w:val="003435A0"/>
    <w:rsid w:val="003435F5"/>
    <w:rsid w:val="003436B6"/>
    <w:rsid w:val="0034375D"/>
    <w:rsid w:val="003441BA"/>
    <w:rsid w:val="00344207"/>
    <w:rsid w:val="003446B3"/>
    <w:rsid w:val="003446B8"/>
    <w:rsid w:val="003446F0"/>
    <w:rsid w:val="00344A17"/>
    <w:rsid w:val="00344A7C"/>
    <w:rsid w:val="00344E03"/>
    <w:rsid w:val="00344E60"/>
    <w:rsid w:val="00345015"/>
    <w:rsid w:val="00345417"/>
    <w:rsid w:val="00345645"/>
    <w:rsid w:val="00345652"/>
    <w:rsid w:val="003456CA"/>
    <w:rsid w:val="003456D3"/>
    <w:rsid w:val="003459A5"/>
    <w:rsid w:val="00345BEE"/>
    <w:rsid w:val="00345C1F"/>
    <w:rsid w:val="00345C55"/>
    <w:rsid w:val="00345DD7"/>
    <w:rsid w:val="00345E11"/>
    <w:rsid w:val="00345E15"/>
    <w:rsid w:val="0034610C"/>
    <w:rsid w:val="003461D5"/>
    <w:rsid w:val="0034632B"/>
    <w:rsid w:val="003463F2"/>
    <w:rsid w:val="00346654"/>
    <w:rsid w:val="0034675F"/>
    <w:rsid w:val="00346967"/>
    <w:rsid w:val="00346F7C"/>
    <w:rsid w:val="00346FF6"/>
    <w:rsid w:val="00347292"/>
    <w:rsid w:val="003472C4"/>
    <w:rsid w:val="00347443"/>
    <w:rsid w:val="003475BE"/>
    <w:rsid w:val="003475FA"/>
    <w:rsid w:val="00347AD7"/>
    <w:rsid w:val="00347BF8"/>
    <w:rsid w:val="00347D73"/>
    <w:rsid w:val="00347EB1"/>
    <w:rsid w:val="003500A0"/>
    <w:rsid w:val="003500AF"/>
    <w:rsid w:val="0035036D"/>
    <w:rsid w:val="003503A2"/>
    <w:rsid w:val="003503C7"/>
    <w:rsid w:val="00350667"/>
    <w:rsid w:val="003508CD"/>
    <w:rsid w:val="00350993"/>
    <w:rsid w:val="00350B1F"/>
    <w:rsid w:val="00350DF8"/>
    <w:rsid w:val="00350FE9"/>
    <w:rsid w:val="0035157A"/>
    <w:rsid w:val="003519FD"/>
    <w:rsid w:val="00351B67"/>
    <w:rsid w:val="00351F24"/>
    <w:rsid w:val="00351F25"/>
    <w:rsid w:val="0035216D"/>
    <w:rsid w:val="0035226B"/>
    <w:rsid w:val="00352647"/>
    <w:rsid w:val="00352851"/>
    <w:rsid w:val="003529A3"/>
    <w:rsid w:val="00352BB1"/>
    <w:rsid w:val="00352DC5"/>
    <w:rsid w:val="00352E2A"/>
    <w:rsid w:val="00352EE5"/>
    <w:rsid w:val="00352EE6"/>
    <w:rsid w:val="003533F9"/>
    <w:rsid w:val="00353401"/>
    <w:rsid w:val="00353442"/>
    <w:rsid w:val="003534EE"/>
    <w:rsid w:val="00353B6D"/>
    <w:rsid w:val="00353CD3"/>
    <w:rsid w:val="00353F5E"/>
    <w:rsid w:val="00354095"/>
    <w:rsid w:val="0035438F"/>
    <w:rsid w:val="003543C1"/>
    <w:rsid w:val="0035440C"/>
    <w:rsid w:val="00354D89"/>
    <w:rsid w:val="0035513E"/>
    <w:rsid w:val="0035574C"/>
    <w:rsid w:val="00355993"/>
    <w:rsid w:val="00355AA0"/>
    <w:rsid w:val="00355DA8"/>
    <w:rsid w:val="00355E14"/>
    <w:rsid w:val="00355E4F"/>
    <w:rsid w:val="00355F7B"/>
    <w:rsid w:val="00356200"/>
    <w:rsid w:val="003564A8"/>
    <w:rsid w:val="0035671A"/>
    <w:rsid w:val="00356B95"/>
    <w:rsid w:val="003570BA"/>
    <w:rsid w:val="003571A5"/>
    <w:rsid w:val="00357310"/>
    <w:rsid w:val="00357BA1"/>
    <w:rsid w:val="00357D40"/>
    <w:rsid w:val="00360184"/>
    <w:rsid w:val="003601DC"/>
    <w:rsid w:val="00360359"/>
    <w:rsid w:val="0036046E"/>
    <w:rsid w:val="00360FC4"/>
    <w:rsid w:val="00361085"/>
    <w:rsid w:val="00361746"/>
    <w:rsid w:val="00361F6C"/>
    <w:rsid w:val="00362796"/>
    <w:rsid w:val="003627EE"/>
    <w:rsid w:val="0036280A"/>
    <w:rsid w:val="00362826"/>
    <w:rsid w:val="0036289A"/>
    <w:rsid w:val="003628DD"/>
    <w:rsid w:val="00362C63"/>
    <w:rsid w:val="00362E05"/>
    <w:rsid w:val="00362EF6"/>
    <w:rsid w:val="00362FC5"/>
    <w:rsid w:val="00363124"/>
    <w:rsid w:val="003631CC"/>
    <w:rsid w:val="0036338A"/>
    <w:rsid w:val="0036338F"/>
    <w:rsid w:val="0036345C"/>
    <w:rsid w:val="00363633"/>
    <w:rsid w:val="0036368C"/>
    <w:rsid w:val="0036387A"/>
    <w:rsid w:val="00363952"/>
    <w:rsid w:val="003639FB"/>
    <w:rsid w:val="00363B99"/>
    <w:rsid w:val="003640A7"/>
    <w:rsid w:val="003642C4"/>
    <w:rsid w:val="00364700"/>
    <w:rsid w:val="0036472D"/>
    <w:rsid w:val="00364839"/>
    <w:rsid w:val="00364A00"/>
    <w:rsid w:val="00364BEC"/>
    <w:rsid w:val="00365003"/>
    <w:rsid w:val="00365769"/>
    <w:rsid w:val="003660F6"/>
    <w:rsid w:val="003661F1"/>
    <w:rsid w:val="0036622F"/>
    <w:rsid w:val="003664F2"/>
    <w:rsid w:val="00366513"/>
    <w:rsid w:val="0036668F"/>
    <w:rsid w:val="00366811"/>
    <w:rsid w:val="003668D3"/>
    <w:rsid w:val="00366A64"/>
    <w:rsid w:val="003672C8"/>
    <w:rsid w:val="00367355"/>
    <w:rsid w:val="003674CB"/>
    <w:rsid w:val="00367560"/>
    <w:rsid w:val="00367651"/>
    <w:rsid w:val="00367AD9"/>
    <w:rsid w:val="00367B62"/>
    <w:rsid w:val="00367D3E"/>
    <w:rsid w:val="00370018"/>
    <w:rsid w:val="0037001D"/>
    <w:rsid w:val="0037018B"/>
    <w:rsid w:val="003702A0"/>
    <w:rsid w:val="0037040D"/>
    <w:rsid w:val="00370631"/>
    <w:rsid w:val="0037068B"/>
    <w:rsid w:val="00370A07"/>
    <w:rsid w:val="00370BF7"/>
    <w:rsid w:val="00370C10"/>
    <w:rsid w:val="00370CB6"/>
    <w:rsid w:val="00371315"/>
    <w:rsid w:val="003714EC"/>
    <w:rsid w:val="0037155F"/>
    <w:rsid w:val="00371B2D"/>
    <w:rsid w:val="00371B66"/>
    <w:rsid w:val="00371DBC"/>
    <w:rsid w:val="00371EEC"/>
    <w:rsid w:val="00371FFB"/>
    <w:rsid w:val="003721DE"/>
    <w:rsid w:val="00372599"/>
    <w:rsid w:val="00372842"/>
    <w:rsid w:val="0037289B"/>
    <w:rsid w:val="0037293D"/>
    <w:rsid w:val="0037298D"/>
    <w:rsid w:val="003729D0"/>
    <w:rsid w:val="00372C48"/>
    <w:rsid w:val="00372CFD"/>
    <w:rsid w:val="00372E51"/>
    <w:rsid w:val="00372F3C"/>
    <w:rsid w:val="00372F51"/>
    <w:rsid w:val="00372FCA"/>
    <w:rsid w:val="00372FDF"/>
    <w:rsid w:val="003732D3"/>
    <w:rsid w:val="00373609"/>
    <w:rsid w:val="00373DDF"/>
    <w:rsid w:val="00373F56"/>
    <w:rsid w:val="00374125"/>
    <w:rsid w:val="00374575"/>
    <w:rsid w:val="003745B9"/>
    <w:rsid w:val="00374691"/>
    <w:rsid w:val="00374ACE"/>
    <w:rsid w:val="00374BB3"/>
    <w:rsid w:val="003750A1"/>
    <w:rsid w:val="00375193"/>
    <w:rsid w:val="003755B7"/>
    <w:rsid w:val="003759EA"/>
    <w:rsid w:val="00375A04"/>
    <w:rsid w:val="00375C88"/>
    <w:rsid w:val="00375E99"/>
    <w:rsid w:val="00375F0C"/>
    <w:rsid w:val="00375F36"/>
    <w:rsid w:val="00375FA5"/>
    <w:rsid w:val="0037609E"/>
    <w:rsid w:val="003762F7"/>
    <w:rsid w:val="00376513"/>
    <w:rsid w:val="003769B4"/>
    <w:rsid w:val="00376A3D"/>
    <w:rsid w:val="00376B4C"/>
    <w:rsid w:val="00376CE2"/>
    <w:rsid w:val="00377034"/>
    <w:rsid w:val="00377180"/>
    <w:rsid w:val="0037720F"/>
    <w:rsid w:val="0037773E"/>
    <w:rsid w:val="003778E4"/>
    <w:rsid w:val="003779E5"/>
    <w:rsid w:val="00377AA1"/>
    <w:rsid w:val="00377D6C"/>
    <w:rsid w:val="00377DB2"/>
    <w:rsid w:val="0038026E"/>
    <w:rsid w:val="00380501"/>
    <w:rsid w:val="0038068C"/>
    <w:rsid w:val="0038077A"/>
    <w:rsid w:val="0038078D"/>
    <w:rsid w:val="0038084E"/>
    <w:rsid w:val="00380B70"/>
    <w:rsid w:val="00380D5E"/>
    <w:rsid w:val="00380E4D"/>
    <w:rsid w:val="00381010"/>
    <w:rsid w:val="00381187"/>
    <w:rsid w:val="00381259"/>
    <w:rsid w:val="0038159C"/>
    <w:rsid w:val="003819C6"/>
    <w:rsid w:val="00381DC1"/>
    <w:rsid w:val="0038252F"/>
    <w:rsid w:val="00382760"/>
    <w:rsid w:val="00382934"/>
    <w:rsid w:val="003829E2"/>
    <w:rsid w:val="00382E35"/>
    <w:rsid w:val="00382FE0"/>
    <w:rsid w:val="00383142"/>
    <w:rsid w:val="00383466"/>
    <w:rsid w:val="0038359E"/>
    <w:rsid w:val="003838B3"/>
    <w:rsid w:val="00383AA1"/>
    <w:rsid w:val="00383ACB"/>
    <w:rsid w:val="00383F11"/>
    <w:rsid w:val="00383F81"/>
    <w:rsid w:val="00383F9B"/>
    <w:rsid w:val="003842B0"/>
    <w:rsid w:val="003842DD"/>
    <w:rsid w:val="003847D0"/>
    <w:rsid w:val="00384C95"/>
    <w:rsid w:val="00384D2D"/>
    <w:rsid w:val="00384F3A"/>
    <w:rsid w:val="00384FF6"/>
    <w:rsid w:val="003853FE"/>
    <w:rsid w:val="0038550F"/>
    <w:rsid w:val="003857C8"/>
    <w:rsid w:val="0038588A"/>
    <w:rsid w:val="00385E3E"/>
    <w:rsid w:val="00385EFC"/>
    <w:rsid w:val="00386172"/>
    <w:rsid w:val="003863C0"/>
    <w:rsid w:val="0038664C"/>
    <w:rsid w:val="0038675F"/>
    <w:rsid w:val="00386764"/>
    <w:rsid w:val="003867E2"/>
    <w:rsid w:val="003868A8"/>
    <w:rsid w:val="00386F68"/>
    <w:rsid w:val="003871F3"/>
    <w:rsid w:val="00387263"/>
    <w:rsid w:val="00387445"/>
    <w:rsid w:val="00387750"/>
    <w:rsid w:val="00387764"/>
    <w:rsid w:val="00387CEB"/>
    <w:rsid w:val="00387DC3"/>
    <w:rsid w:val="00390153"/>
    <w:rsid w:val="003901B4"/>
    <w:rsid w:val="003902CE"/>
    <w:rsid w:val="003904B2"/>
    <w:rsid w:val="0039090C"/>
    <w:rsid w:val="00390DA2"/>
    <w:rsid w:val="00390E1F"/>
    <w:rsid w:val="00390FD0"/>
    <w:rsid w:val="003912A9"/>
    <w:rsid w:val="0039154E"/>
    <w:rsid w:val="00391841"/>
    <w:rsid w:val="00391B38"/>
    <w:rsid w:val="00391C06"/>
    <w:rsid w:val="00391C7D"/>
    <w:rsid w:val="00391D4F"/>
    <w:rsid w:val="00391DC4"/>
    <w:rsid w:val="00391DC8"/>
    <w:rsid w:val="00392384"/>
    <w:rsid w:val="003926AD"/>
    <w:rsid w:val="00392B81"/>
    <w:rsid w:val="00392EBA"/>
    <w:rsid w:val="00393266"/>
    <w:rsid w:val="00393611"/>
    <w:rsid w:val="00393866"/>
    <w:rsid w:val="00393D2C"/>
    <w:rsid w:val="00393D44"/>
    <w:rsid w:val="00393E83"/>
    <w:rsid w:val="0039472F"/>
    <w:rsid w:val="0039492B"/>
    <w:rsid w:val="003949CB"/>
    <w:rsid w:val="00394B19"/>
    <w:rsid w:val="00394D9C"/>
    <w:rsid w:val="00394F10"/>
    <w:rsid w:val="00395005"/>
    <w:rsid w:val="003953A3"/>
    <w:rsid w:val="003955B4"/>
    <w:rsid w:val="0039582B"/>
    <w:rsid w:val="00395878"/>
    <w:rsid w:val="00395A1F"/>
    <w:rsid w:val="00395F7E"/>
    <w:rsid w:val="0039606D"/>
    <w:rsid w:val="003960BF"/>
    <w:rsid w:val="003962BF"/>
    <w:rsid w:val="003962CC"/>
    <w:rsid w:val="00396315"/>
    <w:rsid w:val="00396520"/>
    <w:rsid w:val="00396635"/>
    <w:rsid w:val="0039663F"/>
    <w:rsid w:val="0039699F"/>
    <w:rsid w:val="00396A48"/>
    <w:rsid w:val="003970D1"/>
    <w:rsid w:val="00397322"/>
    <w:rsid w:val="0039758D"/>
    <w:rsid w:val="003978BA"/>
    <w:rsid w:val="0039796D"/>
    <w:rsid w:val="00397BCF"/>
    <w:rsid w:val="00397BFE"/>
    <w:rsid w:val="00397D5C"/>
    <w:rsid w:val="00397F99"/>
    <w:rsid w:val="00397FF9"/>
    <w:rsid w:val="003A011F"/>
    <w:rsid w:val="003A031F"/>
    <w:rsid w:val="003A05DE"/>
    <w:rsid w:val="003A065A"/>
    <w:rsid w:val="003A0870"/>
    <w:rsid w:val="003A09D5"/>
    <w:rsid w:val="003A09E3"/>
    <w:rsid w:val="003A0D99"/>
    <w:rsid w:val="003A102A"/>
    <w:rsid w:val="003A13DB"/>
    <w:rsid w:val="003A146A"/>
    <w:rsid w:val="003A1518"/>
    <w:rsid w:val="003A1548"/>
    <w:rsid w:val="003A157F"/>
    <w:rsid w:val="003A16D1"/>
    <w:rsid w:val="003A191E"/>
    <w:rsid w:val="003A194A"/>
    <w:rsid w:val="003A1B23"/>
    <w:rsid w:val="003A1D02"/>
    <w:rsid w:val="003A2670"/>
    <w:rsid w:val="003A26E7"/>
    <w:rsid w:val="003A2897"/>
    <w:rsid w:val="003A2F25"/>
    <w:rsid w:val="003A2F6C"/>
    <w:rsid w:val="003A329F"/>
    <w:rsid w:val="003A3572"/>
    <w:rsid w:val="003A36A3"/>
    <w:rsid w:val="003A3943"/>
    <w:rsid w:val="003A3DCF"/>
    <w:rsid w:val="003A436F"/>
    <w:rsid w:val="003A456F"/>
    <w:rsid w:val="003A4895"/>
    <w:rsid w:val="003A495F"/>
    <w:rsid w:val="003A5158"/>
    <w:rsid w:val="003A520A"/>
    <w:rsid w:val="003A525F"/>
    <w:rsid w:val="003A6005"/>
    <w:rsid w:val="003A618C"/>
    <w:rsid w:val="003A6EC1"/>
    <w:rsid w:val="003A74B6"/>
    <w:rsid w:val="003A7577"/>
    <w:rsid w:val="003A7738"/>
    <w:rsid w:val="003A7A1D"/>
    <w:rsid w:val="003A7D62"/>
    <w:rsid w:val="003A7DE9"/>
    <w:rsid w:val="003A7E29"/>
    <w:rsid w:val="003A7E5B"/>
    <w:rsid w:val="003A7F37"/>
    <w:rsid w:val="003A7F47"/>
    <w:rsid w:val="003B011E"/>
    <w:rsid w:val="003B038E"/>
    <w:rsid w:val="003B0593"/>
    <w:rsid w:val="003B0B7B"/>
    <w:rsid w:val="003B101E"/>
    <w:rsid w:val="003B12CC"/>
    <w:rsid w:val="003B197A"/>
    <w:rsid w:val="003B1A1A"/>
    <w:rsid w:val="003B1A90"/>
    <w:rsid w:val="003B1DFA"/>
    <w:rsid w:val="003B1E74"/>
    <w:rsid w:val="003B1EDF"/>
    <w:rsid w:val="003B2353"/>
    <w:rsid w:val="003B254C"/>
    <w:rsid w:val="003B2584"/>
    <w:rsid w:val="003B264B"/>
    <w:rsid w:val="003B2760"/>
    <w:rsid w:val="003B2D00"/>
    <w:rsid w:val="003B2F63"/>
    <w:rsid w:val="003B31CF"/>
    <w:rsid w:val="003B32FF"/>
    <w:rsid w:val="003B34C1"/>
    <w:rsid w:val="003B362F"/>
    <w:rsid w:val="003B3940"/>
    <w:rsid w:val="003B39CB"/>
    <w:rsid w:val="003B39E2"/>
    <w:rsid w:val="003B3DEE"/>
    <w:rsid w:val="003B4008"/>
    <w:rsid w:val="003B4116"/>
    <w:rsid w:val="003B428B"/>
    <w:rsid w:val="003B437D"/>
    <w:rsid w:val="003B44DB"/>
    <w:rsid w:val="003B48BA"/>
    <w:rsid w:val="003B497F"/>
    <w:rsid w:val="003B49BF"/>
    <w:rsid w:val="003B4B00"/>
    <w:rsid w:val="003B4D3D"/>
    <w:rsid w:val="003B4DBD"/>
    <w:rsid w:val="003B50E4"/>
    <w:rsid w:val="003B5127"/>
    <w:rsid w:val="003B5518"/>
    <w:rsid w:val="003B57BF"/>
    <w:rsid w:val="003B5B82"/>
    <w:rsid w:val="003B5DE9"/>
    <w:rsid w:val="003B6099"/>
    <w:rsid w:val="003B60BF"/>
    <w:rsid w:val="003B64F1"/>
    <w:rsid w:val="003B65D4"/>
    <w:rsid w:val="003B662D"/>
    <w:rsid w:val="003B6772"/>
    <w:rsid w:val="003B67EC"/>
    <w:rsid w:val="003B68CF"/>
    <w:rsid w:val="003B6E71"/>
    <w:rsid w:val="003B6F2C"/>
    <w:rsid w:val="003B7053"/>
    <w:rsid w:val="003B7234"/>
    <w:rsid w:val="003B74A3"/>
    <w:rsid w:val="003B7663"/>
    <w:rsid w:val="003B7715"/>
    <w:rsid w:val="003B78B6"/>
    <w:rsid w:val="003B78F7"/>
    <w:rsid w:val="003B7A14"/>
    <w:rsid w:val="003B7C26"/>
    <w:rsid w:val="003B7C94"/>
    <w:rsid w:val="003B7D63"/>
    <w:rsid w:val="003B7DE0"/>
    <w:rsid w:val="003B7ED6"/>
    <w:rsid w:val="003C010A"/>
    <w:rsid w:val="003C0245"/>
    <w:rsid w:val="003C045D"/>
    <w:rsid w:val="003C0794"/>
    <w:rsid w:val="003C07F9"/>
    <w:rsid w:val="003C0916"/>
    <w:rsid w:val="003C0AAC"/>
    <w:rsid w:val="003C0C53"/>
    <w:rsid w:val="003C0EF6"/>
    <w:rsid w:val="003C10F7"/>
    <w:rsid w:val="003C12FC"/>
    <w:rsid w:val="003C16E0"/>
    <w:rsid w:val="003C1782"/>
    <w:rsid w:val="003C1B38"/>
    <w:rsid w:val="003C1DEA"/>
    <w:rsid w:val="003C1F51"/>
    <w:rsid w:val="003C20A3"/>
    <w:rsid w:val="003C21DB"/>
    <w:rsid w:val="003C2480"/>
    <w:rsid w:val="003C2616"/>
    <w:rsid w:val="003C263C"/>
    <w:rsid w:val="003C28B1"/>
    <w:rsid w:val="003C2943"/>
    <w:rsid w:val="003C2A50"/>
    <w:rsid w:val="003C2A77"/>
    <w:rsid w:val="003C2BEE"/>
    <w:rsid w:val="003C30F2"/>
    <w:rsid w:val="003C3199"/>
    <w:rsid w:val="003C3320"/>
    <w:rsid w:val="003C33D0"/>
    <w:rsid w:val="003C33D5"/>
    <w:rsid w:val="003C3799"/>
    <w:rsid w:val="003C3975"/>
    <w:rsid w:val="003C39BA"/>
    <w:rsid w:val="003C3A00"/>
    <w:rsid w:val="003C3CB0"/>
    <w:rsid w:val="003C3EA8"/>
    <w:rsid w:val="003C400E"/>
    <w:rsid w:val="003C41E8"/>
    <w:rsid w:val="003C440E"/>
    <w:rsid w:val="003C47A8"/>
    <w:rsid w:val="003C5427"/>
    <w:rsid w:val="003C5D0B"/>
    <w:rsid w:val="003C5F1D"/>
    <w:rsid w:val="003C5FF7"/>
    <w:rsid w:val="003C6026"/>
    <w:rsid w:val="003C6093"/>
    <w:rsid w:val="003C62B7"/>
    <w:rsid w:val="003C638E"/>
    <w:rsid w:val="003C6435"/>
    <w:rsid w:val="003C64E1"/>
    <w:rsid w:val="003C65FF"/>
    <w:rsid w:val="003C6612"/>
    <w:rsid w:val="003C66B9"/>
    <w:rsid w:val="003C676B"/>
    <w:rsid w:val="003C6927"/>
    <w:rsid w:val="003C69D5"/>
    <w:rsid w:val="003C6D5E"/>
    <w:rsid w:val="003C6DF9"/>
    <w:rsid w:val="003C6EA0"/>
    <w:rsid w:val="003C7056"/>
    <w:rsid w:val="003C7171"/>
    <w:rsid w:val="003C7388"/>
    <w:rsid w:val="003C742C"/>
    <w:rsid w:val="003C74BC"/>
    <w:rsid w:val="003C75ED"/>
    <w:rsid w:val="003C79B5"/>
    <w:rsid w:val="003C7CFC"/>
    <w:rsid w:val="003C7DA7"/>
    <w:rsid w:val="003C7EC1"/>
    <w:rsid w:val="003D000F"/>
    <w:rsid w:val="003D0064"/>
    <w:rsid w:val="003D02B6"/>
    <w:rsid w:val="003D060E"/>
    <w:rsid w:val="003D08DF"/>
    <w:rsid w:val="003D0995"/>
    <w:rsid w:val="003D09CE"/>
    <w:rsid w:val="003D0A10"/>
    <w:rsid w:val="003D0A15"/>
    <w:rsid w:val="003D0A7B"/>
    <w:rsid w:val="003D107B"/>
    <w:rsid w:val="003D155C"/>
    <w:rsid w:val="003D180C"/>
    <w:rsid w:val="003D195A"/>
    <w:rsid w:val="003D1970"/>
    <w:rsid w:val="003D221F"/>
    <w:rsid w:val="003D245D"/>
    <w:rsid w:val="003D2543"/>
    <w:rsid w:val="003D268D"/>
    <w:rsid w:val="003D2772"/>
    <w:rsid w:val="003D2839"/>
    <w:rsid w:val="003D2A05"/>
    <w:rsid w:val="003D2A6F"/>
    <w:rsid w:val="003D2BA9"/>
    <w:rsid w:val="003D3173"/>
    <w:rsid w:val="003D31C1"/>
    <w:rsid w:val="003D33D5"/>
    <w:rsid w:val="003D3423"/>
    <w:rsid w:val="003D3556"/>
    <w:rsid w:val="003D36EB"/>
    <w:rsid w:val="003D39B0"/>
    <w:rsid w:val="003D3A0A"/>
    <w:rsid w:val="003D3B8C"/>
    <w:rsid w:val="003D3F46"/>
    <w:rsid w:val="003D3F4D"/>
    <w:rsid w:val="003D406F"/>
    <w:rsid w:val="003D4271"/>
    <w:rsid w:val="003D43F1"/>
    <w:rsid w:val="003D4595"/>
    <w:rsid w:val="003D475B"/>
    <w:rsid w:val="003D4AC7"/>
    <w:rsid w:val="003D4AD2"/>
    <w:rsid w:val="003D4E92"/>
    <w:rsid w:val="003D4F7F"/>
    <w:rsid w:val="003D5184"/>
    <w:rsid w:val="003D53FD"/>
    <w:rsid w:val="003D55F1"/>
    <w:rsid w:val="003D58AA"/>
    <w:rsid w:val="003D5B5B"/>
    <w:rsid w:val="003D5BFF"/>
    <w:rsid w:val="003D5CA6"/>
    <w:rsid w:val="003D5CF8"/>
    <w:rsid w:val="003D6185"/>
    <w:rsid w:val="003D6615"/>
    <w:rsid w:val="003D6644"/>
    <w:rsid w:val="003D6660"/>
    <w:rsid w:val="003D6AE2"/>
    <w:rsid w:val="003D6CE2"/>
    <w:rsid w:val="003D7336"/>
    <w:rsid w:val="003D747B"/>
    <w:rsid w:val="003D7709"/>
    <w:rsid w:val="003D7AD2"/>
    <w:rsid w:val="003D7BF2"/>
    <w:rsid w:val="003D7F99"/>
    <w:rsid w:val="003E003F"/>
    <w:rsid w:val="003E004A"/>
    <w:rsid w:val="003E014B"/>
    <w:rsid w:val="003E0204"/>
    <w:rsid w:val="003E0744"/>
    <w:rsid w:val="003E1077"/>
    <w:rsid w:val="003E111E"/>
    <w:rsid w:val="003E11D2"/>
    <w:rsid w:val="003E134E"/>
    <w:rsid w:val="003E18A5"/>
    <w:rsid w:val="003E1B16"/>
    <w:rsid w:val="003E1C62"/>
    <w:rsid w:val="003E1E68"/>
    <w:rsid w:val="003E2306"/>
    <w:rsid w:val="003E25C1"/>
    <w:rsid w:val="003E2895"/>
    <w:rsid w:val="003E2C16"/>
    <w:rsid w:val="003E2DE9"/>
    <w:rsid w:val="003E2E4D"/>
    <w:rsid w:val="003E2EC8"/>
    <w:rsid w:val="003E3264"/>
    <w:rsid w:val="003E3A5E"/>
    <w:rsid w:val="003E3ABB"/>
    <w:rsid w:val="003E3D2C"/>
    <w:rsid w:val="003E3D93"/>
    <w:rsid w:val="003E3F40"/>
    <w:rsid w:val="003E3F74"/>
    <w:rsid w:val="003E420F"/>
    <w:rsid w:val="003E4372"/>
    <w:rsid w:val="003E46A5"/>
    <w:rsid w:val="003E4C40"/>
    <w:rsid w:val="003E50B1"/>
    <w:rsid w:val="003E5303"/>
    <w:rsid w:val="003E5326"/>
    <w:rsid w:val="003E5422"/>
    <w:rsid w:val="003E5441"/>
    <w:rsid w:val="003E5451"/>
    <w:rsid w:val="003E572B"/>
    <w:rsid w:val="003E5939"/>
    <w:rsid w:val="003E5BE1"/>
    <w:rsid w:val="003E5FF6"/>
    <w:rsid w:val="003E6078"/>
    <w:rsid w:val="003E62A2"/>
    <w:rsid w:val="003E62CF"/>
    <w:rsid w:val="003E648E"/>
    <w:rsid w:val="003E6B4C"/>
    <w:rsid w:val="003E6CA0"/>
    <w:rsid w:val="003E6DAB"/>
    <w:rsid w:val="003E6E9C"/>
    <w:rsid w:val="003E7159"/>
    <w:rsid w:val="003E72F3"/>
    <w:rsid w:val="003E79B6"/>
    <w:rsid w:val="003E7C8A"/>
    <w:rsid w:val="003E7F61"/>
    <w:rsid w:val="003E7FD6"/>
    <w:rsid w:val="003F065E"/>
    <w:rsid w:val="003F0EA9"/>
    <w:rsid w:val="003F1134"/>
    <w:rsid w:val="003F147D"/>
    <w:rsid w:val="003F1517"/>
    <w:rsid w:val="003F1B35"/>
    <w:rsid w:val="003F1B97"/>
    <w:rsid w:val="003F1BE2"/>
    <w:rsid w:val="003F1C34"/>
    <w:rsid w:val="003F1DA6"/>
    <w:rsid w:val="003F1F6D"/>
    <w:rsid w:val="003F1FB0"/>
    <w:rsid w:val="003F23BD"/>
    <w:rsid w:val="003F23E2"/>
    <w:rsid w:val="003F2471"/>
    <w:rsid w:val="003F263D"/>
    <w:rsid w:val="003F2A26"/>
    <w:rsid w:val="003F2B74"/>
    <w:rsid w:val="003F2F09"/>
    <w:rsid w:val="003F2FA9"/>
    <w:rsid w:val="003F2FF4"/>
    <w:rsid w:val="003F32EE"/>
    <w:rsid w:val="003F33DE"/>
    <w:rsid w:val="003F3586"/>
    <w:rsid w:val="003F3B86"/>
    <w:rsid w:val="003F3C74"/>
    <w:rsid w:val="003F3DA5"/>
    <w:rsid w:val="003F4013"/>
    <w:rsid w:val="003F41FC"/>
    <w:rsid w:val="003F4323"/>
    <w:rsid w:val="003F47D8"/>
    <w:rsid w:val="003F49C2"/>
    <w:rsid w:val="003F4ABB"/>
    <w:rsid w:val="003F4EC6"/>
    <w:rsid w:val="003F56E3"/>
    <w:rsid w:val="003F5A6F"/>
    <w:rsid w:val="003F5AE4"/>
    <w:rsid w:val="003F5C03"/>
    <w:rsid w:val="003F60B4"/>
    <w:rsid w:val="003F61B9"/>
    <w:rsid w:val="003F6609"/>
    <w:rsid w:val="003F68BC"/>
    <w:rsid w:val="003F68C4"/>
    <w:rsid w:val="003F6A69"/>
    <w:rsid w:val="003F6CCB"/>
    <w:rsid w:val="003F6D33"/>
    <w:rsid w:val="003F6DCF"/>
    <w:rsid w:val="003F7160"/>
    <w:rsid w:val="003F71C1"/>
    <w:rsid w:val="003F7603"/>
    <w:rsid w:val="003F7658"/>
    <w:rsid w:val="003F78E5"/>
    <w:rsid w:val="003F7A55"/>
    <w:rsid w:val="003F7A73"/>
    <w:rsid w:val="003F7C46"/>
    <w:rsid w:val="003F7E09"/>
    <w:rsid w:val="003F7E92"/>
    <w:rsid w:val="00400311"/>
    <w:rsid w:val="004005B5"/>
    <w:rsid w:val="004005E8"/>
    <w:rsid w:val="00400908"/>
    <w:rsid w:val="00400C57"/>
    <w:rsid w:val="00400F4A"/>
    <w:rsid w:val="004010B7"/>
    <w:rsid w:val="00401123"/>
    <w:rsid w:val="00401241"/>
    <w:rsid w:val="0040145F"/>
    <w:rsid w:val="004014B1"/>
    <w:rsid w:val="004014D5"/>
    <w:rsid w:val="00401A1B"/>
    <w:rsid w:val="00401C57"/>
    <w:rsid w:val="004020B9"/>
    <w:rsid w:val="00402C08"/>
    <w:rsid w:val="00402EBA"/>
    <w:rsid w:val="00403102"/>
    <w:rsid w:val="00403331"/>
    <w:rsid w:val="004033F6"/>
    <w:rsid w:val="00403834"/>
    <w:rsid w:val="00403C55"/>
    <w:rsid w:val="00403C9E"/>
    <w:rsid w:val="00403CF5"/>
    <w:rsid w:val="0040406B"/>
    <w:rsid w:val="004044F8"/>
    <w:rsid w:val="00404508"/>
    <w:rsid w:val="0040483E"/>
    <w:rsid w:val="00404A3D"/>
    <w:rsid w:val="00404A84"/>
    <w:rsid w:val="00405130"/>
    <w:rsid w:val="004052A0"/>
    <w:rsid w:val="004053FF"/>
    <w:rsid w:val="00405907"/>
    <w:rsid w:val="00405C19"/>
    <w:rsid w:val="00405C9E"/>
    <w:rsid w:val="004060E9"/>
    <w:rsid w:val="00406495"/>
    <w:rsid w:val="00406662"/>
    <w:rsid w:val="00406695"/>
    <w:rsid w:val="00406970"/>
    <w:rsid w:val="00406C49"/>
    <w:rsid w:val="00406DD1"/>
    <w:rsid w:val="004074E7"/>
    <w:rsid w:val="00407677"/>
    <w:rsid w:val="004076BB"/>
    <w:rsid w:val="004078F3"/>
    <w:rsid w:val="00410073"/>
    <w:rsid w:val="004100F9"/>
    <w:rsid w:val="004101E6"/>
    <w:rsid w:val="004102CF"/>
    <w:rsid w:val="0041039D"/>
    <w:rsid w:val="0041064D"/>
    <w:rsid w:val="0041071D"/>
    <w:rsid w:val="00410E40"/>
    <w:rsid w:val="0041106D"/>
    <w:rsid w:val="004111A7"/>
    <w:rsid w:val="00411389"/>
    <w:rsid w:val="00411742"/>
    <w:rsid w:val="00411A64"/>
    <w:rsid w:val="00411A84"/>
    <w:rsid w:val="00411BB9"/>
    <w:rsid w:val="00411C6F"/>
    <w:rsid w:val="00411E7F"/>
    <w:rsid w:val="00412445"/>
    <w:rsid w:val="00412790"/>
    <w:rsid w:val="00412795"/>
    <w:rsid w:val="00412E73"/>
    <w:rsid w:val="00412EAF"/>
    <w:rsid w:val="00412F69"/>
    <w:rsid w:val="004130C2"/>
    <w:rsid w:val="0041330E"/>
    <w:rsid w:val="0041338D"/>
    <w:rsid w:val="00413583"/>
    <w:rsid w:val="004135B2"/>
    <w:rsid w:val="004136BB"/>
    <w:rsid w:val="004136CD"/>
    <w:rsid w:val="0041386E"/>
    <w:rsid w:val="004139C3"/>
    <w:rsid w:val="00413D14"/>
    <w:rsid w:val="00413DFB"/>
    <w:rsid w:val="00413F0E"/>
    <w:rsid w:val="00413F73"/>
    <w:rsid w:val="0041408B"/>
    <w:rsid w:val="0041423D"/>
    <w:rsid w:val="0041453C"/>
    <w:rsid w:val="00414693"/>
    <w:rsid w:val="004146C5"/>
    <w:rsid w:val="004146F1"/>
    <w:rsid w:val="0041484B"/>
    <w:rsid w:val="00414889"/>
    <w:rsid w:val="004149DF"/>
    <w:rsid w:val="00414C6D"/>
    <w:rsid w:val="00414E5D"/>
    <w:rsid w:val="0041506F"/>
    <w:rsid w:val="004153AB"/>
    <w:rsid w:val="0041593B"/>
    <w:rsid w:val="00415961"/>
    <w:rsid w:val="00415C9D"/>
    <w:rsid w:val="00415CE8"/>
    <w:rsid w:val="0041625D"/>
    <w:rsid w:val="0041634B"/>
    <w:rsid w:val="00416482"/>
    <w:rsid w:val="0041650B"/>
    <w:rsid w:val="00416657"/>
    <w:rsid w:val="0041666A"/>
    <w:rsid w:val="00416A3D"/>
    <w:rsid w:val="00416ACD"/>
    <w:rsid w:val="00416B2A"/>
    <w:rsid w:val="00416E96"/>
    <w:rsid w:val="004172B8"/>
    <w:rsid w:val="0041759F"/>
    <w:rsid w:val="00417652"/>
    <w:rsid w:val="00417BCA"/>
    <w:rsid w:val="00417C0A"/>
    <w:rsid w:val="00417F7A"/>
    <w:rsid w:val="00417FC2"/>
    <w:rsid w:val="00420057"/>
    <w:rsid w:val="0042019D"/>
    <w:rsid w:val="004201E1"/>
    <w:rsid w:val="00420468"/>
    <w:rsid w:val="0042080B"/>
    <w:rsid w:val="004209BC"/>
    <w:rsid w:val="00420A85"/>
    <w:rsid w:val="00420AA5"/>
    <w:rsid w:val="00420D07"/>
    <w:rsid w:val="00421120"/>
    <w:rsid w:val="004213C8"/>
    <w:rsid w:val="0042140B"/>
    <w:rsid w:val="0042173D"/>
    <w:rsid w:val="0042182C"/>
    <w:rsid w:val="004219C5"/>
    <w:rsid w:val="00421C82"/>
    <w:rsid w:val="00421D32"/>
    <w:rsid w:val="00422124"/>
    <w:rsid w:val="00422162"/>
    <w:rsid w:val="004221BB"/>
    <w:rsid w:val="00422669"/>
    <w:rsid w:val="004228BB"/>
    <w:rsid w:val="00422C92"/>
    <w:rsid w:val="00422CE5"/>
    <w:rsid w:val="00422DA0"/>
    <w:rsid w:val="00422F15"/>
    <w:rsid w:val="00423027"/>
    <w:rsid w:val="00423082"/>
    <w:rsid w:val="0042309C"/>
    <w:rsid w:val="0042335F"/>
    <w:rsid w:val="004233A5"/>
    <w:rsid w:val="0042351B"/>
    <w:rsid w:val="0042384E"/>
    <w:rsid w:val="00423926"/>
    <w:rsid w:val="004239D1"/>
    <w:rsid w:val="00423B1D"/>
    <w:rsid w:val="0042481C"/>
    <w:rsid w:val="0042496B"/>
    <w:rsid w:val="00424C54"/>
    <w:rsid w:val="00424E66"/>
    <w:rsid w:val="00424FDC"/>
    <w:rsid w:val="004253B0"/>
    <w:rsid w:val="004253B5"/>
    <w:rsid w:val="00425868"/>
    <w:rsid w:val="004259D2"/>
    <w:rsid w:val="00425B1C"/>
    <w:rsid w:val="00425FD1"/>
    <w:rsid w:val="004262A8"/>
    <w:rsid w:val="00426366"/>
    <w:rsid w:val="0042642B"/>
    <w:rsid w:val="0042645D"/>
    <w:rsid w:val="0042679A"/>
    <w:rsid w:val="004268CC"/>
    <w:rsid w:val="00426AE1"/>
    <w:rsid w:val="00426AF8"/>
    <w:rsid w:val="00426B63"/>
    <w:rsid w:val="00426CB5"/>
    <w:rsid w:val="00427180"/>
    <w:rsid w:val="004272D4"/>
    <w:rsid w:val="0042766B"/>
    <w:rsid w:val="0042791D"/>
    <w:rsid w:val="00427B3A"/>
    <w:rsid w:val="00427D16"/>
    <w:rsid w:val="00427FDB"/>
    <w:rsid w:val="004308C4"/>
    <w:rsid w:val="00430A18"/>
    <w:rsid w:val="00431163"/>
    <w:rsid w:val="004312BF"/>
    <w:rsid w:val="004313C7"/>
    <w:rsid w:val="00431592"/>
    <w:rsid w:val="00431621"/>
    <w:rsid w:val="0043165C"/>
    <w:rsid w:val="004316A2"/>
    <w:rsid w:val="00431A79"/>
    <w:rsid w:val="00431F90"/>
    <w:rsid w:val="00432038"/>
    <w:rsid w:val="0043216A"/>
    <w:rsid w:val="00432458"/>
    <w:rsid w:val="00432974"/>
    <w:rsid w:val="004330E9"/>
    <w:rsid w:val="00433125"/>
    <w:rsid w:val="00433279"/>
    <w:rsid w:val="004332F9"/>
    <w:rsid w:val="00433325"/>
    <w:rsid w:val="0043349D"/>
    <w:rsid w:val="00433A07"/>
    <w:rsid w:val="00433CC6"/>
    <w:rsid w:val="00434048"/>
    <w:rsid w:val="00434322"/>
    <w:rsid w:val="00434856"/>
    <w:rsid w:val="00434940"/>
    <w:rsid w:val="004349F9"/>
    <w:rsid w:val="00434B79"/>
    <w:rsid w:val="00434E30"/>
    <w:rsid w:val="004350CA"/>
    <w:rsid w:val="0043515D"/>
    <w:rsid w:val="00435282"/>
    <w:rsid w:val="00435419"/>
    <w:rsid w:val="00435830"/>
    <w:rsid w:val="00435871"/>
    <w:rsid w:val="00435953"/>
    <w:rsid w:val="00435999"/>
    <w:rsid w:val="00435B55"/>
    <w:rsid w:val="00435B9A"/>
    <w:rsid w:val="00435E66"/>
    <w:rsid w:val="00435EB1"/>
    <w:rsid w:val="00436037"/>
    <w:rsid w:val="00436237"/>
    <w:rsid w:val="0043627A"/>
    <w:rsid w:val="00436287"/>
    <w:rsid w:val="004362C9"/>
    <w:rsid w:val="004365E5"/>
    <w:rsid w:val="0043679B"/>
    <w:rsid w:val="00436AC1"/>
    <w:rsid w:val="00436D21"/>
    <w:rsid w:val="0043714B"/>
    <w:rsid w:val="0043734F"/>
    <w:rsid w:val="00437595"/>
    <w:rsid w:val="004377B7"/>
    <w:rsid w:val="00437A1E"/>
    <w:rsid w:val="00440277"/>
    <w:rsid w:val="00440979"/>
    <w:rsid w:val="00440CAD"/>
    <w:rsid w:val="00440D5E"/>
    <w:rsid w:val="00440F9E"/>
    <w:rsid w:val="00441756"/>
    <w:rsid w:val="00441923"/>
    <w:rsid w:val="00442116"/>
    <w:rsid w:val="00442146"/>
    <w:rsid w:val="0044258F"/>
    <w:rsid w:val="00442676"/>
    <w:rsid w:val="004428A8"/>
    <w:rsid w:val="004428CB"/>
    <w:rsid w:val="00442FEA"/>
    <w:rsid w:val="004432E1"/>
    <w:rsid w:val="0044332F"/>
    <w:rsid w:val="004434C9"/>
    <w:rsid w:val="004434FB"/>
    <w:rsid w:val="004435CF"/>
    <w:rsid w:val="004437D9"/>
    <w:rsid w:val="00443D99"/>
    <w:rsid w:val="004443B2"/>
    <w:rsid w:val="0044441E"/>
    <w:rsid w:val="004445D6"/>
    <w:rsid w:val="00444A45"/>
    <w:rsid w:val="00444A73"/>
    <w:rsid w:val="00444C7D"/>
    <w:rsid w:val="00445334"/>
    <w:rsid w:val="0044546D"/>
    <w:rsid w:val="00445D90"/>
    <w:rsid w:val="00445EA2"/>
    <w:rsid w:val="004461C7"/>
    <w:rsid w:val="0044622F"/>
    <w:rsid w:val="00446245"/>
    <w:rsid w:val="004463E1"/>
    <w:rsid w:val="00446985"/>
    <w:rsid w:val="00446B84"/>
    <w:rsid w:val="00446C61"/>
    <w:rsid w:val="00446CE8"/>
    <w:rsid w:val="00446D47"/>
    <w:rsid w:val="004470C0"/>
    <w:rsid w:val="0044726B"/>
    <w:rsid w:val="004477B4"/>
    <w:rsid w:val="00447B74"/>
    <w:rsid w:val="00447BE9"/>
    <w:rsid w:val="00447CF5"/>
    <w:rsid w:val="00450223"/>
    <w:rsid w:val="00450386"/>
    <w:rsid w:val="004503C5"/>
    <w:rsid w:val="0045063A"/>
    <w:rsid w:val="00450766"/>
    <w:rsid w:val="00450ADC"/>
    <w:rsid w:val="00450BE0"/>
    <w:rsid w:val="00450C56"/>
    <w:rsid w:val="00450CCF"/>
    <w:rsid w:val="00450EBE"/>
    <w:rsid w:val="00450EDB"/>
    <w:rsid w:val="00451121"/>
    <w:rsid w:val="00451585"/>
    <w:rsid w:val="004515D6"/>
    <w:rsid w:val="004516DC"/>
    <w:rsid w:val="00451706"/>
    <w:rsid w:val="00451B51"/>
    <w:rsid w:val="00451BF2"/>
    <w:rsid w:val="00451FA5"/>
    <w:rsid w:val="0045214D"/>
    <w:rsid w:val="0045225D"/>
    <w:rsid w:val="004522AF"/>
    <w:rsid w:val="004522D2"/>
    <w:rsid w:val="0045233B"/>
    <w:rsid w:val="004525EE"/>
    <w:rsid w:val="00452718"/>
    <w:rsid w:val="004527FA"/>
    <w:rsid w:val="0045292F"/>
    <w:rsid w:val="00452F2A"/>
    <w:rsid w:val="00453249"/>
    <w:rsid w:val="004533EE"/>
    <w:rsid w:val="00453410"/>
    <w:rsid w:val="0045343E"/>
    <w:rsid w:val="00453491"/>
    <w:rsid w:val="004534CA"/>
    <w:rsid w:val="004535C7"/>
    <w:rsid w:val="004535FA"/>
    <w:rsid w:val="00453AF0"/>
    <w:rsid w:val="00453CB1"/>
    <w:rsid w:val="00453FF9"/>
    <w:rsid w:val="00454205"/>
    <w:rsid w:val="004542CD"/>
    <w:rsid w:val="0045474E"/>
    <w:rsid w:val="00454A65"/>
    <w:rsid w:val="00454A7A"/>
    <w:rsid w:val="00454B17"/>
    <w:rsid w:val="0045513B"/>
    <w:rsid w:val="00455417"/>
    <w:rsid w:val="0045570E"/>
    <w:rsid w:val="00455A6A"/>
    <w:rsid w:val="00455AF6"/>
    <w:rsid w:val="00455E2E"/>
    <w:rsid w:val="00455E77"/>
    <w:rsid w:val="00455E94"/>
    <w:rsid w:val="00455F39"/>
    <w:rsid w:val="00456144"/>
    <w:rsid w:val="00456211"/>
    <w:rsid w:val="0045625E"/>
    <w:rsid w:val="00456359"/>
    <w:rsid w:val="004563C0"/>
    <w:rsid w:val="00456410"/>
    <w:rsid w:val="0045679B"/>
    <w:rsid w:val="00456B69"/>
    <w:rsid w:val="00456BD9"/>
    <w:rsid w:val="00456C65"/>
    <w:rsid w:val="00456C7E"/>
    <w:rsid w:val="00456FEF"/>
    <w:rsid w:val="004571A4"/>
    <w:rsid w:val="0045720D"/>
    <w:rsid w:val="00457263"/>
    <w:rsid w:val="004573EC"/>
    <w:rsid w:val="0045750E"/>
    <w:rsid w:val="004575A5"/>
    <w:rsid w:val="0045771C"/>
    <w:rsid w:val="004579DC"/>
    <w:rsid w:val="00457CA8"/>
    <w:rsid w:val="00457EB1"/>
    <w:rsid w:val="00457EFE"/>
    <w:rsid w:val="00460020"/>
    <w:rsid w:val="004600B4"/>
    <w:rsid w:val="004607A2"/>
    <w:rsid w:val="00460A48"/>
    <w:rsid w:val="00460AA6"/>
    <w:rsid w:val="00460B30"/>
    <w:rsid w:val="00460F78"/>
    <w:rsid w:val="00461324"/>
    <w:rsid w:val="004613C4"/>
    <w:rsid w:val="004614CB"/>
    <w:rsid w:val="00461503"/>
    <w:rsid w:val="0046161D"/>
    <w:rsid w:val="004616A7"/>
    <w:rsid w:val="0046180A"/>
    <w:rsid w:val="0046199A"/>
    <w:rsid w:val="00461BB3"/>
    <w:rsid w:val="00461BE8"/>
    <w:rsid w:val="00461E5F"/>
    <w:rsid w:val="004624A2"/>
    <w:rsid w:val="0046274B"/>
    <w:rsid w:val="00462878"/>
    <w:rsid w:val="004628D1"/>
    <w:rsid w:val="00462A3C"/>
    <w:rsid w:val="00462A69"/>
    <w:rsid w:val="004630EF"/>
    <w:rsid w:val="004630FF"/>
    <w:rsid w:val="0046327E"/>
    <w:rsid w:val="00463337"/>
    <w:rsid w:val="00463479"/>
    <w:rsid w:val="00463502"/>
    <w:rsid w:val="0046385C"/>
    <w:rsid w:val="00463B86"/>
    <w:rsid w:val="00463CC1"/>
    <w:rsid w:val="00464354"/>
    <w:rsid w:val="004644E0"/>
    <w:rsid w:val="004646D9"/>
    <w:rsid w:val="00464944"/>
    <w:rsid w:val="00464D42"/>
    <w:rsid w:val="00465266"/>
    <w:rsid w:val="00465813"/>
    <w:rsid w:val="00465A75"/>
    <w:rsid w:val="00466115"/>
    <w:rsid w:val="00466255"/>
    <w:rsid w:val="0046656E"/>
    <w:rsid w:val="0046684D"/>
    <w:rsid w:val="0046706D"/>
    <w:rsid w:val="004670FB"/>
    <w:rsid w:val="004673B2"/>
    <w:rsid w:val="00467557"/>
    <w:rsid w:val="0046797F"/>
    <w:rsid w:val="00467B16"/>
    <w:rsid w:val="00467EDF"/>
    <w:rsid w:val="00470304"/>
    <w:rsid w:val="0047038E"/>
    <w:rsid w:val="004705F1"/>
    <w:rsid w:val="004705F3"/>
    <w:rsid w:val="0047067E"/>
    <w:rsid w:val="004708BE"/>
    <w:rsid w:val="00470A5B"/>
    <w:rsid w:val="00470C8F"/>
    <w:rsid w:val="00470D4D"/>
    <w:rsid w:val="00470F4F"/>
    <w:rsid w:val="0047105F"/>
    <w:rsid w:val="00471084"/>
    <w:rsid w:val="00471243"/>
    <w:rsid w:val="0047142B"/>
    <w:rsid w:val="004718F6"/>
    <w:rsid w:val="00471A08"/>
    <w:rsid w:val="00471AA7"/>
    <w:rsid w:val="00471D5A"/>
    <w:rsid w:val="00471E43"/>
    <w:rsid w:val="00471ED2"/>
    <w:rsid w:val="00472424"/>
    <w:rsid w:val="00472762"/>
    <w:rsid w:val="004728C4"/>
    <w:rsid w:val="00473265"/>
    <w:rsid w:val="00473377"/>
    <w:rsid w:val="00473615"/>
    <w:rsid w:val="00473743"/>
    <w:rsid w:val="00473AEE"/>
    <w:rsid w:val="00473C6B"/>
    <w:rsid w:val="00473D95"/>
    <w:rsid w:val="00473FE1"/>
    <w:rsid w:val="004740A0"/>
    <w:rsid w:val="004743B7"/>
    <w:rsid w:val="004744FE"/>
    <w:rsid w:val="0047469F"/>
    <w:rsid w:val="00474892"/>
    <w:rsid w:val="004748E0"/>
    <w:rsid w:val="00474C4A"/>
    <w:rsid w:val="00474E78"/>
    <w:rsid w:val="004756DB"/>
    <w:rsid w:val="004757E1"/>
    <w:rsid w:val="00475857"/>
    <w:rsid w:val="00475C83"/>
    <w:rsid w:val="00475CF4"/>
    <w:rsid w:val="00475DCF"/>
    <w:rsid w:val="00475E97"/>
    <w:rsid w:val="004762A9"/>
    <w:rsid w:val="004769F3"/>
    <w:rsid w:val="00476B34"/>
    <w:rsid w:val="00476EB9"/>
    <w:rsid w:val="00477232"/>
    <w:rsid w:val="004773FF"/>
    <w:rsid w:val="004775BC"/>
    <w:rsid w:val="0047771B"/>
    <w:rsid w:val="0047774C"/>
    <w:rsid w:val="00477A43"/>
    <w:rsid w:val="00477B5D"/>
    <w:rsid w:val="00480654"/>
    <w:rsid w:val="004807EB"/>
    <w:rsid w:val="004809D1"/>
    <w:rsid w:val="00480A78"/>
    <w:rsid w:val="00480C77"/>
    <w:rsid w:val="00480D38"/>
    <w:rsid w:val="00480FE2"/>
    <w:rsid w:val="00480FEB"/>
    <w:rsid w:val="00481014"/>
    <w:rsid w:val="004810B6"/>
    <w:rsid w:val="004812A1"/>
    <w:rsid w:val="004812BC"/>
    <w:rsid w:val="0048179C"/>
    <w:rsid w:val="004819C4"/>
    <w:rsid w:val="00481DB9"/>
    <w:rsid w:val="0048232D"/>
    <w:rsid w:val="0048273C"/>
    <w:rsid w:val="0048278A"/>
    <w:rsid w:val="00482824"/>
    <w:rsid w:val="00482A70"/>
    <w:rsid w:val="00482D6A"/>
    <w:rsid w:val="00482E4E"/>
    <w:rsid w:val="00482E86"/>
    <w:rsid w:val="00482F28"/>
    <w:rsid w:val="00483018"/>
    <w:rsid w:val="00483128"/>
    <w:rsid w:val="004831A0"/>
    <w:rsid w:val="004832CA"/>
    <w:rsid w:val="00483384"/>
    <w:rsid w:val="00483581"/>
    <w:rsid w:val="004838B9"/>
    <w:rsid w:val="00483B0F"/>
    <w:rsid w:val="00483C59"/>
    <w:rsid w:val="00483D7D"/>
    <w:rsid w:val="004840EC"/>
    <w:rsid w:val="00484155"/>
    <w:rsid w:val="00484276"/>
    <w:rsid w:val="004842EB"/>
    <w:rsid w:val="0048433D"/>
    <w:rsid w:val="0048466C"/>
    <w:rsid w:val="004849E7"/>
    <w:rsid w:val="00484A63"/>
    <w:rsid w:val="00484BAF"/>
    <w:rsid w:val="0048500E"/>
    <w:rsid w:val="00485066"/>
    <w:rsid w:val="004857F9"/>
    <w:rsid w:val="004859FE"/>
    <w:rsid w:val="00485AF4"/>
    <w:rsid w:val="00485D4E"/>
    <w:rsid w:val="00485F0D"/>
    <w:rsid w:val="00485F0F"/>
    <w:rsid w:val="0048620D"/>
    <w:rsid w:val="0048649D"/>
    <w:rsid w:val="0048686E"/>
    <w:rsid w:val="0048699E"/>
    <w:rsid w:val="00486B90"/>
    <w:rsid w:val="00486FFD"/>
    <w:rsid w:val="0048720D"/>
    <w:rsid w:val="004874D2"/>
    <w:rsid w:val="00487AAA"/>
    <w:rsid w:val="00487C12"/>
    <w:rsid w:val="00487CE6"/>
    <w:rsid w:val="00487E67"/>
    <w:rsid w:val="00487F25"/>
    <w:rsid w:val="004901CC"/>
    <w:rsid w:val="004901E9"/>
    <w:rsid w:val="00490291"/>
    <w:rsid w:val="00490557"/>
    <w:rsid w:val="00490765"/>
    <w:rsid w:val="00490839"/>
    <w:rsid w:val="00490A5E"/>
    <w:rsid w:val="00490A98"/>
    <w:rsid w:val="00490D53"/>
    <w:rsid w:val="00490DF1"/>
    <w:rsid w:val="00491270"/>
    <w:rsid w:val="0049138E"/>
    <w:rsid w:val="004914AF"/>
    <w:rsid w:val="004916CB"/>
    <w:rsid w:val="004917AE"/>
    <w:rsid w:val="004917CF"/>
    <w:rsid w:val="00491EA3"/>
    <w:rsid w:val="00491F31"/>
    <w:rsid w:val="00491F66"/>
    <w:rsid w:val="00492205"/>
    <w:rsid w:val="00492859"/>
    <w:rsid w:val="00492B9B"/>
    <w:rsid w:val="00492BCA"/>
    <w:rsid w:val="00492D93"/>
    <w:rsid w:val="00492FB0"/>
    <w:rsid w:val="00493202"/>
    <w:rsid w:val="004933D7"/>
    <w:rsid w:val="0049387D"/>
    <w:rsid w:val="00493C8F"/>
    <w:rsid w:val="00493CDA"/>
    <w:rsid w:val="00493D5F"/>
    <w:rsid w:val="00493EB5"/>
    <w:rsid w:val="00493EB6"/>
    <w:rsid w:val="00494306"/>
    <w:rsid w:val="004946D8"/>
    <w:rsid w:val="00494ABE"/>
    <w:rsid w:val="00494DCB"/>
    <w:rsid w:val="00494DE8"/>
    <w:rsid w:val="00494FE8"/>
    <w:rsid w:val="00495052"/>
    <w:rsid w:val="00495087"/>
    <w:rsid w:val="00495130"/>
    <w:rsid w:val="004951C7"/>
    <w:rsid w:val="0049522E"/>
    <w:rsid w:val="0049529A"/>
    <w:rsid w:val="00495350"/>
    <w:rsid w:val="00495487"/>
    <w:rsid w:val="0049566A"/>
    <w:rsid w:val="00495721"/>
    <w:rsid w:val="00495956"/>
    <w:rsid w:val="00495BB0"/>
    <w:rsid w:val="00495F56"/>
    <w:rsid w:val="00495FE0"/>
    <w:rsid w:val="00496466"/>
    <w:rsid w:val="004965AD"/>
    <w:rsid w:val="0049674D"/>
    <w:rsid w:val="00496ACB"/>
    <w:rsid w:val="00496AD3"/>
    <w:rsid w:val="00496B83"/>
    <w:rsid w:val="00496BC9"/>
    <w:rsid w:val="00496DC5"/>
    <w:rsid w:val="00496E59"/>
    <w:rsid w:val="0049764A"/>
    <w:rsid w:val="00497705"/>
    <w:rsid w:val="00497BB0"/>
    <w:rsid w:val="00497BF2"/>
    <w:rsid w:val="00497D04"/>
    <w:rsid w:val="00497D4D"/>
    <w:rsid w:val="00497D57"/>
    <w:rsid w:val="00497E2A"/>
    <w:rsid w:val="004A002F"/>
    <w:rsid w:val="004A014E"/>
    <w:rsid w:val="004A0185"/>
    <w:rsid w:val="004A01BD"/>
    <w:rsid w:val="004A01D9"/>
    <w:rsid w:val="004A0299"/>
    <w:rsid w:val="004A049F"/>
    <w:rsid w:val="004A04B7"/>
    <w:rsid w:val="004A0840"/>
    <w:rsid w:val="004A09E4"/>
    <w:rsid w:val="004A0C34"/>
    <w:rsid w:val="004A0D77"/>
    <w:rsid w:val="004A0DD0"/>
    <w:rsid w:val="004A0FAE"/>
    <w:rsid w:val="004A0FD4"/>
    <w:rsid w:val="004A0FE4"/>
    <w:rsid w:val="004A10CF"/>
    <w:rsid w:val="004A10F3"/>
    <w:rsid w:val="004A1244"/>
    <w:rsid w:val="004A15FE"/>
    <w:rsid w:val="004A177F"/>
    <w:rsid w:val="004A1924"/>
    <w:rsid w:val="004A19B4"/>
    <w:rsid w:val="004A1CDC"/>
    <w:rsid w:val="004A1D8C"/>
    <w:rsid w:val="004A1E30"/>
    <w:rsid w:val="004A1ECA"/>
    <w:rsid w:val="004A20E7"/>
    <w:rsid w:val="004A22B9"/>
    <w:rsid w:val="004A234A"/>
    <w:rsid w:val="004A2906"/>
    <w:rsid w:val="004A29A7"/>
    <w:rsid w:val="004A2E5B"/>
    <w:rsid w:val="004A2F33"/>
    <w:rsid w:val="004A3267"/>
    <w:rsid w:val="004A33E1"/>
    <w:rsid w:val="004A34A2"/>
    <w:rsid w:val="004A38E9"/>
    <w:rsid w:val="004A3901"/>
    <w:rsid w:val="004A3978"/>
    <w:rsid w:val="004A3B65"/>
    <w:rsid w:val="004A3F56"/>
    <w:rsid w:val="004A43FE"/>
    <w:rsid w:val="004A451C"/>
    <w:rsid w:val="004A4BD3"/>
    <w:rsid w:val="004A508F"/>
    <w:rsid w:val="004A5A18"/>
    <w:rsid w:val="004A5A22"/>
    <w:rsid w:val="004A5BFC"/>
    <w:rsid w:val="004A5FE9"/>
    <w:rsid w:val="004A6634"/>
    <w:rsid w:val="004A6CF6"/>
    <w:rsid w:val="004A7039"/>
    <w:rsid w:val="004A73A9"/>
    <w:rsid w:val="004A74FC"/>
    <w:rsid w:val="004A75FE"/>
    <w:rsid w:val="004A77AF"/>
    <w:rsid w:val="004A77B6"/>
    <w:rsid w:val="004A7B68"/>
    <w:rsid w:val="004A7C2B"/>
    <w:rsid w:val="004A7F36"/>
    <w:rsid w:val="004B0039"/>
    <w:rsid w:val="004B01C2"/>
    <w:rsid w:val="004B0478"/>
    <w:rsid w:val="004B06DE"/>
    <w:rsid w:val="004B07F1"/>
    <w:rsid w:val="004B08C7"/>
    <w:rsid w:val="004B0B5C"/>
    <w:rsid w:val="004B0C5A"/>
    <w:rsid w:val="004B0D43"/>
    <w:rsid w:val="004B0D75"/>
    <w:rsid w:val="004B0DF2"/>
    <w:rsid w:val="004B0E57"/>
    <w:rsid w:val="004B1428"/>
    <w:rsid w:val="004B1816"/>
    <w:rsid w:val="004B1CC3"/>
    <w:rsid w:val="004B1EC4"/>
    <w:rsid w:val="004B20C1"/>
    <w:rsid w:val="004B2105"/>
    <w:rsid w:val="004B242B"/>
    <w:rsid w:val="004B26C5"/>
    <w:rsid w:val="004B2807"/>
    <w:rsid w:val="004B2973"/>
    <w:rsid w:val="004B2B95"/>
    <w:rsid w:val="004B30D4"/>
    <w:rsid w:val="004B341A"/>
    <w:rsid w:val="004B3496"/>
    <w:rsid w:val="004B364C"/>
    <w:rsid w:val="004B3EE1"/>
    <w:rsid w:val="004B45D5"/>
    <w:rsid w:val="004B47C2"/>
    <w:rsid w:val="004B4B6A"/>
    <w:rsid w:val="004B4C47"/>
    <w:rsid w:val="004B4FB7"/>
    <w:rsid w:val="004B522C"/>
    <w:rsid w:val="004B5373"/>
    <w:rsid w:val="004B54B3"/>
    <w:rsid w:val="004B54B7"/>
    <w:rsid w:val="004B556F"/>
    <w:rsid w:val="004B5634"/>
    <w:rsid w:val="004B5702"/>
    <w:rsid w:val="004B58D8"/>
    <w:rsid w:val="004B593D"/>
    <w:rsid w:val="004B5B97"/>
    <w:rsid w:val="004B5BC0"/>
    <w:rsid w:val="004B5CA7"/>
    <w:rsid w:val="004B5F0B"/>
    <w:rsid w:val="004B61A7"/>
    <w:rsid w:val="004B61C3"/>
    <w:rsid w:val="004B689B"/>
    <w:rsid w:val="004B6A94"/>
    <w:rsid w:val="004B6B2F"/>
    <w:rsid w:val="004B6B6A"/>
    <w:rsid w:val="004B731D"/>
    <w:rsid w:val="004B735D"/>
    <w:rsid w:val="004B759F"/>
    <w:rsid w:val="004B75BF"/>
    <w:rsid w:val="004B7668"/>
    <w:rsid w:val="004B766E"/>
    <w:rsid w:val="004B76C4"/>
    <w:rsid w:val="004B7A13"/>
    <w:rsid w:val="004B7A5C"/>
    <w:rsid w:val="004B7C33"/>
    <w:rsid w:val="004B7C7B"/>
    <w:rsid w:val="004B7F96"/>
    <w:rsid w:val="004C060D"/>
    <w:rsid w:val="004C0955"/>
    <w:rsid w:val="004C0A7C"/>
    <w:rsid w:val="004C0AD1"/>
    <w:rsid w:val="004C0AEA"/>
    <w:rsid w:val="004C0C04"/>
    <w:rsid w:val="004C1373"/>
    <w:rsid w:val="004C179C"/>
    <w:rsid w:val="004C1AB9"/>
    <w:rsid w:val="004C1B6E"/>
    <w:rsid w:val="004C1B73"/>
    <w:rsid w:val="004C1D3B"/>
    <w:rsid w:val="004C1DC0"/>
    <w:rsid w:val="004C1F69"/>
    <w:rsid w:val="004C22B7"/>
    <w:rsid w:val="004C22BC"/>
    <w:rsid w:val="004C2651"/>
    <w:rsid w:val="004C2A3B"/>
    <w:rsid w:val="004C2B93"/>
    <w:rsid w:val="004C2F07"/>
    <w:rsid w:val="004C302B"/>
    <w:rsid w:val="004C3056"/>
    <w:rsid w:val="004C30B2"/>
    <w:rsid w:val="004C3517"/>
    <w:rsid w:val="004C3BD3"/>
    <w:rsid w:val="004C3DB4"/>
    <w:rsid w:val="004C3E89"/>
    <w:rsid w:val="004C406D"/>
    <w:rsid w:val="004C44B9"/>
    <w:rsid w:val="004C45A3"/>
    <w:rsid w:val="004C48B9"/>
    <w:rsid w:val="004C490D"/>
    <w:rsid w:val="004C4AB6"/>
    <w:rsid w:val="004C4B81"/>
    <w:rsid w:val="004C4CD9"/>
    <w:rsid w:val="004C4EDD"/>
    <w:rsid w:val="004C4F8A"/>
    <w:rsid w:val="004C5083"/>
    <w:rsid w:val="004C50D1"/>
    <w:rsid w:val="004C5160"/>
    <w:rsid w:val="004C5172"/>
    <w:rsid w:val="004C5301"/>
    <w:rsid w:val="004C542A"/>
    <w:rsid w:val="004C56BC"/>
    <w:rsid w:val="004C5CE9"/>
    <w:rsid w:val="004C5DC4"/>
    <w:rsid w:val="004C5F24"/>
    <w:rsid w:val="004C61EB"/>
    <w:rsid w:val="004C6589"/>
    <w:rsid w:val="004C65E3"/>
    <w:rsid w:val="004C6697"/>
    <w:rsid w:val="004C68B1"/>
    <w:rsid w:val="004C695A"/>
    <w:rsid w:val="004C6BCF"/>
    <w:rsid w:val="004C6E46"/>
    <w:rsid w:val="004C6EE8"/>
    <w:rsid w:val="004C6FCD"/>
    <w:rsid w:val="004C74FC"/>
    <w:rsid w:val="004C7665"/>
    <w:rsid w:val="004C7874"/>
    <w:rsid w:val="004C795A"/>
    <w:rsid w:val="004C7A98"/>
    <w:rsid w:val="004C7D8C"/>
    <w:rsid w:val="004C7DDF"/>
    <w:rsid w:val="004C7F99"/>
    <w:rsid w:val="004D00A4"/>
    <w:rsid w:val="004D00FC"/>
    <w:rsid w:val="004D048F"/>
    <w:rsid w:val="004D0526"/>
    <w:rsid w:val="004D0692"/>
    <w:rsid w:val="004D09CA"/>
    <w:rsid w:val="004D0CC6"/>
    <w:rsid w:val="004D0FCA"/>
    <w:rsid w:val="004D1102"/>
    <w:rsid w:val="004D1294"/>
    <w:rsid w:val="004D1478"/>
    <w:rsid w:val="004D151A"/>
    <w:rsid w:val="004D15D6"/>
    <w:rsid w:val="004D1611"/>
    <w:rsid w:val="004D16AF"/>
    <w:rsid w:val="004D175A"/>
    <w:rsid w:val="004D1869"/>
    <w:rsid w:val="004D1C1D"/>
    <w:rsid w:val="004D1D1D"/>
    <w:rsid w:val="004D1ED1"/>
    <w:rsid w:val="004D2042"/>
    <w:rsid w:val="004D2080"/>
    <w:rsid w:val="004D23E1"/>
    <w:rsid w:val="004D25AD"/>
    <w:rsid w:val="004D2675"/>
    <w:rsid w:val="004D27E4"/>
    <w:rsid w:val="004D29EC"/>
    <w:rsid w:val="004D2BD1"/>
    <w:rsid w:val="004D2C4E"/>
    <w:rsid w:val="004D2D55"/>
    <w:rsid w:val="004D2D63"/>
    <w:rsid w:val="004D2E89"/>
    <w:rsid w:val="004D30E4"/>
    <w:rsid w:val="004D3146"/>
    <w:rsid w:val="004D35EF"/>
    <w:rsid w:val="004D382B"/>
    <w:rsid w:val="004D390F"/>
    <w:rsid w:val="004D3AA1"/>
    <w:rsid w:val="004D3BC7"/>
    <w:rsid w:val="004D40C7"/>
    <w:rsid w:val="004D44EA"/>
    <w:rsid w:val="004D45F1"/>
    <w:rsid w:val="004D463F"/>
    <w:rsid w:val="004D4833"/>
    <w:rsid w:val="004D4A47"/>
    <w:rsid w:val="004D4A96"/>
    <w:rsid w:val="004D4C1B"/>
    <w:rsid w:val="004D4D08"/>
    <w:rsid w:val="004D5281"/>
    <w:rsid w:val="004D53D7"/>
    <w:rsid w:val="004D53F8"/>
    <w:rsid w:val="004D565F"/>
    <w:rsid w:val="004D56EC"/>
    <w:rsid w:val="004D5788"/>
    <w:rsid w:val="004D5B99"/>
    <w:rsid w:val="004D6033"/>
    <w:rsid w:val="004D60B5"/>
    <w:rsid w:val="004D66AA"/>
    <w:rsid w:val="004D66CD"/>
    <w:rsid w:val="004D67B6"/>
    <w:rsid w:val="004D67F4"/>
    <w:rsid w:val="004D696D"/>
    <w:rsid w:val="004D6D27"/>
    <w:rsid w:val="004D70D4"/>
    <w:rsid w:val="004D72DB"/>
    <w:rsid w:val="004D739A"/>
    <w:rsid w:val="004D77DC"/>
    <w:rsid w:val="004D795F"/>
    <w:rsid w:val="004D7D69"/>
    <w:rsid w:val="004D7ECF"/>
    <w:rsid w:val="004E0091"/>
    <w:rsid w:val="004E02C9"/>
    <w:rsid w:val="004E067A"/>
    <w:rsid w:val="004E06CA"/>
    <w:rsid w:val="004E06F4"/>
    <w:rsid w:val="004E0997"/>
    <w:rsid w:val="004E0A5B"/>
    <w:rsid w:val="004E0DFF"/>
    <w:rsid w:val="004E0EF7"/>
    <w:rsid w:val="004E0F8A"/>
    <w:rsid w:val="004E113A"/>
    <w:rsid w:val="004E11F5"/>
    <w:rsid w:val="004E147B"/>
    <w:rsid w:val="004E182D"/>
    <w:rsid w:val="004E1C9E"/>
    <w:rsid w:val="004E1E02"/>
    <w:rsid w:val="004E1F1A"/>
    <w:rsid w:val="004E20BA"/>
    <w:rsid w:val="004E23AA"/>
    <w:rsid w:val="004E2B50"/>
    <w:rsid w:val="004E2B62"/>
    <w:rsid w:val="004E2CD4"/>
    <w:rsid w:val="004E2E9D"/>
    <w:rsid w:val="004E32C9"/>
    <w:rsid w:val="004E3422"/>
    <w:rsid w:val="004E3C3C"/>
    <w:rsid w:val="004E3EA5"/>
    <w:rsid w:val="004E3F77"/>
    <w:rsid w:val="004E3FA8"/>
    <w:rsid w:val="004E4135"/>
    <w:rsid w:val="004E4221"/>
    <w:rsid w:val="004E42CE"/>
    <w:rsid w:val="004E44B4"/>
    <w:rsid w:val="004E44C0"/>
    <w:rsid w:val="004E44D2"/>
    <w:rsid w:val="004E477E"/>
    <w:rsid w:val="004E47E4"/>
    <w:rsid w:val="004E49F0"/>
    <w:rsid w:val="004E4A1F"/>
    <w:rsid w:val="004E4AD7"/>
    <w:rsid w:val="004E4D8E"/>
    <w:rsid w:val="004E4FB0"/>
    <w:rsid w:val="004E5004"/>
    <w:rsid w:val="004E51A9"/>
    <w:rsid w:val="004E51D3"/>
    <w:rsid w:val="004E5454"/>
    <w:rsid w:val="004E54A8"/>
    <w:rsid w:val="004E55DF"/>
    <w:rsid w:val="004E56C9"/>
    <w:rsid w:val="004E59C4"/>
    <w:rsid w:val="004E5A18"/>
    <w:rsid w:val="004E5AD6"/>
    <w:rsid w:val="004E5B76"/>
    <w:rsid w:val="004E5B81"/>
    <w:rsid w:val="004E6085"/>
    <w:rsid w:val="004E61DC"/>
    <w:rsid w:val="004E6720"/>
    <w:rsid w:val="004E685F"/>
    <w:rsid w:val="004E6D13"/>
    <w:rsid w:val="004E6D82"/>
    <w:rsid w:val="004E6E7F"/>
    <w:rsid w:val="004E6F71"/>
    <w:rsid w:val="004E7004"/>
    <w:rsid w:val="004E7099"/>
    <w:rsid w:val="004E76CD"/>
    <w:rsid w:val="004E7820"/>
    <w:rsid w:val="004E78B5"/>
    <w:rsid w:val="004E7967"/>
    <w:rsid w:val="004E7A60"/>
    <w:rsid w:val="004E7C7A"/>
    <w:rsid w:val="004E7D18"/>
    <w:rsid w:val="004E7DAF"/>
    <w:rsid w:val="004E7FC8"/>
    <w:rsid w:val="004F03E6"/>
    <w:rsid w:val="004F04CA"/>
    <w:rsid w:val="004F051E"/>
    <w:rsid w:val="004F0698"/>
    <w:rsid w:val="004F0A29"/>
    <w:rsid w:val="004F1042"/>
    <w:rsid w:val="004F11EB"/>
    <w:rsid w:val="004F13DC"/>
    <w:rsid w:val="004F1AED"/>
    <w:rsid w:val="004F1C01"/>
    <w:rsid w:val="004F1C94"/>
    <w:rsid w:val="004F20FC"/>
    <w:rsid w:val="004F226B"/>
    <w:rsid w:val="004F231B"/>
    <w:rsid w:val="004F2528"/>
    <w:rsid w:val="004F259C"/>
    <w:rsid w:val="004F2AA4"/>
    <w:rsid w:val="004F2C77"/>
    <w:rsid w:val="004F2CBF"/>
    <w:rsid w:val="004F30A9"/>
    <w:rsid w:val="004F3207"/>
    <w:rsid w:val="004F324C"/>
    <w:rsid w:val="004F33ED"/>
    <w:rsid w:val="004F367B"/>
    <w:rsid w:val="004F36C3"/>
    <w:rsid w:val="004F399A"/>
    <w:rsid w:val="004F3A66"/>
    <w:rsid w:val="004F4186"/>
    <w:rsid w:val="004F42FD"/>
    <w:rsid w:val="004F4419"/>
    <w:rsid w:val="004F4676"/>
    <w:rsid w:val="004F4721"/>
    <w:rsid w:val="004F4AC5"/>
    <w:rsid w:val="004F4E59"/>
    <w:rsid w:val="004F4E8C"/>
    <w:rsid w:val="004F4F2A"/>
    <w:rsid w:val="004F50E4"/>
    <w:rsid w:val="004F52D0"/>
    <w:rsid w:val="004F5449"/>
    <w:rsid w:val="004F5B40"/>
    <w:rsid w:val="004F5B61"/>
    <w:rsid w:val="004F5DD3"/>
    <w:rsid w:val="004F5FED"/>
    <w:rsid w:val="004F6106"/>
    <w:rsid w:val="004F612F"/>
    <w:rsid w:val="004F61DE"/>
    <w:rsid w:val="004F628D"/>
    <w:rsid w:val="004F6468"/>
    <w:rsid w:val="004F6680"/>
    <w:rsid w:val="004F6917"/>
    <w:rsid w:val="004F6C51"/>
    <w:rsid w:val="004F6C83"/>
    <w:rsid w:val="004F714D"/>
    <w:rsid w:val="004F72D1"/>
    <w:rsid w:val="004F748D"/>
    <w:rsid w:val="004F7691"/>
    <w:rsid w:val="004F778A"/>
    <w:rsid w:val="004F783E"/>
    <w:rsid w:val="004F7B10"/>
    <w:rsid w:val="004F7C16"/>
    <w:rsid w:val="0050009F"/>
    <w:rsid w:val="005003AB"/>
    <w:rsid w:val="005004C9"/>
    <w:rsid w:val="00500878"/>
    <w:rsid w:val="00500975"/>
    <w:rsid w:val="00500D46"/>
    <w:rsid w:val="00500D6E"/>
    <w:rsid w:val="00500F2D"/>
    <w:rsid w:val="00500FB4"/>
    <w:rsid w:val="005010CE"/>
    <w:rsid w:val="005016E7"/>
    <w:rsid w:val="0050189B"/>
    <w:rsid w:val="00501913"/>
    <w:rsid w:val="0050202F"/>
    <w:rsid w:val="00502329"/>
    <w:rsid w:val="00502344"/>
    <w:rsid w:val="00502521"/>
    <w:rsid w:val="005029AE"/>
    <w:rsid w:val="00502E4D"/>
    <w:rsid w:val="00503054"/>
    <w:rsid w:val="0050309F"/>
    <w:rsid w:val="0050333C"/>
    <w:rsid w:val="0050341F"/>
    <w:rsid w:val="0050389D"/>
    <w:rsid w:val="00503C5C"/>
    <w:rsid w:val="00503DB1"/>
    <w:rsid w:val="005042F7"/>
    <w:rsid w:val="005043FD"/>
    <w:rsid w:val="00504633"/>
    <w:rsid w:val="00504708"/>
    <w:rsid w:val="0050472C"/>
    <w:rsid w:val="00504B2A"/>
    <w:rsid w:val="00504F10"/>
    <w:rsid w:val="00504F20"/>
    <w:rsid w:val="00505044"/>
    <w:rsid w:val="005050A4"/>
    <w:rsid w:val="005050A9"/>
    <w:rsid w:val="00505B61"/>
    <w:rsid w:val="00505D08"/>
    <w:rsid w:val="00505D44"/>
    <w:rsid w:val="0050617C"/>
    <w:rsid w:val="00506259"/>
    <w:rsid w:val="0050626E"/>
    <w:rsid w:val="005062D9"/>
    <w:rsid w:val="0050655D"/>
    <w:rsid w:val="00506834"/>
    <w:rsid w:val="005069B3"/>
    <w:rsid w:val="00506C5E"/>
    <w:rsid w:val="00506DBE"/>
    <w:rsid w:val="00506E67"/>
    <w:rsid w:val="005072ED"/>
    <w:rsid w:val="0050757B"/>
    <w:rsid w:val="00507591"/>
    <w:rsid w:val="005076E1"/>
    <w:rsid w:val="00507903"/>
    <w:rsid w:val="00507F66"/>
    <w:rsid w:val="005100DF"/>
    <w:rsid w:val="0051048A"/>
    <w:rsid w:val="005104F7"/>
    <w:rsid w:val="0051082B"/>
    <w:rsid w:val="00510842"/>
    <w:rsid w:val="005108EF"/>
    <w:rsid w:val="00510B97"/>
    <w:rsid w:val="00510C4C"/>
    <w:rsid w:val="00510DF5"/>
    <w:rsid w:val="00510E72"/>
    <w:rsid w:val="00510ECC"/>
    <w:rsid w:val="005118D8"/>
    <w:rsid w:val="00511A1C"/>
    <w:rsid w:val="00511C05"/>
    <w:rsid w:val="00511FD7"/>
    <w:rsid w:val="00512385"/>
    <w:rsid w:val="005123ED"/>
    <w:rsid w:val="00512B00"/>
    <w:rsid w:val="00512D66"/>
    <w:rsid w:val="0051333C"/>
    <w:rsid w:val="005134EF"/>
    <w:rsid w:val="005136E6"/>
    <w:rsid w:val="00513913"/>
    <w:rsid w:val="00513C21"/>
    <w:rsid w:val="00513D36"/>
    <w:rsid w:val="00513E4F"/>
    <w:rsid w:val="005140AE"/>
    <w:rsid w:val="00514283"/>
    <w:rsid w:val="005142BE"/>
    <w:rsid w:val="00514397"/>
    <w:rsid w:val="00514A6D"/>
    <w:rsid w:val="00514C39"/>
    <w:rsid w:val="00514D42"/>
    <w:rsid w:val="00514DBA"/>
    <w:rsid w:val="00514DD6"/>
    <w:rsid w:val="00515259"/>
    <w:rsid w:val="005152EA"/>
    <w:rsid w:val="00515317"/>
    <w:rsid w:val="0051580C"/>
    <w:rsid w:val="0051591E"/>
    <w:rsid w:val="00515FB7"/>
    <w:rsid w:val="0051603C"/>
    <w:rsid w:val="00516184"/>
    <w:rsid w:val="005162F9"/>
    <w:rsid w:val="00516328"/>
    <w:rsid w:val="00516797"/>
    <w:rsid w:val="00516A38"/>
    <w:rsid w:val="00516A92"/>
    <w:rsid w:val="00516DBF"/>
    <w:rsid w:val="00516FC5"/>
    <w:rsid w:val="00517230"/>
    <w:rsid w:val="0051766F"/>
    <w:rsid w:val="00517A1A"/>
    <w:rsid w:val="00517D6F"/>
    <w:rsid w:val="0052090A"/>
    <w:rsid w:val="00520965"/>
    <w:rsid w:val="00520B02"/>
    <w:rsid w:val="00520BDB"/>
    <w:rsid w:val="00520BFE"/>
    <w:rsid w:val="00520DD3"/>
    <w:rsid w:val="00521256"/>
    <w:rsid w:val="00521473"/>
    <w:rsid w:val="005218A5"/>
    <w:rsid w:val="00521B16"/>
    <w:rsid w:val="00521D1B"/>
    <w:rsid w:val="00521D48"/>
    <w:rsid w:val="00521ED1"/>
    <w:rsid w:val="005223C5"/>
    <w:rsid w:val="00522784"/>
    <w:rsid w:val="00522A2C"/>
    <w:rsid w:val="00522A4C"/>
    <w:rsid w:val="00522DE1"/>
    <w:rsid w:val="00523603"/>
    <w:rsid w:val="00523899"/>
    <w:rsid w:val="005238D2"/>
    <w:rsid w:val="005239B6"/>
    <w:rsid w:val="00523E37"/>
    <w:rsid w:val="0052427A"/>
    <w:rsid w:val="0052434A"/>
    <w:rsid w:val="0052483C"/>
    <w:rsid w:val="005249B6"/>
    <w:rsid w:val="00524B28"/>
    <w:rsid w:val="00524B7F"/>
    <w:rsid w:val="00524D2A"/>
    <w:rsid w:val="00524D59"/>
    <w:rsid w:val="00524F7F"/>
    <w:rsid w:val="00525029"/>
    <w:rsid w:val="005250B0"/>
    <w:rsid w:val="00525131"/>
    <w:rsid w:val="00525319"/>
    <w:rsid w:val="005254E2"/>
    <w:rsid w:val="005254F8"/>
    <w:rsid w:val="00525B7C"/>
    <w:rsid w:val="00525CCC"/>
    <w:rsid w:val="00525D95"/>
    <w:rsid w:val="00525E77"/>
    <w:rsid w:val="005261B8"/>
    <w:rsid w:val="005261FF"/>
    <w:rsid w:val="0052636F"/>
    <w:rsid w:val="00526528"/>
    <w:rsid w:val="0052652C"/>
    <w:rsid w:val="00526596"/>
    <w:rsid w:val="00526642"/>
    <w:rsid w:val="00526A3B"/>
    <w:rsid w:val="00527132"/>
    <w:rsid w:val="005273B6"/>
    <w:rsid w:val="005273CF"/>
    <w:rsid w:val="005273F0"/>
    <w:rsid w:val="00527618"/>
    <w:rsid w:val="005276B9"/>
    <w:rsid w:val="00527749"/>
    <w:rsid w:val="00527844"/>
    <w:rsid w:val="005278ED"/>
    <w:rsid w:val="00527F4F"/>
    <w:rsid w:val="00530291"/>
    <w:rsid w:val="005302B3"/>
    <w:rsid w:val="0053042E"/>
    <w:rsid w:val="0053067E"/>
    <w:rsid w:val="00530A67"/>
    <w:rsid w:val="00530B67"/>
    <w:rsid w:val="00530BFB"/>
    <w:rsid w:val="00530CE4"/>
    <w:rsid w:val="00530E3B"/>
    <w:rsid w:val="00530EFC"/>
    <w:rsid w:val="0053109C"/>
    <w:rsid w:val="005310C0"/>
    <w:rsid w:val="0053114B"/>
    <w:rsid w:val="0053173A"/>
    <w:rsid w:val="005317A6"/>
    <w:rsid w:val="00531A61"/>
    <w:rsid w:val="00531F4A"/>
    <w:rsid w:val="0053237E"/>
    <w:rsid w:val="005327AD"/>
    <w:rsid w:val="00532A94"/>
    <w:rsid w:val="00532C4F"/>
    <w:rsid w:val="00532D0A"/>
    <w:rsid w:val="00532DBC"/>
    <w:rsid w:val="00532E67"/>
    <w:rsid w:val="00532EE9"/>
    <w:rsid w:val="00532F93"/>
    <w:rsid w:val="0053300C"/>
    <w:rsid w:val="005330BA"/>
    <w:rsid w:val="005330D6"/>
    <w:rsid w:val="005332F7"/>
    <w:rsid w:val="00533580"/>
    <w:rsid w:val="0053367D"/>
    <w:rsid w:val="005336B8"/>
    <w:rsid w:val="0053394D"/>
    <w:rsid w:val="005339BA"/>
    <w:rsid w:val="00533C31"/>
    <w:rsid w:val="00533C55"/>
    <w:rsid w:val="00533CFE"/>
    <w:rsid w:val="00533E99"/>
    <w:rsid w:val="00534250"/>
    <w:rsid w:val="005342B5"/>
    <w:rsid w:val="005345DD"/>
    <w:rsid w:val="005349FA"/>
    <w:rsid w:val="00534EA6"/>
    <w:rsid w:val="00535011"/>
    <w:rsid w:val="005350C7"/>
    <w:rsid w:val="00535617"/>
    <w:rsid w:val="0053562C"/>
    <w:rsid w:val="0053567E"/>
    <w:rsid w:val="005357A7"/>
    <w:rsid w:val="00535CFA"/>
    <w:rsid w:val="00536263"/>
    <w:rsid w:val="0053630D"/>
    <w:rsid w:val="005364F3"/>
    <w:rsid w:val="00536607"/>
    <w:rsid w:val="00536736"/>
    <w:rsid w:val="005369E3"/>
    <w:rsid w:val="00536A51"/>
    <w:rsid w:val="00536A82"/>
    <w:rsid w:val="00536AF2"/>
    <w:rsid w:val="00536B76"/>
    <w:rsid w:val="00536EF8"/>
    <w:rsid w:val="0053707D"/>
    <w:rsid w:val="00537579"/>
    <w:rsid w:val="00537666"/>
    <w:rsid w:val="005378A0"/>
    <w:rsid w:val="0053795B"/>
    <w:rsid w:val="00537A01"/>
    <w:rsid w:val="00537A73"/>
    <w:rsid w:val="00537C76"/>
    <w:rsid w:val="00537CB4"/>
    <w:rsid w:val="00537F51"/>
    <w:rsid w:val="005401D0"/>
    <w:rsid w:val="005407B1"/>
    <w:rsid w:val="00540DEA"/>
    <w:rsid w:val="00540E32"/>
    <w:rsid w:val="00540F98"/>
    <w:rsid w:val="00540FAD"/>
    <w:rsid w:val="00540FD4"/>
    <w:rsid w:val="005410D4"/>
    <w:rsid w:val="005412DD"/>
    <w:rsid w:val="00541340"/>
    <w:rsid w:val="0054162D"/>
    <w:rsid w:val="00541741"/>
    <w:rsid w:val="00541832"/>
    <w:rsid w:val="005419C8"/>
    <w:rsid w:val="00541BA4"/>
    <w:rsid w:val="00541BCC"/>
    <w:rsid w:val="00541C2F"/>
    <w:rsid w:val="0054200A"/>
    <w:rsid w:val="00542272"/>
    <w:rsid w:val="00542361"/>
    <w:rsid w:val="00542468"/>
    <w:rsid w:val="0054249B"/>
    <w:rsid w:val="0054252D"/>
    <w:rsid w:val="00542579"/>
    <w:rsid w:val="00542776"/>
    <w:rsid w:val="005428D7"/>
    <w:rsid w:val="00542A1F"/>
    <w:rsid w:val="00542C99"/>
    <w:rsid w:val="00542DD2"/>
    <w:rsid w:val="00542F7D"/>
    <w:rsid w:val="00543085"/>
    <w:rsid w:val="00543230"/>
    <w:rsid w:val="005434E3"/>
    <w:rsid w:val="005436A1"/>
    <w:rsid w:val="0054394C"/>
    <w:rsid w:val="00543A26"/>
    <w:rsid w:val="00543AE1"/>
    <w:rsid w:val="00543C68"/>
    <w:rsid w:val="00544013"/>
    <w:rsid w:val="005440C3"/>
    <w:rsid w:val="0054412D"/>
    <w:rsid w:val="005441D6"/>
    <w:rsid w:val="005441FD"/>
    <w:rsid w:val="005442E6"/>
    <w:rsid w:val="005442FF"/>
    <w:rsid w:val="0054446D"/>
    <w:rsid w:val="0054476B"/>
    <w:rsid w:val="00544A22"/>
    <w:rsid w:val="00544A5B"/>
    <w:rsid w:val="00544B5A"/>
    <w:rsid w:val="00544CFA"/>
    <w:rsid w:val="00544D82"/>
    <w:rsid w:val="00544E33"/>
    <w:rsid w:val="00544EC8"/>
    <w:rsid w:val="0054507F"/>
    <w:rsid w:val="00545087"/>
    <w:rsid w:val="0054516A"/>
    <w:rsid w:val="0054579A"/>
    <w:rsid w:val="0054591D"/>
    <w:rsid w:val="00545BD9"/>
    <w:rsid w:val="00545CB1"/>
    <w:rsid w:val="00545D6C"/>
    <w:rsid w:val="005461E5"/>
    <w:rsid w:val="0054625F"/>
    <w:rsid w:val="005463A7"/>
    <w:rsid w:val="0054645D"/>
    <w:rsid w:val="00546693"/>
    <w:rsid w:val="00546755"/>
    <w:rsid w:val="00546AE3"/>
    <w:rsid w:val="005471D0"/>
    <w:rsid w:val="00547616"/>
    <w:rsid w:val="00547B9B"/>
    <w:rsid w:val="00547BEC"/>
    <w:rsid w:val="00547CE7"/>
    <w:rsid w:val="00550217"/>
    <w:rsid w:val="00550A9B"/>
    <w:rsid w:val="00550AC1"/>
    <w:rsid w:val="00550C05"/>
    <w:rsid w:val="00550CF8"/>
    <w:rsid w:val="0055107C"/>
    <w:rsid w:val="005515B8"/>
    <w:rsid w:val="005515BE"/>
    <w:rsid w:val="00551707"/>
    <w:rsid w:val="005518D2"/>
    <w:rsid w:val="00551C40"/>
    <w:rsid w:val="00551FDB"/>
    <w:rsid w:val="005522B0"/>
    <w:rsid w:val="005522D3"/>
    <w:rsid w:val="005522DF"/>
    <w:rsid w:val="00552412"/>
    <w:rsid w:val="005527B7"/>
    <w:rsid w:val="005528DE"/>
    <w:rsid w:val="00552928"/>
    <w:rsid w:val="00552F68"/>
    <w:rsid w:val="00553463"/>
    <w:rsid w:val="005534EA"/>
    <w:rsid w:val="005538E2"/>
    <w:rsid w:val="005539FA"/>
    <w:rsid w:val="00553BED"/>
    <w:rsid w:val="00553D2D"/>
    <w:rsid w:val="0055407E"/>
    <w:rsid w:val="005543C1"/>
    <w:rsid w:val="00554463"/>
    <w:rsid w:val="0055461D"/>
    <w:rsid w:val="005547B8"/>
    <w:rsid w:val="00554951"/>
    <w:rsid w:val="00554C39"/>
    <w:rsid w:val="00554CE7"/>
    <w:rsid w:val="00554E52"/>
    <w:rsid w:val="00554EC2"/>
    <w:rsid w:val="00554F3E"/>
    <w:rsid w:val="0055514B"/>
    <w:rsid w:val="005551A6"/>
    <w:rsid w:val="005553EE"/>
    <w:rsid w:val="00555400"/>
    <w:rsid w:val="0055557D"/>
    <w:rsid w:val="00555672"/>
    <w:rsid w:val="0055575A"/>
    <w:rsid w:val="0055577B"/>
    <w:rsid w:val="005557B6"/>
    <w:rsid w:val="00556F4D"/>
    <w:rsid w:val="0055707C"/>
    <w:rsid w:val="005570DC"/>
    <w:rsid w:val="0055731D"/>
    <w:rsid w:val="005574AA"/>
    <w:rsid w:val="00557547"/>
    <w:rsid w:val="005575A7"/>
    <w:rsid w:val="005575C0"/>
    <w:rsid w:val="00557894"/>
    <w:rsid w:val="00557D7A"/>
    <w:rsid w:val="00557F6F"/>
    <w:rsid w:val="00557FA8"/>
    <w:rsid w:val="005601E3"/>
    <w:rsid w:val="0056022A"/>
    <w:rsid w:val="0056085A"/>
    <w:rsid w:val="00560867"/>
    <w:rsid w:val="0056086E"/>
    <w:rsid w:val="005608C8"/>
    <w:rsid w:val="005609A8"/>
    <w:rsid w:val="00560A61"/>
    <w:rsid w:val="00560BB2"/>
    <w:rsid w:val="0056109B"/>
    <w:rsid w:val="00561125"/>
    <w:rsid w:val="00561139"/>
    <w:rsid w:val="005612E1"/>
    <w:rsid w:val="00561653"/>
    <w:rsid w:val="005618C4"/>
    <w:rsid w:val="00561C67"/>
    <w:rsid w:val="00561DE5"/>
    <w:rsid w:val="00561E0A"/>
    <w:rsid w:val="00561F94"/>
    <w:rsid w:val="00562040"/>
    <w:rsid w:val="00562265"/>
    <w:rsid w:val="005622DF"/>
    <w:rsid w:val="005622F8"/>
    <w:rsid w:val="0056248B"/>
    <w:rsid w:val="00562601"/>
    <w:rsid w:val="005628C9"/>
    <w:rsid w:val="00562912"/>
    <w:rsid w:val="00562D56"/>
    <w:rsid w:val="005634B3"/>
    <w:rsid w:val="00563762"/>
    <w:rsid w:val="00563AAE"/>
    <w:rsid w:val="00563CB9"/>
    <w:rsid w:val="00563E58"/>
    <w:rsid w:val="005640B8"/>
    <w:rsid w:val="00564278"/>
    <w:rsid w:val="005643ED"/>
    <w:rsid w:val="0056459E"/>
    <w:rsid w:val="005648BE"/>
    <w:rsid w:val="00564BBF"/>
    <w:rsid w:val="00564C2B"/>
    <w:rsid w:val="00564D03"/>
    <w:rsid w:val="00564D13"/>
    <w:rsid w:val="00565350"/>
    <w:rsid w:val="005654C1"/>
    <w:rsid w:val="00565570"/>
    <w:rsid w:val="0056593E"/>
    <w:rsid w:val="00565B1C"/>
    <w:rsid w:val="005665F5"/>
    <w:rsid w:val="0056663E"/>
    <w:rsid w:val="0056699C"/>
    <w:rsid w:val="005669B9"/>
    <w:rsid w:val="00566ECB"/>
    <w:rsid w:val="00566F29"/>
    <w:rsid w:val="00566F99"/>
    <w:rsid w:val="0056700F"/>
    <w:rsid w:val="005670B4"/>
    <w:rsid w:val="005671FB"/>
    <w:rsid w:val="00567213"/>
    <w:rsid w:val="0056763A"/>
    <w:rsid w:val="0056775B"/>
    <w:rsid w:val="005679FE"/>
    <w:rsid w:val="00567ADE"/>
    <w:rsid w:val="00567BF2"/>
    <w:rsid w:val="00567C00"/>
    <w:rsid w:val="00567C89"/>
    <w:rsid w:val="00567E24"/>
    <w:rsid w:val="005700D5"/>
    <w:rsid w:val="00570117"/>
    <w:rsid w:val="00570138"/>
    <w:rsid w:val="005704A3"/>
    <w:rsid w:val="005704B2"/>
    <w:rsid w:val="00570523"/>
    <w:rsid w:val="0057085D"/>
    <w:rsid w:val="00570A34"/>
    <w:rsid w:val="00570ABA"/>
    <w:rsid w:val="00570BEE"/>
    <w:rsid w:val="00570D03"/>
    <w:rsid w:val="00570D42"/>
    <w:rsid w:val="005710BD"/>
    <w:rsid w:val="005712EF"/>
    <w:rsid w:val="0057141B"/>
    <w:rsid w:val="00571740"/>
    <w:rsid w:val="00571AD2"/>
    <w:rsid w:val="00571B31"/>
    <w:rsid w:val="00571BAB"/>
    <w:rsid w:val="00571BF0"/>
    <w:rsid w:val="0057203E"/>
    <w:rsid w:val="005722AD"/>
    <w:rsid w:val="0057249C"/>
    <w:rsid w:val="00572654"/>
    <w:rsid w:val="00572D11"/>
    <w:rsid w:val="00573032"/>
    <w:rsid w:val="00573227"/>
    <w:rsid w:val="0057325D"/>
    <w:rsid w:val="005735F1"/>
    <w:rsid w:val="00573814"/>
    <w:rsid w:val="00573A13"/>
    <w:rsid w:val="00573B75"/>
    <w:rsid w:val="00573E00"/>
    <w:rsid w:val="00573E32"/>
    <w:rsid w:val="00573FD1"/>
    <w:rsid w:val="00574078"/>
    <w:rsid w:val="00574100"/>
    <w:rsid w:val="0057441A"/>
    <w:rsid w:val="00574440"/>
    <w:rsid w:val="005744C4"/>
    <w:rsid w:val="0057456C"/>
    <w:rsid w:val="00574575"/>
    <w:rsid w:val="00574613"/>
    <w:rsid w:val="00574797"/>
    <w:rsid w:val="00574C2C"/>
    <w:rsid w:val="00574CE3"/>
    <w:rsid w:val="00574F73"/>
    <w:rsid w:val="00575148"/>
    <w:rsid w:val="0057523A"/>
    <w:rsid w:val="00575448"/>
    <w:rsid w:val="005755A7"/>
    <w:rsid w:val="0057573D"/>
    <w:rsid w:val="005758BD"/>
    <w:rsid w:val="0057590C"/>
    <w:rsid w:val="00575A34"/>
    <w:rsid w:val="00575D89"/>
    <w:rsid w:val="00575DA2"/>
    <w:rsid w:val="00576269"/>
    <w:rsid w:val="00576413"/>
    <w:rsid w:val="00576790"/>
    <w:rsid w:val="005768DA"/>
    <w:rsid w:val="00576AAC"/>
    <w:rsid w:val="00576ACB"/>
    <w:rsid w:val="00576ADA"/>
    <w:rsid w:val="00576AF5"/>
    <w:rsid w:val="00576C62"/>
    <w:rsid w:val="00577401"/>
    <w:rsid w:val="005778D7"/>
    <w:rsid w:val="005779D2"/>
    <w:rsid w:val="00577AE6"/>
    <w:rsid w:val="00577C88"/>
    <w:rsid w:val="00577F19"/>
    <w:rsid w:val="00580156"/>
    <w:rsid w:val="0058084A"/>
    <w:rsid w:val="005808A6"/>
    <w:rsid w:val="00580A26"/>
    <w:rsid w:val="00580AB1"/>
    <w:rsid w:val="00580B84"/>
    <w:rsid w:val="00580C87"/>
    <w:rsid w:val="00580F86"/>
    <w:rsid w:val="00580FCE"/>
    <w:rsid w:val="005815F0"/>
    <w:rsid w:val="0058180B"/>
    <w:rsid w:val="005821FD"/>
    <w:rsid w:val="00582268"/>
    <w:rsid w:val="00582359"/>
    <w:rsid w:val="00582573"/>
    <w:rsid w:val="00582703"/>
    <w:rsid w:val="005828D7"/>
    <w:rsid w:val="0058290E"/>
    <w:rsid w:val="0058298F"/>
    <w:rsid w:val="00582B2C"/>
    <w:rsid w:val="00582E28"/>
    <w:rsid w:val="00582FEA"/>
    <w:rsid w:val="00583296"/>
    <w:rsid w:val="0058376E"/>
    <w:rsid w:val="00583780"/>
    <w:rsid w:val="00583833"/>
    <w:rsid w:val="00583B1A"/>
    <w:rsid w:val="00583DDA"/>
    <w:rsid w:val="00583DEB"/>
    <w:rsid w:val="00583E3A"/>
    <w:rsid w:val="005843C1"/>
    <w:rsid w:val="00584678"/>
    <w:rsid w:val="00584722"/>
    <w:rsid w:val="00584A02"/>
    <w:rsid w:val="00584F45"/>
    <w:rsid w:val="00585254"/>
    <w:rsid w:val="00585516"/>
    <w:rsid w:val="00585632"/>
    <w:rsid w:val="005858F1"/>
    <w:rsid w:val="00585977"/>
    <w:rsid w:val="00585978"/>
    <w:rsid w:val="00585A40"/>
    <w:rsid w:val="00585B46"/>
    <w:rsid w:val="00585BB6"/>
    <w:rsid w:val="005860DB"/>
    <w:rsid w:val="005862A8"/>
    <w:rsid w:val="005863EE"/>
    <w:rsid w:val="005867A1"/>
    <w:rsid w:val="00586855"/>
    <w:rsid w:val="005869FC"/>
    <w:rsid w:val="00586A29"/>
    <w:rsid w:val="00586B18"/>
    <w:rsid w:val="00586B2F"/>
    <w:rsid w:val="00587516"/>
    <w:rsid w:val="00587661"/>
    <w:rsid w:val="00587825"/>
    <w:rsid w:val="00587C0F"/>
    <w:rsid w:val="00587CD1"/>
    <w:rsid w:val="00587D43"/>
    <w:rsid w:val="005900C1"/>
    <w:rsid w:val="005907CE"/>
    <w:rsid w:val="00590C9E"/>
    <w:rsid w:val="00590D84"/>
    <w:rsid w:val="00590DD8"/>
    <w:rsid w:val="00591138"/>
    <w:rsid w:val="00591148"/>
    <w:rsid w:val="0059128C"/>
    <w:rsid w:val="005913D0"/>
    <w:rsid w:val="00591593"/>
    <w:rsid w:val="005915F3"/>
    <w:rsid w:val="00591B0F"/>
    <w:rsid w:val="00591B12"/>
    <w:rsid w:val="00591B53"/>
    <w:rsid w:val="00591C44"/>
    <w:rsid w:val="00591E95"/>
    <w:rsid w:val="0059214E"/>
    <w:rsid w:val="00592498"/>
    <w:rsid w:val="005924A5"/>
    <w:rsid w:val="00592B60"/>
    <w:rsid w:val="00592DF0"/>
    <w:rsid w:val="00592FC9"/>
    <w:rsid w:val="005930DE"/>
    <w:rsid w:val="0059333D"/>
    <w:rsid w:val="00593384"/>
    <w:rsid w:val="0059344F"/>
    <w:rsid w:val="00593536"/>
    <w:rsid w:val="00593546"/>
    <w:rsid w:val="00593E14"/>
    <w:rsid w:val="00594047"/>
    <w:rsid w:val="0059407C"/>
    <w:rsid w:val="00594097"/>
    <w:rsid w:val="0059432B"/>
    <w:rsid w:val="0059436C"/>
    <w:rsid w:val="00594430"/>
    <w:rsid w:val="005946F4"/>
    <w:rsid w:val="00594ACC"/>
    <w:rsid w:val="00594B8F"/>
    <w:rsid w:val="005957AF"/>
    <w:rsid w:val="00595A4D"/>
    <w:rsid w:val="00595AC0"/>
    <w:rsid w:val="00595D77"/>
    <w:rsid w:val="005960F3"/>
    <w:rsid w:val="005961AE"/>
    <w:rsid w:val="0059659E"/>
    <w:rsid w:val="0059698B"/>
    <w:rsid w:val="005969DB"/>
    <w:rsid w:val="00596B1F"/>
    <w:rsid w:val="00596E19"/>
    <w:rsid w:val="00596E9D"/>
    <w:rsid w:val="00597024"/>
    <w:rsid w:val="0059706E"/>
    <w:rsid w:val="0059713C"/>
    <w:rsid w:val="005972A4"/>
    <w:rsid w:val="005972A5"/>
    <w:rsid w:val="00597321"/>
    <w:rsid w:val="0059733B"/>
    <w:rsid w:val="005975B0"/>
    <w:rsid w:val="005976E9"/>
    <w:rsid w:val="00597776"/>
    <w:rsid w:val="00597AC8"/>
    <w:rsid w:val="00597B49"/>
    <w:rsid w:val="00597D18"/>
    <w:rsid w:val="00597DED"/>
    <w:rsid w:val="005A05A7"/>
    <w:rsid w:val="005A064E"/>
    <w:rsid w:val="005A08AA"/>
    <w:rsid w:val="005A0A5B"/>
    <w:rsid w:val="005A0AF7"/>
    <w:rsid w:val="005A0CF0"/>
    <w:rsid w:val="005A0D4D"/>
    <w:rsid w:val="005A0D99"/>
    <w:rsid w:val="005A106B"/>
    <w:rsid w:val="005A114E"/>
    <w:rsid w:val="005A1460"/>
    <w:rsid w:val="005A14CF"/>
    <w:rsid w:val="005A151B"/>
    <w:rsid w:val="005A1A07"/>
    <w:rsid w:val="005A1C56"/>
    <w:rsid w:val="005A1DF0"/>
    <w:rsid w:val="005A1DF7"/>
    <w:rsid w:val="005A23B3"/>
    <w:rsid w:val="005A23B6"/>
    <w:rsid w:val="005A23F0"/>
    <w:rsid w:val="005A24DC"/>
    <w:rsid w:val="005A256D"/>
    <w:rsid w:val="005A28D2"/>
    <w:rsid w:val="005A299A"/>
    <w:rsid w:val="005A2C90"/>
    <w:rsid w:val="005A2D8C"/>
    <w:rsid w:val="005A3216"/>
    <w:rsid w:val="005A33BE"/>
    <w:rsid w:val="005A3452"/>
    <w:rsid w:val="005A37E6"/>
    <w:rsid w:val="005A3958"/>
    <w:rsid w:val="005A3B65"/>
    <w:rsid w:val="005A3D46"/>
    <w:rsid w:val="005A3FB1"/>
    <w:rsid w:val="005A4130"/>
    <w:rsid w:val="005A48BF"/>
    <w:rsid w:val="005A49F2"/>
    <w:rsid w:val="005A4B5E"/>
    <w:rsid w:val="005A4DA4"/>
    <w:rsid w:val="005A4FF3"/>
    <w:rsid w:val="005A5359"/>
    <w:rsid w:val="005A5566"/>
    <w:rsid w:val="005A56A2"/>
    <w:rsid w:val="005A603D"/>
    <w:rsid w:val="005A60B2"/>
    <w:rsid w:val="005A6127"/>
    <w:rsid w:val="005A6704"/>
    <w:rsid w:val="005A695B"/>
    <w:rsid w:val="005A69B8"/>
    <w:rsid w:val="005A6A33"/>
    <w:rsid w:val="005A6DB6"/>
    <w:rsid w:val="005A6ED3"/>
    <w:rsid w:val="005A6F64"/>
    <w:rsid w:val="005A728D"/>
    <w:rsid w:val="005A7341"/>
    <w:rsid w:val="005A781B"/>
    <w:rsid w:val="005A7C2E"/>
    <w:rsid w:val="005A7F44"/>
    <w:rsid w:val="005B02CB"/>
    <w:rsid w:val="005B02CD"/>
    <w:rsid w:val="005B0351"/>
    <w:rsid w:val="005B041A"/>
    <w:rsid w:val="005B0603"/>
    <w:rsid w:val="005B0695"/>
    <w:rsid w:val="005B072A"/>
    <w:rsid w:val="005B09FD"/>
    <w:rsid w:val="005B11E7"/>
    <w:rsid w:val="005B1412"/>
    <w:rsid w:val="005B15A3"/>
    <w:rsid w:val="005B169B"/>
    <w:rsid w:val="005B19F5"/>
    <w:rsid w:val="005B1B58"/>
    <w:rsid w:val="005B1CEB"/>
    <w:rsid w:val="005B1F2F"/>
    <w:rsid w:val="005B21E3"/>
    <w:rsid w:val="005B297D"/>
    <w:rsid w:val="005B29CA"/>
    <w:rsid w:val="005B2A18"/>
    <w:rsid w:val="005B2A44"/>
    <w:rsid w:val="005B2B8C"/>
    <w:rsid w:val="005B2D8E"/>
    <w:rsid w:val="005B3012"/>
    <w:rsid w:val="005B310E"/>
    <w:rsid w:val="005B32A4"/>
    <w:rsid w:val="005B35E9"/>
    <w:rsid w:val="005B3601"/>
    <w:rsid w:val="005B3674"/>
    <w:rsid w:val="005B367B"/>
    <w:rsid w:val="005B3C3C"/>
    <w:rsid w:val="005B3F74"/>
    <w:rsid w:val="005B4011"/>
    <w:rsid w:val="005B4615"/>
    <w:rsid w:val="005B4881"/>
    <w:rsid w:val="005B48F9"/>
    <w:rsid w:val="005B4A43"/>
    <w:rsid w:val="005B4AD3"/>
    <w:rsid w:val="005B4D17"/>
    <w:rsid w:val="005B50A0"/>
    <w:rsid w:val="005B5464"/>
    <w:rsid w:val="005B55EA"/>
    <w:rsid w:val="005B56D6"/>
    <w:rsid w:val="005B57FC"/>
    <w:rsid w:val="005B5A7C"/>
    <w:rsid w:val="005B5D69"/>
    <w:rsid w:val="005B5EF7"/>
    <w:rsid w:val="005B6094"/>
    <w:rsid w:val="005B6367"/>
    <w:rsid w:val="005B661E"/>
    <w:rsid w:val="005B6629"/>
    <w:rsid w:val="005B666B"/>
    <w:rsid w:val="005B66C6"/>
    <w:rsid w:val="005B6717"/>
    <w:rsid w:val="005B68B9"/>
    <w:rsid w:val="005B691C"/>
    <w:rsid w:val="005B6BCC"/>
    <w:rsid w:val="005B6C31"/>
    <w:rsid w:val="005B6CC0"/>
    <w:rsid w:val="005B6DB7"/>
    <w:rsid w:val="005B6DDC"/>
    <w:rsid w:val="005B6F08"/>
    <w:rsid w:val="005B6F45"/>
    <w:rsid w:val="005B7029"/>
    <w:rsid w:val="005B70C3"/>
    <w:rsid w:val="005B7367"/>
    <w:rsid w:val="005B73A2"/>
    <w:rsid w:val="005B7C89"/>
    <w:rsid w:val="005C02CE"/>
    <w:rsid w:val="005C0453"/>
    <w:rsid w:val="005C04BA"/>
    <w:rsid w:val="005C0770"/>
    <w:rsid w:val="005C0783"/>
    <w:rsid w:val="005C0D79"/>
    <w:rsid w:val="005C0E01"/>
    <w:rsid w:val="005C154F"/>
    <w:rsid w:val="005C1C9C"/>
    <w:rsid w:val="005C1DAE"/>
    <w:rsid w:val="005C1FC0"/>
    <w:rsid w:val="005C21AC"/>
    <w:rsid w:val="005C24FF"/>
    <w:rsid w:val="005C26C9"/>
    <w:rsid w:val="005C276F"/>
    <w:rsid w:val="005C2A4A"/>
    <w:rsid w:val="005C2DFE"/>
    <w:rsid w:val="005C2F56"/>
    <w:rsid w:val="005C2F64"/>
    <w:rsid w:val="005C3080"/>
    <w:rsid w:val="005C3082"/>
    <w:rsid w:val="005C31BC"/>
    <w:rsid w:val="005C33F4"/>
    <w:rsid w:val="005C383A"/>
    <w:rsid w:val="005C3898"/>
    <w:rsid w:val="005C3AAD"/>
    <w:rsid w:val="005C3BB6"/>
    <w:rsid w:val="005C40B2"/>
    <w:rsid w:val="005C42FF"/>
    <w:rsid w:val="005C43BC"/>
    <w:rsid w:val="005C468A"/>
    <w:rsid w:val="005C47D8"/>
    <w:rsid w:val="005C4871"/>
    <w:rsid w:val="005C49F7"/>
    <w:rsid w:val="005C4DDA"/>
    <w:rsid w:val="005C5341"/>
    <w:rsid w:val="005C5751"/>
    <w:rsid w:val="005C579F"/>
    <w:rsid w:val="005C583B"/>
    <w:rsid w:val="005C584C"/>
    <w:rsid w:val="005C587C"/>
    <w:rsid w:val="005C5AAC"/>
    <w:rsid w:val="005C5BA5"/>
    <w:rsid w:val="005C5DBF"/>
    <w:rsid w:val="005C5FF6"/>
    <w:rsid w:val="005C611A"/>
    <w:rsid w:val="005C62C5"/>
    <w:rsid w:val="005C631B"/>
    <w:rsid w:val="005C633C"/>
    <w:rsid w:val="005C639F"/>
    <w:rsid w:val="005C64EF"/>
    <w:rsid w:val="005C6684"/>
    <w:rsid w:val="005C6904"/>
    <w:rsid w:val="005C6B8A"/>
    <w:rsid w:val="005C6C1F"/>
    <w:rsid w:val="005C6EC5"/>
    <w:rsid w:val="005C7056"/>
    <w:rsid w:val="005C711F"/>
    <w:rsid w:val="005C716E"/>
    <w:rsid w:val="005C7219"/>
    <w:rsid w:val="005C7716"/>
    <w:rsid w:val="005C797C"/>
    <w:rsid w:val="005C7EE3"/>
    <w:rsid w:val="005C7F04"/>
    <w:rsid w:val="005D0144"/>
    <w:rsid w:val="005D01F0"/>
    <w:rsid w:val="005D0572"/>
    <w:rsid w:val="005D0734"/>
    <w:rsid w:val="005D0965"/>
    <w:rsid w:val="005D0C2A"/>
    <w:rsid w:val="005D0E9E"/>
    <w:rsid w:val="005D0ED9"/>
    <w:rsid w:val="005D1191"/>
    <w:rsid w:val="005D12CA"/>
    <w:rsid w:val="005D13C7"/>
    <w:rsid w:val="005D1626"/>
    <w:rsid w:val="005D1681"/>
    <w:rsid w:val="005D187B"/>
    <w:rsid w:val="005D1889"/>
    <w:rsid w:val="005D1D2A"/>
    <w:rsid w:val="005D1D37"/>
    <w:rsid w:val="005D1ECE"/>
    <w:rsid w:val="005D1FC5"/>
    <w:rsid w:val="005D20BE"/>
    <w:rsid w:val="005D20EA"/>
    <w:rsid w:val="005D22B7"/>
    <w:rsid w:val="005D231E"/>
    <w:rsid w:val="005D242A"/>
    <w:rsid w:val="005D2480"/>
    <w:rsid w:val="005D2654"/>
    <w:rsid w:val="005D2937"/>
    <w:rsid w:val="005D29FB"/>
    <w:rsid w:val="005D2EBF"/>
    <w:rsid w:val="005D3245"/>
    <w:rsid w:val="005D348C"/>
    <w:rsid w:val="005D37C1"/>
    <w:rsid w:val="005D3A84"/>
    <w:rsid w:val="005D3D77"/>
    <w:rsid w:val="005D439E"/>
    <w:rsid w:val="005D43D0"/>
    <w:rsid w:val="005D4447"/>
    <w:rsid w:val="005D44F2"/>
    <w:rsid w:val="005D45BF"/>
    <w:rsid w:val="005D46BE"/>
    <w:rsid w:val="005D46C3"/>
    <w:rsid w:val="005D47B3"/>
    <w:rsid w:val="005D48AD"/>
    <w:rsid w:val="005D497D"/>
    <w:rsid w:val="005D5145"/>
    <w:rsid w:val="005D53A9"/>
    <w:rsid w:val="005D5578"/>
    <w:rsid w:val="005D58C2"/>
    <w:rsid w:val="005D5ED3"/>
    <w:rsid w:val="005D611B"/>
    <w:rsid w:val="005D63E1"/>
    <w:rsid w:val="005D66D7"/>
    <w:rsid w:val="005D6746"/>
    <w:rsid w:val="005D690E"/>
    <w:rsid w:val="005D6999"/>
    <w:rsid w:val="005D6C73"/>
    <w:rsid w:val="005D6EE1"/>
    <w:rsid w:val="005D7151"/>
    <w:rsid w:val="005D71D0"/>
    <w:rsid w:val="005D72D3"/>
    <w:rsid w:val="005D7493"/>
    <w:rsid w:val="005D7541"/>
    <w:rsid w:val="005D7552"/>
    <w:rsid w:val="005D7580"/>
    <w:rsid w:val="005D7685"/>
    <w:rsid w:val="005D79DE"/>
    <w:rsid w:val="005D7B30"/>
    <w:rsid w:val="005D7C73"/>
    <w:rsid w:val="005D7ED5"/>
    <w:rsid w:val="005E0226"/>
    <w:rsid w:val="005E0325"/>
    <w:rsid w:val="005E03AE"/>
    <w:rsid w:val="005E03F3"/>
    <w:rsid w:val="005E0686"/>
    <w:rsid w:val="005E08F9"/>
    <w:rsid w:val="005E09A0"/>
    <w:rsid w:val="005E0BB3"/>
    <w:rsid w:val="005E0F47"/>
    <w:rsid w:val="005E10C4"/>
    <w:rsid w:val="005E12DA"/>
    <w:rsid w:val="005E1856"/>
    <w:rsid w:val="005E2018"/>
    <w:rsid w:val="005E204C"/>
    <w:rsid w:val="005E23F1"/>
    <w:rsid w:val="005E25B0"/>
    <w:rsid w:val="005E277E"/>
    <w:rsid w:val="005E27A2"/>
    <w:rsid w:val="005E2991"/>
    <w:rsid w:val="005E29D2"/>
    <w:rsid w:val="005E2AA7"/>
    <w:rsid w:val="005E2BAF"/>
    <w:rsid w:val="005E2C8F"/>
    <w:rsid w:val="005E2ECC"/>
    <w:rsid w:val="005E336F"/>
    <w:rsid w:val="005E397F"/>
    <w:rsid w:val="005E39E5"/>
    <w:rsid w:val="005E3A71"/>
    <w:rsid w:val="005E3C14"/>
    <w:rsid w:val="005E3E0E"/>
    <w:rsid w:val="005E3E23"/>
    <w:rsid w:val="005E419C"/>
    <w:rsid w:val="005E41FB"/>
    <w:rsid w:val="005E445D"/>
    <w:rsid w:val="005E4503"/>
    <w:rsid w:val="005E461F"/>
    <w:rsid w:val="005E4697"/>
    <w:rsid w:val="005E4764"/>
    <w:rsid w:val="005E4791"/>
    <w:rsid w:val="005E49B1"/>
    <w:rsid w:val="005E4BF1"/>
    <w:rsid w:val="005E4CB9"/>
    <w:rsid w:val="005E4E4C"/>
    <w:rsid w:val="005E4EE4"/>
    <w:rsid w:val="005E4F08"/>
    <w:rsid w:val="005E56CF"/>
    <w:rsid w:val="005E5A73"/>
    <w:rsid w:val="005E5C65"/>
    <w:rsid w:val="005E60BE"/>
    <w:rsid w:val="005E60E3"/>
    <w:rsid w:val="005E638D"/>
    <w:rsid w:val="005E649F"/>
    <w:rsid w:val="005E6533"/>
    <w:rsid w:val="005E653E"/>
    <w:rsid w:val="005E6581"/>
    <w:rsid w:val="005E669F"/>
    <w:rsid w:val="005E689C"/>
    <w:rsid w:val="005E6906"/>
    <w:rsid w:val="005E7184"/>
    <w:rsid w:val="005E72E0"/>
    <w:rsid w:val="005E758B"/>
    <w:rsid w:val="005E7811"/>
    <w:rsid w:val="005E78E3"/>
    <w:rsid w:val="005E797A"/>
    <w:rsid w:val="005E7A34"/>
    <w:rsid w:val="005E7AD0"/>
    <w:rsid w:val="005E7CF6"/>
    <w:rsid w:val="005F03E8"/>
    <w:rsid w:val="005F051D"/>
    <w:rsid w:val="005F0528"/>
    <w:rsid w:val="005F0652"/>
    <w:rsid w:val="005F0797"/>
    <w:rsid w:val="005F084A"/>
    <w:rsid w:val="005F0D29"/>
    <w:rsid w:val="005F0F27"/>
    <w:rsid w:val="005F0F8E"/>
    <w:rsid w:val="005F10B9"/>
    <w:rsid w:val="005F14AF"/>
    <w:rsid w:val="005F1593"/>
    <w:rsid w:val="005F15A6"/>
    <w:rsid w:val="005F164B"/>
    <w:rsid w:val="005F1AC8"/>
    <w:rsid w:val="005F1B2C"/>
    <w:rsid w:val="005F1EFF"/>
    <w:rsid w:val="005F22BA"/>
    <w:rsid w:val="005F274F"/>
    <w:rsid w:val="005F276E"/>
    <w:rsid w:val="005F28D4"/>
    <w:rsid w:val="005F295B"/>
    <w:rsid w:val="005F2AE6"/>
    <w:rsid w:val="005F2EF2"/>
    <w:rsid w:val="005F2FC3"/>
    <w:rsid w:val="005F3274"/>
    <w:rsid w:val="005F334B"/>
    <w:rsid w:val="005F3680"/>
    <w:rsid w:val="005F3A11"/>
    <w:rsid w:val="005F3D18"/>
    <w:rsid w:val="005F41CC"/>
    <w:rsid w:val="005F43CF"/>
    <w:rsid w:val="005F49AB"/>
    <w:rsid w:val="005F4AFB"/>
    <w:rsid w:val="005F4C6B"/>
    <w:rsid w:val="005F4D66"/>
    <w:rsid w:val="005F52C2"/>
    <w:rsid w:val="005F52E0"/>
    <w:rsid w:val="005F54E3"/>
    <w:rsid w:val="005F5A68"/>
    <w:rsid w:val="005F5FF8"/>
    <w:rsid w:val="005F632D"/>
    <w:rsid w:val="005F6854"/>
    <w:rsid w:val="005F6946"/>
    <w:rsid w:val="005F69D4"/>
    <w:rsid w:val="005F6B8D"/>
    <w:rsid w:val="005F6E8C"/>
    <w:rsid w:val="005F73F8"/>
    <w:rsid w:val="005F7505"/>
    <w:rsid w:val="005F773F"/>
    <w:rsid w:val="005F775F"/>
    <w:rsid w:val="005F7808"/>
    <w:rsid w:val="005F79E4"/>
    <w:rsid w:val="005F7B65"/>
    <w:rsid w:val="005F7DF1"/>
    <w:rsid w:val="005F7ECF"/>
    <w:rsid w:val="005F7EEA"/>
    <w:rsid w:val="005F7FB3"/>
    <w:rsid w:val="006001C0"/>
    <w:rsid w:val="0060073C"/>
    <w:rsid w:val="00600995"/>
    <w:rsid w:val="00600BBF"/>
    <w:rsid w:val="00600C8F"/>
    <w:rsid w:val="00600EF4"/>
    <w:rsid w:val="00600F7D"/>
    <w:rsid w:val="00601066"/>
    <w:rsid w:val="0060107F"/>
    <w:rsid w:val="0060112A"/>
    <w:rsid w:val="00601408"/>
    <w:rsid w:val="0060159F"/>
    <w:rsid w:val="006017D8"/>
    <w:rsid w:val="006018DD"/>
    <w:rsid w:val="006019C1"/>
    <w:rsid w:val="00601AB5"/>
    <w:rsid w:val="00601EF7"/>
    <w:rsid w:val="00601FBE"/>
    <w:rsid w:val="00602190"/>
    <w:rsid w:val="00602197"/>
    <w:rsid w:val="0060248D"/>
    <w:rsid w:val="00602A0A"/>
    <w:rsid w:val="00602B94"/>
    <w:rsid w:val="00602C34"/>
    <w:rsid w:val="00602CB5"/>
    <w:rsid w:val="00602E62"/>
    <w:rsid w:val="00602FC1"/>
    <w:rsid w:val="00603350"/>
    <w:rsid w:val="00603506"/>
    <w:rsid w:val="00603632"/>
    <w:rsid w:val="00603773"/>
    <w:rsid w:val="006037F3"/>
    <w:rsid w:val="00603921"/>
    <w:rsid w:val="00603924"/>
    <w:rsid w:val="00603BAC"/>
    <w:rsid w:val="00603BC1"/>
    <w:rsid w:val="00603C09"/>
    <w:rsid w:val="006040DE"/>
    <w:rsid w:val="00604B61"/>
    <w:rsid w:val="00604E0D"/>
    <w:rsid w:val="00604E1B"/>
    <w:rsid w:val="00604E44"/>
    <w:rsid w:val="00604FAE"/>
    <w:rsid w:val="006055E5"/>
    <w:rsid w:val="00605622"/>
    <w:rsid w:val="006056D8"/>
    <w:rsid w:val="006059CF"/>
    <w:rsid w:val="0060624A"/>
    <w:rsid w:val="0060662A"/>
    <w:rsid w:val="0060680C"/>
    <w:rsid w:val="006068A8"/>
    <w:rsid w:val="006068F7"/>
    <w:rsid w:val="00606A62"/>
    <w:rsid w:val="00606B1E"/>
    <w:rsid w:val="00606D28"/>
    <w:rsid w:val="00607357"/>
    <w:rsid w:val="006073B3"/>
    <w:rsid w:val="00607A77"/>
    <w:rsid w:val="00607B6E"/>
    <w:rsid w:val="00607DA6"/>
    <w:rsid w:val="00607F54"/>
    <w:rsid w:val="00610366"/>
    <w:rsid w:val="00610686"/>
    <w:rsid w:val="006109C5"/>
    <w:rsid w:val="006109DA"/>
    <w:rsid w:val="00610D3A"/>
    <w:rsid w:val="00610DE1"/>
    <w:rsid w:val="00610E92"/>
    <w:rsid w:val="00610F0A"/>
    <w:rsid w:val="006110E9"/>
    <w:rsid w:val="006112BB"/>
    <w:rsid w:val="00611304"/>
    <w:rsid w:val="006115B5"/>
    <w:rsid w:val="006116D3"/>
    <w:rsid w:val="006119EF"/>
    <w:rsid w:val="00611AB0"/>
    <w:rsid w:val="00611EBD"/>
    <w:rsid w:val="00611F4A"/>
    <w:rsid w:val="006120EB"/>
    <w:rsid w:val="00612353"/>
    <w:rsid w:val="006123B2"/>
    <w:rsid w:val="00612628"/>
    <w:rsid w:val="0061278E"/>
    <w:rsid w:val="006127F0"/>
    <w:rsid w:val="00612D03"/>
    <w:rsid w:val="00612D7A"/>
    <w:rsid w:val="00612E5C"/>
    <w:rsid w:val="00612F78"/>
    <w:rsid w:val="00613292"/>
    <w:rsid w:val="00613304"/>
    <w:rsid w:val="00613542"/>
    <w:rsid w:val="00613568"/>
    <w:rsid w:val="00613B5D"/>
    <w:rsid w:val="00613D33"/>
    <w:rsid w:val="00614178"/>
    <w:rsid w:val="0061424D"/>
    <w:rsid w:val="006147F7"/>
    <w:rsid w:val="00614990"/>
    <w:rsid w:val="00614CA3"/>
    <w:rsid w:val="00614CCB"/>
    <w:rsid w:val="00614DC9"/>
    <w:rsid w:val="00614E8A"/>
    <w:rsid w:val="00615294"/>
    <w:rsid w:val="006157F8"/>
    <w:rsid w:val="0061597E"/>
    <w:rsid w:val="00615B86"/>
    <w:rsid w:val="00615C80"/>
    <w:rsid w:val="00615EE2"/>
    <w:rsid w:val="00616321"/>
    <w:rsid w:val="00616746"/>
    <w:rsid w:val="00616AF2"/>
    <w:rsid w:val="00616B63"/>
    <w:rsid w:val="00616CEB"/>
    <w:rsid w:val="00616DB8"/>
    <w:rsid w:val="00616FA5"/>
    <w:rsid w:val="00617362"/>
    <w:rsid w:val="006175D9"/>
    <w:rsid w:val="006177C9"/>
    <w:rsid w:val="006178D1"/>
    <w:rsid w:val="00617991"/>
    <w:rsid w:val="00617A6E"/>
    <w:rsid w:val="00617A76"/>
    <w:rsid w:val="00617B9A"/>
    <w:rsid w:val="00617DC8"/>
    <w:rsid w:val="00617F83"/>
    <w:rsid w:val="006200F6"/>
    <w:rsid w:val="00620771"/>
    <w:rsid w:val="00620803"/>
    <w:rsid w:val="006209FC"/>
    <w:rsid w:val="00620A14"/>
    <w:rsid w:val="00620A8A"/>
    <w:rsid w:val="00620DF0"/>
    <w:rsid w:val="00620FCE"/>
    <w:rsid w:val="0062112F"/>
    <w:rsid w:val="00621170"/>
    <w:rsid w:val="0062136C"/>
    <w:rsid w:val="0062151B"/>
    <w:rsid w:val="00621649"/>
    <w:rsid w:val="00621A62"/>
    <w:rsid w:val="00621AE2"/>
    <w:rsid w:val="00621BB4"/>
    <w:rsid w:val="00621BD5"/>
    <w:rsid w:val="00621E52"/>
    <w:rsid w:val="00622192"/>
    <w:rsid w:val="0062227A"/>
    <w:rsid w:val="006223A5"/>
    <w:rsid w:val="0062243A"/>
    <w:rsid w:val="00622465"/>
    <w:rsid w:val="006228C7"/>
    <w:rsid w:val="006229F0"/>
    <w:rsid w:val="00622D72"/>
    <w:rsid w:val="00622FF8"/>
    <w:rsid w:val="00623690"/>
    <w:rsid w:val="00623773"/>
    <w:rsid w:val="00623875"/>
    <w:rsid w:val="006238BA"/>
    <w:rsid w:val="006239B6"/>
    <w:rsid w:val="00623A34"/>
    <w:rsid w:val="00623BC4"/>
    <w:rsid w:val="00623CB9"/>
    <w:rsid w:val="00624328"/>
    <w:rsid w:val="0062446C"/>
    <w:rsid w:val="006246CA"/>
    <w:rsid w:val="006249B3"/>
    <w:rsid w:val="00624FAD"/>
    <w:rsid w:val="006250C7"/>
    <w:rsid w:val="006255ED"/>
    <w:rsid w:val="00625626"/>
    <w:rsid w:val="00625711"/>
    <w:rsid w:val="00625D07"/>
    <w:rsid w:val="00625EA4"/>
    <w:rsid w:val="00625ECC"/>
    <w:rsid w:val="00626078"/>
    <w:rsid w:val="006262ED"/>
    <w:rsid w:val="00626300"/>
    <w:rsid w:val="006265DB"/>
    <w:rsid w:val="00626641"/>
    <w:rsid w:val="0062671C"/>
    <w:rsid w:val="00626746"/>
    <w:rsid w:val="0062682A"/>
    <w:rsid w:val="00626AAF"/>
    <w:rsid w:val="00626AEA"/>
    <w:rsid w:val="00627023"/>
    <w:rsid w:val="0062707C"/>
    <w:rsid w:val="00627284"/>
    <w:rsid w:val="00627314"/>
    <w:rsid w:val="006273B7"/>
    <w:rsid w:val="006273E2"/>
    <w:rsid w:val="006276DF"/>
    <w:rsid w:val="00627A27"/>
    <w:rsid w:val="00627B5D"/>
    <w:rsid w:val="00627BAA"/>
    <w:rsid w:val="00627CFE"/>
    <w:rsid w:val="00627D86"/>
    <w:rsid w:val="00627E76"/>
    <w:rsid w:val="00627FAB"/>
    <w:rsid w:val="00630033"/>
    <w:rsid w:val="006305F7"/>
    <w:rsid w:val="00630618"/>
    <w:rsid w:val="00630805"/>
    <w:rsid w:val="006308F0"/>
    <w:rsid w:val="006309AD"/>
    <w:rsid w:val="00630C90"/>
    <w:rsid w:val="00630DDC"/>
    <w:rsid w:val="00630E31"/>
    <w:rsid w:val="00630E4C"/>
    <w:rsid w:val="00631000"/>
    <w:rsid w:val="00631003"/>
    <w:rsid w:val="00631168"/>
    <w:rsid w:val="006311F4"/>
    <w:rsid w:val="006313D0"/>
    <w:rsid w:val="0063152A"/>
    <w:rsid w:val="006315FA"/>
    <w:rsid w:val="006316F6"/>
    <w:rsid w:val="00631774"/>
    <w:rsid w:val="00631BD0"/>
    <w:rsid w:val="0063211D"/>
    <w:rsid w:val="006321E4"/>
    <w:rsid w:val="006322AD"/>
    <w:rsid w:val="0063231A"/>
    <w:rsid w:val="0063234A"/>
    <w:rsid w:val="006324A8"/>
    <w:rsid w:val="006325D4"/>
    <w:rsid w:val="00632622"/>
    <w:rsid w:val="00632710"/>
    <w:rsid w:val="00632A44"/>
    <w:rsid w:val="00632D67"/>
    <w:rsid w:val="00632D94"/>
    <w:rsid w:val="006330A0"/>
    <w:rsid w:val="0063339C"/>
    <w:rsid w:val="00633592"/>
    <w:rsid w:val="00633690"/>
    <w:rsid w:val="006336DC"/>
    <w:rsid w:val="0063381A"/>
    <w:rsid w:val="00633A02"/>
    <w:rsid w:val="00633A65"/>
    <w:rsid w:val="00633B02"/>
    <w:rsid w:val="00633F68"/>
    <w:rsid w:val="0063448C"/>
    <w:rsid w:val="00634856"/>
    <w:rsid w:val="00634F26"/>
    <w:rsid w:val="00634FAC"/>
    <w:rsid w:val="00635074"/>
    <w:rsid w:val="006351C0"/>
    <w:rsid w:val="00635234"/>
    <w:rsid w:val="00635291"/>
    <w:rsid w:val="0063545A"/>
    <w:rsid w:val="006355EB"/>
    <w:rsid w:val="006358B7"/>
    <w:rsid w:val="006358C5"/>
    <w:rsid w:val="00635BAC"/>
    <w:rsid w:val="00635DFD"/>
    <w:rsid w:val="00635EC3"/>
    <w:rsid w:val="00635F0F"/>
    <w:rsid w:val="00635F67"/>
    <w:rsid w:val="00636246"/>
    <w:rsid w:val="006364CA"/>
    <w:rsid w:val="0063651A"/>
    <w:rsid w:val="00636541"/>
    <w:rsid w:val="0063665A"/>
    <w:rsid w:val="0063669B"/>
    <w:rsid w:val="006368AC"/>
    <w:rsid w:val="006368FC"/>
    <w:rsid w:val="00636BDD"/>
    <w:rsid w:val="00636BF9"/>
    <w:rsid w:val="00636D6B"/>
    <w:rsid w:val="00636E89"/>
    <w:rsid w:val="00636F44"/>
    <w:rsid w:val="0063760A"/>
    <w:rsid w:val="00637692"/>
    <w:rsid w:val="006376F1"/>
    <w:rsid w:val="0063785D"/>
    <w:rsid w:val="00637BA4"/>
    <w:rsid w:val="00637EE8"/>
    <w:rsid w:val="00637F4F"/>
    <w:rsid w:val="00640145"/>
    <w:rsid w:val="0064027F"/>
    <w:rsid w:val="00640A65"/>
    <w:rsid w:val="00640C31"/>
    <w:rsid w:val="00640C83"/>
    <w:rsid w:val="00640F24"/>
    <w:rsid w:val="0064113B"/>
    <w:rsid w:val="00641322"/>
    <w:rsid w:val="006414A5"/>
    <w:rsid w:val="006419F8"/>
    <w:rsid w:val="00641AE5"/>
    <w:rsid w:val="00641C76"/>
    <w:rsid w:val="006420A5"/>
    <w:rsid w:val="0064212E"/>
    <w:rsid w:val="00642386"/>
    <w:rsid w:val="006423FF"/>
    <w:rsid w:val="006424C9"/>
    <w:rsid w:val="00642A08"/>
    <w:rsid w:val="00642C90"/>
    <w:rsid w:val="00642D79"/>
    <w:rsid w:val="00642D91"/>
    <w:rsid w:val="00642E5A"/>
    <w:rsid w:val="00642E98"/>
    <w:rsid w:val="00643087"/>
    <w:rsid w:val="00643325"/>
    <w:rsid w:val="00643941"/>
    <w:rsid w:val="00644127"/>
    <w:rsid w:val="00644553"/>
    <w:rsid w:val="00644681"/>
    <w:rsid w:val="00644749"/>
    <w:rsid w:val="006447D2"/>
    <w:rsid w:val="006449C2"/>
    <w:rsid w:val="00644EF5"/>
    <w:rsid w:val="0064511E"/>
    <w:rsid w:val="0064514D"/>
    <w:rsid w:val="00645334"/>
    <w:rsid w:val="00645348"/>
    <w:rsid w:val="0064534C"/>
    <w:rsid w:val="006453D7"/>
    <w:rsid w:val="006453E1"/>
    <w:rsid w:val="0064579F"/>
    <w:rsid w:val="00645822"/>
    <w:rsid w:val="00645887"/>
    <w:rsid w:val="00645959"/>
    <w:rsid w:val="006459EF"/>
    <w:rsid w:val="00645A6C"/>
    <w:rsid w:val="00645ACC"/>
    <w:rsid w:val="00645AEA"/>
    <w:rsid w:val="00645B8F"/>
    <w:rsid w:val="006460E5"/>
    <w:rsid w:val="006460F0"/>
    <w:rsid w:val="006463D3"/>
    <w:rsid w:val="006466BE"/>
    <w:rsid w:val="006467D8"/>
    <w:rsid w:val="00646DE8"/>
    <w:rsid w:val="00646DEA"/>
    <w:rsid w:val="00647163"/>
    <w:rsid w:val="006474D4"/>
    <w:rsid w:val="00647D4E"/>
    <w:rsid w:val="00647FAE"/>
    <w:rsid w:val="0065010F"/>
    <w:rsid w:val="006501C6"/>
    <w:rsid w:val="006502D2"/>
    <w:rsid w:val="006504CD"/>
    <w:rsid w:val="006506E1"/>
    <w:rsid w:val="00650744"/>
    <w:rsid w:val="00650D2B"/>
    <w:rsid w:val="00650F9B"/>
    <w:rsid w:val="00650FF3"/>
    <w:rsid w:val="006510AC"/>
    <w:rsid w:val="00651228"/>
    <w:rsid w:val="00651235"/>
    <w:rsid w:val="00651484"/>
    <w:rsid w:val="00651509"/>
    <w:rsid w:val="0065165B"/>
    <w:rsid w:val="006516AC"/>
    <w:rsid w:val="00651778"/>
    <w:rsid w:val="006517FA"/>
    <w:rsid w:val="00651BF1"/>
    <w:rsid w:val="00651CFD"/>
    <w:rsid w:val="00651E5E"/>
    <w:rsid w:val="00652143"/>
    <w:rsid w:val="00652181"/>
    <w:rsid w:val="00652592"/>
    <w:rsid w:val="00652F13"/>
    <w:rsid w:val="00652FBE"/>
    <w:rsid w:val="00653124"/>
    <w:rsid w:val="006534F4"/>
    <w:rsid w:val="00653654"/>
    <w:rsid w:val="00653659"/>
    <w:rsid w:val="006536F1"/>
    <w:rsid w:val="00653A07"/>
    <w:rsid w:val="00653B6A"/>
    <w:rsid w:val="00653D2E"/>
    <w:rsid w:val="00653FA2"/>
    <w:rsid w:val="00653FEB"/>
    <w:rsid w:val="00654425"/>
    <w:rsid w:val="00654470"/>
    <w:rsid w:val="006549E3"/>
    <w:rsid w:val="00654BC4"/>
    <w:rsid w:val="00654DFE"/>
    <w:rsid w:val="00654F06"/>
    <w:rsid w:val="006550C5"/>
    <w:rsid w:val="006553C2"/>
    <w:rsid w:val="006553F3"/>
    <w:rsid w:val="00655439"/>
    <w:rsid w:val="00655586"/>
    <w:rsid w:val="0065576B"/>
    <w:rsid w:val="006559CC"/>
    <w:rsid w:val="00655BAE"/>
    <w:rsid w:val="00655E11"/>
    <w:rsid w:val="00656035"/>
    <w:rsid w:val="006560E1"/>
    <w:rsid w:val="006562FC"/>
    <w:rsid w:val="0065648B"/>
    <w:rsid w:val="00656497"/>
    <w:rsid w:val="0065680A"/>
    <w:rsid w:val="00656EB2"/>
    <w:rsid w:val="00656EDB"/>
    <w:rsid w:val="00656FD6"/>
    <w:rsid w:val="0065736F"/>
    <w:rsid w:val="006577D3"/>
    <w:rsid w:val="0065794A"/>
    <w:rsid w:val="0065796E"/>
    <w:rsid w:val="006579ED"/>
    <w:rsid w:val="00657AA7"/>
    <w:rsid w:val="00657AB4"/>
    <w:rsid w:val="00657ACF"/>
    <w:rsid w:val="00657D23"/>
    <w:rsid w:val="006600B2"/>
    <w:rsid w:val="00660472"/>
    <w:rsid w:val="00660676"/>
    <w:rsid w:val="006606D2"/>
    <w:rsid w:val="00660786"/>
    <w:rsid w:val="006608AA"/>
    <w:rsid w:val="00660AD7"/>
    <w:rsid w:val="00660B4B"/>
    <w:rsid w:val="00660BAA"/>
    <w:rsid w:val="00660E1B"/>
    <w:rsid w:val="006612C5"/>
    <w:rsid w:val="00661669"/>
    <w:rsid w:val="00661ABF"/>
    <w:rsid w:val="00661E55"/>
    <w:rsid w:val="00661F51"/>
    <w:rsid w:val="0066211A"/>
    <w:rsid w:val="00662160"/>
    <w:rsid w:val="00662AB3"/>
    <w:rsid w:val="00662CC9"/>
    <w:rsid w:val="00663074"/>
    <w:rsid w:val="00663425"/>
    <w:rsid w:val="006634BD"/>
    <w:rsid w:val="006636DE"/>
    <w:rsid w:val="006637F0"/>
    <w:rsid w:val="00663800"/>
    <w:rsid w:val="006638EE"/>
    <w:rsid w:val="006639F3"/>
    <w:rsid w:val="00663BD0"/>
    <w:rsid w:val="00663DDE"/>
    <w:rsid w:val="00663F95"/>
    <w:rsid w:val="00663F9D"/>
    <w:rsid w:val="00663FF9"/>
    <w:rsid w:val="00664034"/>
    <w:rsid w:val="00664091"/>
    <w:rsid w:val="00664522"/>
    <w:rsid w:val="00664A3D"/>
    <w:rsid w:val="00664AF0"/>
    <w:rsid w:val="00664C1E"/>
    <w:rsid w:val="00664E58"/>
    <w:rsid w:val="00664F97"/>
    <w:rsid w:val="006658AD"/>
    <w:rsid w:val="006658CD"/>
    <w:rsid w:val="006658D3"/>
    <w:rsid w:val="00665A7D"/>
    <w:rsid w:val="00665AF3"/>
    <w:rsid w:val="00665CD3"/>
    <w:rsid w:val="00665F48"/>
    <w:rsid w:val="00666079"/>
    <w:rsid w:val="0066627F"/>
    <w:rsid w:val="00666363"/>
    <w:rsid w:val="00666517"/>
    <w:rsid w:val="006665BD"/>
    <w:rsid w:val="00666626"/>
    <w:rsid w:val="0066663F"/>
    <w:rsid w:val="00666E41"/>
    <w:rsid w:val="00666E61"/>
    <w:rsid w:val="00666E63"/>
    <w:rsid w:val="0066700A"/>
    <w:rsid w:val="006670D9"/>
    <w:rsid w:val="00667328"/>
    <w:rsid w:val="0066746F"/>
    <w:rsid w:val="00667517"/>
    <w:rsid w:val="006675A5"/>
    <w:rsid w:val="006678E7"/>
    <w:rsid w:val="006679D1"/>
    <w:rsid w:val="00667DDC"/>
    <w:rsid w:val="00667E75"/>
    <w:rsid w:val="006701F3"/>
    <w:rsid w:val="00670797"/>
    <w:rsid w:val="00670893"/>
    <w:rsid w:val="006708BD"/>
    <w:rsid w:val="00670C03"/>
    <w:rsid w:val="00670DBA"/>
    <w:rsid w:val="00670E93"/>
    <w:rsid w:val="0067143D"/>
    <w:rsid w:val="006718F8"/>
    <w:rsid w:val="00671993"/>
    <w:rsid w:val="00671E06"/>
    <w:rsid w:val="00672094"/>
    <w:rsid w:val="006723B6"/>
    <w:rsid w:val="006725EE"/>
    <w:rsid w:val="006728D2"/>
    <w:rsid w:val="00672936"/>
    <w:rsid w:val="00672A08"/>
    <w:rsid w:val="00672A50"/>
    <w:rsid w:val="00672AB2"/>
    <w:rsid w:val="00672CC4"/>
    <w:rsid w:val="00672E4E"/>
    <w:rsid w:val="00672F5E"/>
    <w:rsid w:val="006733E4"/>
    <w:rsid w:val="00673519"/>
    <w:rsid w:val="00673671"/>
    <w:rsid w:val="006738BC"/>
    <w:rsid w:val="0067399C"/>
    <w:rsid w:val="00673D9F"/>
    <w:rsid w:val="00674003"/>
    <w:rsid w:val="00674085"/>
    <w:rsid w:val="006743C8"/>
    <w:rsid w:val="00674414"/>
    <w:rsid w:val="006745DD"/>
    <w:rsid w:val="0067500C"/>
    <w:rsid w:val="0067523E"/>
    <w:rsid w:val="006754F9"/>
    <w:rsid w:val="00675637"/>
    <w:rsid w:val="006756FC"/>
    <w:rsid w:val="006757A3"/>
    <w:rsid w:val="00675A52"/>
    <w:rsid w:val="00675AC3"/>
    <w:rsid w:val="00675B3F"/>
    <w:rsid w:val="00675E90"/>
    <w:rsid w:val="00675F8F"/>
    <w:rsid w:val="0067604D"/>
    <w:rsid w:val="006761FA"/>
    <w:rsid w:val="006763C1"/>
    <w:rsid w:val="006767B5"/>
    <w:rsid w:val="006768CB"/>
    <w:rsid w:val="00676AE9"/>
    <w:rsid w:val="00676B5C"/>
    <w:rsid w:val="006770D6"/>
    <w:rsid w:val="006772DD"/>
    <w:rsid w:val="006775BD"/>
    <w:rsid w:val="00677967"/>
    <w:rsid w:val="00677A06"/>
    <w:rsid w:val="00677DB7"/>
    <w:rsid w:val="00677DD3"/>
    <w:rsid w:val="00680047"/>
    <w:rsid w:val="006801FC"/>
    <w:rsid w:val="006802C1"/>
    <w:rsid w:val="00680377"/>
    <w:rsid w:val="00680729"/>
    <w:rsid w:val="006808A1"/>
    <w:rsid w:val="00680C74"/>
    <w:rsid w:val="00680FF0"/>
    <w:rsid w:val="0068128D"/>
    <w:rsid w:val="006812E8"/>
    <w:rsid w:val="00681686"/>
    <w:rsid w:val="006816D3"/>
    <w:rsid w:val="006817C3"/>
    <w:rsid w:val="00681AA1"/>
    <w:rsid w:val="00681EE9"/>
    <w:rsid w:val="00681FB8"/>
    <w:rsid w:val="006820D1"/>
    <w:rsid w:val="006820DE"/>
    <w:rsid w:val="00682275"/>
    <w:rsid w:val="00682321"/>
    <w:rsid w:val="00682580"/>
    <w:rsid w:val="006825FF"/>
    <w:rsid w:val="006827D1"/>
    <w:rsid w:val="006828E1"/>
    <w:rsid w:val="00682BAE"/>
    <w:rsid w:val="00682F57"/>
    <w:rsid w:val="0068306C"/>
    <w:rsid w:val="00683569"/>
    <w:rsid w:val="00683602"/>
    <w:rsid w:val="00683634"/>
    <w:rsid w:val="006837D2"/>
    <w:rsid w:val="00683E7B"/>
    <w:rsid w:val="00683EB0"/>
    <w:rsid w:val="00683FDE"/>
    <w:rsid w:val="0068407A"/>
    <w:rsid w:val="006841ED"/>
    <w:rsid w:val="00684322"/>
    <w:rsid w:val="00684969"/>
    <w:rsid w:val="006849E1"/>
    <w:rsid w:val="00684B2C"/>
    <w:rsid w:val="00684EC9"/>
    <w:rsid w:val="006850FB"/>
    <w:rsid w:val="00685383"/>
    <w:rsid w:val="00685389"/>
    <w:rsid w:val="00685689"/>
    <w:rsid w:val="006858AA"/>
    <w:rsid w:val="0068595B"/>
    <w:rsid w:val="00685DCB"/>
    <w:rsid w:val="00685FF6"/>
    <w:rsid w:val="0068630F"/>
    <w:rsid w:val="00686337"/>
    <w:rsid w:val="006869C1"/>
    <w:rsid w:val="00686B28"/>
    <w:rsid w:val="00686C14"/>
    <w:rsid w:val="00686CDB"/>
    <w:rsid w:val="00686D98"/>
    <w:rsid w:val="00687496"/>
    <w:rsid w:val="006874FB"/>
    <w:rsid w:val="006875D5"/>
    <w:rsid w:val="00687B18"/>
    <w:rsid w:val="00687B4A"/>
    <w:rsid w:val="00687BEF"/>
    <w:rsid w:val="00687DF0"/>
    <w:rsid w:val="00687F5D"/>
    <w:rsid w:val="00687FE9"/>
    <w:rsid w:val="0069003D"/>
    <w:rsid w:val="00690133"/>
    <w:rsid w:val="006902F3"/>
    <w:rsid w:val="00690329"/>
    <w:rsid w:val="006906F7"/>
    <w:rsid w:val="00690A19"/>
    <w:rsid w:val="00690A6F"/>
    <w:rsid w:val="00690E9C"/>
    <w:rsid w:val="00691087"/>
    <w:rsid w:val="006910AF"/>
    <w:rsid w:val="0069114D"/>
    <w:rsid w:val="0069121D"/>
    <w:rsid w:val="0069141F"/>
    <w:rsid w:val="0069147D"/>
    <w:rsid w:val="006914FA"/>
    <w:rsid w:val="00691708"/>
    <w:rsid w:val="00691866"/>
    <w:rsid w:val="00691986"/>
    <w:rsid w:val="00691AF1"/>
    <w:rsid w:val="00691D6A"/>
    <w:rsid w:val="00691D98"/>
    <w:rsid w:val="00691EB1"/>
    <w:rsid w:val="006920AD"/>
    <w:rsid w:val="006922E2"/>
    <w:rsid w:val="006925D9"/>
    <w:rsid w:val="00692A8E"/>
    <w:rsid w:val="00692B18"/>
    <w:rsid w:val="00692E64"/>
    <w:rsid w:val="0069331B"/>
    <w:rsid w:val="006934CF"/>
    <w:rsid w:val="006935C0"/>
    <w:rsid w:val="0069368E"/>
    <w:rsid w:val="00693793"/>
    <w:rsid w:val="006939DE"/>
    <w:rsid w:val="00693A36"/>
    <w:rsid w:val="00693A85"/>
    <w:rsid w:val="00693D0D"/>
    <w:rsid w:val="00693D32"/>
    <w:rsid w:val="00693DE1"/>
    <w:rsid w:val="006942AB"/>
    <w:rsid w:val="0069455E"/>
    <w:rsid w:val="006946D3"/>
    <w:rsid w:val="006949B2"/>
    <w:rsid w:val="00694BF7"/>
    <w:rsid w:val="00694DD6"/>
    <w:rsid w:val="00694E3A"/>
    <w:rsid w:val="006950F8"/>
    <w:rsid w:val="00695D73"/>
    <w:rsid w:val="00695E46"/>
    <w:rsid w:val="006961B4"/>
    <w:rsid w:val="0069664E"/>
    <w:rsid w:val="00696B98"/>
    <w:rsid w:val="00696E32"/>
    <w:rsid w:val="00696E39"/>
    <w:rsid w:val="00697126"/>
    <w:rsid w:val="006971F0"/>
    <w:rsid w:val="006974D8"/>
    <w:rsid w:val="006975D9"/>
    <w:rsid w:val="00697CA8"/>
    <w:rsid w:val="00697D5C"/>
    <w:rsid w:val="006A03DC"/>
    <w:rsid w:val="006A045D"/>
    <w:rsid w:val="006A0479"/>
    <w:rsid w:val="006A072E"/>
    <w:rsid w:val="006A0BC4"/>
    <w:rsid w:val="006A0E88"/>
    <w:rsid w:val="006A1104"/>
    <w:rsid w:val="006A14CA"/>
    <w:rsid w:val="006A16AE"/>
    <w:rsid w:val="006A1B16"/>
    <w:rsid w:val="006A2189"/>
    <w:rsid w:val="006A21BB"/>
    <w:rsid w:val="006A2222"/>
    <w:rsid w:val="006A22EB"/>
    <w:rsid w:val="006A2987"/>
    <w:rsid w:val="006A2CD4"/>
    <w:rsid w:val="006A3316"/>
    <w:rsid w:val="006A3432"/>
    <w:rsid w:val="006A3784"/>
    <w:rsid w:val="006A3A3D"/>
    <w:rsid w:val="006A3BA2"/>
    <w:rsid w:val="006A3FE5"/>
    <w:rsid w:val="006A4653"/>
    <w:rsid w:val="006A48E5"/>
    <w:rsid w:val="006A4B7A"/>
    <w:rsid w:val="006A4C21"/>
    <w:rsid w:val="006A4EE2"/>
    <w:rsid w:val="006A5043"/>
    <w:rsid w:val="006A51C5"/>
    <w:rsid w:val="006A5283"/>
    <w:rsid w:val="006A52B6"/>
    <w:rsid w:val="006A534A"/>
    <w:rsid w:val="006A56FF"/>
    <w:rsid w:val="006A572F"/>
    <w:rsid w:val="006A5ACC"/>
    <w:rsid w:val="006A5CAD"/>
    <w:rsid w:val="006A6139"/>
    <w:rsid w:val="006A6458"/>
    <w:rsid w:val="006A676C"/>
    <w:rsid w:val="006A6907"/>
    <w:rsid w:val="006A6DF5"/>
    <w:rsid w:val="006A7135"/>
    <w:rsid w:val="006A7146"/>
    <w:rsid w:val="006A7201"/>
    <w:rsid w:val="006A74DC"/>
    <w:rsid w:val="006A76A3"/>
    <w:rsid w:val="006A78C2"/>
    <w:rsid w:val="006A79DB"/>
    <w:rsid w:val="006A7C67"/>
    <w:rsid w:val="006A7CC1"/>
    <w:rsid w:val="006B0065"/>
    <w:rsid w:val="006B0158"/>
    <w:rsid w:val="006B05AC"/>
    <w:rsid w:val="006B0B0A"/>
    <w:rsid w:val="006B0CEB"/>
    <w:rsid w:val="006B11AD"/>
    <w:rsid w:val="006B11B9"/>
    <w:rsid w:val="006B15E2"/>
    <w:rsid w:val="006B162E"/>
    <w:rsid w:val="006B19F3"/>
    <w:rsid w:val="006B1B5F"/>
    <w:rsid w:val="006B1DA4"/>
    <w:rsid w:val="006B225E"/>
    <w:rsid w:val="006B245B"/>
    <w:rsid w:val="006B25B7"/>
    <w:rsid w:val="006B25CB"/>
    <w:rsid w:val="006B26B0"/>
    <w:rsid w:val="006B2751"/>
    <w:rsid w:val="006B2864"/>
    <w:rsid w:val="006B2A39"/>
    <w:rsid w:val="006B2C93"/>
    <w:rsid w:val="006B2E45"/>
    <w:rsid w:val="006B2F35"/>
    <w:rsid w:val="006B3299"/>
    <w:rsid w:val="006B354E"/>
    <w:rsid w:val="006B405D"/>
    <w:rsid w:val="006B4179"/>
    <w:rsid w:val="006B43BE"/>
    <w:rsid w:val="006B4671"/>
    <w:rsid w:val="006B47B0"/>
    <w:rsid w:val="006B48F1"/>
    <w:rsid w:val="006B497B"/>
    <w:rsid w:val="006B4A2F"/>
    <w:rsid w:val="006B4BAA"/>
    <w:rsid w:val="006B4BC7"/>
    <w:rsid w:val="006B5166"/>
    <w:rsid w:val="006B5338"/>
    <w:rsid w:val="006B55C6"/>
    <w:rsid w:val="006B570F"/>
    <w:rsid w:val="006B5BA3"/>
    <w:rsid w:val="006B5C74"/>
    <w:rsid w:val="006B5DA2"/>
    <w:rsid w:val="006B5DC2"/>
    <w:rsid w:val="006B6018"/>
    <w:rsid w:val="006B607C"/>
    <w:rsid w:val="006B61F8"/>
    <w:rsid w:val="006B6495"/>
    <w:rsid w:val="006B66F5"/>
    <w:rsid w:val="006B6952"/>
    <w:rsid w:val="006B6A5C"/>
    <w:rsid w:val="006B7181"/>
    <w:rsid w:val="006B72CC"/>
    <w:rsid w:val="006B7446"/>
    <w:rsid w:val="006B74F0"/>
    <w:rsid w:val="006B7748"/>
    <w:rsid w:val="006B77D8"/>
    <w:rsid w:val="006B7827"/>
    <w:rsid w:val="006B784F"/>
    <w:rsid w:val="006B78C2"/>
    <w:rsid w:val="006B7C1A"/>
    <w:rsid w:val="006C0240"/>
    <w:rsid w:val="006C05A1"/>
    <w:rsid w:val="006C0927"/>
    <w:rsid w:val="006C0C73"/>
    <w:rsid w:val="006C0DD6"/>
    <w:rsid w:val="006C0E29"/>
    <w:rsid w:val="006C1067"/>
    <w:rsid w:val="006C1391"/>
    <w:rsid w:val="006C13A8"/>
    <w:rsid w:val="006C1BA4"/>
    <w:rsid w:val="006C1CDF"/>
    <w:rsid w:val="006C1D7A"/>
    <w:rsid w:val="006C1DC1"/>
    <w:rsid w:val="006C1EE2"/>
    <w:rsid w:val="006C1F94"/>
    <w:rsid w:val="006C1FA9"/>
    <w:rsid w:val="006C2256"/>
    <w:rsid w:val="006C24B4"/>
    <w:rsid w:val="006C253B"/>
    <w:rsid w:val="006C256B"/>
    <w:rsid w:val="006C2A66"/>
    <w:rsid w:val="006C2D36"/>
    <w:rsid w:val="006C2EB3"/>
    <w:rsid w:val="006C3152"/>
    <w:rsid w:val="006C31B7"/>
    <w:rsid w:val="006C31C0"/>
    <w:rsid w:val="006C33DF"/>
    <w:rsid w:val="006C33E3"/>
    <w:rsid w:val="006C3433"/>
    <w:rsid w:val="006C36F0"/>
    <w:rsid w:val="006C370E"/>
    <w:rsid w:val="006C3A1A"/>
    <w:rsid w:val="006C3C86"/>
    <w:rsid w:val="006C3D32"/>
    <w:rsid w:val="006C4106"/>
    <w:rsid w:val="006C45C6"/>
    <w:rsid w:val="006C4614"/>
    <w:rsid w:val="006C46A0"/>
    <w:rsid w:val="006C47F5"/>
    <w:rsid w:val="006C4800"/>
    <w:rsid w:val="006C492A"/>
    <w:rsid w:val="006C4B68"/>
    <w:rsid w:val="006C4BD0"/>
    <w:rsid w:val="006C4E71"/>
    <w:rsid w:val="006C51FC"/>
    <w:rsid w:val="006C5219"/>
    <w:rsid w:val="006C56EB"/>
    <w:rsid w:val="006C5991"/>
    <w:rsid w:val="006C5BB9"/>
    <w:rsid w:val="006C5E11"/>
    <w:rsid w:val="006C6152"/>
    <w:rsid w:val="006C69AB"/>
    <w:rsid w:val="006C6B14"/>
    <w:rsid w:val="006C6B2E"/>
    <w:rsid w:val="006C6B7B"/>
    <w:rsid w:val="006C6C3F"/>
    <w:rsid w:val="006C6E33"/>
    <w:rsid w:val="006C6EFC"/>
    <w:rsid w:val="006C6F06"/>
    <w:rsid w:val="006C71AE"/>
    <w:rsid w:val="006C77C3"/>
    <w:rsid w:val="006C7859"/>
    <w:rsid w:val="006C7959"/>
    <w:rsid w:val="006C7AAA"/>
    <w:rsid w:val="006C7FC0"/>
    <w:rsid w:val="006D01D0"/>
    <w:rsid w:val="006D01E6"/>
    <w:rsid w:val="006D02D0"/>
    <w:rsid w:val="006D0321"/>
    <w:rsid w:val="006D03CC"/>
    <w:rsid w:val="006D075F"/>
    <w:rsid w:val="006D087C"/>
    <w:rsid w:val="006D0E8C"/>
    <w:rsid w:val="006D1167"/>
    <w:rsid w:val="006D1401"/>
    <w:rsid w:val="006D1494"/>
    <w:rsid w:val="006D16DC"/>
    <w:rsid w:val="006D18CC"/>
    <w:rsid w:val="006D1A90"/>
    <w:rsid w:val="006D1B21"/>
    <w:rsid w:val="006D1BE3"/>
    <w:rsid w:val="006D1D14"/>
    <w:rsid w:val="006D1D9D"/>
    <w:rsid w:val="006D211F"/>
    <w:rsid w:val="006D21AB"/>
    <w:rsid w:val="006D228E"/>
    <w:rsid w:val="006D22FB"/>
    <w:rsid w:val="006D234F"/>
    <w:rsid w:val="006D24AB"/>
    <w:rsid w:val="006D2519"/>
    <w:rsid w:val="006D2BC4"/>
    <w:rsid w:val="006D2CED"/>
    <w:rsid w:val="006D2D7B"/>
    <w:rsid w:val="006D2E58"/>
    <w:rsid w:val="006D2F6D"/>
    <w:rsid w:val="006D33B5"/>
    <w:rsid w:val="006D35CB"/>
    <w:rsid w:val="006D391F"/>
    <w:rsid w:val="006D3ACC"/>
    <w:rsid w:val="006D3B71"/>
    <w:rsid w:val="006D3D64"/>
    <w:rsid w:val="006D44BC"/>
    <w:rsid w:val="006D4623"/>
    <w:rsid w:val="006D4795"/>
    <w:rsid w:val="006D4AE9"/>
    <w:rsid w:val="006D4F2C"/>
    <w:rsid w:val="006D4FDA"/>
    <w:rsid w:val="006D5247"/>
    <w:rsid w:val="006D546B"/>
    <w:rsid w:val="006D549A"/>
    <w:rsid w:val="006D585A"/>
    <w:rsid w:val="006D60AD"/>
    <w:rsid w:val="006D6187"/>
    <w:rsid w:val="006D6220"/>
    <w:rsid w:val="006D6445"/>
    <w:rsid w:val="006D6461"/>
    <w:rsid w:val="006D654D"/>
    <w:rsid w:val="006D6B6D"/>
    <w:rsid w:val="006D6C0D"/>
    <w:rsid w:val="006D6EA8"/>
    <w:rsid w:val="006D76A8"/>
    <w:rsid w:val="006D7D72"/>
    <w:rsid w:val="006D7FF3"/>
    <w:rsid w:val="006E013F"/>
    <w:rsid w:val="006E0142"/>
    <w:rsid w:val="006E02AD"/>
    <w:rsid w:val="006E052E"/>
    <w:rsid w:val="006E0877"/>
    <w:rsid w:val="006E09AC"/>
    <w:rsid w:val="006E0A58"/>
    <w:rsid w:val="006E0AF7"/>
    <w:rsid w:val="006E0D05"/>
    <w:rsid w:val="006E0E35"/>
    <w:rsid w:val="006E0F4A"/>
    <w:rsid w:val="006E13B1"/>
    <w:rsid w:val="006E1633"/>
    <w:rsid w:val="006E170A"/>
    <w:rsid w:val="006E19ED"/>
    <w:rsid w:val="006E1CC8"/>
    <w:rsid w:val="006E20AF"/>
    <w:rsid w:val="006E23E2"/>
    <w:rsid w:val="006E25E2"/>
    <w:rsid w:val="006E2703"/>
    <w:rsid w:val="006E2759"/>
    <w:rsid w:val="006E27D7"/>
    <w:rsid w:val="006E2A57"/>
    <w:rsid w:val="006E2C0C"/>
    <w:rsid w:val="006E2D6D"/>
    <w:rsid w:val="006E3807"/>
    <w:rsid w:val="006E392A"/>
    <w:rsid w:val="006E39B6"/>
    <w:rsid w:val="006E3AA6"/>
    <w:rsid w:val="006E3B58"/>
    <w:rsid w:val="006E3E4B"/>
    <w:rsid w:val="006E3F2C"/>
    <w:rsid w:val="006E41C8"/>
    <w:rsid w:val="006E4666"/>
    <w:rsid w:val="006E47EC"/>
    <w:rsid w:val="006E4B5B"/>
    <w:rsid w:val="006E5060"/>
    <w:rsid w:val="006E5201"/>
    <w:rsid w:val="006E529F"/>
    <w:rsid w:val="006E5375"/>
    <w:rsid w:val="006E53C7"/>
    <w:rsid w:val="006E542C"/>
    <w:rsid w:val="006E5665"/>
    <w:rsid w:val="006E5674"/>
    <w:rsid w:val="006E594F"/>
    <w:rsid w:val="006E5B40"/>
    <w:rsid w:val="006E5B7C"/>
    <w:rsid w:val="006E5C56"/>
    <w:rsid w:val="006E5C79"/>
    <w:rsid w:val="006E5CAC"/>
    <w:rsid w:val="006E621B"/>
    <w:rsid w:val="006E62D4"/>
    <w:rsid w:val="006E640D"/>
    <w:rsid w:val="006E674A"/>
    <w:rsid w:val="006E7091"/>
    <w:rsid w:val="006E70C1"/>
    <w:rsid w:val="006E7432"/>
    <w:rsid w:val="006E756A"/>
    <w:rsid w:val="006E773A"/>
    <w:rsid w:val="006E7880"/>
    <w:rsid w:val="006E7936"/>
    <w:rsid w:val="006E7B5E"/>
    <w:rsid w:val="006E7DED"/>
    <w:rsid w:val="006E7FDA"/>
    <w:rsid w:val="006F00EF"/>
    <w:rsid w:val="006F02DD"/>
    <w:rsid w:val="006F05B0"/>
    <w:rsid w:val="006F060B"/>
    <w:rsid w:val="006F07C1"/>
    <w:rsid w:val="006F099E"/>
    <w:rsid w:val="006F09E0"/>
    <w:rsid w:val="006F09EF"/>
    <w:rsid w:val="006F0A6D"/>
    <w:rsid w:val="006F0DD7"/>
    <w:rsid w:val="006F0F8B"/>
    <w:rsid w:val="006F127F"/>
    <w:rsid w:val="006F1352"/>
    <w:rsid w:val="006F13E0"/>
    <w:rsid w:val="006F16AF"/>
    <w:rsid w:val="006F1737"/>
    <w:rsid w:val="006F17B8"/>
    <w:rsid w:val="006F1F8C"/>
    <w:rsid w:val="006F20D1"/>
    <w:rsid w:val="006F2149"/>
    <w:rsid w:val="006F2192"/>
    <w:rsid w:val="006F21BF"/>
    <w:rsid w:val="006F25E0"/>
    <w:rsid w:val="006F260A"/>
    <w:rsid w:val="006F2642"/>
    <w:rsid w:val="006F2730"/>
    <w:rsid w:val="006F2CF7"/>
    <w:rsid w:val="006F2F28"/>
    <w:rsid w:val="006F2FE3"/>
    <w:rsid w:val="006F3AC7"/>
    <w:rsid w:val="006F3AED"/>
    <w:rsid w:val="006F3F40"/>
    <w:rsid w:val="006F44CA"/>
    <w:rsid w:val="006F4761"/>
    <w:rsid w:val="006F47A3"/>
    <w:rsid w:val="006F481D"/>
    <w:rsid w:val="006F4931"/>
    <w:rsid w:val="006F4A4A"/>
    <w:rsid w:val="006F4C57"/>
    <w:rsid w:val="006F54B9"/>
    <w:rsid w:val="006F55A7"/>
    <w:rsid w:val="006F5620"/>
    <w:rsid w:val="006F5626"/>
    <w:rsid w:val="006F56F7"/>
    <w:rsid w:val="006F58ED"/>
    <w:rsid w:val="006F5991"/>
    <w:rsid w:val="006F5A24"/>
    <w:rsid w:val="006F5FDB"/>
    <w:rsid w:val="006F60D6"/>
    <w:rsid w:val="006F6368"/>
    <w:rsid w:val="006F677A"/>
    <w:rsid w:val="006F67D2"/>
    <w:rsid w:val="006F6807"/>
    <w:rsid w:val="006F6835"/>
    <w:rsid w:val="006F6A4F"/>
    <w:rsid w:val="006F6C83"/>
    <w:rsid w:val="006F6CF5"/>
    <w:rsid w:val="006F6D6E"/>
    <w:rsid w:val="006F6FBA"/>
    <w:rsid w:val="006F6FDE"/>
    <w:rsid w:val="006F6FF3"/>
    <w:rsid w:val="006F73F7"/>
    <w:rsid w:val="006F74EB"/>
    <w:rsid w:val="006F792F"/>
    <w:rsid w:val="006F7AB6"/>
    <w:rsid w:val="006F7B96"/>
    <w:rsid w:val="006F7C8B"/>
    <w:rsid w:val="006F7D1B"/>
    <w:rsid w:val="006F7FB7"/>
    <w:rsid w:val="00700055"/>
    <w:rsid w:val="00700443"/>
    <w:rsid w:val="0070048B"/>
    <w:rsid w:val="00700546"/>
    <w:rsid w:val="0070090E"/>
    <w:rsid w:val="00700A6C"/>
    <w:rsid w:val="00700A7D"/>
    <w:rsid w:val="00700D73"/>
    <w:rsid w:val="00700F08"/>
    <w:rsid w:val="00700F0B"/>
    <w:rsid w:val="0070123B"/>
    <w:rsid w:val="007018DA"/>
    <w:rsid w:val="00701A77"/>
    <w:rsid w:val="00701C6E"/>
    <w:rsid w:val="0070214B"/>
    <w:rsid w:val="007023C9"/>
    <w:rsid w:val="007028E1"/>
    <w:rsid w:val="0070292E"/>
    <w:rsid w:val="00702A0A"/>
    <w:rsid w:val="00702BBB"/>
    <w:rsid w:val="00702CF2"/>
    <w:rsid w:val="00702F53"/>
    <w:rsid w:val="007030AF"/>
    <w:rsid w:val="0070399F"/>
    <w:rsid w:val="00703C84"/>
    <w:rsid w:val="00703F1B"/>
    <w:rsid w:val="00703F92"/>
    <w:rsid w:val="007041C3"/>
    <w:rsid w:val="0070434F"/>
    <w:rsid w:val="00704A58"/>
    <w:rsid w:val="00704D0B"/>
    <w:rsid w:val="00705389"/>
    <w:rsid w:val="00705901"/>
    <w:rsid w:val="00705AF2"/>
    <w:rsid w:val="00705D39"/>
    <w:rsid w:val="00705D60"/>
    <w:rsid w:val="007060C6"/>
    <w:rsid w:val="0070620D"/>
    <w:rsid w:val="00706390"/>
    <w:rsid w:val="007065F2"/>
    <w:rsid w:val="00706812"/>
    <w:rsid w:val="007068E3"/>
    <w:rsid w:val="007069B8"/>
    <w:rsid w:val="007069D0"/>
    <w:rsid w:val="00706D74"/>
    <w:rsid w:val="00706E35"/>
    <w:rsid w:val="00707087"/>
    <w:rsid w:val="00707134"/>
    <w:rsid w:val="0070739B"/>
    <w:rsid w:val="00707412"/>
    <w:rsid w:val="00707482"/>
    <w:rsid w:val="0070771B"/>
    <w:rsid w:val="00707856"/>
    <w:rsid w:val="00707C16"/>
    <w:rsid w:val="00707D64"/>
    <w:rsid w:val="00707E57"/>
    <w:rsid w:val="0071008F"/>
    <w:rsid w:val="0071014F"/>
    <w:rsid w:val="0071028A"/>
    <w:rsid w:val="007102B0"/>
    <w:rsid w:val="007103DE"/>
    <w:rsid w:val="007103EF"/>
    <w:rsid w:val="00710490"/>
    <w:rsid w:val="00710962"/>
    <w:rsid w:val="00710A85"/>
    <w:rsid w:val="00710C73"/>
    <w:rsid w:val="00710E62"/>
    <w:rsid w:val="00710F4B"/>
    <w:rsid w:val="00711327"/>
    <w:rsid w:val="0071142D"/>
    <w:rsid w:val="0071143D"/>
    <w:rsid w:val="00711448"/>
    <w:rsid w:val="0071171C"/>
    <w:rsid w:val="0071176C"/>
    <w:rsid w:val="007118EF"/>
    <w:rsid w:val="00711A40"/>
    <w:rsid w:val="00711E54"/>
    <w:rsid w:val="0071222C"/>
    <w:rsid w:val="007122D5"/>
    <w:rsid w:val="007122FE"/>
    <w:rsid w:val="00712320"/>
    <w:rsid w:val="0071244A"/>
    <w:rsid w:val="00712563"/>
    <w:rsid w:val="00712622"/>
    <w:rsid w:val="0071265E"/>
    <w:rsid w:val="0071274C"/>
    <w:rsid w:val="007129FF"/>
    <w:rsid w:val="00712ED8"/>
    <w:rsid w:val="00713297"/>
    <w:rsid w:val="00713446"/>
    <w:rsid w:val="00713600"/>
    <w:rsid w:val="007139C5"/>
    <w:rsid w:val="00713A64"/>
    <w:rsid w:val="00713D71"/>
    <w:rsid w:val="00713D92"/>
    <w:rsid w:val="00714038"/>
    <w:rsid w:val="007141E8"/>
    <w:rsid w:val="00714319"/>
    <w:rsid w:val="00714349"/>
    <w:rsid w:val="007146AE"/>
    <w:rsid w:val="00714A00"/>
    <w:rsid w:val="00714B76"/>
    <w:rsid w:val="00714C84"/>
    <w:rsid w:val="00714E99"/>
    <w:rsid w:val="00715000"/>
    <w:rsid w:val="007150BB"/>
    <w:rsid w:val="007152F6"/>
    <w:rsid w:val="007154EE"/>
    <w:rsid w:val="00715526"/>
    <w:rsid w:val="00715551"/>
    <w:rsid w:val="007155BA"/>
    <w:rsid w:val="00715630"/>
    <w:rsid w:val="00715636"/>
    <w:rsid w:val="0071578D"/>
    <w:rsid w:val="00715A2A"/>
    <w:rsid w:val="00715C91"/>
    <w:rsid w:val="00715EDB"/>
    <w:rsid w:val="007160F7"/>
    <w:rsid w:val="00716186"/>
    <w:rsid w:val="00716293"/>
    <w:rsid w:val="00716BF9"/>
    <w:rsid w:val="00716F60"/>
    <w:rsid w:val="0071710D"/>
    <w:rsid w:val="007173AF"/>
    <w:rsid w:val="007173DF"/>
    <w:rsid w:val="007175E8"/>
    <w:rsid w:val="00717642"/>
    <w:rsid w:val="0071769F"/>
    <w:rsid w:val="007178FE"/>
    <w:rsid w:val="00717D4D"/>
    <w:rsid w:val="00717D74"/>
    <w:rsid w:val="007200BD"/>
    <w:rsid w:val="007202C0"/>
    <w:rsid w:val="00720327"/>
    <w:rsid w:val="00720520"/>
    <w:rsid w:val="007207E1"/>
    <w:rsid w:val="00720A08"/>
    <w:rsid w:val="00720B2E"/>
    <w:rsid w:val="00720E23"/>
    <w:rsid w:val="00720EFE"/>
    <w:rsid w:val="00720F09"/>
    <w:rsid w:val="00720F2B"/>
    <w:rsid w:val="00721166"/>
    <w:rsid w:val="00721328"/>
    <w:rsid w:val="00721925"/>
    <w:rsid w:val="007219AD"/>
    <w:rsid w:val="00721B36"/>
    <w:rsid w:val="00721C08"/>
    <w:rsid w:val="00721E1C"/>
    <w:rsid w:val="00721FE8"/>
    <w:rsid w:val="00722055"/>
    <w:rsid w:val="00722068"/>
    <w:rsid w:val="007220B1"/>
    <w:rsid w:val="007221DF"/>
    <w:rsid w:val="007223AD"/>
    <w:rsid w:val="00722470"/>
    <w:rsid w:val="0072256D"/>
    <w:rsid w:val="00722C08"/>
    <w:rsid w:val="00722E43"/>
    <w:rsid w:val="00722E93"/>
    <w:rsid w:val="0072315C"/>
    <w:rsid w:val="00723214"/>
    <w:rsid w:val="007232F0"/>
    <w:rsid w:val="00723316"/>
    <w:rsid w:val="00723448"/>
    <w:rsid w:val="00723502"/>
    <w:rsid w:val="00723567"/>
    <w:rsid w:val="007235AD"/>
    <w:rsid w:val="00723704"/>
    <w:rsid w:val="00723C26"/>
    <w:rsid w:val="00724156"/>
    <w:rsid w:val="007244F1"/>
    <w:rsid w:val="007245C6"/>
    <w:rsid w:val="007245E0"/>
    <w:rsid w:val="00724626"/>
    <w:rsid w:val="00724764"/>
    <w:rsid w:val="007247AC"/>
    <w:rsid w:val="00724A32"/>
    <w:rsid w:val="00724C90"/>
    <w:rsid w:val="00724DE3"/>
    <w:rsid w:val="00725644"/>
    <w:rsid w:val="0072566D"/>
    <w:rsid w:val="00725A53"/>
    <w:rsid w:val="00725AB7"/>
    <w:rsid w:val="00725BB2"/>
    <w:rsid w:val="00725C09"/>
    <w:rsid w:val="00725D92"/>
    <w:rsid w:val="00725EA9"/>
    <w:rsid w:val="00725EF6"/>
    <w:rsid w:val="00726282"/>
    <w:rsid w:val="007265C5"/>
    <w:rsid w:val="007266C1"/>
    <w:rsid w:val="00726920"/>
    <w:rsid w:val="00726D9D"/>
    <w:rsid w:val="00726E7C"/>
    <w:rsid w:val="00726F0B"/>
    <w:rsid w:val="007271D0"/>
    <w:rsid w:val="007272AF"/>
    <w:rsid w:val="007273DC"/>
    <w:rsid w:val="007276D3"/>
    <w:rsid w:val="00727A19"/>
    <w:rsid w:val="00727AC8"/>
    <w:rsid w:val="00727C20"/>
    <w:rsid w:val="00727C4A"/>
    <w:rsid w:val="00727DB1"/>
    <w:rsid w:val="00727F8D"/>
    <w:rsid w:val="00727FF6"/>
    <w:rsid w:val="00730D10"/>
    <w:rsid w:val="00730EF4"/>
    <w:rsid w:val="00731478"/>
    <w:rsid w:val="007318D9"/>
    <w:rsid w:val="007318DE"/>
    <w:rsid w:val="00731D72"/>
    <w:rsid w:val="00731D86"/>
    <w:rsid w:val="00732302"/>
    <w:rsid w:val="00732367"/>
    <w:rsid w:val="00732AF4"/>
    <w:rsid w:val="00732C36"/>
    <w:rsid w:val="00732C8F"/>
    <w:rsid w:val="00732C94"/>
    <w:rsid w:val="00732C99"/>
    <w:rsid w:val="00732D79"/>
    <w:rsid w:val="00732DD8"/>
    <w:rsid w:val="007330CF"/>
    <w:rsid w:val="007331A4"/>
    <w:rsid w:val="0073344C"/>
    <w:rsid w:val="00733661"/>
    <w:rsid w:val="007338A1"/>
    <w:rsid w:val="00733F83"/>
    <w:rsid w:val="00733FD1"/>
    <w:rsid w:val="0073416E"/>
    <w:rsid w:val="00734242"/>
    <w:rsid w:val="007343D3"/>
    <w:rsid w:val="007345C3"/>
    <w:rsid w:val="0073477F"/>
    <w:rsid w:val="00734A4C"/>
    <w:rsid w:val="00734AED"/>
    <w:rsid w:val="00734B5F"/>
    <w:rsid w:val="00734C23"/>
    <w:rsid w:val="00734EB9"/>
    <w:rsid w:val="00735308"/>
    <w:rsid w:val="0073564A"/>
    <w:rsid w:val="007358C4"/>
    <w:rsid w:val="007359A9"/>
    <w:rsid w:val="00735A0B"/>
    <w:rsid w:val="00735C92"/>
    <w:rsid w:val="00735E7F"/>
    <w:rsid w:val="0073612A"/>
    <w:rsid w:val="00736135"/>
    <w:rsid w:val="00736216"/>
    <w:rsid w:val="00736338"/>
    <w:rsid w:val="00736511"/>
    <w:rsid w:val="00736603"/>
    <w:rsid w:val="00736A64"/>
    <w:rsid w:val="00736B87"/>
    <w:rsid w:val="00736F20"/>
    <w:rsid w:val="0073711B"/>
    <w:rsid w:val="007372A9"/>
    <w:rsid w:val="00737435"/>
    <w:rsid w:val="0073747E"/>
    <w:rsid w:val="007379AB"/>
    <w:rsid w:val="00737E94"/>
    <w:rsid w:val="00737FCA"/>
    <w:rsid w:val="00737FDD"/>
    <w:rsid w:val="00740311"/>
    <w:rsid w:val="0074059C"/>
    <w:rsid w:val="00740691"/>
    <w:rsid w:val="00740701"/>
    <w:rsid w:val="007408DD"/>
    <w:rsid w:val="00740B84"/>
    <w:rsid w:val="00740D6E"/>
    <w:rsid w:val="00741188"/>
    <w:rsid w:val="007413EC"/>
    <w:rsid w:val="007415F1"/>
    <w:rsid w:val="00741761"/>
    <w:rsid w:val="00741859"/>
    <w:rsid w:val="00741A44"/>
    <w:rsid w:val="00741C03"/>
    <w:rsid w:val="00741FED"/>
    <w:rsid w:val="00742310"/>
    <w:rsid w:val="007424CB"/>
    <w:rsid w:val="00742D0C"/>
    <w:rsid w:val="00742D11"/>
    <w:rsid w:val="00742D80"/>
    <w:rsid w:val="00742E20"/>
    <w:rsid w:val="00743180"/>
    <w:rsid w:val="00743232"/>
    <w:rsid w:val="007432A1"/>
    <w:rsid w:val="00743315"/>
    <w:rsid w:val="0074364C"/>
    <w:rsid w:val="007437E0"/>
    <w:rsid w:val="00743824"/>
    <w:rsid w:val="00743B5B"/>
    <w:rsid w:val="00743DDD"/>
    <w:rsid w:val="00744554"/>
    <w:rsid w:val="007445D7"/>
    <w:rsid w:val="00744ABE"/>
    <w:rsid w:val="00744C40"/>
    <w:rsid w:val="00744DA2"/>
    <w:rsid w:val="0074501B"/>
    <w:rsid w:val="007452A3"/>
    <w:rsid w:val="0074593F"/>
    <w:rsid w:val="00745CC0"/>
    <w:rsid w:val="00745EB9"/>
    <w:rsid w:val="00745F04"/>
    <w:rsid w:val="0074619F"/>
    <w:rsid w:val="00746261"/>
    <w:rsid w:val="007465A6"/>
    <w:rsid w:val="007468DE"/>
    <w:rsid w:val="0074690A"/>
    <w:rsid w:val="00746BBA"/>
    <w:rsid w:val="00746EE4"/>
    <w:rsid w:val="00746F1B"/>
    <w:rsid w:val="00747152"/>
    <w:rsid w:val="007471CB"/>
    <w:rsid w:val="00747461"/>
    <w:rsid w:val="0074785A"/>
    <w:rsid w:val="00747DCE"/>
    <w:rsid w:val="00747EDE"/>
    <w:rsid w:val="007500EF"/>
    <w:rsid w:val="007503F9"/>
    <w:rsid w:val="007506B4"/>
    <w:rsid w:val="00750A40"/>
    <w:rsid w:val="00750CE5"/>
    <w:rsid w:val="00750DAD"/>
    <w:rsid w:val="00750F70"/>
    <w:rsid w:val="00750FBE"/>
    <w:rsid w:val="00751107"/>
    <w:rsid w:val="0075115B"/>
    <w:rsid w:val="007512C4"/>
    <w:rsid w:val="007519E0"/>
    <w:rsid w:val="00751FFA"/>
    <w:rsid w:val="00752083"/>
    <w:rsid w:val="00752089"/>
    <w:rsid w:val="007520C7"/>
    <w:rsid w:val="00752191"/>
    <w:rsid w:val="007522B2"/>
    <w:rsid w:val="00752450"/>
    <w:rsid w:val="0075247F"/>
    <w:rsid w:val="007527A3"/>
    <w:rsid w:val="007527E9"/>
    <w:rsid w:val="00752B3C"/>
    <w:rsid w:val="00752D04"/>
    <w:rsid w:val="00752D34"/>
    <w:rsid w:val="00752D8E"/>
    <w:rsid w:val="00752E90"/>
    <w:rsid w:val="00752FC5"/>
    <w:rsid w:val="00752FEC"/>
    <w:rsid w:val="00753031"/>
    <w:rsid w:val="007531A9"/>
    <w:rsid w:val="00753509"/>
    <w:rsid w:val="00753B1A"/>
    <w:rsid w:val="00753B5A"/>
    <w:rsid w:val="00753C93"/>
    <w:rsid w:val="00753E64"/>
    <w:rsid w:val="00753EC1"/>
    <w:rsid w:val="0075446B"/>
    <w:rsid w:val="007544FB"/>
    <w:rsid w:val="007548A8"/>
    <w:rsid w:val="00754A88"/>
    <w:rsid w:val="00754B83"/>
    <w:rsid w:val="00754C2B"/>
    <w:rsid w:val="00754C8B"/>
    <w:rsid w:val="00754C8C"/>
    <w:rsid w:val="00754E12"/>
    <w:rsid w:val="0075502E"/>
    <w:rsid w:val="00755243"/>
    <w:rsid w:val="007552EF"/>
    <w:rsid w:val="00755761"/>
    <w:rsid w:val="00755868"/>
    <w:rsid w:val="00755AE3"/>
    <w:rsid w:val="00755FD2"/>
    <w:rsid w:val="007564EA"/>
    <w:rsid w:val="00756618"/>
    <w:rsid w:val="00756840"/>
    <w:rsid w:val="007568F7"/>
    <w:rsid w:val="00756A15"/>
    <w:rsid w:val="00756AD4"/>
    <w:rsid w:val="00756C2E"/>
    <w:rsid w:val="00756E22"/>
    <w:rsid w:val="00756FAE"/>
    <w:rsid w:val="0075705F"/>
    <w:rsid w:val="007572CA"/>
    <w:rsid w:val="007576E5"/>
    <w:rsid w:val="007577A6"/>
    <w:rsid w:val="00757B1A"/>
    <w:rsid w:val="00757D4C"/>
    <w:rsid w:val="00757DD6"/>
    <w:rsid w:val="00757E10"/>
    <w:rsid w:val="007602A4"/>
    <w:rsid w:val="00760300"/>
    <w:rsid w:val="007605EC"/>
    <w:rsid w:val="0076081F"/>
    <w:rsid w:val="0076090A"/>
    <w:rsid w:val="00760C3F"/>
    <w:rsid w:val="00760CA1"/>
    <w:rsid w:val="00760E6C"/>
    <w:rsid w:val="007612B1"/>
    <w:rsid w:val="0076144D"/>
    <w:rsid w:val="007615EB"/>
    <w:rsid w:val="00761A30"/>
    <w:rsid w:val="00761F0C"/>
    <w:rsid w:val="00761F8F"/>
    <w:rsid w:val="0076200D"/>
    <w:rsid w:val="00762AA4"/>
    <w:rsid w:val="00762BBB"/>
    <w:rsid w:val="00762C23"/>
    <w:rsid w:val="00762F82"/>
    <w:rsid w:val="00763307"/>
    <w:rsid w:val="0076332B"/>
    <w:rsid w:val="007635CF"/>
    <w:rsid w:val="00763A58"/>
    <w:rsid w:val="00763AB5"/>
    <w:rsid w:val="00764221"/>
    <w:rsid w:val="0076426E"/>
    <w:rsid w:val="007643B7"/>
    <w:rsid w:val="007644EE"/>
    <w:rsid w:val="007646D3"/>
    <w:rsid w:val="00764A7D"/>
    <w:rsid w:val="00764C8F"/>
    <w:rsid w:val="00764E63"/>
    <w:rsid w:val="00764FB6"/>
    <w:rsid w:val="00764FE6"/>
    <w:rsid w:val="0076507C"/>
    <w:rsid w:val="00765163"/>
    <w:rsid w:val="007654A0"/>
    <w:rsid w:val="00765654"/>
    <w:rsid w:val="00765802"/>
    <w:rsid w:val="00765A0C"/>
    <w:rsid w:val="00765EA5"/>
    <w:rsid w:val="00765F09"/>
    <w:rsid w:val="007661FF"/>
    <w:rsid w:val="0076665B"/>
    <w:rsid w:val="00766DBA"/>
    <w:rsid w:val="00766F00"/>
    <w:rsid w:val="007672E1"/>
    <w:rsid w:val="00767599"/>
    <w:rsid w:val="007675DB"/>
    <w:rsid w:val="00767A84"/>
    <w:rsid w:val="00767B11"/>
    <w:rsid w:val="00767D93"/>
    <w:rsid w:val="007700A6"/>
    <w:rsid w:val="0077049D"/>
    <w:rsid w:val="00770912"/>
    <w:rsid w:val="00770DB5"/>
    <w:rsid w:val="00770E77"/>
    <w:rsid w:val="00771036"/>
    <w:rsid w:val="0077105A"/>
    <w:rsid w:val="00771483"/>
    <w:rsid w:val="007715BB"/>
    <w:rsid w:val="00771899"/>
    <w:rsid w:val="00771B70"/>
    <w:rsid w:val="00771D9D"/>
    <w:rsid w:val="00771EEC"/>
    <w:rsid w:val="00771F90"/>
    <w:rsid w:val="007720BB"/>
    <w:rsid w:val="00772112"/>
    <w:rsid w:val="00772447"/>
    <w:rsid w:val="0077244C"/>
    <w:rsid w:val="00772784"/>
    <w:rsid w:val="00772F70"/>
    <w:rsid w:val="00772FAD"/>
    <w:rsid w:val="00772FE5"/>
    <w:rsid w:val="00773040"/>
    <w:rsid w:val="007733D8"/>
    <w:rsid w:val="0077353F"/>
    <w:rsid w:val="0077374D"/>
    <w:rsid w:val="007737A8"/>
    <w:rsid w:val="007738D2"/>
    <w:rsid w:val="00773BDB"/>
    <w:rsid w:val="00774331"/>
    <w:rsid w:val="00774405"/>
    <w:rsid w:val="0077459A"/>
    <w:rsid w:val="00774673"/>
    <w:rsid w:val="00774BF3"/>
    <w:rsid w:val="00774C19"/>
    <w:rsid w:val="00774D6B"/>
    <w:rsid w:val="007751A7"/>
    <w:rsid w:val="0077524F"/>
    <w:rsid w:val="00775512"/>
    <w:rsid w:val="007755E2"/>
    <w:rsid w:val="0077584C"/>
    <w:rsid w:val="00775971"/>
    <w:rsid w:val="007759FE"/>
    <w:rsid w:val="00775B61"/>
    <w:rsid w:val="00775D99"/>
    <w:rsid w:val="00775F8A"/>
    <w:rsid w:val="00776265"/>
    <w:rsid w:val="0077651C"/>
    <w:rsid w:val="007768AE"/>
    <w:rsid w:val="00776E31"/>
    <w:rsid w:val="00776F1B"/>
    <w:rsid w:val="00776FA0"/>
    <w:rsid w:val="00777107"/>
    <w:rsid w:val="00777193"/>
    <w:rsid w:val="007772B0"/>
    <w:rsid w:val="007773E1"/>
    <w:rsid w:val="00777477"/>
    <w:rsid w:val="0077750C"/>
    <w:rsid w:val="00777C9F"/>
    <w:rsid w:val="00780365"/>
    <w:rsid w:val="007803E0"/>
    <w:rsid w:val="007805AB"/>
    <w:rsid w:val="00780862"/>
    <w:rsid w:val="00780947"/>
    <w:rsid w:val="00780B6F"/>
    <w:rsid w:val="00780B98"/>
    <w:rsid w:val="00780D75"/>
    <w:rsid w:val="00780DE5"/>
    <w:rsid w:val="00781238"/>
    <w:rsid w:val="00781BB0"/>
    <w:rsid w:val="00781E74"/>
    <w:rsid w:val="007822A0"/>
    <w:rsid w:val="0078256E"/>
    <w:rsid w:val="007829A7"/>
    <w:rsid w:val="00782D4A"/>
    <w:rsid w:val="00782EC7"/>
    <w:rsid w:val="00783241"/>
    <w:rsid w:val="00783295"/>
    <w:rsid w:val="00783312"/>
    <w:rsid w:val="007833BC"/>
    <w:rsid w:val="0078354A"/>
    <w:rsid w:val="00783816"/>
    <w:rsid w:val="00784076"/>
    <w:rsid w:val="007842B7"/>
    <w:rsid w:val="0078459F"/>
    <w:rsid w:val="00784682"/>
    <w:rsid w:val="00784C98"/>
    <w:rsid w:val="00784E94"/>
    <w:rsid w:val="00784EA1"/>
    <w:rsid w:val="007852DF"/>
    <w:rsid w:val="007857CA"/>
    <w:rsid w:val="0078597A"/>
    <w:rsid w:val="00785C0C"/>
    <w:rsid w:val="00785ECD"/>
    <w:rsid w:val="00785EF4"/>
    <w:rsid w:val="00785F44"/>
    <w:rsid w:val="00785FD0"/>
    <w:rsid w:val="00786371"/>
    <w:rsid w:val="007865B0"/>
    <w:rsid w:val="007865ED"/>
    <w:rsid w:val="007866D1"/>
    <w:rsid w:val="00786905"/>
    <w:rsid w:val="00786FB2"/>
    <w:rsid w:val="00787214"/>
    <w:rsid w:val="00787921"/>
    <w:rsid w:val="00787C7C"/>
    <w:rsid w:val="00787D8B"/>
    <w:rsid w:val="00787EC6"/>
    <w:rsid w:val="00790050"/>
    <w:rsid w:val="00790203"/>
    <w:rsid w:val="007903DA"/>
    <w:rsid w:val="0079058D"/>
    <w:rsid w:val="00790AA3"/>
    <w:rsid w:val="00790D0C"/>
    <w:rsid w:val="00790D9F"/>
    <w:rsid w:val="00790FB8"/>
    <w:rsid w:val="00791084"/>
    <w:rsid w:val="0079112F"/>
    <w:rsid w:val="007913F5"/>
    <w:rsid w:val="00791731"/>
    <w:rsid w:val="007917C3"/>
    <w:rsid w:val="00791935"/>
    <w:rsid w:val="0079195F"/>
    <w:rsid w:val="00791A58"/>
    <w:rsid w:val="00791DE2"/>
    <w:rsid w:val="00791F0C"/>
    <w:rsid w:val="00792387"/>
    <w:rsid w:val="007926B1"/>
    <w:rsid w:val="00792902"/>
    <w:rsid w:val="00792EA1"/>
    <w:rsid w:val="00793402"/>
    <w:rsid w:val="007937AB"/>
    <w:rsid w:val="0079392A"/>
    <w:rsid w:val="007939C6"/>
    <w:rsid w:val="00793B73"/>
    <w:rsid w:val="00793F1D"/>
    <w:rsid w:val="007947E5"/>
    <w:rsid w:val="0079514F"/>
    <w:rsid w:val="007952AA"/>
    <w:rsid w:val="00795742"/>
    <w:rsid w:val="00795A30"/>
    <w:rsid w:val="00795E08"/>
    <w:rsid w:val="00796026"/>
    <w:rsid w:val="00796178"/>
    <w:rsid w:val="00796182"/>
    <w:rsid w:val="007961D4"/>
    <w:rsid w:val="00796537"/>
    <w:rsid w:val="007966F1"/>
    <w:rsid w:val="007967DD"/>
    <w:rsid w:val="007967E4"/>
    <w:rsid w:val="00796812"/>
    <w:rsid w:val="00796A0B"/>
    <w:rsid w:val="00797183"/>
    <w:rsid w:val="007973C3"/>
    <w:rsid w:val="00797602"/>
    <w:rsid w:val="00797619"/>
    <w:rsid w:val="007976CE"/>
    <w:rsid w:val="00797BCB"/>
    <w:rsid w:val="00797CF4"/>
    <w:rsid w:val="007A00B9"/>
    <w:rsid w:val="007A06EC"/>
    <w:rsid w:val="007A0805"/>
    <w:rsid w:val="007A08E5"/>
    <w:rsid w:val="007A0D56"/>
    <w:rsid w:val="007A0D7C"/>
    <w:rsid w:val="007A1268"/>
    <w:rsid w:val="007A15CC"/>
    <w:rsid w:val="007A160D"/>
    <w:rsid w:val="007A1899"/>
    <w:rsid w:val="007A1B86"/>
    <w:rsid w:val="007A1D89"/>
    <w:rsid w:val="007A1FF6"/>
    <w:rsid w:val="007A23B7"/>
    <w:rsid w:val="007A23C3"/>
    <w:rsid w:val="007A23D6"/>
    <w:rsid w:val="007A2427"/>
    <w:rsid w:val="007A25E9"/>
    <w:rsid w:val="007A26EE"/>
    <w:rsid w:val="007A2A7C"/>
    <w:rsid w:val="007A2C91"/>
    <w:rsid w:val="007A2E3A"/>
    <w:rsid w:val="007A3124"/>
    <w:rsid w:val="007A33F6"/>
    <w:rsid w:val="007A34E4"/>
    <w:rsid w:val="007A3590"/>
    <w:rsid w:val="007A3830"/>
    <w:rsid w:val="007A385E"/>
    <w:rsid w:val="007A3904"/>
    <w:rsid w:val="007A3C04"/>
    <w:rsid w:val="007A3F8C"/>
    <w:rsid w:val="007A40B4"/>
    <w:rsid w:val="007A43E9"/>
    <w:rsid w:val="007A44A7"/>
    <w:rsid w:val="007A4640"/>
    <w:rsid w:val="007A4871"/>
    <w:rsid w:val="007A4D7F"/>
    <w:rsid w:val="007A4D91"/>
    <w:rsid w:val="007A508E"/>
    <w:rsid w:val="007A53AA"/>
    <w:rsid w:val="007A551C"/>
    <w:rsid w:val="007A56A7"/>
    <w:rsid w:val="007A5A59"/>
    <w:rsid w:val="007A5ABA"/>
    <w:rsid w:val="007A5D9F"/>
    <w:rsid w:val="007A5E14"/>
    <w:rsid w:val="007A5F50"/>
    <w:rsid w:val="007A609F"/>
    <w:rsid w:val="007A6136"/>
    <w:rsid w:val="007A619E"/>
    <w:rsid w:val="007A6360"/>
    <w:rsid w:val="007A64F2"/>
    <w:rsid w:val="007A661B"/>
    <w:rsid w:val="007A662C"/>
    <w:rsid w:val="007A6752"/>
    <w:rsid w:val="007A6B21"/>
    <w:rsid w:val="007A6D9D"/>
    <w:rsid w:val="007A6F05"/>
    <w:rsid w:val="007A6F65"/>
    <w:rsid w:val="007A6F6F"/>
    <w:rsid w:val="007A6F8D"/>
    <w:rsid w:val="007A729F"/>
    <w:rsid w:val="007A73DA"/>
    <w:rsid w:val="007A765C"/>
    <w:rsid w:val="007A7F95"/>
    <w:rsid w:val="007B0C77"/>
    <w:rsid w:val="007B0D21"/>
    <w:rsid w:val="007B1019"/>
    <w:rsid w:val="007B11DF"/>
    <w:rsid w:val="007B133A"/>
    <w:rsid w:val="007B1527"/>
    <w:rsid w:val="007B17F2"/>
    <w:rsid w:val="007B1A54"/>
    <w:rsid w:val="007B208B"/>
    <w:rsid w:val="007B21BA"/>
    <w:rsid w:val="007B2231"/>
    <w:rsid w:val="007B2271"/>
    <w:rsid w:val="007B239B"/>
    <w:rsid w:val="007B2433"/>
    <w:rsid w:val="007B273E"/>
    <w:rsid w:val="007B2760"/>
    <w:rsid w:val="007B29A4"/>
    <w:rsid w:val="007B2CEA"/>
    <w:rsid w:val="007B2E19"/>
    <w:rsid w:val="007B300D"/>
    <w:rsid w:val="007B3251"/>
    <w:rsid w:val="007B32D5"/>
    <w:rsid w:val="007B37C8"/>
    <w:rsid w:val="007B37EB"/>
    <w:rsid w:val="007B3B3E"/>
    <w:rsid w:val="007B3C1D"/>
    <w:rsid w:val="007B3D4F"/>
    <w:rsid w:val="007B3DF0"/>
    <w:rsid w:val="007B3F0D"/>
    <w:rsid w:val="007B408D"/>
    <w:rsid w:val="007B415B"/>
    <w:rsid w:val="007B4560"/>
    <w:rsid w:val="007B45E4"/>
    <w:rsid w:val="007B472B"/>
    <w:rsid w:val="007B48B8"/>
    <w:rsid w:val="007B48BB"/>
    <w:rsid w:val="007B50AB"/>
    <w:rsid w:val="007B5268"/>
    <w:rsid w:val="007B5455"/>
    <w:rsid w:val="007B55A8"/>
    <w:rsid w:val="007B5AD3"/>
    <w:rsid w:val="007B5E76"/>
    <w:rsid w:val="007B615B"/>
    <w:rsid w:val="007B6371"/>
    <w:rsid w:val="007B65E3"/>
    <w:rsid w:val="007B67EF"/>
    <w:rsid w:val="007B6867"/>
    <w:rsid w:val="007B69F1"/>
    <w:rsid w:val="007B69FE"/>
    <w:rsid w:val="007B6E5D"/>
    <w:rsid w:val="007B6E62"/>
    <w:rsid w:val="007B715D"/>
    <w:rsid w:val="007B725B"/>
    <w:rsid w:val="007B73F9"/>
    <w:rsid w:val="007B7484"/>
    <w:rsid w:val="007B762F"/>
    <w:rsid w:val="007B7768"/>
    <w:rsid w:val="007C0002"/>
    <w:rsid w:val="007C07E6"/>
    <w:rsid w:val="007C08D2"/>
    <w:rsid w:val="007C0AD6"/>
    <w:rsid w:val="007C123A"/>
    <w:rsid w:val="007C165B"/>
    <w:rsid w:val="007C1C2C"/>
    <w:rsid w:val="007C1F62"/>
    <w:rsid w:val="007C1FCF"/>
    <w:rsid w:val="007C2FDD"/>
    <w:rsid w:val="007C3176"/>
    <w:rsid w:val="007C33AA"/>
    <w:rsid w:val="007C33C2"/>
    <w:rsid w:val="007C3514"/>
    <w:rsid w:val="007C3534"/>
    <w:rsid w:val="007C3AB8"/>
    <w:rsid w:val="007C4033"/>
    <w:rsid w:val="007C4499"/>
    <w:rsid w:val="007C44FA"/>
    <w:rsid w:val="007C456E"/>
    <w:rsid w:val="007C45C4"/>
    <w:rsid w:val="007C4878"/>
    <w:rsid w:val="007C49F2"/>
    <w:rsid w:val="007C4AA8"/>
    <w:rsid w:val="007C4C7D"/>
    <w:rsid w:val="007C4DBA"/>
    <w:rsid w:val="007C507D"/>
    <w:rsid w:val="007C540C"/>
    <w:rsid w:val="007C560B"/>
    <w:rsid w:val="007C5658"/>
    <w:rsid w:val="007C566D"/>
    <w:rsid w:val="007C5908"/>
    <w:rsid w:val="007C5CAD"/>
    <w:rsid w:val="007C6027"/>
    <w:rsid w:val="007C65DE"/>
    <w:rsid w:val="007C671E"/>
    <w:rsid w:val="007C6A0A"/>
    <w:rsid w:val="007C6E11"/>
    <w:rsid w:val="007C7148"/>
    <w:rsid w:val="007C7283"/>
    <w:rsid w:val="007C7A5E"/>
    <w:rsid w:val="007C7E5F"/>
    <w:rsid w:val="007C7ED3"/>
    <w:rsid w:val="007C7FE2"/>
    <w:rsid w:val="007D014B"/>
    <w:rsid w:val="007D02ED"/>
    <w:rsid w:val="007D033D"/>
    <w:rsid w:val="007D04EB"/>
    <w:rsid w:val="007D05BD"/>
    <w:rsid w:val="007D08A8"/>
    <w:rsid w:val="007D0D59"/>
    <w:rsid w:val="007D0F95"/>
    <w:rsid w:val="007D1172"/>
    <w:rsid w:val="007D16C8"/>
    <w:rsid w:val="007D192D"/>
    <w:rsid w:val="007D1B15"/>
    <w:rsid w:val="007D1C3C"/>
    <w:rsid w:val="007D1C80"/>
    <w:rsid w:val="007D1D3A"/>
    <w:rsid w:val="007D1D8D"/>
    <w:rsid w:val="007D1DA7"/>
    <w:rsid w:val="007D1F20"/>
    <w:rsid w:val="007D21EA"/>
    <w:rsid w:val="007D2337"/>
    <w:rsid w:val="007D2482"/>
    <w:rsid w:val="007D2547"/>
    <w:rsid w:val="007D2C49"/>
    <w:rsid w:val="007D2E41"/>
    <w:rsid w:val="007D309A"/>
    <w:rsid w:val="007D34BA"/>
    <w:rsid w:val="007D3578"/>
    <w:rsid w:val="007D37F7"/>
    <w:rsid w:val="007D3918"/>
    <w:rsid w:val="007D3C25"/>
    <w:rsid w:val="007D3E39"/>
    <w:rsid w:val="007D3EAE"/>
    <w:rsid w:val="007D3F91"/>
    <w:rsid w:val="007D450A"/>
    <w:rsid w:val="007D45C1"/>
    <w:rsid w:val="007D486D"/>
    <w:rsid w:val="007D4A06"/>
    <w:rsid w:val="007D4BEE"/>
    <w:rsid w:val="007D4EA1"/>
    <w:rsid w:val="007D4F71"/>
    <w:rsid w:val="007D52CB"/>
    <w:rsid w:val="007D54B2"/>
    <w:rsid w:val="007D556B"/>
    <w:rsid w:val="007D58C9"/>
    <w:rsid w:val="007D5925"/>
    <w:rsid w:val="007D5A97"/>
    <w:rsid w:val="007D5B6D"/>
    <w:rsid w:val="007D5C24"/>
    <w:rsid w:val="007D61B5"/>
    <w:rsid w:val="007D6500"/>
    <w:rsid w:val="007D6566"/>
    <w:rsid w:val="007D6915"/>
    <w:rsid w:val="007D6C2B"/>
    <w:rsid w:val="007D6E5A"/>
    <w:rsid w:val="007D6EDB"/>
    <w:rsid w:val="007D7024"/>
    <w:rsid w:val="007D73D2"/>
    <w:rsid w:val="007D744F"/>
    <w:rsid w:val="007D7473"/>
    <w:rsid w:val="007D7506"/>
    <w:rsid w:val="007D7760"/>
    <w:rsid w:val="007D78A0"/>
    <w:rsid w:val="007D7A43"/>
    <w:rsid w:val="007D7C37"/>
    <w:rsid w:val="007D7C8B"/>
    <w:rsid w:val="007D7CF3"/>
    <w:rsid w:val="007D7E66"/>
    <w:rsid w:val="007D7F03"/>
    <w:rsid w:val="007E01B4"/>
    <w:rsid w:val="007E0212"/>
    <w:rsid w:val="007E02C4"/>
    <w:rsid w:val="007E0770"/>
    <w:rsid w:val="007E0B05"/>
    <w:rsid w:val="007E0B9E"/>
    <w:rsid w:val="007E0C3B"/>
    <w:rsid w:val="007E0EDA"/>
    <w:rsid w:val="007E10FC"/>
    <w:rsid w:val="007E114F"/>
    <w:rsid w:val="007E116D"/>
    <w:rsid w:val="007E1290"/>
    <w:rsid w:val="007E138E"/>
    <w:rsid w:val="007E142A"/>
    <w:rsid w:val="007E1752"/>
    <w:rsid w:val="007E17BE"/>
    <w:rsid w:val="007E180E"/>
    <w:rsid w:val="007E1A36"/>
    <w:rsid w:val="007E1A67"/>
    <w:rsid w:val="007E2004"/>
    <w:rsid w:val="007E20F9"/>
    <w:rsid w:val="007E2330"/>
    <w:rsid w:val="007E2361"/>
    <w:rsid w:val="007E23F8"/>
    <w:rsid w:val="007E247E"/>
    <w:rsid w:val="007E297C"/>
    <w:rsid w:val="007E2984"/>
    <w:rsid w:val="007E312E"/>
    <w:rsid w:val="007E356D"/>
    <w:rsid w:val="007E3847"/>
    <w:rsid w:val="007E39D5"/>
    <w:rsid w:val="007E3C4D"/>
    <w:rsid w:val="007E3D50"/>
    <w:rsid w:val="007E3FBB"/>
    <w:rsid w:val="007E4035"/>
    <w:rsid w:val="007E40BB"/>
    <w:rsid w:val="007E41D9"/>
    <w:rsid w:val="007E41F7"/>
    <w:rsid w:val="007E42BF"/>
    <w:rsid w:val="007E4365"/>
    <w:rsid w:val="007E4423"/>
    <w:rsid w:val="007E4F5C"/>
    <w:rsid w:val="007E4FA6"/>
    <w:rsid w:val="007E521C"/>
    <w:rsid w:val="007E53F6"/>
    <w:rsid w:val="007E5690"/>
    <w:rsid w:val="007E5ED4"/>
    <w:rsid w:val="007E6383"/>
    <w:rsid w:val="007E6796"/>
    <w:rsid w:val="007E69BB"/>
    <w:rsid w:val="007E6A20"/>
    <w:rsid w:val="007E6E11"/>
    <w:rsid w:val="007E70C3"/>
    <w:rsid w:val="007E72FA"/>
    <w:rsid w:val="007E79E3"/>
    <w:rsid w:val="007E7A6A"/>
    <w:rsid w:val="007E7C0A"/>
    <w:rsid w:val="007E7D04"/>
    <w:rsid w:val="007E7EF0"/>
    <w:rsid w:val="007E7F2E"/>
    <w:rsid w:val="007F0162"/>
    <w:rsid w:val="007F01F5"/>
    <w:rsid w:val="007F0232"/>
    <w:rsid w:val="007F043C"/>
    <w:rsid w:val="007F0496"/>
    <w:rsid w:val="007F05E8"/>
    <w:rsid w:val="007F06B9"/>
    <w:rsid w:val="007F0A42"/>
    <w:rsid w:val="007F0C6E"/>
    <w:rsid w:val="007F0E1B"/>
    <w:rsid w:val="007F0E2B"/>
    <w:rsid w:val="007F0F4A"/>
    <w:rsid w:val="007F138A"/>
    <w:rsid w:val="007F1B3F"/>
    <w:rsid w:val="007F1FA0"/>
    <w:rsid w:val="007F2100"/>
    <w:rsid w:val="007F2290"/>
    <w:rsid w:val="007F22C2"/>
    <w:rsid w:val="007F248D"/>
    <w:rsid w:val="007F2688"/>
    <w:rsid w:val="007F274D"/>
    <w:rsid w:val="007F2ABB"/>
    <w:rsid w:val="007F2B13"/>
    <w:rsid w:val="007F2BCF"/>
    <w:rsid w:val="007F2C25"/>
    <w:rsid w:val="007F2ECF"/>
    <w:rsid w:val="007F2F8D"/>
    <w:rsid w:val="007F304B"/>
    <w:rsid w:val="007F3425"/>
    <w:rsid w:val="007F3812"/>
    <w:rsid w:val="007F3833"/>
    <w:rsid w:val="007F38C2"/>
    <w:rsid w:val="007F38FE"/>
    <w:rsid w:val="007F3EBD"/>
    <w:rsid w:val="007F3FCB"/>
    <w:rsid w:val="007F40EF"/>
    <w:rsid w:val="007F41E1"/>
    <w:rsid w:val="007F4586"/>
    <w:rsid w:val="007F458B"/>
    <w:rsid w:val="007F46B3"/>
    <w:rsid w:val="007F4711"/>
    <w:rsid w:val="007F499E"/>
    <w:rsid w:val="007F4AA0"/>
    <w:rsid w:val="007F4BDA"/>
    <w:rsid w:val="007F4C36"/>
    <w:rsid w:val="007F4D5A"/>
    <w:rsid w:val="007F4FD7"/>
    <w:rsid w:val="007F503C"/>
    <w:rsid w:val="007F504E"/>
    <w:rsid w:val="007F52BA"/>
    <w:rsid w:val="007F585D"/>
    <w:rsid w:val="007F597D"/>
    <w:rsid w:val="007F59DD"/>
    <w:rsid w:val="007F60C2"/>
    <w:rsid w:val="007F64E3"/>
    <w:rsid w:val="007F6B14"/>
    <w:rsid w:val="007F6CCA"/>
    <w:rsid w:val="007F6E61"/>
    <w:rsid w:val="007F6FB2"/>
    <w:rsid w:val="007F6FD1"/>
    <w:rsid w:val="007F7034"/>
    <w:rsid w:val="007F75ED"/>
    <w:rsid w:val="007F765A"/>
    <w:rsid w:val="007F7A6E"/>
    <w:rsid w:val="007F7E07"/>
    <w:rsid w:val="007F7EA0"/>
    <w:rsid w:val="007F7F72"/>
    <w:rsid w:val="00800019"/>
    <w:rsid w:val="008003FF"/>
    <w:rsid w:val="00800410"/>
    <w:rsid w:val="00800491"/>
    <w:rsid w:val="008004F4"/>
    <w:rsid w:val="00800658"/>
    <w:rsid w:val="00800A7B"/>
    <w:rsid w:val="008011DE"/>
    <w:rsid w:val="00801214"/>
    <w:rsid w:val="00801241"/>
    <w:rsid w:val="0080128B"/>
    <w:rsid w:val="00801304"/>
    <w:rsid w:val="0080130D"/>
    <w:rsid w:val="0080152A"/>
    <w:rsid w:val="00801BC2"/>
    <w:rsid w:val="00801F10"/>
    <w:rsid w:val="00802440"/>
    <w:rsid w:val="0080244B"/>
    <w:rsid w:val="008024BD"/>
    <w:rsid w:val="008025F6"/>
    <w:rsid w:val="0080288E"/>
    <w:rsid w:val="00802B64"/>
    <w:rsid w:val="00802F8F"/>
    <w:rsid w:val="00802FD3"/>
    <w:rsid w:val="0080331D"/>
    <w:rsid w:val="00803421"/>
    <w:rsid w:val="0080347C"/>
    <w:rsid w:val="008034A7"/>
    <w:rsid w:val="00803769"/>
    <w:rsid w:val="0080392D"/>
    <w:rsid w:val="00803CCE"/>
    <w:rsid w:val="00803FAC"/>
    <w:rsid w:val="008040B5"/>
    <w:rsid w:val="00804103"/>
    <w:rsid w:val="0080420E"/>
    <w:rsid w:val="00804420"/>
    <w:rsid w:val="00804B6D"/>
    <w:rsid w:val="00804B8F"/>
    <w:rsid w:val="00804BFA"/>
    <w:rsid w:val="00804C8A"/>
    <w:rsid w:val="00805420"/>
    <w:rsid w:val="00805434"/>
    <w:rsid w:val="00805628"/>
    <w:rsid w:val="008059B1"/>
    <w:rsid w:val="00805A4F"/>
    <w:rsid w:val="00805E60"/>
    <w:rsid w:val="00805EFB"/>
    <w:rsid w:val="00806156"/>
    <w:rsid w:val="00806526"/>
    <w:rsid w:val="00806598"/>
    <w:rsid w:val="00806938"/>
    <w:rsid w:val="00806B87"/>
    <w:rsid w:val="00806DF8"/>
    <w:rsid w:val="00807091"/>
    <w:rsid w:val="0080736B"/>
    <w:rsid w:val="00807814"/>
    <w:rsid w:val="00807938"/>
    <w:rsid w:val="008079B5"/>
    <w:rsid w:val="0081066C"/>
    <w:rsid w:val="00810CA5"/>
    <w:rsid w:val="00810D60"/>
    <w:rsid w:val="00810F07"/>
    <w:rsid w:val="00810FE2"/>
    <w:rsid w:val="008110A6"/>
    <w:rsid w:val="0081110E"/>
    <w:rsid w:val="0081111E"/>
    <w:rsid w:val="00811312"/>
    <w:rsid w:val="008115F2"/>
    <w:rsid w:val="00811672"/>
    <w:rsid w:val="008116D6"/>
    <w:rsid w:val="00811ED5"/>
    <w:rsid w:val="00811EEE"/>
    <w:rsid w:val="00812371"/>
    <w:rsid w:val="0081255A"/>
    <w:rsid w:val="008127DE"/>
    <w:rsid w:val="00812987"/>
    <w:rsid w:val="00812B08"/>
    <w:rsid w:val="00812B91"/>
    <w:rsid w:val="008134F4"/>
    <w:rsid w:val="008135BD"/>
    <w:rsid w:val="008137EA"/>
    <w:rsid w:val="00813807"/>
    <w:rsid w:val="00813A22"/>
    <w:rsid w:val="00813ACB"/>
    <w:rsid w:val="00813C47"/>
    <w:rsid w:val="00813E76"/>
    <w:rsid w:val="00814013"/>
    <w:rsid w:val="008142F6"/>
    <w:rsid w:val="008146DA"/>
    <w:rsid w:val="008146EA"/>
    <w:rsid w:val="00814AEE"/>
    <w:rsid w:val="00814BF7"/>
    <w:rsid w:val="008150EF"/>
    <w:rsid w:val="008153D7"/>
    <w:rsid w:val="008154CB"/>
    <w:rsid w:val="008157FA"/>
    <w:rsid w:val="00815BBC"/>
    <w:rsid w:val="00815C92"/>
    <w:rsid w:val="00816340"/>
    <w:rsid w:val="008165BF"/>
    <w:rsid w:val="0081671F"/>
    <w:rsid w:val="00816AB4"/>
    <w:rsid w:val="00816FF3"/>
    <w:rsid w:val="0081701D"/>
    <w:rsid w:val="00817051"/>
    <w:rsid w:val="00817101"/>
    <w:rsid w:val="00817238"/>
    <w:rsid w:val="008175F6"/>
    <w:rsid w:val="00817687"/>
    <w:rsid w:val="008179D9"/>
    <w:rsid w:val="008179DD"/>
    <w:rsid w:val="00817CEE"/>
    <w:rsid w:val="00817DAC"/>
    <w:rsid w:val="00820036"/>
    <w:rsid w:val="008202B6"/>
    <w:rsid w:val="00820438"/>
    <w:rsid w:val="0082084A"/>
    <w:rsid w:val="00820868"/>
    <w:rsid w:val="00820896"/>
    <w:rsid w:val="00820AFD"/>
    <w:rsid w:val="00820B98"/>
    <w:rsid w:val="00820EE4"/>
    <w:rsid w:val="008213AF"/>
    <w:rsid w:val="008214A1"/>
    <w:rsid w:val="0082159B"/>
    <w:rsid w:val="0082196C"/>
    <w:rsid w:val="00821A37"/>
    <w:rsid w:val="00821A79"/>
    <w:rsid w:val="00821C11"/>
    <w:rsid w:val="00821DAB"/>
    <w:rsid w:val="00821EF1"/>
    <w:rsid w:val="00821FFC"/>
    <w:rsid w:val="008220EB"/>
    <w:rsid w:val="0082239F"/>
    <w:rsid w:val="008223C2"/>
    <w:rsid w:val="00822836"/>
    <w:rsid w:val="00822894"/>
    <w:rsid w:val="00822B96"/>
    <w:rsid w:val="00822C4D"/>
    <w:rsid w:val="00822E41"/>
    <w:rsid w:val="00822E8C"/>
    <w:rsid w:val="0082333D"/>
    <w:rsid w:val="008233F0"/>
    <w:rsid w:val="008235AF"/>
    <w:rsid w:val="0082367B"/>
    <w:rsid w:val="008236FD"/>
    <w:rsid w:val="00823754"/>
    <w:rsid w:val="008237FD"/>
    <w:rsid w:val="00823802"/>
    <w:rsid w:val="00823D98"/>
    <w:rsid w:val="00824309"/>
    <w:rsid w:val="008246D7"/>
    <w:rsid w:val="00824889"/>
    <w:rsid w:val="00824CA0"/>
    <w:rsid w:val="00824DEA"/>
    <w:rsid w:val="00824E0B"/>
    <w:rsid w:val="00824E53"/>
    <w:rsid w:val="00824E9E"/>
    <w:rsid w:val="00825273"/>
    <w:rsid w:val="008252EA"/>
    <w:rsid w:val="0082530D"/>
    <w:rsid w:val="008257D7"/>
    <w:rsid w:val="00825816"/>
    <w:rsid w:val="008258CD"/>
    <w:rsid w:val="00825D39"/>
    <w:rsid w:val="00825F30"/>
    <w:rsid w:val="00826077"/>
    <w:rsid w:val="00826D5D"/>
    <w:rsid w:val="00826EC5"/>
    <w:rsid w:val="00826ED7"/>
    <w:rsid w:val="00826FA4"/>
    <w:rsid w:val="00826FB3"/>
    <w:rsid w:val="008273B9"/>
    <w:rsid w:val="008274AF"/>
    <w:rsid w:val="00827981"/>
    <w:rsid w:val="008279D0"/>
    <w:rsid w:val="008279DC"/>
    <w:rsid w:val="00827A46"/>
    <w:rsid w:val="00827B86"/>
    <w:rsid w:val="00827B89"/>
    <w:rsid w:val="00827C87"/>
    <w:rsid w:val="0083009E"/>
    <w:rsid w:val="008300B0"/>
    <w:rsid w:val="008301FE"/>
    <w:rsid w:val="0083038A"/>
    <w:rsid w:val="0083062A"/>
    <w:rsid w:val="0083069A"/>
    <w:rsid w:val="00830983"/>
    <w:rsid w:val="00830A23"/>
    <w:rsid w:val="00830B13"/>
    <w:rsid w:val="00830CC8"/>
    <w:rsid w:val="008313C1"/>
    <w:rsid w:val="008314C4"/>
    <w:rsid w:val="0083168D"/>
    <w:rsid w:val="008317E1"/>
    <w:rsid w:val="00831ADC"/>
    <w:rsid w:val="00831D55"/>
    <w:rsid w:val="00831D68"/>
    <w:rsid w:val="008321F1"/>
    <w:rsid w:val="008326F6"/>
    <w:rsid w:val="0083276D"/>
    <w:rsid w:val="00832F6F"/>
    <w:rsid w:val="00832F9D"/>
    <w:rsid w:val="00832FD4"/>
    <w:rsid w:val="0083322F"/>
    <w:rsid w:val="00833299"/>
    <w:rsid w:val="008336BF"/>
    <w:rsid w:val="008336D4"/>
    <w:rsid w:val="008336ED"/>
    <w:rsid w:val="0083373B"/>
    <w:rsid w:val="00833937"/>
    <w:rsid w:val="008339D3"/>
    <w:rsid w:val="00833E20"/>
    <w:rsid w:val="00833F67"/>
    <w:rsid w:val="00833F72"/>
    <w:rsid w:val="00834023"/>
    <w:rsid w:val="008340EA"/>
    <w:rsid w:val="00834191"/>
    <w:rsid w:val="008341E2"/>
    <w:rsid w:val="00834289"/>
    <w:rsid w:val="00834366"/>
    <w:rsid w:val="00834758"/>
    <w:rsid w:val="008347CA"/>
    <w:rsid w:val="008347D5"/>
    <w:rsid w:val="00834A0D"/>
    <w:rsid w:val="00834C44"/>
    <w:rsid w:val="00835221"/>
    <w:rsid w:val="008353A2"/>
    <w:rsid w:val="00835550"/>
    <w:rsid w:val="00835A42"/>
    <w:rsid w:val="00836081"/>
    <w:rsid w:val="0083623D"/>
    <w:rsid w:val="00836377"/>
    <w:rsid w:val="0083653C"/>
    <w:rsid w:val="00836725"/>
    <w:rsid w:val="008368F0"/>
    <w:rsid w:val="0083693E"/>
    <w:rsid w:val="00836B01"/>
    <w:rsid w:val="008370B0"/>
    <w:rsid w:val="0083743F"/>
    <w:rsid w:val="008375B5"/>
    <w:rsid w:val="00837764"/>
    <w:rsid w:val="008377C7"/>
    <w:rsid w:val="00837B28"/>
    <w:rsid w:val="00837CFB"/>
    <w:rsid w:val="00837E29"/>
    <w:rsid w:val="00837FD3"/>
    <w:rsid w:val="00840486"/>
    <w:rsid w:val="00840892"/>
    <w:rsid w:val="00840C45"/>
    <w:rsid w:val="008413D1"/>
    <w:rsid w:val="008416B6"/>
    <w:rsid w:val="008416CB"/>
    <w:rsid w:val="00841719"/>
    <w:rsid w:val="008418BF"/>
    <w:rsid w:val="00841B73"/>
    <w:rsid w:val="008425B3"/>
    <w:rsid w:val="0084274F"/>
    <w:rsid w:val="00842758"/>
    <w:rsid w:val="008428D4"/>
    <w:rsid w:val="00842A88"/>
    <w:rsid w:val="00842B0B"/>
    <w:rsid w:val="00842B0E"/>
    <w:rsid w:val="008432B2"/>
    <w:rsid w:val="00843385"/>
    <w:rsid w:val="008434E7"/>
    <w:rsid w:val="00843752"/>
    <w:rsid w:val="00843B64"/>
    <w:rsid w:val="00843D6C"/>
    <w:rsid w:val="00843F52"/>
    <w:rsid w:val="008440A7"/>
    <w:rsid w:val="00844151"/>
    <w:rsid w:val="00844301"/>
    <w:rsid w:val="0084493D"/>
    <w:rsid w:val="00844AB7"/>
    <w:rsid w:val="00844E9E"/>
    <w:rsid w:val="00845023"/>
    <w:rsid w:val="0084526B"/>
    <w:rsid w:val="0084573C"/>
    <w:rsid w:val="008457FF"/>
    <w:rsid w:val="00845C5D"/>
    <w:rsid w:val="00845D31"/>
    <w:rsid w:val="00845FCE"/>
    <w:rsid w:val="0084623E"/>
    <w:rsid w:val="008462C1"/>
    <w:rsid w:val="0084634D"/>
    <w:rsid w:val="008463ED"/>
    <w:rsid w:val="00846512"/>
    <w:rsid w:val="00846684"/>
    <w:rsid w:val="008466EF"/>
    <w:rsid w:val="00847507"/>
    <w:rsid w:val="0084780F"/>
    <w:rsid w:val="0084797B"/>
    <w:rsid w:val="00847E02"/>
    <w:rsid w:val="00850477"/>
    <w:rsid w:val="0085047E"/>
    <w:rsid w:val="008504F0"/>
    <w:rsid w:val="00850667"/>
    <w:rsid w:val="00850699"/>
    <w:rsid w:val="00850839"/>
    <w:rsid w:val="0085091E"/>
    <w:rsid w:val="00850BBF"/>
    <w:rsid w:val="00850C29"/>
    <w:rsid w:val="00850D7D"/>
    <w:rsid w:val="00850FEE"/>
    <w:rsid w:val="00851369"/>
    <w:rsid w:val="00851868"/>
    <w:rsid w:val="00851CAD"/>
    <w:rsid w:val="00851CED"/>
    <w:rsid w:val="00851D82"/>
    <w:rsid w:val="00851DB2"/>
    <w:rsid w:val="00851E91"/>
    <w:rsid w:val="008523EC"/>
    <w:rsid w:val="00852887"/>
    <w:rsid w:val="008529A6"/>
    <w:rsid w:val="00852D5F"/>
    <w:rsid w:val="00852D77"/>
    <w:rsid w:val="00852D97"/>
    <w:rsid w:val="00852DB7"/>
    <w:rsid w:val="00852DFB"/>
    <w:rsid w:val="00852EF2"/>
    <w:rsid w:val="00853429"/>
    <w:rsid w:val="00853483"/>
    <w:rsid w:val="00853A8C"/>
    <w:rsid w:val="00853C84"/>
    <w:rsid w:val="00854418"/>
    <w:rsid w:val="008545DD"/>
    <w:rsid w:val="0085462C"/>
    <w:rsid w:val="008546BD"/>
    <w:rsid w:val="00854760"/>
    <w:rsid w:val="0085483F"/>
    <w:rsid w:val="00854D17"/>
    <w:rsid w:val="00854FED"/>
    <w:rsid w:val="0085514B"/>
    <w:rsid w:val="00855320"/>
    <w:rsid w:val="0085544B"/>
    <w:rsid w:val="008554B9"/>
    <w:rsid w:val="00855A64"/>
    <w:rsid w:val="00855C4E"/>
    <w:rsid w:val="00855C79"/>
    <w:rsid w:val="00855C9A"/>
    <w:rsid w:val="008563C8"/>
    <w:rsid w:val="00856597"/>
    <w:rsid w:val="00856643"/>
    <w:rsid w:val="008567D5"/>
    <w:rsid w:val="00856821"/>
    <w:rsid w:val="008568F2"/>
    <w:rsid w:val="008569CE"/>
    <w:rsid w:val="00856AD6"/>
    <w:rsid w:val="00856C33"/>
    <w:rsid w:val="00856E8A"/>
    <w:rsid w:val="00856E93"/>
    <w:rsid w:val="00856EED"/>
    <w:rsid w:val="00857033"/>
    <w:rsid w:val="00857163"/>
    <w:rsid w:val="008579DB"/>
    <w:rsid w:val="00857C8B"/>
    <w:rsid w:val="00857E2B"/>
    <w:rsid w:val="00860215"/>
    <w:rsid w:val="0086047C"/>
    <w:rsid w:val="008604E6"/>
    <w:rsid w:val="008604EF"/>
    <w:rsid w:val="00860683"/>
    <w:rsid w:val="00860799"/>
    <w:rsid w:val="00860987"/>
    <w:rsid w:val="00860BF4"/>
    <w:rsid w:val="00860C65"/>
    <w:rsid w:val="00860EB1"/>
    <w:rsid w:val="008616E3"/>
    <w:rsid w:val="00861835"/>
    <w:rsid w:val="008618AD"/>
    <w:rsid w:val="00861A0C"/>
    <w:rsid w:val="00861FCD"/>
    <w:rsid w:val="008620ED"/>
    <w:rsid w:val="008623B0"/>
    <w:rsid w:val="008626BC"/>
    <w:rsid w:val="00862C88"/>
    <w:rsid w:val="00862F28"/>
    <w:rsid w:val="00863026"/>
    <w:rsid w:val="0086306F"/>
    <w:rsid w:val="008631EA"/>
    <w:rsid w:val="008636D3"/>
    <w:rsid w:val="008637C1"/>
    <w:rsid w:val="0086393E"/>
    <w:rsid w:val="00863AD0"/>
    <w:rsid w:val="00863C0E"/>
    <w:rsid w:val="00863EBE"/>
    <w:rsid w:val="00864005"/>
    <w:rsid w:val="00864197"/>
    <w:rsid w:val="008643A7"/>
    <w:rsid w:val="008644F8"/>
    <w:rsid w:val="008645A4"/>
    <w:rsid w:val="00864876"/>
    <w:rsid w:val="00864AF2"/>
    <w:rsid w:val="00864D45"/>
    <w:rsid w:val="00864E79"/>
    <w:rsid w:val="00865424"/>
    <w:rsid w:val="0086559C"/>
    <w:rsid w:val="008656DE"/>
    <w:rsid w:val="00865723"/>
    <w:rsid w:val="0086589B"/>
    <w:rsid w:val="008658E7"/>
    <w:rsid w:val="00865F9E"/>
    <w:rsid w:val="008661EB"/>
    <w:rsid w:val="00866408"/>
    <w:rsid w:val="00866737"/>
    <w:rsid w:val="008667E2"/>
    <w:rsid w:val="00866813"/>
    <w:rsid w:val="0086681D"/>
    <w:rsid w:val="00866868"/>
    <w:rsid w:val="00866941"/>
    <w:rsid w:val="0086696E"/>
    <w:rsid w:val="00866AB3"/>
    <w:rsid w:val="00866F34"/>
    <w:rsid w:val="008670D7"/>
    <w:rsid w:val="0086717F"/>
    <w:rsid w:val="00867212"/>
    <w:rsid w:val="0086747B"/>
    <w:rsid w:val="008674D9"/>
    <w:rsid w:val="008675B6"/>
    <w:rsid w:val="008675E3"/>
    <w:rsid w:val="00867754"/>
    <w:rsid w:val="00867B8C"/>
    <w:rsid w:val="00867C5D"/>
    <w:rsid w:val="00867CA6"/>
    <w:rsid w:val="00867D43"/>
    <w:rsid w:val="00867EBE"/>
    <w:rsid w:val="00870060"/>
    <w:rsid w:val="008700C4"/>
    <w:rsid w:val="008700E1"/>
    <w:rsid w:val="00870648"/>
    <w:rsid w:val="00870AF5"/>
    <w:rsid w:val="00870C73"/>
    <w:rsid w:val="00870C79"/>
    <w:rsid w:val="00870F2C"/>
    <w:rsid w:val="00871191"/>
    <w:rsid w:val="008712EA"/>
    <w:rsid w:val="0087197F"/>
    <w:rsid w:val="0087198C"/>
    <w:rsid w:val="00871C80"/>
    <w:rsid w:val="00871CAC"/>
    <w:rsid w:val="008720F4"/>
    <w:rsid w:val="0087217D"/>
    <w:rsid w:val="008722BD"/>
    <w:rsid w:val="00872388"/>
    <w:rsid w:val="008723AF"/>
    <w:rsid w:val="00872661"/>
    <w:rsid w:val="008727A1"/>
    <w:rsid w:val="00872C34"/>
    <w:rsid w:val="00872CCA"/>
    <w:rsid w:val="008732DB"/>
    <w:rsid w:val="00873594"/>
    <w:rsid w:val="008736D7"/>
    <w:rsid w:val="00873744"/>
    <w:rsid w:val="00873936"/>
    <w:rsid w:val="00873B54"/>
    <w:rsid w:val="00873C49"/>
    <w:rsid w:val="00874095"/>
    <w:rsid w:val="008740BE"/>
    <w:rsid w:val="00874113"/>
    <w:rsid w:val="0087427F"/>
    <w:rsid w:val="008742E3"/>
    <w:rsid w:val="008744AD"/>
    <w:rsid w:val="00874970"/>
    <w:rsid w:val="00874D62"/>
    <w:rsid w:val="00874D95"/>
    <w:rsid w:val="00875090"/>
    <w:rsid w:val="008751EA"/>
    <w:rsid w:val="008753CD"/>
    <w:rsid w:val="008753FC"/>
    <w:rsid w:val="00875568"/>
    <w:rsid w:val="0087571D"/>
    <w:rsid w:val="008757E3"/>
    <w:rsid w:val="00875D32"/>
    <w:rsid w:val="00875D92"/>
    <w:rsid w:val="00876004"/>
    <w:rsid w:val="008762AB"/>
    <w:rsid w:val="00876535"/>
    <w:rsid w:val="00876988"/>
    <w:rsid w:val="008769CF"/>
    <w:rsid w:val="00876B0E"/>
    <w:rsid w:val="00876C9E"/>
    <w:rsid w:val="00876CCD"/>
    <w:rsid w:val="00876F2B"/>
    <w:rsid w:val="0087729D"/>
    <w:rsid w:val="008773C8"/>
    <w:rsid w:val="00877441"/>
    <w:rsid w:val="00877810"/>
    <w:rsid w:val="00877A62"/>
    <w:rsid w:val="00877B83"/>
    <w:rsid w:val="00877C75"/>
    <w:rsid w:val="00877EE3"/>
    <w:rsid w:val="008800D4"/>
    <w:rsid w:val="00880178"/>
    <w:rsid w:val="00880B81"/>
    <w:rsid w:val="00880C15"/>
    <w:rsid w:val="00880CD9"/>
    <w:rsid w:val="00881114"/>
    <w:rsid w:val="008812C0"/>
    <w:rsid w:val="008813D6"/>
    <w:rsid w:val="00881737"/>
    <w:rsid w:val="008817F4"/>
    <w:rsid w:val="00881826"/>
    <w:rsid w:val="00881B57"/>
    <w:rsid w:val="00881B65"/>
    <w:rsid w:val="00881D15"/>
    <w:rsid w:val="00881EA1"/>
    <w:rsid w:val="00881F4E"/>
    <w:rsid w:val="008822E5"/>
    <w:rsid w:val="008823B2"/>
    <w:rsid w:val="008824AD"/>
    <w:rsid w:val="00882527"/>
    <w:rsid w:val="00882CB5"/>
    <w:rsid w:val="0088305C"/>
    <w:rsid w:val="0088336E"/>
    <w:rsid w:val="00883650"/>
    <w:rsid w:val="0088370F"/>
    <w:rsid w:val="0088397A"/>
    <w:rsid w:val="00883ADC"/>
    <w:rsid w:val="00883DB4"/>
    <w:rsid w:val="00884373"/>
    <w:rsid w:val="0088445E"/>
    <w:rsid w:val="00884489"/>
    <w:rsid w:val="008845C4"/>
    <w:rsid w:val="00884B8F"/>
    <w:rsid w:val="00885141"/>
    <w:rsid w:val="0088523F"/>
    <w:rsid w:val="00885504"/>
    <w:rsid w:val="008855F9"/>
    <w:rsid w:val="0088575B"/>
    <w:rsid w:val="00885BC1"/>
    <w:rsid w:val="00886310"/>
    <w:rsid w:val="0088693E"/>
    <w:rsid w:val="008869FF"/>
    <w:rsid w:val="00886C2F"/>
    <w:rsid w:val="00886CDF"/>
    <w:rsid w:val="008872FD"/>
    <w:rsid w:val="0088780B"/>
    <w:rsid w:val="00887951"/>
    <w:rsid w:val="00887957"/>
    <w:rsid w:val="00887A69"/>
    <w:rsid w:val="00887B0B"/>
    <w:rsid w:val="00890177"/>
    <w:rsid w:val="00890427"/>
    <w:rsid w:val="008904FB"/>
    <w:rsid w:val="0089057A"/>
    <w:rsid w:val="0089060A"/>
    <w:rsid w:val="008908C0"/>
    <w:rsid w:val="00890A65"/>
    <w:rsid w:val="00890A85"/>
    <w:rsid w:val="00890E62"/>
    <w:rsid w:val="00890F20"/>
    <w:rsid w:val="00891150"/>
    <w:rsid w:val="008911A8"/>
    <w:rsid w:val="008911FF"/>
    <w:rsid w:val="00891225"/>
    <w:rsid w:val="008917FB"/>
    <w:rsid w:val="00891B02"/>
    <w:rsid w:val="00891CBE"/>
    <w:rsid w:val="00892049"/>
    <w:rsid w:val="00892217"/>
    <w:rsid w:val="0089255E"/>
    <w:rsid w:val="00892664"/>
    <w:rsid w:val="0089272A"/>
    <w:rsid w:val="008927AD"/>
    <w:rsid w:val="00892959"/>
    <w:rsid w:val="00892A47"/>
    <w:rsid w:val="00892AE2"/>
    <w:rsid w:val="00892B7E"/>
    <w:rsid w:val="00893003"/>
    <w:rsid w:val="008933FE"/>
    <w:rsid w:val="00893475"/>
    <w:rsid w:val="008935DA"/>
    <w:rsid w:val="0089368A"/>
    <w:rsid w:val="008936B6"/>
    <w:rsid w:val="008937E1"/>
    <w:rsid w:val="008937EF"/>
    <w:rsid w:val="00893828"/>
    <w:rsid w:val="008938FF"/>
    <w:rsid w:val="00893D3D"/>
    <w:rsid w:val="00893F85"/>
    <w:rsid w:val="008946CB"/>
    <w:rsid w:val="008947B1"/>
    <w:rsid w:val="008948DE"/>
    <w:rsid w:val="0089513B"/>
    <w:rsid w:val="008954F1"/>
    <w:rsid w:val="008958B6"/>
    <w:rsid w:val="00895D6A"/>
    <w:rsid w:val="00895DD2"/>
    <w:rsid w:val="0089606D"/>
    <w:rsid w:val="008961C0"/>
    <w:rsid w:val="008962A3"/>
    <w:rsid w:val="008963D7"/>
    <w:rsid w:val="008964F9"/>
    <w:rsid w:val="008965E9"/>
    <w:rsid w:val="008966F7"/>
    <w:rsid w:val="00896782"/>
    <w:rsid w:val="00896B69"/>
    <w:rsid w:val="00896C44"/>
    <w:rsid w:val="00896DC8"/>
    <w:rsid w:val="00897082"/>
    <w:rsid w:val="008970CD"/>
    <w:rsid w:val="00897213"/>
    <w:rsid w:val="00897267"/>
    <w:rsid w:val="00897372"/>
    <w:rsid w:val="00897427"/>
    <w:rsid w:val="008974F1"/>
    <w:rsid w:val="008975F5"/>
    <w:rsid w:val="008976B7"/>
    <w:rsid w:val="008978ED"/>
    <w:rsid w:val="00897EAD"/>
    <w:rsid w:val="008A00E5"/>
    <w:rsid w:val="008A01A1"/>
    <w:rsid w:val="008A0505"/>
    <w:rsid w:val="008A06E4"/>
    <w:rsid w:val="008A08A0"/>
    <w:rsid w:val="008A1000"/>
    <w:rsid w:val="008A11D5"/>
    <w:rsid w:val="008A14D5"/>
    <w:rsid w:val="008A1542"/>
    <w:rsid w:val="008A1678"/>
    <w:rsid w:val="008A1B81"/>
    <w:rsid w:val="008A1E10"/>
    <w:rsid w:val="008A1E15"/>
    <w:rsid w:val="008A1FC7"/>
    <w:rsid w:val="008A2028"/>
    <w:rsid w:val="008A217D"/>
    <w:rsid w:val="008A2613"/>
    <w:rsid w:val="008A2794"/>
    <w:rsid w:val="008A29C9"/>
    <w:rsid w:val="008A2AA3"/>
    <w:rsid w:val="008A2C7F"/>
    <w:rsid w:val="008A2D76"/>
    <w:rsid w:val="008A2F8F"/>
    <w:rsid w:val="008A354D"/>
    <w:rsid w:val="008A3828"/>
    <w:rsid w:val="008A38F6"/>
    <w:rsid w:val="008A395D"/>
    <w:rsid w:val="008A39A7"/>
    <w:rsid w:val="008A3B1B"/>
    <w:rsid w:val="008A40B0"/>
    <w:rsid w:val="008A41C0"/>
    <w:rsid w:val="008A42D9"/>
    <w:rsid w:val="008A4379"/>
    <w:rsid w:val="008A44E8"/>
    <w:rsid w:val="008A4584"/>
    <w:rsid w:val="008A4875"/>
    <w:rsid w:val="008A48E7"/>
    <w:rsid w:val="008A4CBF"/>
    <w:rsid w:val="008A4F5E"/>
    <w:rsid w:val="008A533F"/>
    <w:rsid w:val="008A5396"/>
    <w:rsid w:val="008A5519"/>
    <w:rsid w:val="008A5549"/>
    <w:rsid w:val="008A5579"/>
    <w:rsid w:val="008A55A2"/>
    <w:rsid w:val="008A566E"/>
    <w:rsid w:val="008A5815"/>
    <w:rsid w:val="008A5B9F"/>
    <w:rsid w:val="008A5DD7"/>
    <w:rsid w:val="008A5FE5"/>
    <w:rsid w:val="008A6115"/>
    <w:rsid w:val="008A61DD"/>
    <w:rsid w:val="008A6849"/>
    <w:rsid w:val="008A6A2B"/>
    <w:rsid w:val="008A6A41"/>
    <w:rsid w:val="008A6F48"/>
    <w:rsid w:val="008A717B"/>
    <w:rsid w:val="008A71D0"/>
    <w:rsid w:val="008A71DC"/>
    <w:rsid w:val="008A740F"/>
    <w:rsid w:val="008A7415"/>
    <w:rsid w:val="008A78C7"/>
    <w:rsid w:val="008A7900"/>
    <w:rsid w:val="008A7F6D"/>
    <w:rsid w:val="008B0320"/>
    <w:rsid w:val="008B0653"/>
    <w:rsid w:val="008B077E"/>
    <w:rsid w:val="008B07EA"/>
    <w:rsid w:val="008B08A4"/>
    <w:rsid w:val="008B08F1"/>
    <w:rsid w:val="008B0C84"/>
    <w:rsid w:val="008B0CE9"/>
    <w:rsid w:val="008B11AA"/>
    <w:rsid w:val="008B1451"/>
    <w:rsid w:val="008B168C"/>
    <w:rsid w:val="008B16E6"/>
    <w:rsid w:val="008B1706"/>
    <w:rsid w:val="008B176B"/>
    <w:rsid w:val="008B17BD"/>
    <w:rsid w:val="008B18F5"/>
    <w:rsid w:val="008B1F59"/>
    <w:rsid w:val="008B222E"/>
    <w:rsid w:val="008B236A"/>
    <w:rsid w:val="008B275F"/>
    <w:rsid w:val="008B286E"/>
    <w:rsid w:val="008B2CE2"/>
    <w:rsid w:val="008B2DF0"/>
    <w:rsid w:val="008B30C8"/>
    <w:rsid w:val="008B315A"/>
    <w:rsid w:val="008B3174"/>
    <w:rsid w:val="008B3925"/>
    <w:rsid w:val="008B3BBA"/>
    <w:rsid w:val="008B3C2A"/>
    <w:rsid w:val="008B40CD"/>
    <w:rsid w:val="008B4266"/>
    <w:rsid w:val="008B42CB"/>
    <w:rsid w:val="008B457F"/>
    <w:rsid w:val="008B4645"/>
    <w:rsid w:val="008B4718"/>
    <w:rsid w:val="008B47D3"/>
    <w:rsid w:val="008B4AE3"/>
    <w:rsid w:val="008B4AED"/>
    <w:rsid w:val="008B501F"/>
    <w:rsid w:val="008B5071"/>
    <w:rsid w:val="008B542F"/>
    <w:rsid w:val="008B55EC"/>
    <w:rsid w:val="008B55FA"/>
    <w:rsid w:val="008B5916"/>
    <w:rsid w:val="008B5A4B"/>
    <w:rsid w:val="008B5BFA"/>
    <w:rsid w:val="008B5C8D"/>
    <w:rsid w:val="008B5E08"/>
    <w:rsid w:val="008B6009"/>
    <w:rsid w:val="008B650B"/>
    <w:rsid w:val="008B6537"/>
    <w:rsid w:val="008B6785"/>
    <w:rsid w:val="008B67A2"/>
    <w:rsid w:val="008B6909"/>
    <w:rsid w:val="008B6A02"/>
    <w:rsid w:val="008B6A6E"/>
    <w:rsid w:val="008B6C46"/>
    <w:rsid w:val="008B7221"/>
    <w:rsid w:val="008B72C7"/>
    <w:rsid w:val="008B754C"/>
    <w:rsid w:val="008B7609"/>
    <w:rsid w:val="008B775F"/>
    <w:rsid w:val="008B7A57"/>
    <w:rsid w:val="008B7CE7"/>
    <w:rsid w:val="008B7FF2"/>
    <w:rsid w:val="008C0095"/>
    <w:rsid w:val="008C0261"/>
    <w:rsid w:val="008C0270"/>
    <w:rsid w:val="008C02E4"/>
    <w:rsid w:val="008C0705"/>
    <w:rsid w:val="008C0BFA"/>
    <w:rsid w:val="008C0DA5"/>
    <w:rsid w:val="008C0F4D"/>
    <w:rsid w:val="008C1516"/>
    <w:rsid w:val="008C15D7"/>
    <w:rsid w:val="008C1902"/>
    <w:rsid w:val="008C1A5E"/>
    <w:rsid w:val="008C1C0E"/>
    <w:rsid w:val="008C1DBC"/>
    <w:rsid w:val="008C1E6D"/>
    <w:rsid w:val="008C1F22"/>
    <w:rsid w:val="008C1F32"/>
    <w:rsid w:val="008C21BE"/>
    <w:rsid w:val="008C225C"/>
    <w:rsid w:val="008C2286"/>
    <w:rsid w:val="008C268B"/>
    <w:rsid w:val="008C28E5"/>
    <w:rsid w:val="008C29F1"/>
    <w:rsid w:val="008C2A2B"/>
    <w:rsid w:val="008C2DE7"/>
    <w:rsid w:val="008C2E18"/>
    <w:rsid w:val="008C2FDC"/>
    <w:rsid w:val="008C31BE"/>
    <w:rsid w:val="008C3AD9"/>
    <w:rsid w:val="008C3D99"/>
    <w:rsid w:val="008C3E64"/>
    <w:rsid w:val="008C3F44"/>
    <w:rsid w:val="008C3FB9"/>
    <w:rsid w:val="008C3FBF"/>
    <w:rsid w:val="008C4246"/>
    <w:rsid w:val="008C44DB"/>
    <w:rsid w:val="008C46A5"/>
    <w:rsid w:val="008C4819"/>
    <w:rsid w:val="008C494C"/>
    <w:rsid w:val="008C4991"/>
    <w:rsid w:val="008C4C18"/>
    <w:rsid w:val="008C4F4A"/>
    <w:rsid w:val="008C51E7"/>
    <w:rsid w:val="008C5310"/>
    <w:rsid w:val="008C5502"/>
    <w:rsid w:val="008C5939"/>
    <w:rsid w:val="008C5C7E"/>
    <w:rsid w:val="008C5D73"/>
    <w:rsid w:val="008C61DD"/>
    <w:rsid w:val="008C6317"/>
    <w:rsid w:val="008C65A7"/>
    <w:rsid w:val="008C6643"/>
    <w:rsid w:val="008C716F"/>
    <w:rsid w:val="008C7645"/>
    <w:rsid w:val="008C764B"/>
    <w:rsid w:val="008C76F4"/>
    <w:rsid w:val="008C7786"/>
    <w:rsid w:val="008C77AC"/>
    <w:rsid w:val="008C7C44"/>
    <w:rsid w:val="008C7D00"/>
    <w:rsid w:val="008C7D31"/>
    <w:rsid w:val="008C7F62"/>
    <w:rsid w:val="008D00BE"/>
    <w:rsid w:val="008D034D"/>
    <w:rsid w:val="008D07DB"/>
    <w:rsid w:val="008D08C3"/>
    <w:rsid w:val="008D0939"/>
    <w:rsid w:val="008D097F"/>
    <w:rsid w:val="008D0BDF"/>
    <w:rsid w:val="008D0D11"/>
    <w:rsid w:val="008D0D6C"/>
    <w:rsid w:val="008D0F2F"/>
    <w:rsid w:val="008D104F"/>
    <w:rsid w:val="008D1237"/>
    <w:rsid w:val="008D13A2"/>
    <w:rsid w:val="008D13C8"/>
    <w:rsid w:val="008D1583"/>
    <w:rsid w:val="008D1D7D"/>
    <w:rsid w:val="008D1FBC"/>
    <w:rsid w:val="008D1FD6"/>
    <w:rsid w:val="008D2015"/>
    <w:rsid w:val="008D2287"/>
    <w:rsid w:val="008D22B2"/>
    <w:rsid w:val="008D23BA"/>
    <w:rsid w:val="008D2687"/>
    <w:rsid w:val="008D2927"/>
    <w:rsid w:val="008D2CEF"/>
    <w:rsid w:val="008D2E4D"/>
    <w:rsid w:val="008D2F12"/>
    <w:rsid w:val="008D3080"/>
    <w:rsid w:val="008D30EA"/>
    <w:rsid w:val="008D373C"/>
    <w:rsid w:val="008D37E5"/>
    <w:rsid w:val="008D3848"/>
    <w:rsid w:val="008D3956"/>
    <w:rsid w:val="008D3A0E"/>
    <w:rsid w:val="008D3FE2"/>
    <w:rsid w:val="008D4275"/>
    <w:rsid w:val="008D42A1"/>
    <w:rsid w:val="008D43C9"/>
    <w:rsid w:val="008D459F"/>
    <w:rsid w:val="008D4604"/>
    <w:rsid w:val="008D4832"/>
    <w:rsid w:val="008D494A"/>
    <w:rsid w:val="008D56B2"/>
    <w:rsid w:val="008D5CE7"/>
    <w:rsid w:val="008D5D6A"/>
    <w:rsid w:val="008D5E24"/>
    <w:rsid w:val="008D5E33"/>
    <w:rsid w:val="008D5E68"/>
    <w:rsid w:val="008D60B2"/>
    <w:rsid w:val="008D634E"/>
    <w:rsid w:val="008D6378"/>
    <w:rsid w:val="008D6899"/>
    <w:rsid w:val="008D69A5"/>
    <w:rsid w:val="008D6ADE"/>
    <w:rsid w:val="008D6B5A"/>
    <w:rsid w:val="008D6C39"/>
    <w:rsid w:val="008D6DCB"/>
    <w:rsid w:val="008D6EAB"/>
    <w:rsid w:val="008D6F4A"/>
    <w:rsid w:val="008D70CF"/>
    <w:rsid w:val="008D72F5"/>
    <w:rsid w:val="008D767F"/>
    <w:rsid w:val="008D774E"/>
    <w:rsid w:val="008D78A7"/>
    <w:rsid w:val="008D7B35"/>
    <w:rsid w:val="008D7BDC"/>
    <w:rsid w:val="008D7C28"/>
    <w:rsid w:val="008D7CCE"/>
    <w:rsid w:val="008D7DCF"/>
    <w:rsid w:val="008D7E9C"/>
    <w:rsid w:val="008E02CD"/>
    <w:rsid w:val="008E076D"/>
    <w:rsid w:val="008E09BF"/>
    <w:rsid w:val="008E0ABD"/>
    <w:rsid w:val="008E0BB3"/>
    <w:rsid w:val="008E0E58"/>
    <w:rsid w:val="008E0FBD"/>
    <w:rsid w:val="008E10FB"/>
    <w:rsid w:val="008E15AB"/>
    <w:rsid w:val="008E16EC"/>
    <w:rsid w:val="008E1E73"/>
    <w:rsid w:val="008E1F64"/>
    <w:rsid w:val="008E2035"/>
    <w:rsid w:val="008E2134"/>
    <w:rsid w:val="008E23E6"/>
    <w:rsid w:val="008E2636"/>
    <w:rsid w:val="008E26DD"/>
    <w:rsid w:val="008E27DB"/>
    <w:rsid w:val="008E283B"/>
    <w:rsid w:val="008E28CF"/>
    <w:rsid w:val="008E2A2E"/>
    <w:rsid w:val="008E2AD3"/>
    <w:rsid w:val="008E2B5D"/>
    <w:rsid w:val="008E3045"/>
    <w:rsid w:val="008E3312"/>
    <w:rsid w:val="008E348D"/>
    <w:rsid w:val="008E3815"/>
    <w:rsid w:val="008E3D24"/>
    <w:rsid w:val="008E3E2D"/>
    <w:rsid w:val="008E429F"/>
    <w:rsid w:val="008E435C"/>
    <w:rsid w:val="008E4543"/>
    <w:rsid w:val="008E4A45"/>
    <w:rsid w:val="008E4B10"/>
    <w:rsid w:val="008E4B33"/>
    <w:rsid w:val="008E4CFE"/>
    <w:rsid w:val="008E4D88"/>
    <w:rsid w:val="008E4E2F"/>
    <w:rsid w:val="008E4F5E"/>
    <w:rsid w:val="008E502C"/>
    <w:rsid w:val="008E5063"/>
    <w:rsid w:val="008E5159"/>
    <w:rsid w:val="008E51BB"/>
    <w:rsid w:val="008E5481"/>
    <w:rsid w:val="008E58E2"/>
    <w:rsid w:val="008E5957"/>
    <w:rsid w:val="008E5ECF"/>
    <w:rsid w:val="008E613B"/>
    <w:rsid w:val="008E6196"/>
    <w:rsid w:val="008E6395"/>
    <w:rsid w:val="008E63F1"/>
    <w:rsid w:val="008E6552"/>
    <w:rsid w:val="008E6619"/>
    <w:rsid w:val="008E66CD"/>
    <w:rsid w:val="008E67EF"/>
    <w:rsid w:val="008E6AD0"/>
    <w:rsid w:val="008E6F1B"/>
    <w:rsid w:val="008E6FD1"/>
    <w:rsid w:val="008E718F"/>
    <w:rsid w:val="008E74F2"/>
    <w:rsid w:val="008E7978"/>
    <w:rsid w:val="008E7E68"/>
    <w:rsid w:val="008E7F6A"/>
    <w:rsid w:val="008F012E"/>
    <w:rsid w:val="008F06B6"/>
    <w:rsid w:val="008F0761"/>
    <w:rsid w:val="008F0A86"/>
    <w:rsid w:val="008F0AF6"/>
    <w:rsid w:val="008F0AFF"/>
    <w:rsid w:val="008F0D71"/>
    <w:rsid w:val="008F0F26"/>
    <w:rsid w:val="008F1333"/>
    <w:rsid w:val="008F13EF"/>
    <w:rsid w:val="008F1532"/>
    <w:rsid w:val="008F1550"/>
    <w:rsid w:val="008F17F3"/>
    <w:rsid w:val="008F1A5D"/>
    <w:rsid w:val="008F1B23"/>
    <w:rsid w:val="008F1B9A"/>
    <w:rsid w:val="008F1C32"/>
    <w:rsid w:val="008F1C51"/>
    <w:rsid w:val="008F20C7"/>
    <w:rsid w:val="008F236F"/>
    <w:rsid w:val="008F2943"/>
    <w:rsid w:val="008F29E9"/>
    <w:rsid w:val="008F2B5F"/>
    <w:rsid w:val="008F3030"/>
    <w:rsid w:val="008F31B5"/>
    <w:rsid w:val="008F3444"/>
    <w:rsid w:val="008F363C"/>
    <w:rsid w:val="008F38EF"/>
    <w:rsid w:val="008F3B7E"/>
    <w:rsid w:val="008F3BCC"/>
    <w:rsid w:val="008F3C53"/>
    <w:rsid w:val="008F3D56"/>
    <w:rsid w:val="008F4083"/>
    <w:rsid w:val="008F423F"/>
    <w:rsid w:val="008F441F"/>
    <w:rsid w:val="008F44E6"/>
    <w:rsid w:val="008F45A9"/>
    <w:rsid w:val="008F463D"/>
    <w:rsid w:val="008F4729"/>
    <w:rsid w:val="008F482D"/>
    <w:rsid w:val="008F4932"/>
    <w:rsid w:val="008F49B3"/>
    <w:rsid w:val="008F4A97"/>
    <w:rsid w:val="008F4AD6"/>
    <w:rsid w:val="008F4D95"/>
    <w:rsid w:val="008F50E0"/>
    <w:rsid w:val="008F52CE"/>
    <w:rsid w:val="008F53FC"/>
    <w:rsid w:val="008F5C02"/>
    <w:rsid w:val="008F5CC4"/>
    <w:rsid w:val="008F601C"/>
    <w:rsid w:val="008F624E"/>
    <w:rsid w:val="008F67C9"/>
    <w:rsid w:val="008F698C"/>
    <w:rsid w:val="008F6A6D"/>
    <w:rsid w:val="008F6BBF"/>
    <w:rsid w:val="008F6C90"/>
    <w:rsid w:val="008F6CC5"/>
    <w:rsid w:val="008F6E13"/>
    <w:rsid w:val="008F6F31"/>
    <w:rsid w:val="008F6FFB"/>
    <w:rsid w:val="008F70B4"/>
    <w:rsid w:val="008F758D"/>
    <w:rsid w:val="008F780F"/>
    <w:rsid w:val="008F7EBF"/>
    <w:rsid w:val="008F7EE4"/>
    <w:rsid w:val="008F7EFA"/>
    <w:rsid w:val="00900044"/>
    <w:rsid w:val="0090020A"/>
    <w:rsid w:val="00900335"/>
    <w:rsid w:val="00900766"/>
    <w:rsid w:val="00900E94"/>
    <w:rsid w:val="00900FA0"/>
    <w:rsid w:val="0090102E"/>
    <w:rsid w:val="0090112F"/>
    <w:rsid w:val="00901279"/>
    <w:rsid w:val="00901374"/>
    <w:rsid w:val="00901E36"/>
    <w:rsid w:val="0090266B"/>
    <w:rsid w:val="00902B08"/>
    <w:rsid w:val="00902D35"/>
    <w:rsid w:val="00902D9B"/>
    <w:rsid w:val="00903048"/>
    <w:rsid w:val="009030C0"/>
    <w:rsid w:val="00903146"/>
    <w:rsid w:val="0090348B"/>
    <w:rsid w:val="009035D9"/>
    <w:rsid w:val="00903870"/>
    <w:rsid w:val="0090387B"/>
    <w:rsid w:val="0090394A"/>
    <w:rsid w:val="00903962"/>
    <w:rsid w:val="00903B65"/>
    <w:rsid w:val="00903E0C"/>
    <w:rsid w:val="00903E4F"/>
    <w:rsid w:val="00903F3D"/>
    <w:rsid w:val="009042D3"/>
    <w:rsid w:val="0090432C"/>
    <w:rsid w:val="00904648"/>
    <w:rsid w:val="00904843"/>
    <w:rsid w:val="00904846"/>
    <w:rsid w:val="009048D5"/>
    <w:rsid w:val="00904A4C"/>
    <w:rsid w:val="00904B54"/>
    <w:rsid w:val="00904F0A"/>
    <w:rsid w:val="00904FD2"/>
    <w:rsid w:val="0090504E"/>
    <w:rsid w:val="009056DA"/>
    <w:rsid w:val="00905767"/>
    <w:rsid w:val="009059C4"/>
    <w:rsid w:val="00905B07"/>
    <w:rsid w:val="00905C54"/>
    <w:rsid w:val="00905F36"/>
    <w:rsid w:val="00905FA3"/>
    <w:rsid w:val="00906694"/>
    <w:rsid w:val="0090674D"/>
    <w:rsid w:val="00906829"/>
    <w:rsid w:val="0090687F"/>
    <w:rsid w:val="00906CB3"/>
    <w:rsid w:val="00906F49"/>
    <w:rsid w:val="00906F9E"/>
    <w:rsid w:val="0090703B"/>
    <w:rsid w:val="009070A8"/>
    <w:rsid w:val="009073D9"/>
    <w:rsid w:val="00907457"/>
    <w:rsid w:val="0090754A"/>
    <w:rsid w:val="00907F55"/>
    <w:rsid w:val="0091049D"/>
    <w:rsid w:val="009104D4"/>
    <w:rsid w:val="009105B4"/>
    <w:rsid w:val="00910702"/>
    <w:rsid w:val="00910B68"/>
    <w:rsid w:val="00910F90"/>
    <w:rsid w:val="009110E9"/>
    <w:rsid w:val="0091117E"/>
    <w:rsid w:val="009113B4"/>
    <w:rsid w:val="00911562"/>
    <w:rsid w:val="00911863"/>
    <w:rsid w:val="00911A63"/>
    <w:rsid w:val="00911B37"/>
    <w:rsid w:val="00911C6C"/>
    <w:rsid w:val="00911DAC"/>
    <w:rsid w:val="00911F1C"/>
    <w:rsid w:val="00911F2C"/>
    <w:rsid w:val="009121AA"/>
    <w:rsid w:val="00912320"/>
    <w:rsid w:val="00912336"/>
    <w:rsid w:val="009123C1"/>
    <w:rsid w:val="009124BB"/>
    <w:rsid w:val="009124C5"/>
    <w:rsid w:val="0091255B"/>
    <w:rsid w:val="009126C1"/>
    <w:rsid w:val="00912908"/>
    <w:rsid w:val="00912A14"/>
    <w:rsid w:val="00912F11"/>
    <w:rsid w:val="009130DB"/>
    <w:rsid w:val="00913285"/>
    <w:rsid w:val="00913823"/>
    <w:rsid w:val="00913894"/>
    <w:rsid w:val="0091396B"/>
    <w:rsid w:val="00913BE2"/>
    <w:rsid w:val="0091408C"/>
    <w:rsid w:val="009140C8"/>
    <w:rsid w:val="009147D3"/>
    <w:rsid w:val="00914823"/>
    <w:rsid w:val="00914FC8"/>
    <w:rsid w:val="00915034"/>
    <w:rsid w:val="0091526A"/>
    <w:rsid w:val="0091529D"/>
    <w:rsid w:val="0091559D"/>
    <w:rsid w:val="009157B8"/>
    <w:rsid w:val="00915832"/>
    <w:rsid w:val="00915863"/>
    <w:rsid w:val="009158B7"/>
    <w:rsid w:val="009158CF"/>
    <w:rsid w:val="00915950"/>
    <w:rsid w:val="00915BE7"/>
    <w:rsid w:val="00915CF7"/>
    <w:rsid w:val="00915D07"/>
    <w:rsid w:val="00915D15"/>
    <w:rsid w:val="00915D79"/>
    <w:rsid w:val="00915EA0"/>
    <w:rsid w:val="00915EAF"/>
    <w:rsid w:val="009164DD"/>
    <w:rsid w:val="009167B6"/>
    <w:rsid w:val="00916A82"/>
    <w:rsid w:val="00916C01"/>
    <w:rsid w:val="00916DEC"/>
    <w:rsid w:val="00917276"/>
    <w:rsid w:val="0091760F"/>
    <w:rsid w:val="009176AD"/>
    <w:rsid w:val="009176E3"/>
    <w:rsid w:val="00917B2D"/>
    <w:rsid w:val="00917BA9"/>
    <w:rsid w:val="009201B7"/>
    <w:rsid w:val="009201F6"/>
    <w:rsid w:val="009204C9"/>
    <w:rsid w:val="0092067F"/>
    <w:rsid w:val="00920840"/>
    <w:rsid w:val="00920D15"/>
    <w:rsid w:val="00920E8B"/>
    <w:rsid w:val="00921429"/>
    <w:rsid w:val="009214BE"/>
    <w:rsid w:val="009217B1"/>
    <w:rsid w:val="009219B6"/>
    <w:rsid w:val="00921CEB"/>
    <w:rsid w:val="00921E29"/>
    <w:rsid w:val="00921EED"/>
    <w:rsid w:val="0092206D"/>
    <w:rsid w:val="0092216D"/>
    <w:rsid w:val="009223B7"/>
    <w:rsid w:val="009223E1"/>
    <w:rsid w:val="00922771"/>
    <w:rsid w:val="009228E0"/>
    <w:rsid w:val="0092297F"/>
    <w:rsid w:val="009229B1"/>
    <w:rsid w:val="00922B75"/>
    <w:rsid w:val="00922BD3"/>
    <w:rsid w:val="00923176"/>
    <w:rsid w:val="00923183"/>
    <w:rsid w:val="009231B4"/>
    <w:rsid w:val="0092328B"/>
    <w:rsid w:val="00923879"/>
    <w:rsid w:val="00923EF6"/>
    <w:rsid w:val="00923FBA"/>
    <w:rsid w:val="00924A46"/>
    <w:rsid w:val="00924D79"/>
    <w:rsid w:val="00924D7F"/>
    <w:rsid w:val="0092504D"/>
    <w:rsid w:val="009252A6"/>
    <w:rsid w:val="009255CB"/>
    <w:rsid w:val="00925847"/>
    <w:rsid w:val="009258B8"/>
    <w:rsid w:val="00925A64"/>
    <w:rsid w:val="00925D3A"/>
    <w:rsid w:val="00925D6F"/>
    <w:rsid w:val="009264FF"/>
    <w:rsid w:val="009265B8"/>
    <w:rsid w:val="00926768"/>
    <w:rsid w:val="00927376"/>
    <w:rsid w:val="00927909"/>
    <w:rsid w:val="00927B12"/>
    <w:rsid w:val="00927CBB"/>
    <w:rsid w:val="00927D42"/>
    <w:rsid w:val="0093001A"/>
    <w:rsid w:val="00930055"/>
    <w:rsid w:val="009301DE"/>
    <w:rsid w:val="009301E2"/>
    <w:rsid w:val="00930298"/>
    <w:rsid w:val="009305FD"/>
    <w:rsid w:val="009306DC"/>
    <w:rsid w:val="00930A1B"/>
    <w:rsid w:val="00930BE7"/>
    <w:rsid w:val="009311E1"/>
    <w:rsid w:val="009316A5"/>
    <w:rsid w:val="00931CB1"/>
    <w:rsid w:val="00931F5E"/>
    <w:rsid w:val="00931FA3"/>
    <w:rsid w:val="009321CE"/>
    <w:rsid w:val="00932440"/>
    <w:rsid w:val="0093277B"/>
    <w:rsid w:val="0093282C"/>
    <w:rsid w:val="00932BFC"/>
    <w:rsid w:val="00932C00"/>
    <w:rsid w:val="00932D9F"/>
    <w:rsid w:val="00932F2A"/>
    <w:rsid w:val="0093332E"/>
    <w:rsid w:val="009334EB"/>
    <w:rsid w:val="00933864"/>
    <w:rsid w:val="00933DDD"/>
    <w:rsid w:val="0093432D"/>
    <w:rsid w:val="0093435D"/>
    <w:rsid w:val="0093445B"/>
    <w:rsid w:val="0093459A"/>
    <w:rsid w:val="0093488C"/>
    <w:rsid w:val="00934F74"/>
    <w:rsid w:val="0093546B"/>
    <w:rsid w:val="00935716"/>
    <w:rsid w:val="00935A16"/>
    <w:rsid w:val="00935BA7"/>
    <w:rsid w:val="00935D1B"/>
    <w:rsid w:val="00935E25"/>
    <w:rsid w:val="009361CE"/>
    <w:rsid w:val="0093670F"/>
    <w:rsid w:val="00936783"/>
    <w:rsid w:val="009369DB"/>
    <w:rsid w:val="00936E0C"/>
    <w:rsid w:val="00936E3A"/>
    <w:rsid w:val="0093757B"/>
    <w:rsid w:val="00937734"/>
    <w:rsid w:val="00937942"/>
    <w:rsid w:val="00937EBF"/>
    <w:rsid w:val="0094006D"/>
    <w:rsid w:val="00940076"/>
    <w:rsid w:val="00940491"/>
    <w:rsid w:val="0094068C"/>
    <w:rsid w:val="00940795"/>
    <w:rsid w:val="00940A34"/>
    <w:rsid w:val="00940ACB"/>
    <w:rsid w:val="00940C33"/>
    <w:rsid w:val="009411EB"/>
    <w:rsid w:val="00941240"/>
    <w:rsid w:val="00941267"/>
    <w:rsid w:val="00941375"/>
    <w:rsid w:val="0094139A"/>
    <w:rsid w:val="009413F0"/>
    <w:rsid w:val="009414B7"/>
    <w:rsid w:val="009416AE"/>
    <w:rsid w:val="00941978"/>
    <w:rsid w:val="00941C81"/>
    <w:rsid w:val="00941F21"/>
    <w:rsid w:val="00942196"/>
    <w:rsid w:val="00942303"/>
    <w:rsid w:val="00942557"/>
    <w:rsid w:val="00942565"/>
    <w:rsid w:val="009427D8"/>
    <w:rsid w:val="00942924"/>
    <w:rsid w:val="00942926"/>
    <w:rsid w:val="00942989"/>
    <w:rsid w:val="009429A7"/>
    <w:rsid w:val="00942AB6"/>
    <w:rsid w:val="00942D1A"/>
    <w:rsid w:val="00942DEB"/>
    <w:rsid w:val="00942E69"/>
    <w:rsid w:val="00942F0B"/>
    <w:rsid w:val="009430B3"/>
    <w:rsid w:val="009431F6"/>
    <w:rsid w:val="009437A2"/>
    <w:rsid w:val="00943871"/>
    <w:rsid w:val="00943BA7"/>
    <w:rsid w:val="0094414D"/>
    <w:rsid w:val="009442F1"/>
    <w:rsid w:val="009443C8"/>
    <w:rsid w:val="00944507"/>
    <w:rsid w:val="009447E8"/>
    <w:rsid w:val="009447FE"/>
    <w:rsid w:val="0094491D"/>
    <w:rsid w:val="009449D2"/>
    <w:rsid w:val="00944AEC"/>
    <w:rsid w:val="009450FC"/>
    <w:rsid w:val="00945117"/>
    <w:rsid w:val="0094537A"/>
    <w:rsid w:val="0094550C"/>
    <w:rsid w:val="00945597"/>
    <w:rsid w:val="009455B5"/>
    <w:rsid w:val="009455B6"/>
    <w:rsid w:val="00945717"/>
    <w:rsid w:val="009458E3"/>
    <w:rsid w:val="0094595B"/>
    <w:rsid w:val="00945A06"/>
    <w:rsid w:val="00945FBB"/>
    <w:rsid w:val="009463F8"/>
    <w:rsid w:val="009469EF"/>
    <w:rsid w:val="00946BDC"/>
    <w:rsid w:val="00946C22"/>
    <w:rsid w:val="00946D9C"/>
    <w:rsid w:val="009470C1"/>
    <w:rsid w:val="009471F7"/>
    <w:rsid w:val="00947247"/>
    <w:rsid w:val="009473C4"/>
    <w:rsid w:val="009474EE"/>
    <w:rsid w:val="00947614"/>
    <w:rsid w:val="0094780C"/>
    <w:rsid w:val="0094790B"/>
    <w:rsid w:val="0095032E"/>
    <w:rsid w:val="009503E4"/>
    <w:rsid w:val="00950721"/>
    <w:rsid w:val="0095091D"/>
    <w:rsid w:val="00950D4B"/>
    <w:rsid w:val="00950DE9"/>
    <w:rsid w:val="00950E60"/>
    <w:rsid w:val="00950EC7"/>
    <w:rsid w:val="0095105D"/>
    <w:rsid w:val="009510C6"/>
    <w:rsid w:val="009512F7"/>
    <w:rsid w:val="0095167E"/>
    <w:rsid w:val="009516E9"/>
    <w:rsid w:val="009516F1"/>
    <w:rsid w:val="009517CD"/>
    <w:rsid w:val="009518B8"/>
    <w:rsid w:val="00951BFB"/>
    <w:rsid w:val="00951E2D"/>
    <w:rsid w:val="00952160"/>
    <w:rsid w:val="00952634"/>
    <w:rsid w:val="00952A27"/>
    <w:rsid w:val="0095303D"/>
    <w:rsid w:val="00953094"/>
    <w:rsid w:val="0095317C"/>
    <w:rsid w:val="0095317E"/>
    <w:rsid w:val="009538DD"/>
    <w:rsid w:val="009538DE"/>
    <w:rsid w:val="00953C45"/>
    <w:rsid w:val="00953D2E"/>
    <w:rsid w:val="00953D43"/>
    <w:rsid w:val="00953F41"/>
    <w:rsid w:val="00954441"/>
    <w:rsid w:val="0095462C"/>
    <w:rsid w:val="009546CA"/>
    <w:rsid w:val="0095484A"/>
    <w:rsid w:val="009549A7"/>
    <w:rsid w:val="00954ADA"/>
    <w:rsid w:val="00954B2C"/>
    <w:rsid w:val="00954B82"/>
    <w:rsid w:val="00954D16"/>
    <w:rsid w:val="00954DFC"/>
    <w:rsid w:val="00955237"/>
    <w:rsid w:val="0095541C"/>
    <w:rsid w:val="00955555"/>
    <w:rsid w:val="0095576F"/>
    <w:rsid w:val="0095581E"/>
    <w:rsid w:val="0095596E"/>
    <w:rsid w:val="009559C6"/>
    <w:rsid w:val="009559F9"/>
    <w:rsid w:val="00955B7A"/>
    <w:rsid w:val="00955D99"/>
    <w:rsid w:val="009562BF"/>
    <w:rsid w:val="00956326"/>
    <w:rsid w:val="00956668"/>
    <w:rsid w:val="00956710"/>
    <w:rsid w:val="0095682B"/>
    <w:rsid w:val="009568CD"/>
    <w:rsid w:val="00956BA8"/>
    <w:rsid w:val="00956E03"/>
    <w:rsid w:val="009570C3"/>
    <w:rsid w:val="009572C2"/>
    <w:rsid w:val="00957555"/>
    <w:rsid w:val="00957782"/>
    <w:rsid w:val="0095789A"/>
    <w:rsid w:val="00957C8F"/>
    <w:rsid w:val="00957E4B"/>
    <w:rsid w:val="00957FC2"/>
    <w:rsid w:val="00960148"/>
    <w:rsid w:val="009603A1"/>
    <w:rsid w:val="0096052D"/>
    <w:rsid w:val="0096057C"/>
    <w:rsid w:val="00960595"/>
    <w:rsid w:val="0096066E"/>
    <w:rsid w:val="00960892"/>
    <w:rsid w:val="0096093A"/>
    <w:rsid w:val="009609EC"/>
    <w:rsid w:val="00960B22"/>
    <w:rsid w:val="00960B79"/>
    <w:rsid w:val="00960C78"/>
    <w:rsid w:val="00960D60"/>
    <w:rsid w:val="00960EC1"/>
    <w:rsid w:val="00960F2C"/>
    <w:rsid w:val="0096103B"/>
    <w:rsid w:val="00961164"/>
    <w:rsid w:val="00961582"/>
    <w:rsid w:val="0096160D"/>
    <w:rsid w:val="009617A4"/>
    <w:rsid w:val="00961968"/>
    <w:rsid w:val="00962079"/>
    <w:rsid w:val="0096278D"/>
    <w:rsid w:val="0096280C"/>
    <w:rsid w:val="0096288D"/>
    <w:rsid w:val="009629BA"/>
    <w:rsid w:val="00962E39"/>
    <w:rsid w:val="00962F82"/>
    <w:rsid w:val="009633D1"/>
    <w:rsid w:val="0096346E"/>
    <w:rsid w:val="0096352E"/>
    <w:rsid w:val="0096360B"/>
    <w:rsid w:val="00963DF3"/>
    <w:rsid w:val="00964423"/>
    <w:rsid w:val="00964485"/>
    <w:rsid w:val="0096450A"/>
    <w:rsid w:val="009647BB"/>
    <w:rsid w:val="00964A7D"/>
    <w:rsid w:val="00964CF7"/>
    <w:rsid w:val="00964E62"/>
    <w:rsid w:val="009650CF"/>
    <w:rsid w:val="009657B3"/>
    <w:rsid w:val="009659CE"/>
    <w:rsid w:val="00965AD0"/>
    <w:rsid w:val="00965BBC"/>
    <w:rsid w:val="00965C59"/>
    <w:rsid w:val="00965F76"/>
    <w:rsid w:val="0096623C"/>
    <w:rsid w:val="00966847"/>
    <w:rsid w:val="00966B96"/>
    <w:rsid w:val="00966BE3"/>
    <w:rsid w:val="00966ED3"/>
    <w:rsid w:val="00967183"/>
    <w:rsid w:val="0096756B"/>
    <w:rsid w:val="00967689"/>
    <w:rsid w:val="0096771B"/>
    <w:rsid w:val="00967A09"/>
    <w:rsid w:val="00967A39"/>
    <w:rsid w:val="00967D30"/>
    <w:rsid w:val="00967E40"/>
    <w:rsid w:val="00967F50"/>
    <w:rsid w:val="00967FDA"/>
    <w:rsid w:val="00970263"/>
    <w:rsid w:val="009702B3"/>
    <w:rsid w:val="009702C8"/>
    <w:rsid w:val="00970571"/>
    <w:rsid w:val="00970638"/>
    <w:rsid w:val="0097097B"/>
    <w:rsid w:val="009709F2"/>
    <w:rsid w:val="00970AEE"/>
    <w:rsid w:val="00970B54"/>
    <w:rsid w:val="00970C52"/>
    <w:rsid w:val="00970CCD"/>
    <w:rsid w:val="00970CFA"/>
    <w:rsid w:val="00970E2B"/>
    <w:rsid w:val="00970E33"/>
    <w:rsid w:val="00970E75"/>
    <w:rsid w:val="009714E4"/>
    <w:rsid w:val="00971902"/>
    <w:rsid w:val="00971A66"/>
    <w:rsid w:val="00971F8F"/>
    <w:rsid w:val="0097217B"/>
    <w:rsid w:val="0097220C"/>
    <w:rsid w:val="00972261"/>
    <w:rsid w:val="009724A7"/>
    <w:rsid w:val="00972665"/>
    <w:rsid w:val="0097275A"/>
    <w:rsid w:val="009727C1"/>
    <w:rsid w:val="00973662"/>
    <w:rsid w:val="00973B07"/>
    <w:rsid w:val="00973BC2"/>
    <w:rsid w:val="00973D82"/>
    <w:rsid w:val="00973E21"/>
    <w:rsid w:val="0097406E"/>
    <w:rsid w:val="009741BB"/>
    <w:rsid w:val="00974713"/>
    <w:rsid w:val="009748CF"/>
    <w:rsid w:val="009748D4"/>
    <w:rsid w:val="0097499F"/>
    <w:rsid w:val="00974CEE"/>
    <w:rsid w:val="00975246"/>
    <w:rsid w:val="00975252"/>
    <w:rsid w:val="009755E0"/>
    <w:rsid w:val="0097564E"/>
    <w:rsid w:val="009756DB"/>
    <w:rsid w:val="0097594F"/>
    <w:rsid w:val="00975A56"/>
    <w:rsid w:val="00975BDD"/>
    <w:rsid w:val="00975FCF"/>
    <w:rsid w:val="0097619E"/>
    <w:rsid w:val="009761C7"/>
    <w:rsid w:val="0097635C"/>
    <w:rsid w:val="0097662B"/>
    <w:rsid w:val="0097670B"/>
    <w:rsid w:val="009769C9"/>
    <w:rsid w:val="00976A8C"/>
    <w:rsid w:val="00976C85"/>
    <w:rsid w:val="00976CF8"/>
    <w:rsid w:val="00976F5B"/>
    <w:rsid w:val="009770ED"/>
    <w:rsid w:val="009772C7"/>
    <w:rsid w:val="009777FC"/>
    <w:rsid w:val="00977DE9"/>
    <w:rsid w:val="0098010D"/>
    <w:rsid w:val="0098018B"/>
    <w:rsid w:val="0098093B"/>
    <w:rsid w:val="00980C0F"/>
    <w:rsid w:val="00981427"/>
    <w:rsid w:val="00981578"/>
    <w:rsid w:val="00981624"/>
    <w:rsid w:val="00981C9B"/>
    <w:rsid w:val="0098205D"/>
    <w:rsid w:val="00982094"/>
    <w:rsid w:val="0098213F"/>
    <w:rsid w:val="00982A28"/>
    <w:rsid w:val="00982F1E"/>
    <w:rsid w:val="00982F56"/>
    <w:rsid w:val="00983441"/>
    <w:rsid w:val="009834A4"/>
    <w:rsid w:val="00983783"/>
    <w:rsid w:val="0098398D"/>
    <w:rsid w:val="00983A1E"/>
    <w:rsid w:val="00983C03"/>
    <w:rsid w:val="009840FA"/>
    <w:rsid w:val="00984200"/>
    <w:rsid w:val="00984315"/>
    <w:rsid w:val="00984637"/>
    <w:rsid w:val="009846F3"/>
    <w:rsid w:val="00984D7C"/>
    <w:rsid w:val="00984EAF"/>
    <w:rsid w:val="00984F32"/>
    <w:rsid w:val="00984FCB"/>
    <w:rsid w:val="00985301"/>
    <w:rsid w:val="00985544"/>
    <w:rsid w:val="0098568C"/>
    <w:rsid w:val="009858BF"/>
    <w:rsid w:val="009859BF"/>
    <w:rsid w:val="00985BB0"/>
    <w:rsid w:val="00985EC7"/>
    <w:rsid w:val="0098614C"/>
    <w:rsid w:val="00986340"/>
    <w:rsid w:val="00986760"/>
    <w:rsid w:val="009867B4"/>
    <w:rsid w:val="00987107"/>
    <w:rsid w:val="009875A2"/>
    <w:rsid w:val="0098781A"/>
    <w:rsid w:val="00987A0A"/>
    <w:rsid w:val="00987A60"/>
    <w:rsid w:val="00987C46"/>
    <w:rsid w:val="00987E5A"/>
    <w:rsid w:val="00987F6C"/>
    <w:rsid w:val="009901DA"/>
    <w:rsid w:val="009904FB"/>
    <w:rsid w:val="00990751"/>
    <w:rsid w:val="0099087E"/>
    <w:rsid w:val="0099098A"/>
    <w:rsid w:val="00990A15"/>
    <w:rsid w:val="00990D49"/>
    <w:rsid w:val="00990FF3"/>
    <w:rsid w:val="009910C0"/>
    <w:rsid w:val="009912E4"/>
    <w:rsid w:val="00991395"/>
    <w:rsid w:val="009913D6"/>
    <w:rsid w:val="0099147A"/>
    <w:rsid w:val="009916AE"/>
    <w:rsid w:val="0099181E"/>
    <w:rsid w:val="0099192E"/>
    <w:rsid w:val="00991AF3"/>
    <w:rsid w:val="00991D79"/>
    <w:rsid w:val="00992018"/>
    <w:rsid w:val="00992056"/>
    <w:rsid w:val="00992485"/>
    <w:rsid w:val="009926AB"/>
    <w:rsid w:val="00992ABC"/>
    <w:rsid w:val="00992F6B"/>
    <w:rsid w:val="009931BA"/>
    <w:rsid w:val="00993478"/>
    <w:rsid w:val="009935C9"/>
    <w:rsid w:val="00993ACA"/>
    <w:rsid w:val="00993C50"/>
    <w:rsid w:val="0099423A"/>
    <w:rsid w:val="009942B8"/>
    <w:rsid w:val="009942CD"/>
    <w:rsid w:val="009944E8"/>
    <w:rsid w:val="0099450E"/>
    <w:rsid w:val="0099469B"/>
    <w:rsid w:val="00994814"/>
    <w:rsid w:val="0099494C"/>
    <w:rsid w:val="00994B92"/>
    <w:rsid w:val="00994B94"/>
    <w:rsid w:val="00994C99"/>
    <w:rsid w:val="00994CD2"/>
    <w:rsid w:val="00994D08"/>
    <w:rsid w:val="0099524C"/>
    <w:rsid w:val="009954CE"/>
    <w:rsid w:val="009956DD"/>
    <w:rsid w:val="0099580F"/>
    <w:rsid w:val="009958E2"/>
    <w:rsid w:val="00995A1B"/>
    <w:rsid w:val="00995E43"/>
    <w:rsid w:val="00995E4E"/>
    <w:rsid w:val="00995FDF"/>
    <w:rsid w:val="00996216"/>
    <w:rsid w:val="009962E1"/>
    <w:rsid w:val="009963BD"/>
    <w:rsid w:val="0099647C"/>
    <w:rsid w:val="009964D7"/>
    <w:rsid w:val="00996A01"/>
    <w:rsid w:val="00996F01"/>
    <w:rsid w:val="00996FDF"/>
    <w:rsid w:val="00996FED"/>
    <w:rsid w:val="009970E3"/>
    <w:rsid w:val="00997828"/>
    <w:rsid w:val="00997B6B"/>
    <w:rsid w:val="00997CA8"/>
    <w:rsid w:val="00997F8A"/>
    <w:rsid w:val="009A03E4"/>
    <w:rsid w:val="009A05B6"/>
    <w:rsid w:val="009A067B"/>
    <w:rsid w:val="009A0C36"/>
    <w:rsid w:val="009A0C94"/>
    <w:rsid w:val="009A0D66"/>
    <w:rsid w:val="009A111A"/>
    <w:rsid w:val="009A132F"/>
    <w:rsid w:val="009A1386"/>
    <w:rsid w:val="009A1595"/>
    <w:rsid w:val="009A1667"/>
    <w:rsid w:val="009A16D1"/>
    <w:rsid w:val="009A16DE"/>
    <w:rsid w:val="009A16FF"/>
    <w:rsid w:val="009A178D"/>
    <w:rsid w:val="009A1EDB"/>
    <w:rsid w:val="009A1F49"/>
    <w:rsid w:val="009A1FB8"/>
    <w:rsid w:val="009A2292"/>
    <w:rsid w:val="009A2507"/>
    <w:rsid w:val="009A266C"/>
    <w:rsid w:val="009A2751"/>
    <w:rsid w:val="009A28BE"/>
    <w:rsid w:val="009A2DCE"/>
    <w:rsid w:val="009A33CD"/>
    <w:rsid w:val="009A369D"/>
    <w:rsid w:val="009A3CC6"/>
    <w:rsid w:val="009A3D0C"/>
    <w:rsid w:val="009A3D1C"/>
    <w:rsid w:val="009A413D"/>
    <w:rsid w:val="009A44D8"/>
    <w:rsid w:val="009A458B"/>
    <w:rsid w:val="009A4CE0"/>
    <w:rsid w:val="009A4CE2"/>
    <w:rsid w:val="009A532E"/>
    <w:rsid w:val="009A562E"/>
    <w:rsid w:val="009A5B02"/>
    <w:rsid w:val="009A5BF4"/>
    <w:rsid w:val="009A5DBA"/>
    <w:rsid w:val="009A5DE4"/>
    <w:rsid w:val="009A5DFE"/>
    <w:rsid w:val="009A5EE7"/>
    <w:rsid w:val="009A5EEC"/>
    <w:rsid w:val="009A6AFB"/>
    <w:rsid w:val="009A6D82"/>
    <w:rsid w:val="009A6FA5"/>
    <w:rsid w:val="009A70E1"/>
    <w:rsid w:val="009A7804"/>
    <w:rsid w:val="009A7973"/>
    <w:rsid w:val="009A7A17"/>
    <w:rsid w:val="009A7F5A"/>
    <w:rsid w:val="009B01E8"/>
    <w:rsid w:val="009B047B"/>
    <w:rsid w:val="009B070A"/>
    <w:rsid w:val="009B0CE3"/>
    <w:rsid w:val="009B1072"/>
    <w:rsid w:val="009B1282"/>
    <w:rsid w:val="009B157F"/>
    <w:rsid w:val="009B17E6"/>
    <w:rsid w:val="009B1AD3"/>
    <w:rsid w:val="009B1C24"/>
    <w:rsid w:val="009B1D66"/>
    <w:rsid w:val="009B1DBC"/>
    <w:rsid w:val="009B1E1B"/>
    <w:rsid w:val="009B288A"/>
    <w:rsid w:val="009B28FC"/>
    <w:rsid w:val="009B2A75"/>
    <w:rsid w:val="009B3107"/>
    <w:rsid w:val="009B3313"/>
    <w:rsid w:val="009B33C5"/>
    <w:rsid w:val="009B376D"/>
    <w:rsid w:val="009B395F"/>
    <w:rsid w:val="009B3D7B"/>
    <w:rsid w:val="009B3E29"/>
    <w:rsid w:val="009B4023"/>
    <w:rsid w:val="009B42AE"/>
    <w:rsid w:val="009B469C"/>
    <w:rsid w:val="009B4787"/>
    <w:rsid w:val="009B4788"/>
    <w:rsid w:val="009B4B59"/>
    <w:rsid w:val="009B4C04"/>
    <w:rsid w:val="009B4C4B"/>
    <w:rsid w:val="009B4CB6"/>
    <w:rsid w:val="009B4DA9"/>
    <w:rsid w:val="009B51E7"/>
    <w:rsid w:val="009B5204"/>
    <w:rsid w:val="009B5283"/>
    <w:rsid w:val="009B5295"/>
    <w:rsid w:val="009B5925"/>
    <w:rsid w:val="009B5A27"/>
    <w:rsid w:val="009B5C0E"/>
    <w:rsid w:val="009B5C8F"/>
    <w:rsid w:val="009B5DB9"/>
    <w:rsid w:val="009B5E3D"/>
    <w:rsid w:val="009B5EB9"/>
    <w:rsid w:val="009B602A"/>
    <w:rsid w:val="009B6192"/>
    <w:rsid w:val="009B61FC"/>
    <w:rsid w:val="009B6F7E"/>
    <w:rsid w:val="009B70CA"/>
    <w:rsid w:val="009B75C3"/>
    <w:rsid w:val="009B767E"/>
    <w:rsid w:val="009B7983"/>
    <w:rsid w:val="009B7E3E"/>
    <w:rsid w:val="009C0077"/>
    <w:rsid w:val="009C04B2"/>
    <w:rsid w:val="009C05AD"/>
    <w:rsid w:val="009C08BA"/>
    <w:rsid w:val="009C0906"/>
    <w:rsid w:val="009C0ABA"/>
    <w:rsid w:val="009C0D8D"/>
    <w:rsid w:val="009C0F5E"/>
    <w:rsid w:val="009C0FF9"/>
    <w:rsid w:val="009C1151"/>
    <w:rsid w:val="009C1693"/>
    <w:rsid w:val="009C170A"/>
    <w:rsid w:val="009C1765"/>
    <w:rsid w:val="009C17DA"/>
    <w:rsid w:val="009C1E0E"/>
    <w:rsid w:val="009C1FBD"/>
    <w:rsid w:val="009C2021"/>
    <w:rsid w:val="009C21BA"/>
    <w:rsid w:val="009C23EB"/>
    <w:rsid w:val="009C2793"/>
    <w:rsid w:val="009C28E5"/>
    <w:rsid w:val="009C2A58"/>
    <w:rsid w:val="009C2B59"/>
    <w:rsid w:val="009C3353"/>
    <w:rsid w:val="009C3600"/>
    <w:rsid w:val="009C39F5"/>
    <w:rsid w:val="009C3AAB"/>
    <w:rsid w:val="009C3CDD"/>
    <w:rsid w:val="009C3F10"/>
    <w:rsid w:val="009C41AB"/>
    <w:rsid w:val="009C4212"/>
    <w:rsid w:val="009C429D"/>
    <w:rsid w:val="009C42BC"/>
    <w:rsid w:val="009C42EF"/>
    <w:rsid w:val="009C4646"/>
    <w:rsid w:val="009C492D"/>
    <w:rsid w:val="009C4946"/>
    <w:rsid w:val="009C4BFC"/>
    <w:rsid w:val="009C4D5C"/>
    <w:rsid w:val="009C4E8E"/>
    <w:rsid w:val="009C4F85"/>
    <w:rsid w:val="009C5242"/>
    <w:rsid w:val="009C5478"/>
    <w:rsid w:val="009C5490"/>
    <w:rsid w:val="009C5B94"/>
    <w:rsid w:val="009C5D52"/>
    <w:rsid w:val="009C5F3E"/>
    <w:rsid w:val="009C6464"/>
    <w:rsid w:val="009C6AA1"/>
    <w:rsid w:val="009C6C2E"/>
    <w:rsid w:val="009C6D2A"/>
    <w:rsid w:val="009C6E96"/>
    <w:rsid w:val="009C73E7"/>
    <w:rsid w:val="009C756C"/>
    <w:rsid w:val="009C7624"/>
    <w:rsid w:val="009C76EB"/>
    <w:rsid w:val="009C78C0"/>
    <w:rsid w:val="009C7E5A"/>
    <w:rsid w:val="009D01BA"/>
    <w:rsid w:val="009D03EE"/>
    <w:rsid w:val="009D074F"/>
    <w:rsid w:val="009D079B"/>
    <w:rsid w:val="009D09AB"/>
    <w:rsid w:val="009D0F06"/>
    <w:rsid w:val="009D14B7"/>
    <w:rsid w:val="009D1505"/>
    <w:rsid w:val="009D18BA"/>
    <w:rsid w:val="009D1A5B"/>
    <w:rsid w:val="009D1C83"/>
    <w:rsid w:val="009D1E8D"/>
    <w:rsid w:val="009D2152"/>
    <w:rsid w:val="009D2293"/>
    <w:rsid w:val="009D2509"/>
    <w:rsid w:val="009D2511"/>
    <w:rsid w:val="009D286D"/>
    <w:rsid w:val="009D2971"/>
    <w:rsid w:val="009D2976"/>
    <w:rsid w:val="009D2D3B"/>
    <w:rsid w:val="009D2D5C"/>
    <w:rsid w:val="009D2E19"/>
    <w:rsid w:val="009D2E1B"/>
    <w:rsid w:val="009D3369"/>
    <w:rsid w:val="009D3564"/>
    <w:rsid w:val="009D36F1"/>
    <w:rsid w:val="009D36F3"/>
    <w:rsid w:val="009D3AF6"/>
    <w:rsid w:val="009D3B20"/>
    <w:rsid w:val="009D40D1"/>
    <w:rsid w:val="009D40D5"/>
    <w:rsid w:val="009D43FD"/>
    <w:rsid w:val="009D471A"/>
    <w:rsid w:val="009D4AC5"/>
    <w:rsid w:val="009D4AC7"/>
    <w:rsid w:val="009D4B9B"/>
    <w:rsid w:val="009D4FB8"/>
    <w:rsid w:val="009D51FF"/>
    <w:rsid w:val="009D5232"/>
    <w:rsid w:val="009D572F"/>
    <w:rsid w:val="009D57B7"/>
    <w:rsid w:val="009D5D4B"/>
    <w:rsid w:val="009D5ED0"/>
    <w:rsid w:val="009D604B"/>
    <w:rsid w:val="009D62DD"/>
    <w:rsid w:val="009D64E9"/>
    <w:rsid w:val="009D6600"/>
    <w:rsid w:val="009D66C4"/>
    <w:rsid w:val="009D67CB"/>
    <w:rsid w:val="009D6876"/>
    <w:rsid w:val="009D687B"/>
    <w:rsid w:val="009D6CF6"/>
    <w:rsid w:val="009D6EE0"/>
    <w:rsid w:val="009D6F1A"/>
    <w:rsid w:val="009D7068"/>
    <w:rsid w:val="009D7438"/>
    <w:rsid w:val="009D7505"/>
    <w:rsid w:val="009D769D"/>
    <w:rsid w:val="009D79F3"/>
    <w:rsid w:val="009D7F1F"/>
    <w:rsid w:val="009D7FF9"/>
    <w:rsid w:val="009E01E7"/>
    <w:rsid w:val="009E0321"/>
    <w:rsid w:val="009E03C8"/>
    <w:rsid w:val="009E0529"/>
    <w:rsid w:val="009E0AE1"/>
    <w:rsid w:val="009E0B9F"/>
    <w:rsid w:val="009E0E1F"/>
    <w:rsid w:val="009E0E37"/>
    <w:rsid w:val="009E0E5D"/>
    <w:rsid w:val="009E0E6E"/>
    <w:rsid w:val="009E115E"/>
    <w:rsid w:val="009E1254"/>
    <w:rsid w:val="009E1580"/>
    <w:rsid w:val="009E16DA"/>
    <w:rsid w:val="009E177A"/>
    <w:rsid w:val="009E17A1"/>
    <w:rsid w:val="009E17E4"/>
    <w:rsid w:val="009E1829"/>
    <w:rsid w:val="009E1C7A"/>
    <w:rsid w:val="009E1C7B"/>
    <w:rsid w:val="009E1CA5"/>
    <w:rsid w:val="009E1DEB"/>
    <w:rsid w:val="009E216D"/>
    <w:rsid w:val="009E23DD"/>
    <w:rsid w:val="009E2405"/>
    <w:rsid w:val="009E35D9"/>
    <w:rsid w:val="009E35EA"/>
    <w:rsid w:val="009E3CA9"/>
    <w:rsid w:val="009E3D07"/>
    <w:rsid w:val="009E3DDE"/>
    <w:rsid w:val="009E45B8"/>
    <w:rsid w:val="009E4C34"/>
    <w:rsid w:val="009E4E71"/>
    <w:rsid w:val="009E4ED5"/>
    <w:rsid w:val="009E51BD"/>
    <w:rsid w:val="009E52C8"/>
    <w:rsid w:val="009E5343"/>
    <w:rsid w:val="009E558A"/>
    <w:rsid w:val="009E565E"/>
    <w:rsid w:val="009E58D7"/>
    <w:rsid w:val="009E594F"/>
    <w:rsid w:val="009E5A9E"/>
    <w:rsid w:val="009E6116"/>
    <w:rsid w:val="009E6154"/>
    <w:rsid w:val="009E6162"/>
    <w:rsid w:val="009E6185"/>
    <w:rsid w:val="009E63DE"/>
    <w:rsid w:val="009E64E1"/>
    <w:rsid w:val="009E661A"/>
    <w:rsid w:val="009E6804"/>
    <w:rsid w:val="009E689C"/>
    <w:rsid w:val="009E68A5"/>
    <w:rsid w:val="009E6CF7"/>
    <w:rsid w:val="009E6D31"/>
    <w:rsid w:val="009E6EDC"/>
    <w:rsid w:val="009E7E79"/>
    <w:rsid w:val="009F01FF"/>
    <w:rsid w:val="009F0406"/>
    <w:rsid w:val="009F0A82"/>
    <w:rsid w:val="009F0C8E"/>
    <w:rsid w:val="009F1144"/>
    <w:rsid w:val="009F12DF"/>
    <w:rsid w:val="009F16BF"/>
    <w:rsid w:val="009F16EE"/>
    <w:rsid w:val="009F19D4"/>
    <w:rsid w:val="009F1CF4"/>
    <w:rsid w:val="009F1D04"/>
    <w:rsid w:val="009F1D7D"/>
    <w:rsid w:val="009F2041"/>
    <w:rsid w:val="009F211B"/>
    <w:rsid w:val="009F26AF"/>
    <w:rsid w:val="009F26B2"/>
    <w:rsid w:val="009F26F8"/>
    <w:rsid w:val="009F27CF"/>
    <w:rsid w:val="009F282C"/>
    <w:rsid w:val="009F2944"/>
    <w:rsid w:val="009F29C5"/>
    <w:rsid w:val="009F29F1"/>
    <w:rsid w:val="009F2EC9"/>
    <w:rsid w:val="009F3285"/>
    <w:rsid w:val="009F336F"/>
    <w:rsid w:val="009F35A6"/>
    <w:rsid w:val="009F369A"/>
    <w:rsid w:val="009F3991"/>
    <w:rsid w:val="009F3A5B"/>
    <w:rsid w:val="009F3B7D"/>
    <w:rsid w:val="009F3E61"/>
    <w:rsid w:val="009F3F70"/>
    <w:rsid w:val="009F3F85"/>
    <w:rsid w:val="009F3FF5"/>
    <w:rsid w:val="009F4481"/>
    <w:rsid w:val="009F44E1"/>
    <w:rsid w:val="009F468B"/>
    <w:rsid w:val="009F47A1"/>
    <w:rsid w:val="009F48F0"/>
    <w:rsid w:val="009F498B"/>
    <w:rsid w:val="009F4D43"/>
    <w:rsid w:val="009F4D8A"/>
    <w:rsid w:val="009F556A"/>
    <w:rsid w:val="009F594F"/>
    <w:rsid w:val="009F59BE"/>
    <w:rsid w:val="009F5FC5"/>
    <w:rsid w:val="009F64C8"/>
    <w:rsid w:val="009F66BD"/>
    <w:rsid w:val="009F6859"/>
    <w:rsid w:val="009F687D"/>
    <w:rsid w:val="009F7605"/>
    <w:rsid w:val="009F764A"/>
    <w:rsid w:val="009F7726"/>
    <w:rsid w:val="009F7C95"/>
    <w:rsid w:val="009F7F63"/>
    <w:rsid w:val="00A004F9"/>
    <w:rsid w:val="00A0073B"/>
    <w:rsid w:val="00A008EA"/>
    <w:rsid w:val="00A00A28"/>
    <w:rsid w:val="00A00D00"/>
    <w:rsid w:val="00A00D78"/>
    <w:rsid w:val="00A011B2"/>
    <w:rsid w:val="00A0132E"/>
    <w:rsid w:val="00A013A9"/>
    <w:rsid w:val="00A01572"/>
    <w:rsid w:val="00A0170B"/>
    <w:rsid w:val="00A01D62"/>
    <w:rsid w:val="00A01EAB"/>
    <w:rsid w:val="00A02065"/>
    <w:rsid w:val="00A020C2"/>
    <w:rsid w:val="00A0220B"/>
    <w:rsid w:val="00A02357"/>
    <w:rsid w:val="00A0245E"/>
    <w:rsid w:val="00A0288B"/>
    <w:rsid w:val="00A02914"/>
    <w:rsid w:val="00A02AFC"/>
    <w:rsid w:val="00A02DAA"/>
    <w:rsid w:val="00A034EB"/>
    <w:rsid w:val="00A0389F"/>
    <w:rsid w:val="00A03B3B"/>
    <w:rsid w:val="00A03D4E"/>
    <w:rsid w:val="00A0431A"/>
    <w:rsid w:val="00A04347"/>
    <w:rsid w:val="00A046D3"/>
    <w:rsid w:val="00A04A4C"/>
    <w:rsid w:val="00A04B37"/>
    <w:rsid w:val="00A04B8B"/>
    <w:rsid w:val="00A04C01"/>
    <w:rsid w:val="00A04D15"/>
    <w:rsid w:val="00A04EB6"/>
    <w:rsid w:val="00A05037"/>
    <w:rsid w:val="00A051B0"/>
    <w:rsid w:val="00A052BB"/>
    <w:rsid w:val="00A056B4"/>
    <w:rsid w:val="00A05724"/>
    <w:rsid w:val="00A05B6A"/>
    <w:rsid w:val="00A05BC9"/>
    <w:rsid w:val="00A05C81"/>
    <w:rsid w:val="00A06127"/>
    <w:rsid w:val="00A062EC"/>
    <w:rsid w:val="00A06B56"/>
    <w:rsid w:val="00A06DFA"/>
    <w:rsid w:val="00A07638"/>
    <w:rsid w:val="00A079A9"/>
    <w:rsid w:val="00A07A5C"/>
    <w:rsid w:val="00A07B0F"/>
    <w:rsid w:val="00A07BA0"/>
    <w:rsid w:val="00A07C62"/>
    <w:rsid w:val="00A1009A"/>
    <w:rsid w:val="00A1038F"/>
    <w:rsid w:val="00A10451"/>
    <w:rsid w:val="00A104A8"/>
    <w:rsid w:val="00A105F0"/>
    <w:rsid w:val="00A1067B"/>
    <w:rsid w:val="00A108BB"/>
    <w:rsid w:val="00A10AE3"/>
    <w:rsid w:val="00A10B9B"/>
    <w:rsid w:val="00A10C53"/>
    <w:rsid w:val="00A10EBC"/>
    <w:rsid w:val="00A1147F"/>
    <w:rsid w:val="00A1149E"/>
    <w:rsid w:val="00A115A6"/>
    <w:rsid w:val="00A11684"/>
    <w:rsid w:val="00A1192D"/>
    <w:rsid w:val="00A11952"/>
    <w:rsid w:val="00A11C8D"/>
    <w:rsid w:val="00A11D65"/>
    <w:rsid w:val="00A11EA4"/>
    <w:rsid w:val="00A12378"/>
    <w:rsid w:val="00A12682"/>
    <w:rsid w:val="00A13145"/>
    <w:rsid w:val="00A1326A"/>
    <w:rsid w:val="00A13292"/>
    <w:rsid w:val="00A1332A"/>
    <w:rsid w:val="00A133FD"/>
    <w:rsid w:val="00A138B7"/>
    <w:rsid w:val="00A139D4"/>
    <w:rsid w:val="00A139FD"/>
    <w:rsid w:val="00A13E24"/>
    <w:rsid w:val="00A13F2C"/>
    <w:rsid w:val="00A14098"/>
    <w:rsid w:val="00A14183"/>
    <w:rsid w:val="00A14542"/>
    <w:rsid w:val="00A145FB"/>
    <w:rsid w:val="00A147D1"/>
    <w:rsid w:val="00A147E3"/>
    <w:rsid w:val="00A14827"/>
    <w:rsid w:val="00A14A7F"/>
    <w:rsid w:val="00A14BB3"/>
    <w:rsid w:val="00A14BE0"/>
    <w:rsid w:val="00A14BE6"/>
    <w:rsid w:val="00A14FEB"/>
    <w:rsid w:val="00A15013"/>
    <w:rsid w:val="00A1502C"/>
    <w:rsid w:val="00A150B4"/>
    <w:rsid w:val="00A151AE"/>
    <w:rsid w:val="00A1524E"/>
    <w:rsid w:val="00A15872"/>
    <w:rsid w:val="00A15BCC"/>
    <w:rsid w:val="00A15C29"/>
    <w:rsid w:val="00A15D58"/>
    <w:rsid w:val="00A15DEA"/>
    <w:rsid w:val="00A15FE2"/>
    <w:rsid w:val="00A160FE"/>
    <w:rsid w:val="00A1617A"/>
    <w:rsid w:val="00A1619D"/>
    <w:rsid w:val="00A16505"/>
    <w:rsid w:val="00A16527"/>
    <w:rsid w:val="00A16835"/>
    <w:rsid w:val="00A16BBA"/>
    <w:rsid w:val="00A16D1A"/>
    <w:rsid w:val="00A16EB4"/>
    <w:rsid w:val="00A17035"/>
    <w:rsid w:val="00A1732B"/>
    <w:rsid w:val="00A173B6"/>
    <w:rsid w:val="00A1775E"/>
    <w:rsid w:val="00A17802"/>
    <w:rsid w:val="00A17C03"/>
    <w:rsid w:val="00A17D6A"/>
    <w:rsid w:val="00A17F4C"/>
    <w:rsid w:val="00A20499"/>
    <w:rsid w:val="00A207A6"/>
    <w:rsid w:val="00A20AB1"/>
    <w:rsid w:val="00A20D93"/>
    <w:rsid w:val="00A20EDC"/>
    <w:rsid w:val="00A2163B"/>
    <w:rsid w:val="00A21696"/>
    <w:rsid w:val="00A2179C"/>
    <w:rsid w:val="00A218B9"/>
    <w:rsid w:val="00A2199B"/>
    <w:rsid w:val="00A21BB5"/>
    <w:rsid w:val="00A21FC3"/>
    <w:rsid w:val="00A226E7"/>
    <w:rsid w:val="00A22A86"/>
    <w:rsid w:val="00A22B63"/>
    <w:rsid w:val="00A22C7C"/>
    <w:rsid w:val="00A22EC6"/>
    <w:rsid w:val="00A2320F"/>
    <w:rsid w:val="00A232A2"/>
    <w:rsid w:val="00A2336F"/>
    <w:rsid w:val="00A2368B"/>
    <w:rsid w:val="00A23712"/>
    <w:rsid w:val="00A237DB"/>
    <w:rsid w:val="00A2381D"/>
    <w:rsid w:val="00A23C85"/>
    <w:rsid w:val="00A23CBE"/>
    <w:rsid w:val="00A23D75"/>
    <w:rsid w:val="00A23EDA"/>
    <w:rsid w:val="00A24127"/>
    <w:rsid w:val="00A243E6"/>
    <w:rsid w:val="00A24752"/>
    <w:rsid w:val="00A24B41"/>
    <w:rsid w:val="00A24BF0"/>
    <w:rsid w:val="00A24FE8"/>
    <w:rsid w:val="00A251AA"/>
    <w:rsid w:val="00A25389"/>
    <w:rsid w:val="00A254C3"/>
    <w:rsid w:val="00A25597"/>
    <w:rsid w:val="00A2572A"/>
    <w:rsid w:val="00A25847"/>
    <w:rsid w:val="00A258D9"/>
    <w:rsid w:val="00A25B80"/>
    <w:rsid w:val="00A25FBD"/>
    <w:rsid w:val="00A263CF"/>
    <w:rsid w:val="00A26507"/>
    <w:rsid w:val="00A266E1"/>
    <w:rsid w:val="00A267B5"/>
    <w:rsid w:val="00A268C3"/>
    <w:rsid w:val="00A269B5"/>
    <w:rsid w:val="00A26A98"/>
    <w:rsid w:val="00A26C44"/>
    <w:rsid w:val="00A26CF3"/>
    <w:rsid w:val="00A27148"/>
    <w:rsid w:val="00A27257"/>
    <w:rsid w:val="00A277FC"/>
    <w:rsid w:val="00A27852"/>
    <w:rsid w:val="00A279B0"/>
    <w:rsid w:val="00A279F7"/>
    <w:rsid w:val="00A27B8B"/>
    <w:rsid w:val="00A27C75"/>
    <w:rsid w:val="00A27FDC"/>
    <w:rsid w:val="00A302F2"/>
    <w:rsid w:val="00A3037C"/>
    <w:rsid w:val="00A303AF"/>
    <w:rsid w:val="00A308CE"/>
    <w:rsid w:val="00A30A54"/>
    <w:rsid w:val="00A30BAC"/>
    <w:rsid w:val="00A30F81"/>
    <w:rsid w:val="00A31236"/>
    <w:rsid w:val="00A312FB"/>
    <w:rsid w:val="00A3196D"/>
    <w:rsid w:val="00A31A2A"/>
    <w:rsid w:val="00A31A34"/>
    <w:rsid w:val="00A31B1A"/>
    <w:rsid w:val="00A31CDA"/>
    <w:rsid w:val="00A31FED"/>
    <w:rsid w:val="00A32109"/>
    <w:rsid w:val="00A3244B"/>
    <w:rsid w:val="00A327D7"/>
    <w:rsid w:val="00A327E3"/>
    <w:rsid w:val="00A32AFE"/>
    <w:rsid w:val="00A32D09"/>
    <w:rsid w:val="00A32E91"/>
    <w:rsid w:val="00A32EC2"/>
    <w:rsid w:val="00A32EF7"/>
    <w:rsid w:val="00A32F1C"/>
    <w:rsid w:val="00A33002"/>
    <w:rsid w:val="00A33027"/>
    <w:rsid w:val="00A33252"/>
    <w:rsid w:val="00A33DCF"/>
    <w:rsid w:val="00A33F89"/>
    <w:rsid w:val="00A34090"/>
    <w:rsid w:val="00A3415C"/>
    <w:rsid w:val="00A34172"/>
    <w:rsid w:val="00A342F8"/>
    <w:rsid w:val="00A345BE"/>
    <w:rsid w:val="00A34A05"/>
    <w:rsid w:val="00A34AEE"/>
    <w:rsid w:val="00A34BF2"/>
    <w:rsid w:val="00A34F75"/>
    <w:rsid w:val="00A34FC4"/>
    <w:rsid w:val="00A35241"/>
    <w:rsid w:val="00A354E6"/>
    <w:rsid w:val="00A35582"/>
    <w:rsid w:val="00A35679"/>
    <w:rsid w:val="00A35718"/>
    <w:rsid w:val="00A359B0"/>
    <w:rsid w:val="00A359BD"/>
    <w:rsid w:val="00A35B3B"/>
    <w:rsid w:val="00A35B47"/>
    <w:rsid w:val="00A35BAF"/>
    <w:rsid w:val="00A35C06"/>
    <w:rsid w:val="00A35D0E"/>
    <w:rsid w:val="00A36146"/>
    <w:rsid w:val="00A3626C"/>
    <w:rsid w:val="00A36459"/>
    <w:rsid w:val="00A367CB"/>
    <w:rsid w:val="00A36BE2"/>
    <w:rsid w:val="00A37296"/>
    <w:rsid w:val="00A374B3"/>
    <w:rsid w:val="00A375DB"/>
    <w:rsid w:val="00A37630"/>
    <w:rsid w:val="00A376EC"/>
    <w:rsid w:val="00A37A46"/>
    <w:rsid w:val="00A37B45"/>
    <w:rsid w:val="00A37D5D"/>
    <w:rsid w:val="00A37D99"/>
    <w:rsid w:val="00A37FF1"/>
    <w:rsid w:val="00A4006A"/>
    <w:rsid w:val="00A40263"/>
    <w:rsid w:val="00A40488"/>
    <w:rsid w:val="00A407E2"/>
    <w:rsid w:val="00A40875"/>
    <w:rsid w:val="00A40D51"/>
    <w:rsid w:val="00A4161C"/>
    <w:rsid w:val="00A41792"/>
    <w:rsid w:val="00A417D0"/>
    <w:rsid w:val="00A418D4"/>
    <w:rsid w:val="00A41A75"/>
    <w:rsid w:val="00A41CDC"/>
    <w:rsid w:val="00A41F7D"/>
    <w:rsid w:val="00A420DA"/>
    <w:rsid w:val="00A42128"/>
    <w:rsid w:val="00A423DC"/>
    <w:rsid w:val="00A428F9"/>
    <w:rsid w:val="00A42BE9"/>
    <w:rsid w:val="00A42E95"/>
    <w:rsid w:val="00A43304"/>
    <w:rsid w:val="00A4337F"/>
    <w:rsid w:val="00A43386"/>
    <w:rsid w:val="00A433F0"/>
    <w:rsid w:val="00A43434"/>
    <w:rsid w:val="00A4351D"/>
    <w:rsid w:val="00A4355A"/>
    <w:rsid w:val="00A43880"/>
    <w:rsid w:val="00A43ACE"/>
    <w:rsid w:val="00A43CBF"/>
    <w:rsid w:val="00A43DD4"/>
    <w:rsid w:val="00A44029"/>
    <w:rsid w:val="00A44590"/>
    <w:rsid w:val="00A44A0A"/>
    <w:rsid w:val="00A44AD8"/>
    <w:rsid w:val="00A44FD2"/>
    <w:rsid w:val="00A45087"/>
    <w:rsid w:val="00A4518F"/>
    <w:rsid w:val="00A452BA"/>
    <w:rsid w:val="00A4547A"/>
    <w:rsid w:val="00A4559B"/>
    <w:rsid w:val="00A45860"/>
    <w:rsid w:val="00A458C6"/>
    <w:rsid w:val="00A458E0"/>
    <w:rsid w:val="00A45AF1"/>
    <w:rsid w:val="00A45DE6"/>
    <w:rsid w:val="00A45E71"/>
    <w:rsid w:val="00A45F92"/>
    <w:rsid w:val="00A45F96"/>
    <w:rsid w:val="00A45FC7"/>
    <w:rsid w:val="00A46674"/>
    <w:rsid w:val="00A4681F"/>
    <w:rsid w:val="00A46B5A"/>
    <w:rsid w:val="00A46B8F"/>
    <w:rsid w:val="00A46D9D"/>
    <w:rsid w:val="00A46EAE"/>
    <w:rsid w:val="00A47552"/>
    <w:rsid w:val="00A47598"/>
    <w:rsid w:val="00A47879"/>
    <w:rsid w:val="00A47FD4"/>
    <w:rsid w:val="00A500DA"/>
    <w:rsid w:val="00A50186"/>
    <w:rsid w:val="00A501E7"/>
    <w:rsid w:val="00A5077F"/>
    <w:rsid w:val="00A508B5"/>
    <w:rsid w:val="00A50918"/>
    <w:rsid w:val="00A50A5E"/>
    <w:rsid w:val="00A513C6"/>
    <w:rsid w:val="00A51749"/>
    <w:rsid w:val="00A51AD6"/>
    <w:rsid w:val="00A51DC8"/>
    <w:rsid w:val="00A51DE8"/>
    <w:rsid w:val="00A51FA4"/>
    <w:rsid w:val="00A52033"/>
    <w:rsid w:val="00A52396"/>
    <w:rsid w:val="00A52583"/>
    <w:rsid w:val="00A52666"/>
    <w:rsid w:val="00A5284E"/>
    <w:rsid w:val="00A52961"/>
    <w:rsid w:val="00A529B7"/>
    <w:rsid w:val="00A52CA3"/>
    <w:rsid w:val="00A52D07"/>
    <w:rsid w:val="00A52E61"/>
    <w:rsid w:val="00A52E6E"/>
    <w:rsid w:val="00A52F29"/>
    <w:rsid w:val="00A5316F"/>
    <w:rsid w:val="00A531C6"/>
    <w:rsid w:val="00A53562"/>
    <w:rsid w:val="00A53620"/>
    <w:rsid w:val="00A5362B"/>
    <w:rsid w:val="00A5382E"/>
    <w:rsid w:val="00A53F21"/>
    <w:rsid w:val="00A5410D"/>
    <w:rsid w:val="00A54240"/>
    <w:rsid w:val="00A54388"/>
    <w:rsid w:val="00A543FE"/>
    <w:rsid w:val="00A54572"/>
    <w:rsid w:val="00A5490D"/>
    <w:rsid w:val="00A54BB9"/>
    <w:rsid w:val="00A55104"/>
    <w:rsid w:val="00A552D8"/>
    <w:rsid w:val="00A554E7"/>
    <w:rsid w:val="00A5587C"/>
    <w:rsid w:val="00A55916"/>
    <w:rsid w:val="00A55A02"/>
    <w:rsid w:val="00A55BF3"/>
    <w:rsid w:val="00A55DA2"/>
    <w:rsid w:val="00A55DF5"/>
    <w:rsid w:val="00A55E68"/>
    <w:rsid w:val="00A56075"/>
    <w:rsid w:val="00A560B3"/>
    <w:rsid w:val="00A56262"/>
    <w:rsid w:val="00A5634E"/>
    <w:rsid w:val="00A5646A"/>
    <w:rsid w:val="00A565FB"/>
    <w:rsid w:val="00A56840"/>
    <w:rsid w:val="00A5686B"/>
    <w:rsid w:val="00A56AE5"/>
    <w:rsid w:val="00A56DD7"/>
    <w:rsid w:val="00A57049"/>
    <w:rsid w:val="00A5709B"/>
    <w:rsid w:val="00A570C0"/>
    <w:rsid w:val="00A5729E"/>
    <w:rsid w:val="00A5735E"/>
    <w:rsid w:val="00A57364"/>
    <w:rsid w:val="00A573D5"/>
    <w:rsid w:val="00A57638"/>
    <w:rsid w:val="00A57913"/>
    <w:rsid w:val="00A57A6E"/>
    <w:rsid w:val="00A57AFF"/>
    <w:rsid w:val="00A602D8"/>
    <w:rsid w:val="00A6046F"/>
    <w:rsid w:val="00A60A86"/>
    <w:rsid w:val="00A60FC0"/>
    <w:rsid w:val="00A61147"/>
    <w:rsid w:val="00A613BE"/>
    <w:rsid w:val="00A614DD"/>
    <w:rsid w:val="00A615BE"/>
    <w:rsid w:val="00A61C52"/>
    <w:rsid w:val="00A62106"/>
    <w:rsid w:val="00A626D4"/>
    <w:rsid w:val="00A62C02"/>
    <w:rsid w:val="00A6327D"/>
    <w:rsid w:val="00A6349F"/>
    <w:rsid w:val="00A63908"/>
    <w:rsid w:val="00A6394E"/>
    <w:rsid w:val="00A63ABD"/>
    <w:rsid w:val="00A63F44"/>
    <w:rsid w:val="00A641E5"/>
    <w:rsid w:val="00A643CB"/>
    <w:rsid w:val="00A64402"/>
    <w:rsid w:val="00A644D4"/>
    <w:rsid w:val="00A6462E"/>
    <w:rsid w:val="00A648EA"/>
    <w:rsid w:val="00A64912"/>
    <w:rsid w:val="00A649AA"/>
    <w:rsid w:val="00A649B7"/>
    <w:rsid w:val="00A64A54"/>
    <w:rsid w:val="00A64ADB"/>
    <w:rsid w:val="00A64E95"/>
    <w:rsid w:val="00A64F87"/>
    <w:rsid w:val="00A65244"/>
    <w:rsid w:val="00A65252"/>
    <w:rsid w:val="00A65489"/>
    <w:rsid w:val="00A655D1"/>
    <w:rsid w:val="00A6598B"/>
    <w:rsid w:val="00A65C98"/>
    <w:rsid w:val="00A66020"/>
    <w:rsid w:val="00A6607B"/>
    <w:rsid w:val="00A661A3"/>
    <w:rsid w:val="00A66317"/>
    <w:rsid w:val="00A66503"/>
    <w:rsid w:val="00A66638"/>
    <w:rsid w:val="00A6684C"/>
    <w:rsid w:val="00A6699E"/>
    <w:rsid w:val="00A66A1B"/>
    <w:rsid w:val="00A66AA2"/>
    <w:rsid w:val="00A66BE7"/>
    <w:rsid w:val="00A67482"/>
    <w:rsid w:val="00A67610"/>
    <w:rsid w:val="00A6762A"/>
    <w:rsid w:val="00A6770E"/>
    <w:rsid w:val="00A678C7"/>
    <w:rsid w:val="00A700EB"/>
    <w:rsid w:val="00A70216"/>
    <w:rsid w:val="00A704DA"/>
    <w:rsid w:val="00A70539"/>
    <w:rsid w:val="00A70888"/>
    <w:rsid w:val="00A711E2"/>
    <w:rsid w:val="00A713D4"/>
    <w:rsid w:val="00A713E1"/>
    <w:rsid w:val="00A7157B"/>
    <w:rsid w:val="00A71867"/>
    <w:rsid w:val="00A71907"/>
    <w:rsid w:val="00A71ABC"/>
    <w:rsid w:val="00A71BEC"/>
    <w:rsid w:val="00A71FCA"/>
    <w:rsid w:val="00A71FD8"/>
    <w:rsid w:val="00A72362"/>
    <w:rsid w:val="00A72453"/>
    <w:rsid w:val="00A7269B"/>
    <w:rsid w:val="00A72877"/>
    <w:rsid w:val="00A72899"/>
    <w:rsid w:val="00A72AA7"/>
    <w:rsid w:val="00A72AF1"/>
    <w:rsid w:val="00A73098"/>
    <w:rsid w:val="00A7320A"/>
    <w:rsid w:val="00A73339"/>
    <w:rsid w:val="00A7338A"/>
    <w:rsid w:val="00A73883"/>
    <w:rsid w:val="00A739CE"/>
    <w:rsid w:val="00A73AEE"/>
    <w:rsid w:val="00A73CE6"/>
    <w:rsid w:val="00A73E88"/>
    <w:rsid w:val="00A74029"/>
    <w:rsid w:val="00A74464"/>
    <w:rsid w:val="00A7461F"/>
    <w:rsid w:val="00A747F1"/>
    <w:rsid w:val="00A74901"/>
    <w:rsid w:val="00A74AED"/>
    <w:rsid w:val="00A74FF6"/>
    <w:rsid w:val="00A750A2"/>
    <w:rsid w:val="00A7513F"/>
    <w:rsid w:val="00A752DB"/>
    <w:rsid w:val="00A758CF"/>
    <w:rsid w:val="00A75914"/>
    <w:rsid w:val="00A75939"/>
    <w:rsid w:val="00A75946"/>
    <w:rsid w:val="00A75964"/>
    <w:rsid w:val="00A75B41"/>
    <w:rsid w:val="00A75C07"/>
    <w:rsid w:val="00A75C78"/>
    <w:rsid w:val="00A75DE2"/>
    <w:rsid w:val="00A75F40"/>
    <w:rsid w:val="00A7600A"/>
    <w:rsid w:val="00A760B8"/>
    <w:rsid w:val="00A76289"/>
    <w:rsid w:val="00A76583"/>
    <w:rsid w:val="00A76C70"/>
    <w:rsid w:val="00A76D3D"/>
    <w:rsid w:val="00A76DB8"/>
    <w:rsid w:val="00A770FC"/>
    <w:rsid w:val="00A77373"/>
    <w:rsid w:val="00A77387"/>
    <w:rsid w:val="00A77489"/>
    <w:rsid w:val="00A77725"/>
    <w:rsid w:val="00A77A6F"/>
    <w:rsid w:val="00A77D84"/>
    <w:rsid w:val="00A77DD1"/>
    <w:rsid w:val="00A80406"/>
    <w:rsid w:val="00A80473"/>
    <w:rsid w:val="00A804EA"/>
    <w:rsid w:val="00A8075E"/>
    <w:rsid w:val="00A807DA"/>
    <w:rsid w:val="00A8089D"/>
    <w:rsid w:val="00A80A71"/>
    <w:rsid w:val="00A80B93"/>
    <w:rsid w:val="00A80E78"/>
    <w:rsid w:val="00A80FF9"/>
    <w:rsid w:val="00A812C1"/>
    <w:rsid w:val="00A81408"/>
    <w:rsid w:val="00A814F5"/>
    <w:rsid w:val="00A81779"/>
    <w:rsid w:val="00A81861"/>
    <w:rsid w:val="00A81C05"/>
    <w:rsid w:val="00A81E92"/>
    <w:rsid w:val="00A81F71"/>
    <w:rsid w:val="00A81FE6"/>
    <w:rsid w:val="00A8204B"/>
    <w:rsid w:val="00A8221D"/>
    <w:rsid w:val="00A8261D"/>
    <w:rsid w:val="00A828FE"/>
    <w:rsid w:val="00A8296D"/>
    <w:rsid w:val="00A82E2B"/>
    <w:rsid w:val="00A82F5F"/>
    <w:rsid w:val="00A83047"/>
    <w:rsid w:val="00A83791"/>
    <w:rsid w:val="00A83886"/>
    <w:rsid w:val="00A839A0"/>
    <w:rsid w:val="00A83C7C"/>
    <w:rsid w:val="00A83C9B"/>
    <w:rsid w:val="00A84549"/>
    <w:rsid w:val="00A84A6A"/>
    <w:rsid w:val="00A85045"/>
    <w:rsid w:val="00A850A7"/>
    <w:rsid w:val="00A855B4"/>
    <w:rsid w:val="00A85968"/>
    <w:rsid w:val="00A85B35"/>
    <w:rsid w:val="00A85D42"/>
    <w:rsid w:val="00A85ECD"/>
    <w:rsid w:val="00A8609F"/>
    <w:rsid w:val="00A86390"/>
    <w:rsid w:val="00A8651B"/>
    <w:rsid w:val="00A8672E"/>
    <w:rsid w:val="00A86A9D"/>
    <w:rsid w:val="00A86D65"/>
    <w:rsid w:val="00A86F04"/>
    <w:rsid w:val="00A86F30"/>
    <w:rsid w:val="00A87288"/>
    <w:rsid w:val="00A873D7"/>
    <w:rsid w:val="00A8741E"/>
    <w:rsid w:val="00A879C2"/>
    <w:rsid w:val="00A87A58"/>
    <w:rsid w:val="00A87C38"/>
    <w:rsid w:val="00A87F6B"/>
    <w:rsid w:val="00A87FAE"/>
    <w:rsid w:val="00A87FB0"/>
    <w:rsid w:val="00A90038"/>
    <w:rsid w:val="00A9020B"/>
    <w:rsid w:val="00A90392"/>
    <w:rsid w:val="00A905BA"/>
    <w:rsid w:val="00A906CC"/>
    <w:rsid w:val="00A908EB"/>
    <w:rsid w:val="00A9099A"/>
    <w:rsid w:val="00A909D6"/>
    <w:rsid w:val="00A90B10"/>
    <w:rsid w:val="00A90BAE"/>
    <w:rsid w:val="00A90C0C"/>
    <w:rsid w:val="00A90C61"/>
    <w:rsid w:val="00A90D1D"/>
    <w:rsid w:val="00A90D64"/>
    <w:rsid w:val="00A90F77"/>
    <w:rsid w:val="00A9111F"/>
    <w:rsid w:val="00A9131B"/>
    <w:rsid w:val="00A9157E"/>
    <w:rsid w:val="00A91A38"/>
    <w:rsid w:val="00A91F21"/>
    <w:rsid w:val="00A9219D"/>
    <w:rsid w:val="00A92239"/>
    <w:rsid w:val="00A92772"/>
    <w:rsid w:val="00A92935"/>
    <w:rsid w:val="00A929FE"/>
    <w:rsid w:val="00A92AFC"/>
    <w:rsid w:val="00A92D25"/>
    <w:rsid w:val="00A92DB6"/>
    <w:rsid w:val="00A92E64"/>
    <w:rsid w:val="00A933CD"/>
    <w:rsid w:val="00A9359E"/>
    <w:rsid w:val="00A9371D"/>
    <w:rsid w:val="00A93811"/>
    <w:rsid w:val="00A93848"/>
    <w:rsid w:val="00A93864"/>
    <w:rsid w:val="00A93920"/>
    <w:rsid w:val="00A93C62"/>
    <w:rsid w:val="00A93D9F"/>
    <w:rsid w:val="00A93DB0"/>
    <w:rsid w:val="00A94052"/>
    <w:rsid w:val="00A94320"/>
    <w:rsid w:val="00A948B7"/>
    <w:rsid w:val="00A94A0B"/>
    <w:rsid w:val="00A94ABD"/>
    <w:rsid w:val="00A94CFA"/>
    <w:rsid w:val="00A95121"/>
    <w:rsid w:val="00A951F5"/>
    <w:rsid w:val="00A95C79"/>
    <w:rsid w:val="00A95E69"/>
    <w:rsid w:val="00A95F90"/>
    <w:rsid w:val="00A965B3"/>
    <w:rsid w:val="00A967A4"/>
    <w:rsid w:val="00A96BD6"/>
    <w:rsid w:val="00A974B6"/>
    <w:rsid w:val="00A978BF"/>
    <w:rsid w:val="00A97AC9"/>
    <w:rsid w:val="00A97B5F"/>
    <w:rsid w:val="00A97C36"/>
    <w:rsid w:val="00A97CCD"/>
    <w:rsid w:val="00A97FCC"/>
    <w:rsid w:val="00AA00A8"/>
    <w:rsid w:val="00AA01B7"/>
    <w:rsid w:val="00AA0716"/>
    <w:rsid w:val="00AA0944"/>
    <w:rsid w:val="00AA0C8D"/>
    <w:rsid w:val="00AA0CD3"/>
    <w:rsid w:val="00AA0D0F"/>
    <w:rsid w:val="00AA0DD8"/>
    <w:rsid w:val="00AA0F0C"/>
    <w:rsid w:val="00AA10A8"/>
    <w:rsid w:val="00AA14EB"/>
    <w:rsid w:val="00AA1681"/>
    <w:rsid w:val="00AA171F"/>
    <w:rsid w:val="00AA1887"/>
    <w:rsid w:val="00AA18BF"/>
    <w:rsid w:val="00AA18D5"/>
    <w:rsid w:val="00AA194F"/>
    <w:rsid w:val="00AA195C"/>
    <w:rsid w:val="00AA1A92"/>
    <w:rsid w:val="00AA1B31"/>
    <w:rsid w:val="00AA1D7C"/>
    <w:rsid w:val="00AA1DE1"/>
    <w:rsid w:val="00AA263C"/>
    <w:rsid w:val="00AA27D4"/>
    <w:rsid w:val="00AA28EF"/>
    <w:rsid w:val="00AA2ADB"/>
    <w:rsid w:val="00AA3DAB"/>
    <w:rsid w:val="00AA4100"/>
    <w:rsid w:val="00AA417A"/>
    <w:rsid w:val="00AA4219"/>
    <w:rsid w:val="00AA424A"/>
    <w:rsid w:val="00AA4621"/>
    <w:rsid w:val="00AA49C6"/>
    <w:rsid w:val="00AA4A0E"/>
    <w:rsid w:val="00AA4ABE"/>
    <w:rsid w:val="00AA4CF0"/>
    <w:rsid w:val="00AA4D04"/>
    <w:rsid w:val="00AA5179"/>
    <w:rsid w:val="00AA52D1"/>
    <w:rsid w:val="00AA5540"/>
    <w:rsid w:val="00AA5622"/>
    <w:rsid w:val="00AA574F"/>
    <w:rsid w:val="00AA5770"/>
    <w:rsid w:val="00AA6746"/>
    <w:rsid w:val="00AA682B"/>
    <w:rsid w:val="00AA68C2"/>
    <w:rsid w:val="00AA6E2F"/>
    <w:rsid w:val="00AA6FF1"/>
    <w:rsid w:val="00AA75E1"/>
    <w:rsid w:val="00AA77A1"/>
    <w:rsid w:val="00AA782A"/>
    <w:rsid w:val="00AA7B7E"/>
    <w:rsid w:val="00AA7C9E"/>
    <w:rsid w:val="00AA7D1B"/>
    <w:rsid w:val="00AA7E35"/>
    <w:rsid w:val="00AB0060"/>
    <w:rsid w:val="00AB02CE"/>
    <w:rsid w:val="00AB0394"/>
    <w:rsid w:val="00AB0570"/>
    <w:rsid w:val="00AB063D"/>
    <w:rsid w:val="00AB086B"/>
    <w:rsid w:val="00AB0958"/>
    <w:rsid w:val="00AB0A93"/>
    <w:rsid w:val="00AB0AAB"/>
    <w:rsid w:val="00AB0C49"/>
    <w:rsid w:val="00AB0C4A"/>
    <w:rsid w:val="00AB0CF6"/>
    <w:rsid w:val="00AB0DE3"/>
    <w:rsid w:val="00AB0E4C"/>
    <w:rsid w:val="00AB0F46"/>
    <w:rsid w:val="00AB105D"/>
    <w:rsid w:val="00AB11D1"/>
    <w:rsid w:val="00AB13DE"/>
    <w:rsid w:val="00AB141F"/>
    <w:rsid w:val="00AB1692"/>
    <w:rsid w:val="00AB177F"/>
    <w:rsid w:val="00AB1867"/>
    <w:rsid w:val="00AB1DA8"/>
    <w:rsid w:val="00AB1FAB"/>
    <w:rsid w:val="00AB21FD"/>
    <w:rsid w:val="00AB225D"/>
    <w:rsid w:val="00AB2698"/>
    <w:rsid w:val="00AB272D"/>
    <w:rsid w:val="00AB292E"/>
    <w:rsid w:val="00AB2CE4"/>
    <w:rsid w:val="00AB2FDA"/>
    <w:rsid w:val="00AB34D0"/>
    <w:rsid w:val="00AB350B"/>
    <w:rsid w:val="00AB372C"/>
    <w:rsid w:val="00AB3790"/>
    <w:rsid w:val="00AB3A58"/>
    <w:rsid w:val="00AB3AFD"/>
    <w:rsid w:val="00AB3D49"/>
    <w:rsid w:val="00AB4016"/>
    <w:rsid w:val="00AB4124"/>
    <w:rsid w:val="00AB43C3"/>
    <w:rsid w:val="00AB43D7"/>
    <w:rsid w:val="00AB44D2"/>
    <w:rsid w:val="00AB46F4"/>
    <w:rsid w:val="00AB486D"/>
    <w:rsid w:val="00AB4CD1"/>
    <w:rsid w:val="00AB4D2B"/>
    <w:rsid w:val="00AB4E5B"/>
    <w:rsid w:val="00AB4EB1"/>
    <w:rsid w:val="00AB5023"/>
    <w:rsid w:val="00AB50F5"/>
    <w:rsid w:val="00AB519D"/>
    <w:rsid w:val="00AB5825"/>
    <w:rsid w:val="00AB59C3"/>
    <w:rsid w:val="00AB5A2C"/>
    <w:rsid w:val="00AB5D9A"/>
    <w:rsid w:val="00AB5EA5"/>
    <w:rsid w:val="00AB6220"/>
    <w:rsid w:val="00AB648F"/>
    <w:rsid w:val="00AB64D9"/>
    <w:rsid w:val="00AB67AE"/>
    <w:rsid w:val="00AB689B"/>
    <w:rsid w:val="00AB68D1"/>
    <w:rsid w:val="00AB6A10"/>
    <w:rsid w:val="00AB6A28"/>
    <w:rsid w:val="00AB6A5C"/>
    <w:rsid w:val="00AB6A7D"/>
    <w:rsid w:val="00AB6B53"/>
    <w:rsid w:val="00AB6CF2"/>
    <w:rsid w:val="00AB6DD2"/>
    <w:rsid w:val="00AB6FE6"/>
    <w:rsid w:val="00AB701E"/>
    <w:rsid w:val="00AB75EF"/>
    <w:rsid w:val="00AB77F1"/>
    <w:rsid w:val="00AB7881"/>
    <w:rsid w:val="00AB78E5"/>
    <w:rsid w:val="00AB7959"/>
    <w:rsid w:val="00AB7F42"/>
    <w:rsid w:val="00AB7FD2"/>
    <w:rsid w:val="00AC01F2"/>
    <w:rsid w:val="00AC0398"/>
    <w:rsid w:val="00AC09F9"/>
    <w:rsid w:val="00AC0ACD"/>
    <w:rsid w:val="00AC0AFF"/>
    <w:rsid w:val="00AC0D36"/>
    <w:rsid w:val="00AC1151"/>
    <w:rsid w:val="00AC11C7"/>
    <w:rsid w:val="00AC1347"/>
    <w:rsid w:val="00AC14EE"/>
    <w:rsid w:val="00AC1892"/>
    <w:rsid w:val="00AC18C8"/>
    <w:rsid w:val="00AC1A04"/>
    <w:rsid w:val="00AC1CCA"/>
    <w:rsid w:val="00AC1D15"/>
    <w:rsid w:val="00AC1ED0"/>
    <w:rsid w:val="00AC200B"/>
    <w:rsid w:val="00AC2BAF"/>
    <w:rsid w:val="00AC2F52"/>
    <w:rsid w:val="00AC31EB"/>
    <w:rsid w:val="00AC339A"/>
    <w:rsid w:val="00AC365B"/>
    <w:rsid w:val="00AC366D"/>
    <w:rsid w:val="00AC3936"/>
    <w:rsid w:val="00AC39AD"/>
    <w:rsid w:val="00AC3A01"/>
    <w:rsid w:val="00AC3A1A"/>
    <w:rsid w:val="00AC3BFD"/>
    <w:rsid w:val="00AC3D33"/>
    <w:rsid w:val="00AC439A"/>
    <w:rsid w:val="00AC4444"/>
    <w:rsid w:val="00AC45D5"/>
    <w:rsid w:val="00AC4705"/>
    <w:rsid w:val="00AC482F"/>
    <w:rsid w:val="00AC48AB"/>
    <w:rsid w:val="00AC4994"/>
    <w:rsid w:val="00AC49CC"/>
    <w:rsid w:val="00AC4A97"/>
    <w:rsid w:val="00AC4CF1"/>
    <w:rsid w:val="00AC4D62"/>
    <w:rsid w:val="00AC5063"/>
    <w:rsid w:val="00AC5237"/>
    <w:rsid w:val="00AC53B6"/>
    <w:rsid w:val="00AC5841"/>
    <w:rsid w:val="00AC587D"/>
    <w:rsid w:val="00AC5991"/>
    <w:rsid w:val="00AC5F47"/>
    <w:rsid w:val="00AC6043"/>
    <w:rsid w:val="00AC6166"/>
    <w:rsid w:val="00AC639C"/>
    <w:rsid w:val="00AC6465"/>
    <w:rsid w:val="00AC65AE"/>
    <w:rsid w:val="00AC65E8"/>
    <w:rsid w:val="00AC67CF"/>
    <w:rsid w:val="00AC6862"/>
    <w:rsid w:val="00AC6A81"/>
    <w:rsid w:val="00AC6AA2"/>
    <w:rsid w:val="00AC6C8A"/>
    <w:rsid w:val="00AC72F6"/>
    <w:rsid w:val="00AC7338"/>
    <w:rsid w:val="00AC7372"/>
    <w:rsid w:val="00AC7390"/>
    <w:rsid w:val="00AC7926"/>
    <w:rsid w:val="00AC7B7C"/>
    <w:rsid w:val="00AC7F2A"/>
    <w:rsid w:val="00AC7F94"/>
    <w:rsid w:val="00AD0B68"/>
    <w:rsid w:val="00AD0F39"/>
    <w:rsid w:val="00AD1123"/>
    <w:rsid w:val="00AD1422"/>
    <w:rsid w:val="00AD1581"/>
    <w:rsid w:val="00AD1DE6"/>
    <w:rsid w:val="00AD1F64"/>
    <w:rsid w:val="00AD211C"/>
    <w:rsid w:val="00AD21BE"/>
    <w:rsid w:val="00AD22B1"/>
    <w:rsid w:val="00AD23DB"/>
    <w:rsid w:val="00AD2B1C"/>
    <w:rsid w:val="00AD2E4D"/>
    <w:rsid w:val="00AD2F52"/>
    <w:rsid w:val="00AD3959"/>
    <w:rsid w:val="00AD39AA"/>
    <w:rsid w:val="00AD3C90"/>
    <w:rsid w:val="00AD40CF"/>
    <w:rsid w:val="00AD4184"/>
    <w:rsid w:val="00AD41F9"/>
    <w:rsid w:val="00AD44EC"/>
    <w:rsid w:val="00AD44FF"/>
    <w:rsid w:val="00AD489D"/>
    <w:rsid w:val="00AD4CE5"/>
    <w:rsid w:val="00AD4D09"/>
    <w:rsid w:val="00AD4D18"/>
    <w:rsid w:val="00AD5278"/>
    <w:rsid w:val="00AD563E"/>
    <w:rsid w:val="00AD5862"/>
    <w:rsid w:val="00AD5D37"/>
    <w:rsid w:val="00AD5F28"/>
    <w:rsid w:val="00AD5FF2"/>
    <w:rsid w:val="00AD6107"/>
    <w:rsid w:val="00AD650D"/>
    <w:rsid w:val="00AD6758"/>
    <w:rsid w:val="00AD690F"/>
    <w:rsid w:val="00AD6A4F"/>
    <w:rsid w:val="00AD70FA"/>
    <w:rsid w:val="00AD7149"/>
    <w:rsid w:val="00AD778F"/>
    <w:rsid w:val="00AD7B6F"/>
    <w:rsid w:val="00AE023B"/>
    <w:rsid w:val="00AE0B47"/>
    <w:rsid w:val="00AE0C55"/>
    <w:rsid w:val="00AE0CA4"/>
    <w:rsid w:val="00AE0EFD"/>
    <w:rsid w:val="00AE0F20"/>
    <w:rsid w:val="00AE0F3A"/>
    <w:rsid w:val="00AE10D5"/>
    <w:rsid w:val="00AE11C7"/>
    <w:rsid w:val="00AE13D8"/>
    <w:rsid w:val="00AE1630"/>
    <w:rsid w:val="00AE181D"/>
    <w:rsid w:val="00AE1B89"/>
    <w:rsid w:val="00AE203C"/>
    <w:rsid w:val="00AE23A6"/>
    <w:rsid w:val="00AE23F4"/>
    <w:rsid w:val="00AE267E"/>
    <w:rsid w:val="00AE2AE9"/>
    <w:rsid w:val="00AE2AF0"/>
    <w:rsid w:val="00AE2BB3"/>
    <w:rsid w:val="00AE2FE0"/>
    <w:rsid w:val="00AE303E"/>
    <w:rsid w:val="00AE3298"/>
    <w:rsid w:val="00AE333A"/>
    <w:rsid w:val="00AE35C2"/>
    <w:rsid w:val="00AE3D45"/>
    <w:rsid w:val="00AE3EB5"/>
    <w:rsid w:val="00AE3FD9"/>
    <w:rsid w:val="00AE4003"/>
    <w:rsid w:val="00AE4216"/>
    <w:rsid w:val="00AE4368"/>
    <w:rsid w:val="00AE45E8"/>
    <w:rsid w:val="00AE4B69"/>
    <w:rsid w:val="00AE5024"/>
    <w:rsid w:val="00AE52A4"/>
    <w:rsid w:val="00AE5371"/>
    <w:rsid w:val="00AE5854"/>
    <w:rsid w:val="00AE597B"/>
    <w:rsid w:val="00AE59AD"/>
    <w:rsid w:val="00AE5D00"/>
    <w:rsid w:val="00AE5DBA"/>
    <w:rsid w:val="00AE60DD"/>
    <w:rsid w:val="00AE6156"/>
    <w:rsid w:val="00AE6185"/>
    <w:rsid w:val="00AE621C"/>
    <w:rsid w:val="00AE6485"/>
    <w:rsid w:val="00AE64A7"/>
    <w:rsid w:val="00AE64A9"/>
    <w:rsid w:val="00AE6845"/>
    <w:rsid w:val="00AE6BA9"/>
    <w:rsid w:val="00AE7181"/>
    <w:rsid w:val="00AE763A"/>
    <w:rsid w:val="00AE7A21"/>
    <w:rsid w:val="00AE7A67"/>
    <w:rsid w:val="00AE7CF9"/>
    <w:rsid w:val="00AF01A7"/>
    <w:rsid w:val="00AF042F"/>
    <w:rsid w:val="00AF07A2"/>
    <w:rsid w:val="00AF0826"/>
    <w:rsid w:val="00AF0A33"/>
    <w:rsid w:val="00AF0AC1"/>
    <w:rsid w:val="00AF0C76"/>
    <w:rsid w:val="00AF0C83"/>
    <w:rsid w:val="00AF0E03"/>
    <w:rsid w:val="00AF0E88"/>
    <w:rsid w:val="00AF0E8C"/>
    <w:rsid w:val="00AF11F6"/>
    <w:rsid w:val="00AF1569"/>
    <w:rsid w:val="00AF16AC"/>
    <w:rsid w:val="00AF1821"/>
    <w:rsid w:val="00AF18B2"/>
    <w:rsid w:val="00AF1AFA"/>
    <w:rsid w:val="00AF1BA1"/>
    <w:rsid w:val="00AF1C5B"/>
    <w:rsid w:val="00AF1D36"/>
    <w:rsid w:val="00AF1F03"/>
    <w:rsid w:val="00AF1FAF"/>
    <w:rsid w:val="00AF30BE"/>
    <w:rsid w:val="00AF3211"/>
    <w:rsid w:val="00AF3247"/>
    <w:rsid w:val="00AF3379"/>
    <w:rsid w:val="00AF33C9"/>
    <w:rsid w:val="00AF352A"/>
    <w:rsid w:val="00AF3CCF"/>
    <w:rsid w:val="00AF3EA9"/>
    <w:rsid w:val="00AF3EB1"/>
    <w:rsid w:val="00AF4093"/>
    <w:rsid w:val="00AF41AB"/>
    <w:rsid w:val="00AF41E9"/>
    <w:rsid w:val="00AF4209"/>
    <w:rsid w:val="00AF4432"/>
    <w:rsid w:val="00AF44D4"/>
    <w:rsid w:val="00AF4604"/>
    <w:rsid w:val="00AF4844"/>
    <w:rsid w:val="00AF48EB"/>
    <w:rsid w:val="00AF4984"/>
    <w:rsid w:val="00AF4A5E"/>
    <w:rsid w:val="00AF4C55"/>
    <w:rsid w:val="00AF4DE1"/>
    <w:rsid w:val="00AF4E7C"/>
    <w:rsid w:val="00AF501D"/>
    <w:rsid w:val="00AF50B6"/>
    <w:rsid w:val="00AF5157"/>
    <w:rsid w:val="00AF5438"/>
    <w:rsid w:val="00AF56D4"/>
    <w:rsid w:val="00AF5741"/>
    <w:rsid w:val="00AF5782"/>
    <w:rsid w:val="00AF579D"/>
    <w:rsid w:val="00AF579E"/>
    <w:rsid w:val="00AF5E11"/>
    <w:rsid w:val="00AF60C0"/>
    <w:rsid w:val="00AF6144"/>
    <w:rsid w:val="00AF63F7"/>
    <w:rsid w:val="00AF674F"/>
    <w:rsid w:val="00AF68F0"/>
    <w:rsid w:val="00AF6E41"/>
    <w:rsid w:val="00AF6EF4"/>
    <w:rsid w:val="00AF70E2"/>
    <w:rsid w:val="00AF74A7"/>
    <w:rsid w:val="00AF74AE"/>
    <w:rsid w:val="00AF75BD"/>
    <w:rsid w:val="00AF76B3"/>
    <w:rsid w:val="00AF78FF"/>
    <w:rsid w:val="00AF799A"/>
    <w:rsid w:val="00AF7A5B"/>
    <w:rsid w:val="00AF7CBA"/>
    <w:rsid w:val="00AF7E73"/>
    <w:rsid w:val="00B00101"/>
    <w:rsid w:val="00B001BC"/>
    <w:rsid w:val="00B00408"/>
    <w:rsid w:val="00B00686"/>
    <w:rsid w:val="00B006C9"/>
    <w:rsid w:val="00B008D9"/>
    <w:rsid w:val="00B00963"/>
    <w:rsid w:val="00B00B29"/>
    <w:rsid w:val="00B00BCA"/>
    <w:rsid w:val="00B00F96"/>
    <w:rsid w:val="00B0100F"/>
    <w:rsid w:val="00B010A0"/>
    <w:rsid w:val="00B01151"/>
    <w:rsid w:val="00B01313"/>
    <w:rsid w:val="00B0164C"/>
    <w:rsid w:val="00B01679"/>
    <w:rsid w:val="00B018FD"/>
    <w:rsid w:val="00B01D06"/>
    <w:rsid w:val="00B0236F"/>
    <w:rsid w:val="00B0240E"/>
    <w:rsid w:val="00B0241D"/>
    <w:rsid w:val="00B02423"/>
    <w:rsid w:val="00B024EF"/>
    <w:rsid w:val="00B0261B"/>
    <w:rsid w:val="00B02E2F"/>
    <w:rsid w:val="00B03148"/>
    <w:rsid w:val="00B03164"/>
    <w:rsid w:val="00B032DF"/>
    <w:rsid w:val="00B03308"/>
    <w:rsid w:val="00B038BF"/>
    <w:rsid w:val="00B03A51"/>
    <w:rsid w:val="00B03D06"/>
    <w:rsid w:val="00B03F12"/>
    <w:rsid w:val="00B041E6"/>
    <w:rsid w:val="00B04554"/>
    <w:rsid w:val="00B04BF2"/>
    <w:rsid w:val="00B04F63"/>
    <w:rsid w:val="00B051B8"/>
    <w:rsid w:val="00B05296"/>
    <w:rsid w:val="00B053B6"/>
    <w:rsid w:val="00B05462"/>
    <w:rsid w:val="00B059B2"/>
    <w:rsid w:val="00B059BB"/>
    <w:rsid w:val="00B059C4"/>
    <w:rsid w:val="00B05A7B"/>
    <w:rsid w:val="00B05B3A"/>
    <w:rsid w:val="00B05D6A"/>
    <w:rsid w:val="00B06015"/>
    <w:rsid w:val="00B0604D"/>
    <w:rsid w:val="00B067E3"/>
    <w:rsid w:val="00B068BD"/>
    <w:rsid w:val="00B06B5E"/>
    <w:rsid w:val="00B06CFF"/>
    <w:rsid w:val="00B07002"/>
    <w:rsid w:val="00B07344"/>
    <w:rsid w:val="00B07941"/>
    <w:rsid w:val="00B07BD3"/>
    <w:rsid w:val="00B07FB9"/>
    <w:rsid w:val="00B100F2"/>
    <w:rsid w:val="00B10104"/>
    <w:rsid w:val="00B10106"/>
    <w:rsid w:val="00B103B8"/>
    <w:rsid w:val="00B103CE"/>
    <w:rsid w:val="00B1053B"/>
    <w:rsid w:val="00B105CC"/>
    <w:rsid w:val="00B105F6"/>
    <w:rsid w:val="00B10B9F"/>
    <w:rsid w:val="00B10BE9"/>
    <w:rsid w:val="00B10D51"/>
    <w:rsid w:val="00B10D5D"/>
    <w:rsid w:val="00B10EA8"/>
    <w:rsid w:val="00B10FAD"/>
    <w:rsid w:val="00B1103B"/>
    <w:rsid w:val="00B110FD"/>
    <w:rsid w:val="00B1110E"/>
    <w:rsid w:val="00B1120F"/>
    <w:rsid w:val="00B11554"/>
    <w:rsid w:val="00B11735"/>
    <w:rsid w:val="00B11833"/>
    <w:rsid w:val="00B118C8"/>
    <w:rsid w:val="00B12061"/>
    <w:rsid w:val="00B12144"/>
    <w:rsid w:val="00B1218D"/>
    <w:rsid w:val="00B12220"/>
    <w:rsid w:val="00B1232A"/>
    <w:rsid w:val="00B12509"/>
    <w:rsid w:val="00B12544"/>
    <w:rsid w:val="00B12602"/>
    <w:rsid w:val="00B1296E"/>
    <w:rsid w:val="00B12B81"/>
    <w:rsid w:val="00B12C3C"/>
    <w:rsid w:val="00B12C74"/>
    <w:rsid w:val="00B12DB0"/>
    <w:rsid w:val="00B12FFE"/>
    <w:rsid w:val="00B130F2"/>
    <w:rsid w:val="00B133A2"/>
    <w:rsid w:val="00B135ED"/>
    <w:rsid w:val="00B13866"/>
    <w:rsid w:val="00B13976"/>
    <w:rsid w:val="00B13BF5"/>
    <w:rsid w:val="00B13DD9"/>
    <w:rsid w:val="00B144C2"/>
    <w:rsid w:val="00B146BF"/>
    <w:rsid w:val="00B14D9A"/>
    <w:rsid w:val="00B14DAA"/>
    <w:rsid w:val="00B15022"/>
    <w:rsid w:val="00B1571E"/>
    <w:rsid w:val="00B15E54"/>
    <w:rsid w:val="00B15FD6"/>
    <w:rsid w:val="00B16121"/>
    <w:rsid w:val="00B165A5"/>
    <w:rsid w:val="00B165CE"/>
    <w:rsid w:val="00B167E7"/>
    <w:rsid w:val="00B16883"/>
    <w:rsid w:val="00B16B8D"/>
    <w:rsid w:val="00B16F0D"/>
    <w:rsid w:val="00B16FF5"/>
    <w:rsid w:val="00B170C0"/>
    <w:rsid w:val="00B17122"/>
    <w:rsid w:val="00B17138"/>
    <w:rsid w:val="00B17183"/>
    <w:rsid w:val="00B178E6"/>
    <w:rsid w:val="00B17BEE"/>
    <w:rsid w:val="00B17F7A"/>
    <w:rsid w:val="00B2001F"/>
    <w:rsid w:val="00B20255"/>
    <w:rsid w:val="00B20351"/>
    <w:rsid w:val="00B2036F"/>
    <w:rsid w:val="00B20777"/>
    <w:rsid w:val="00B207F8"/>
    <w:rsid w:val="00B209C6"/>
    <w:rsid w:val="00B21002"/>
    <w:rsid w:val="00B214FB"/>
    <w:rsid w:val="00B21890"/>
    <w:rsid w:val="00B21AA9"/>
    <w:rsid w:val="00B21D0C"/>
    <w:rsid w:val="00B220CF"/>
    <w:rsid w:val="00B221FC"/>
    <w:rsid w:val="00B22286"/>
    <w:rsid w:val="00B22322"/>
    <w:rsid w:val="00B22465"/>
    <w:rsid w:val="00B2251B"/>
    <w:rsid w:val="00B225A1"/>
    <w:rsid w:val="00B22605"/>
    <w:rsid w:val="00B22743"/>
    <w:rsid w:val="00B2286B"/>
    <w:rsid w:val="00B228DA"/>
    <w:rsid w:val="00B22B3A"/>
    <w:rsid w:val="00B22F4E"/>
    <w:rsid w:val="00B23089"/>
    <w:rsid w:val="00B231AB"/>
    <w:rsid w:val="00B2348B"/>
    <w:rsid w:val="00B234A6"/>
    <w:rsid w:val="00B234F6"/>
    <w:rsid w:val="00B23A43"/>
    <w:rsid w:val="00B23D90"/>
    <w:rsid w:val="00B23F0C"/>
    <w:rsid w:val="00B23FF5"/>
    <w:rsid w:val="00B24097"/>
    <w:rsid w:val="00B24189"/>
    <w:rsid w:val="00B241C6"/>
    <w:rsid w:val="00B24216"/>
    <w:rsid w:val="00B24306"/>
    <w:rsid w:val="00B24362"/>
    <w:rsid w:val="00B247FB"/>
    <w:rsid w:val="00B24824"/>
    <w:rsid w:val="00B248F2"/>
    <w:rsid w:val="00B24A06"/>
    <w:rsid w:val="00B24A2C"/>
    <w:rsid w:val="00B24C02"/>
    <w:rsid w:val="00B24F7C"/>
    <w:rsid w:val="00B251C6"/>
    <w:rsid w:val="00B2533B"/>
    <w:rsid w:val="00B25758"/>
    <w:rsid w:val="00B25946"/>
    <w:rsid w:val="00B25977"/>
    <w:rsid w:val="00B25B0E"/>
    <w:rsid w:val="00B25E69"/>
    <w:rsid w:val="00B25E7C"/>
    <w:rsid w:val="00B2607B"/>
    <w:rsid w:val="00B26175"/>
    <w:rsid w:val="00B266C2"/>
    <w:rsid w:val="00B26871"/>
    <w:rsid w:val="00B26AFE"/>
    <w:rsid w:val="00B27277"/>
    <w:rsid w:val="00B2764A"/>
    <w:rsid w:val="00B277E4"/>
    <w:rsid w:val="00B27ACE"/>
    <w:rsid w:val="00B27C6C"/>
    <w:rsid w:val="00B27C7C"/>
    <w:rsid w:val="00B27CB7"/>
    <w:rsid w:val="00B27D27"/>
    <w:rsid w:val="00B27E75"/>
    <w:rsid w:val="00B27EC5"/>
    <w:rsid w:val="00B30173"/>
    <w:rsid w:val="00B302EE"/>
    <w:rsid w:val="00B3030D"/>
    <w:rsid w:val="00B3037A"/>
    <w:rsid w:val="00B303FF"/>
    <w:rsid w:val="00B30904"/>
    <w:rsid w:val="00B30C74"/>
    <w:rsid w:val="00B30EC5"/>
    <w:rsid w:val="00B311A9"/>
    <w:rsid w:val="00B312F4"/>
    <w:rsid w:val="00B31461"/>
    <w:rsid w:val="00B3146B"/>
    <w:rsid w:val="00B314E2"/>
    <w:rsid w:val="00B3190E"/>
    <w:rsid w:val="00B319AD"/>
    <w:rsid w:val="00B31AEE"/>
    <w:rsid w:val="00B31C2E"/>
    <w:rsid w:val="00B326D0"/>
    <w:rsid w:val="00B32EF2"/>
    <w:rsid w:val="00B32FA2"/>
    <w:rsid w:val="00B3310F"/>
    <w:rsid w:val="00B335E8"/>
    <w:rsid w:val="00B339AB"/>
    <w:rsid w:val="00B339C9"/>
    <w:rsid w:val="00B33A1D"/>
    <w:rsid w:val="00B33A4C"/>
    <w:rsid w:val="00B33BFE"/>
    <w:rsid w:val="00B33C26"/>
    <w:rsid w:val="00B33F9F"/>
    <w:rsid w:val="00B34093"/>
    <w:rsid w:val="00B3418A"/>
    <w:rsid w:val="00B342F6"/>
    <w:rsid w:val="00B344A8"/>
    <w:rsid w:val="00B345E3"/>
    <w:rsid w:val="00B34A5A"/>
    <w:rsid w:val="00B34C2D"/>
    <w:rsid w:val="00B3516F"/>
    <w:rsid w:val="00B352C2"/>
    <w:rsid w:val="00B3538D"/>
    <w:rsid w:val="00B35681"/>
    <w:rsid w:val="00B36801"/>
    <w:rsid w:val="00B36AD6"/>
    <w:rsid w:val="00B36BDA"/>
    <w:rsid w:val="00B371CD"/>
    <w:rsid w:val="00B3750D"/>
    <w:rsid w:val="00B376D2"/>
    <w:rsid w:val="00B37762"/>
    <w:rsid w:val="00B377E6"/>
    <w:rsid w:val="00B37A34"/>
    <w:rsid w:val="00B37B5F"/>
    <w:rsid w:val="00B37C97"/>
    <w:rsid w:val="00B37D14"/>
    <w:rsid w:val="00B40133"/>
    <w:rsid w:val="00B4013E"/>
    <w:rsid w:val="00B40140"/>
    <w:rsid w:val="00B40280"/>
    <w:rsid w:val="00B40563"/>
    <w:rsid w:val="00B4081E"/>
    <w:rsid w:val="00B40953"/>
    <w:rsid w:val="00B40B42"/>
    <w:rsid w:val="00B40D1B"/>
    <w:rsid w:val="00B413BD"/>
    <w:rsid w:val="00B414CC"/>
    <w:rsid w:val="00B41740"/>
    <w:rsid w:val="00B41B1B"/>
    <w:rsid w:val="00B41DC0"/>
    <w:rsid w:val="00B41E45"/>
    <w:rsid w:val="00B4210E"/>
    <w:rsid w:val="00B4230C"/>
    <w:rsid w:val="00B425DD"/>
    <w:rsid w:val="00B42AA8"/>
    <w:rsid w:val="00B42D47"/>
    <w:rsid w:val="00B4301D"/>
    <w:rsid w:val="00B43138"/>
    <w:rsid w:val="00B43368"/>
    <w:rsid w:val="00B433C9"/>
    <w:rsid w:val="00B434A0"/>
    <w:rsid w:val="00B43598"/>
    <w:rsid w:val="00B43637"/>
    <w:rsid w:val="00B43666"/>
    <w:rsid w:val="00B43A2E"/>
    <w:rsid w:val="00B43A51"/>
    <w:rsid w:val="00B43B77"/>
    <w:rsid w:val="00B43BE1"/>
    <w:rsid w:val="00B43DC1"/>
    <w:rsid w:val="00B43E24"/>
    <w:rsid w:val="00B43FCB"/>
    <w:rsid w:val="00B44044"/>
    <w:rsid w:val="00B44299"/>
    <w:rsid w:val="00B443E5"/>
    <w:rsid w:val="00B444AA"/>
    <w:rsid w:val="00B445FC"/>
    <w:rsid w:val="00B44AF5"/>
    <w:rsid w:val="00B44F21"/>
    <w:rsid w:val="00B450AC"/>
    <w:rsid w:val="00B4517B"/>
    <w:rsid w:val="00B4536F"/>
    <w:rsid w:val="00B454CD"/>
    <w:rsid w:val="00B45557"/>
    <w:rsid w:val="00B4556B"/>
    <w:rsid w:val="00B4577E"/>
    <w:rsid w:val="00B45847"/>
    <w:rsid w:val="00B45C16"/>
    <w:rsid w:val="00B45CB7"/>
    <w:rsid w:val="00B45E03"/>
    <w:rsid w:val="00B45E53"/>
    <w:rsid w:val="00B463AD"/>
    <w:rsid w:val="00B464F2"/>
    <w:rsid w:val="00B4665F"/>
    <w:rsid w:val="00B46783"/>
    <w:rsid w:val="00B4687C"/>
    <w:rsid w:val="00B4692C"/>
    <w:rsid w:val="00B46A5B"/>
    <w:rsid w:val="00B46B69"/>
    <w:rsid w:val="00B46D8F"/>
    <w:rsid w:val="00B471D1"/>
    <w:rsid w:val="00B473A7"/>
    <w:rsid w:val="00B47402"/>
    <w:rsid w:val="00B47757"/>
    <w:rsid w:val="00B477D8"/>
    <w:rsid w:val="00B477E3"/>
    <w:rsid w:val="00B478A7"/>
    <w:rsid w:val="00B47AAE"/>
    <w:rsid w:val="00B47C33"/>
    <w:rsid w:val="00B500D4"/>
    <w:rsid w:val="00B50101"/>
    <w:rsid w:val="00B5028E"/>
    <w:rsid w:val="00B5033F"/>
    <w:rsid w:val="00B50621"/>
    <w:rsid w:val="00B513E3"/>
    <w:rsid w:val="00B51408"/>
    <w:rsid w:val="00B5164C"/>
    <w:rsid w:val="00B51822"/>
    <w:rsid w:val="00B5187F"/>
    <w:rsid w:val="00B5199A"/>
    <w:rsid w:val="00B51A42"/>
    <w:rsid w:val="00B51CC4"/>
    <w:rsid w:val="00B51FB9"/>
    <w:rsid w:val="00B5204E"/>
    <w:rsid w:val="00B52094"/>
    <w:rsid w:val="00B52251"/>
    <w:rsid w:val="00B522F0"/>
    <w:rsid w:val="00B5287E"/>
    <w:rsid w:val="00B529A7"/>
    <w:rsid w:val="00B52D08"/>
    <w:rsid w:val="00B52D65"/>
    <w:rsid w:val="00B52ED3"/>
    <w:rsid w:val="00B532E9"/>
    <w:rsid w:val="00B533E2"/>
    <w:rsid w:val="00B53422"/>
    <w:rsid w:val="00B53426"/>
    <w:rsid w:val="00B534B2"/>
    <w:rsid w:val="00B534B5"/>
    <w:rsid w:val="00B5395A"/>
    <w:rsid w:val="00B53D85"/>
    <w:rsid w:val="00B53DB4"/>
    <w:rsid w:val="00B53E63"/>
    <w:rsid w:val="00B53ED8"/>
    <w:rsid w:val="00B53FD8"/>
    <w:rsid w:val="00B54226"/>
    <w:rsid w:val="00B5478F"/>
    <w:rsid w:val="00B5485A"/>
    <w:rsid w:val="00B54A78"/>
    <w:rsid w:val="00B54B7F"/>
    <w:rsid w:val="00B54E78"/>
    <w:rsid w:val="00B54EDD"/>
    <w:rsid w:val="00B54F80"/>
    <w:rsid w:val="00B54FD0"/>
    <w:rsid w:val="00B5516F"/>
    <w:rsid w:val="00B55209"/>
    <w:rsid w:val="00B55C35"/>
    <w:rsid w:val="00B55DB8"/>
    <w:rsid w:val="00B5605D"/>
    <w:rsid w:val="00B5610D"/>
    <w:rsid w:val="00B5640E"/>
    <w:rsid w:val="00B56460"/>
    <w:rsid w:val="00B5671F"/>
    <w:rsid w:val="00B56919"/>
    <w:rsid w:val="00B569E5"/>
    <w:rsid w:val="00B56AF4"/>
    <w:rsid w:val="00B56D08"/>
    <w:rsid w:val="00B56E22"/>
    <w:rsid w:val="00B56EEE"/>
    <w:rsid w:val="00B56F0C"/>
    <w:rsid w:val="00B5736F"/>
    <w:rsid w:val="00B57609"/>
    <w:rsid w:val="00B57751"/>
    <w:rsid w:val="00B57A6F"/>
    <w:rsid w:val="00B57DFB"/>
    <w:rsid w:val="00B61104"/>
    <w:rsid w:val="00B611CE"/>
    <w:rsid w:val="00B61489"/>
    <w:rsid w:val="00B61544"/>
    <w:rsid w:val="00B6169E"/>
    <w:rsid w:val="00B61712"/>
    <w:rsid w:val="00B617FB"/>
    <w:rsid w:val="00B61AF6"/>
    <w:rsid w:val="00B61C26"/>
    <w:rsid w:val="00B620D2"/>
    <w:rsid w:val="00B620E4"/>
    <w:rsid w:val="00B621F1"/>
    <w:rsid w:val="00B62239"/>
    <w:rsid w:val="00B62298"/>
    <w:rsid w:val="00B623D7"/>
    <w:rsid w:val="00B6278E"/>
    <w:rsid w:val="00B627A1"/>
    <w:rsid w:val="00B62A1D"/>
    <w:rsid w:val="00B62BCC"/>
    <w:rsid w:val="00B63179"/>
    <w:rsid w:val="00B6331F"/>
    <w:rsid w:val="00B6390F"/>
    <w:rsid w:val="00B63982"/>
    <w:rsid w:val="00B63A72"/>
    <w:rsid w:val="00B63A9B"/>
    <w:rsid w:val="00B63C62"/>
    <w:rsid w:val="00B63F65"/>
    <w:rsid w:val="00B6416C"/>
    <w:rsid w:val="00B644F2"/>
    <w:rsid w:val="00B644F9"/>
    <w:rsid w:val="00B64506"/>
    <w:rsid w:val="00B64D1B"/>
    <w:rsid w:val="00B64E26"/>
    <w:rsid w:val="00B64FE2"/>
    <w:rsid w:val="00B6532E"/>
    <w:rsid w:val="00B6563D"/>
    <w:rsid w:val="00B65D1C"/>
    <w:rsid w:val="00B65F6A"/>
    <w:rsid w:val="00B65F81"/>
    <w:rsid w:val="00B66268"/>
    <w:rsid w:val="00B663F0"/>
    <w:rsid w:val="00B6646E"/>
    <w:rsid w:val="00B66492"/>
    <w:rsid w:val="00B667F5"/>
    <w:rsid w:val="00B668DC"/>
    <w:rsid w:val="00B6694B"/>
    <w:rsid w:val="00B66A89"/>
    <w:rsid w:val="00B66BBD"/>
    <w:rsid w:val="00B66C1C"/>
    <w:rsid w:val="00B67070"/>
    <w:rsid w:val="00B678F1"/>
    <w:rsid w:val="00B67DA1"/>
    <w:rsid w:val="00B70176"/>
    <w:rsid w:val="00B70403"/>
    <w:rsid w:val="00B704ED"/>
    <w:rsid w:val="00B7061D"/>
    <w:rsid w:val="00B70A69"/>
    <w:rsid w:val="00B70F50"/>
    <w:rsid w:val="00B710FE"/>
    <w:rsid w:val="00B711BB"/>
    <w:rsid w:val="00B71257"/>
    <w:rsid w:val="00B71397"/>
    <w:rsid w:val="00B71399"/>
    <w:rsid w:val="00B71414"/>
    <w:rsid w:val="00B71496"/>
    <w:rsid w:val="00B7181E"/>
    <w:rsid w:val="00B718D5"/>
    <w:rsid w:val="00B71D6C"/>
    <w:rsid w:val="00B71EEE"/>
    <w:rsid w:val="00B7209C"/>
    <w:rsid w:val="00B72274"/>
    <w:rsid w:val="00B723A8"/>
    <w:rsid w:val="00B723F2"/>
    <w:rsid w:val="00B725CD"/>
    <w:rsid w:val="00B72680"/>
    <w:rsid w:val="00B726CB"/>
    <w:rsid w:val="00B72A3B"/>
    <w:rsid w:val="00B72C6B"/>
    <w:rsid w:val="00B72CA7"/>
    <w:rsid w:val="00B72EA5"/>
    <w:rsid w:val="00B72EE5"/>
    <w:rsid w:val="00B73088"/>
    <w:rsid w:val="00B73533"/>
    <w:rsid w:val="00B73631"/>
    <w:rsid w:val="00B73662"/>
    <w:rsid w:val="00B73B22"/>
    <w:rsid w:val="00B73B4E"/>
    <w:rsid w:val="00B73BB6"/>
    <w:rsid w:val="00B73FFD"/>
    <w:rsid w:val="00B742B4"/>
    <w:rsid w:val="00B743E0"/>
    <w:rsid w:val="00B74666"/>
    <w:rsid w:val="00B748D9"/>
    <w:rsid w:val="00B74B07"/>
    <w:rsid w:val="00B74CD9"/>
    <w:rsid w:val="00B75070"/>
    <w:rsid w:val="00B75235"/>
    <w:rsid w:val="00B75337"/>
    <w:rsid w:val="00B7534E"/>
    <w:rsid w:val="00B7541B"/>
    <w:rsid w:val="00B75624"/>
    <w:rsid w:val="00B75C41"/>
    <w:rsid w:val="00B75C63"/>
    <w:rsid w:val="00B75F9D"/>
    <w:rsid w:val="00B75F9E"/>
    <w:rsid w:val="00B760C1"/>
    <w:rsid w:val="00B7617D"/>
    <w:rsid w:val="00B763B6"/>
    <w:rsid w:val="00B76678"/>
    <w:rsid w:val="00B7667C"/>
    <w:rsid w:val="00B769F2"/>
    <w:rsid w:val="00B76E0F"/>
    <w:rsid w:val="00B76F77"/>
    <w:rsid w:val="00B7708F"/>
    <w:rsid w:val="00B770AF"/>
    <w:rsid w:val="00B77358"/>
    <w:rsid w:val="00B773C3"/>
    <w:rsid w:val="00B77416"/>
    <w:rsid w:val="00B77CB8"/>
    <w:rsid w:val="00B77D6F"/>
    <w:rsid w:val="00B77F03"/>
    <w:rsid w:val="00B8022F"/>
    <w:rsid w:val="00B8054F"/>
    <w:rsid w:val="00B805A3"/>
    <w:rsid w:val="00B805B8"/>
    <w:rsid w:val="00B80616"/>
    <w:rsid w:val="00B806A0"/>
    <w:rsid w:val="00B807FE"/>
    <w:rsid w:val="00B80BD0"/>
    <w:rsid w:val="00B80CC2"/>
    <w:rsid w:val="00B80D72"/>
    <w:rsid w:val="00B81010"/>
    <w:rsid w:val="00B811E0"/>
    <w:rsid w:val="00B81291"/>
    <w:rsid w:val="00B813BE"/>
    <w:rsid w:val="00B81434"/>
    <w:rsid w:val="00B8164E"/>
    <w:rsid w:val="00B81BAE"/>
    <w:rsid w:val="00B81E55"/>
    <w:rsid w:val="00B81F5F"/>
    <w:rsid w:val="00B82059"/>
    <w:rsid w:val="00B82599"/>
    <w:rsid w:val="00B82600"/>
    <w:rsid w:val="00B82A34"/>
    <w:rsid w:val="00B82C76"/>
    <w:rsid w:val="00B83006"/>
    <w:rsid w:val="00B83181"/>
    <w:rsid w:val="00B831CF"/>
    <w:rsid w:val="00B83284"/>
    <w:rsid w:val="00B83391"/>
    <w:rsid w:val="00B835C5"/>
    <w:rsid w:val="00B83ACC"/>
    <w:rsid w:val="00B83AD1"/>
    <w:rsid w:val="00B83BB2"/>
    <w:rsid w:val="00B83D35"/>
    <w:rsid w:val="00B8405F"/>
    <w:rsid w:val="00B84093"/>
    <w:rsid w:val="00B842B1"/>
    <w:rsid w:val="00B8498C"/>
    <w:rsid w:val="00B849F6"/>
    <w:rsid w:val="00B84BE8"/>
    <w:rsid w:val="00B851E6"/>
    <w:rsid w:val="00B8534F"/>
    <w:rsid w:val="00B859A7"/>
    <w:rsid w:val="00B859DF"/>
    <w:rsid w:val="00B85A3D"/>
    <w:rsid w:val="00B85CC1"/>
    <w:rsid w:val="00B85D29"/>
    <w:rsid w:val="00B8608F"/>
    <w:rsid w:val="00B865EB"/>
    <w:rsid w:val="00B86A53"/>
    <w:rsid w:val="00B86D32"/>
    <w:rsid w:val="00B86DF3"/>
    <w:rsid w:val="00B872A6"/>
    <w:rsid w:val="00B8790A"/>
    <w:rsid w:val="00B87AC9"/>
    <w:rsid w:val="00B87BD7"/>
    <w:rsid w:val="00B87D19"/>
    <w:rsid w:val="00B90009"/>
    <w:rsid w:val="00B9012A"/>
    <w:rsid w:val="00B901B2"/>
    <w:rsid w:val="00B90277"/>
    <w:rsid w:val="00B907BB"/>
    <w:rsid w:val="00B908BA"/>
    <w:rsid w:val="00B908C1"/>
    <w:rsid w:val="00B908C7"/>
    <w:rsid w:val="00B90ACE"/>
    <w:rsid w:val="00B90B14"/>
    <w:rsid w:val="00B90DCB"/>
    <w:rsid w:val="00B91029"/>
    <w:rsid w:val="00B9116C"/>
    <w:rsid w:val="00B914CD"/>
    <w:rsid w:val="00B9153F"/>
    <w:rsid w:val="00B91B5B"/>
    <w:rsid w:val="00B9200F"/>
    <w:rsid w:val="00B921DC"/>
    <w:rsid w:val="00B922F2"/>
    <w:rsid w:val="00B92484"/>
    <w:rsid w:val="00B9255D"/>
    <w:rsid w:val="00B92860"/>
    <w:rsid w:val="00B928F6"/>
    <w:rsid w:val="00B92AB2"/>
    <w:rsid w:val="00B92D7B"/>
    <w:rsid w:val="00B9301B"/>
    <w:rsid w:val="00B930C4"/>
    <w:rsid w:val="00B930DB"/>
    <w:rsid w:val="00B93165"/>
    <w:rsid w:val="00B93258"/>
    <w:rsid w:val="00B936CE"/>
    <w:rsid w:val="00B93841"/>
    <w:rsid w:val="00B938A5"/>
    <w:rsid w:val="00B93E96"/>
    <w:rsid w:val="00B94029"/>
    <w:rsid w:val="00B94034"/>
    <w:rsid w:val="00B94099"/>
    <w:rsid w:val="00B9455D"/>
    <w:rsid w:val="00B94627"/>
    <w:rsid w:val="00B94BC5"/>
    <w:rsid w:val="00B94CD2"/>
    <w:rsid w:val="00B94F6B"/>
    <w:rsid w:val="00B95168"/>
    <w:rsid w:val="00B95377"/>
    <w:rsid w:val="00B953A7"/>
    <w:rsid w:val="00B9548B"/>
    <w:rsid w:val="00B955ED"/>
    <w:rsid w:val="00B957A3"/>
    <w:rsid w:val="00B958BB"/>
    <w:rsid w:val="00B95A81"/>
    <w:rsid w:val="00B95BD0"/>
    <w:rsid w:val="00B95C6A"/>
    <w:rsid w:val="00B95E15"/>
    <w:rsid w:val="00B95F32"/>
    <w:rsid w:val="00B9618B"/>
    <w:rsid w:val="00B96364"/>
    <w:rsid w:val="00B96874"/>
    <w:rsid w:val="00B968AA"/>
    <w:rsid w:val="00B96B72"/>
    <w:rsid w:val="00B96BD6"/>
    <w:rsid w:val="00B96F90"/>
    <w:rsid w:val="00B9704C"/>
    <w:rsid w:val="00B970BF"/>
    <w:rsid w:val="00B9719C"/>
    <w:rsid w:val="00B97368"/>
    <w:rsid w:val="00B9746A"/>
    <w:rsid w:val="00B9776B"/>
    <w:rsid w:val="00B97827"/>
    <w:rsid w:val="00B97905"/>
    <w:rsid w:val="00B97AD1"/>
    <w:rsid w:val="00B97EEA"/>
    <w:rsid w:val="00BA022D"/>
    <w:rsid w:val="00BA025D"/>
    <w:rsid w:val="00BA0389"/>
    <w:rsid w:val="00BA051F"/>
    <w:rsid w:val="00BA096D"/>
    <w:rsid w:val="00BA0B82"/>
    <w:rsid w:val="00BA0C04"/>
    <w:rsid w:val="00BA10D2"/>
    <w:rsid w:val="00BA1174"/>
    <w:rsid w:val="00BA1693"/>
    <w:rsid w:val="00BA175A"/>
    <w:rsid w:val="00BA1934"/>
    <w:rsid w:val="00BA1A6E"/>
    <w:rsid w:val="00BA1C3E"/>
    <w:rsid w:val="00BA1E3B"/>
    <w:rsid w:val="00BA2007"/>
    <w:rsid w:val="00BA2034"/>
    <w:rsid w:val="00BA22BE"/>
    <w:rsid w:val="00BA23EB"/>
    <w:rsid w:val="00BA2983"/>
    <w:rsid w:val="00BA29C4"/>
    <w:rsid w:val="00BA3354"/>
    <w:rsid w:val="00BA36A6"/>
    <w:rsid w:val="00BA3759"/>
    <w:rsid w:val="00BA380C"/>
    <w:rsid w:val="00BA381C"/>
    <w:rsid w:val="00BA3A10"/>
    <w:rsid w:val="00BA3A6A"/>
    <w:rsid w:val="00BA3B50"/>
    <w:rsid w:val="00BA4661"/>
    <w:rsid w:val="00BA4CBC"/>
    <w:rsid w:val="00BA4F30"/>
    <w:rsid w:val="00BA4FDF"/>
    <w:rsid w:val="00BA531D"/>
    <w:rsid w:val="00BA5365"/>
    <w:rsid w:val="00BA53A8"/>
    <w:rsid w:val="00BA55E2"/>
    <w:rsid w:val="00BA569E"/>
    <w:rsid w:val="00BA5712"/>
    <w:rsid w:val="00BA573C"/>
    <w:rsid w:val="00BA5A32"/>
    <w:rsid w:val="00BA5D08"/>
    <w:rsid w:val="00BA5E40"/>
    <w:rsid w:val="00BA5F7B"/>
    <w:rsid w:val="00BA60DF"/>
    <w:rsid w:val="00BA6102"/>
    <w:rsid w:val="00BA61A3"/>
    <w:rsid w:val="00BA62B2"/>
    <w:rsid w:val="00BA62F2"/>
    <w:rsid w:val="00BA630C"/>
    <w:rsid w:val="00BA6945"/>
    <w:rsid w:val="00BA69B7"/>
    <w:rsid w:val="00BA6B3D"/>
    <w:rsid w:val="00BA6D81"/>
    <w:rsid w:val="00BA6E6D"/>
    <w:rsid w:val="00BA6ECD"/>
    <w:rsid w:val="00BA6F77"/>
    <w:rsid w:val="00BA6FFA"/>
    <w:rsid w:val="00BA73B1"/>
    <w:rsid w:val="00BA769A"/>
    <w:rsid w:val="00BA7A4C"/>
    <w:rsid w:val="00BA7C31"/>
    <w:rsid w:val="00BA7DDB"/>
    <w:rsid w:val="00BA7F30"/>
    <w:rsid w:val="00BA7F7F"/>
    <w:rsid w:val="00BB00E8"/>
    <w:rsid w:val="00BB0399"/>
    <w:rsid w:val="00BB041A"/>
    <w:rsid w:val="00BB04B8"/>
    <w:rsid w:val="00BB067B"/>
    <w:rsid w:val="00BB068B"/>
    <w:rsid w:val="00BB090B"/>
    <w:rsid w:val="00BB092F"/>
    <w:rsid w:val="00BB0A28"/>
    <w:rsid w:val="00BB0FB2"/>
    <w:rsid w:val="00BB107B"/>
    <w:rsid w:val="00BB10F9"/>
    <w:rsid w:val="00BB1721"/>
    <w:rsid w:val="00BB19EC"/>
    <w:rsid w:val="00BB19F9"/>
    <w:rsid w:val="00BB239C"/>
    <w:rsid w:val="00BB2562"/>
    <w:rsid w:val="00BB2664"/>
    <w:rsid w:val="00BB267F"/>
    <w:rsid w:val="00BB26E7"/>
    <w:rsid w:val="00BB274E"/>
    <w:rsid w:val="00BB283D"/>
    <w:rsid w:val="00BB2AC9"/>
    <w:rsid w:val="00BB2BDA"/>
    <w:rsid w:val="00BB2BF0"/>
    <w:rsid w:val="00BB3000"/>
    <w:rsid w:val="00BB3677"/>
    <w:rsid w:val="00BB3882"/>
    <w:rsid w:val="00BB39EA"/>
    <w:rsid w:val="00BB3BAD"/>
    <w:rsid w:val="00BB3C6F"/>
    <w:rsid w:val="00BB3D78"/>
    <w:rsid w:val="00BB3DD5"/>
    <w:rsid w:val="00BB3E71"/>
    <w:rsid w:val="00BB3E9B"/>
    <w:rsid w:val="00BB403E"/>
    <w:rsid w:val="00BB4067"/>
    <w:rsid w:val="00BB442B"/>
    <w:rsid w:val="00BB44B4"/>
    <w:rsid w:val="00BB4B13"/>
    <w:rsid w:val="00BB4D8B"/>
    <w:rsid w:val="00BB4F2B"/>
    <w:rsid w:val="00BB50AE"/>
    <w:rsid w:val="00BB517D"/>
    <w:rsid w:val="00BB5331"/>
    <w:rsid w:val="00BB5377"/>
    <w:rsid w:val="00BB5386"/>
    <w:rsid w:val="00BB545C"/>
    <w:rsid w:val="00BB55BE"/>
    <w:rsid w:val="00BB5780"/>
    <w:rsid w:val="00BB5B4A"/>
    <w:rsid w:val="00BB5C99"/>
    <w:rsid w:val="00BB5E06"/>
    <w:rsid w:val="00BB6079"/>
    <w:rsid w:val="00BB61FB"/>
    <w:rsid w:val="00BB62FD"/>
    <w:rsid w:val="00BB65E2"/>
    <w:rsid w:val="00BB698B"/>
    <w:rsid w:val="00BB6BC2"/>
    <w:rsid w:val="00BB6BEE"/>
    <w:rsid w:val="00BB6C09"/>
    <w:rsid w:val="00BB701B"/>
    <w:rsid w:val="00BB7221"/>
    <w:rsid w:val="00BB742C"/>
    <w:rsid w:val="00BB7479"/>
    <w:rsid w:val="00BB76E3"/>
    <w:rsid w:val="00BB77BA"/>
    <w:rsid w:val="00BB7C08"/>
    <w:rsid w:val="00BB7E32"/>
    <w:rsid w:val="00BC025D"/>
    <w:rsid w:val="00BC043C"/>
    <w:rsid w:val="00BC0444"/>
    <w:rsid w:val="00BC06AB"/>
    <w:rsid w:val="00BC09E0"/>
    <w:rsid w:val="00BC0A96"/>
    <w:rsid w:val="00BC1040"/>
    <w:rsid w:val="00BC1041"/>
    <w:rsid w:val="00BC1219"/>
    <w:rsid w:val="00BC16C4"/>
    <w:rsid w:val="00BC192D"/>
    <w:rsid w:val="00BC1CEE"/>
    <w:rsid w:val="00BC1F1E"/>
    <w:rsid w:val="00BC1F42"/>
    <w:rsid w:val="00BC1FA2"/>
    <w:rsid w:val="00BC216C"/>
    <w:rsid w:val="00BC240F"/>
    <w:rsid w:val="00BC24EC"/>
    <w:rsid w:val="00BC299A"/>
    <w:rsid w:val="00BC2AFC"/>
    <w:rsid w:val="00BC2E02"/>
    <w:rsid w:val="00BC2E05"/>
    <w:rsid w:val="00BC2E5C"/>
    <w:rsid w:val="00BC342E"/>
    <w:rsid w:val="00BC34F6"/>
    <w:rsid w:val="00BC36D8"/>
    <w:rsid w:val="00BC3723"/>
    <w:rsid w:val="00BC39CC"/>
    <w:rsid w:val="00BC3D04"/>
    <w:rsid w:val="00BC3D5D"/>
    <w:rsid w:val="00BC3F79"/>
    <w:rsid w:val="00BC404F"/>
    <w:rsid w:val="00BC41D0"/>
    <w:rsid w:val="00BC454E"/>
    <w:rsid w:val="00BC456A"/>
    <w:rsid w:val="00BC4611"/>
    <w:rsid w:val="00BC465F"/>
    <w:rsid w:val="00BC4760"/>
    <w:rsid w:val="00BC485D"/>
    <w:rsid w:val="00BC4E3E"/>
    <w:rsid w:val="00BC5000"/>
    <w:rsid w:val="00BC5032"/>
    <w:rsid w:val="00BC56DC"/>
    <w:rsid w:val="00BC57BB"/>
    <w:rsid w:val="00BC57D0"/>
    <w:rsid w:val="00BC5929"/>
    <w:rsid w:val="00BC595D"/>
    <w:rsid w:val="00BC5A01"/>
    <w:rsid w:val="00BC5E02"/>
    <w:rsid w:val="00BC62C2"/>
    <w:rsid w:val="00BC633A"/>
    <w:rsid w:val="00BC66B5"/>
    <w:rsid w:val="00BC68ED"/>
    <w:rsid w:val="00BC6904"/>
    <w:rsid w:val="00BC6908"/>
    <w:rsid w:val="00BC71B7"/>
    <w:rsid w:val="00BC745B"/>
    <w:rsid w:val="00BC796D"/>
    <w:rsid w:val="00BC79DF"/>
    <w:rsid w:val="00BC7F41"/>
    <w:rsid w:val="00BC7FE3"/>
    <w:rsid w:val="00BD0248"/>
    <w:rsid w:val="00BD03DB"/>
    <w:rsid w:val="00BD065D"/>
    <w:rsid w:val="00BD0830"/>
    <w:rsid w:val="00BD0AED"/>
    <w:rsid w:val="00BD0E7A"/>
    <w:rsid w:val="00BD0FAB"/>
    <w:rsid w:val="00BD0FF7"/>
    <w:rsid w:val="00BD101D"/>
    <w:rsid w:val="00BD1CA4"/>
    <w:rsid w:val="00BD1E75"/>
    <w:rsid w:val="00BD2587"/>
    <w:rsid w:val="00BD2663"/>
    <w:rsid w:val="00BD2700"/>
    <w:rsid w:val="00BD275D"/>
    <w:rsid w:val="00BD291D"/>
    <w:rsid w:val="00BD2D41"/>
    <w:rsid w:val="00BD2FA3"/>
    <w:rsid w:val="00BD36BA"/>
    <w:rsid w:val="00BD39BF"/>
    <w:rsid w:val="00BD3B80"/>
    <w:rsid w:val="00BD3E19"/>
    <w:rsid w:val="00BD4766"/>
    <w:rsid w:val="00BD4789"/>
    <w:rsid w:val="00BD48E0"/>
    <w:rsid w:val="00BD4BCC"/>
    <w:rsid w:val="00BD4C1F"/>
    <w:rsid w:val="00BD4C2B"/>
    <w:rsid w:val="00BD5232"/>
    <w:rsid w:val="00BD5341"/>
    <w:rsid w:val="00BD554B"/>
    <w:rsid w:val="00BD580F"/>
    <w:rsid w:val="00BD5A2F"/>
    <w:rsid w:val="00BD5B0B"/>
    <w:rsid w:val="00BD5E6A"/>
    <w:rsid w:val="00BD5FCE"/>
    <w:rsid w:val="00BD6223"/>
    <w:rsid w:val="00BD6459"/>
    <w:rsid w:val="00BD6500"/>
    <w:rsid w:val="00BD6BD6"/>
    <w:rsid w:val="00BD6C56"/>
    <w:rsid w:val="00BD7012"/>
    <w:rsid w:val="00BD7076"/>
    <w:rsid w:val="00BD73C1"/>
    <w:rsid w:val="00BD7719"/>
    <w:rsid w:val="00BD7ACC"/>
    <w:rsid w:val="00BD7C8A"/>
    <w:rsid w:val="00BD7F9D"/>
    <w:rsid w:val="00BE00FF"/>
    <w:rsid w:val="00BE01ED"/>
    <w:rsid w:val="00BE0242"/>
    <w:rsid w:val="00BE0261"/>
    <w:rsid w:val="00BE099E"/>
    <w:rsid w:val="00BE09BE"/>
    <w:rsid w:val="00BE0AEA"/>
    <w:rsid w:val="00BE0BF8"/>
    <w:rsid w:val="00BE0C0C"/>
    <w:rsid w:val="00BE0EC1"/>
    <w:rsid w:val="00BE10A1"/>
    <w:rsid w:val="00BE10B1"/>
    <w:rsid w:val="00BE138F"/>
    <w:rsid w:val="00BE1526"/>
    <w:rsid w:val="00BE16E0"/>
    <w:rsid w:val="00BE1ADC"/>
    <w:rsid w:val="00BE1AE0"/>
    <w:rsid w:val="00BE1B01"/>
    <w:rsid w:val="00BE1EF3"/>
    <w:rsid w:val="00BE1F63"/>
    <w:rsid w:val="00BE1FD1"/>
    <w:rsid w:val="00BE21BB"/>
    <w:rsid w:val="00BE23E0"/>
    <w:rsid w:val="00BE241E"/>
    <w:rsid w:val="00BE24D4"/>
    <w:rsid w:val="00BE2523"/>
    <w:rsid w:val="00BE2576"/>
    <w:rsid w:val="00BE2595"/>
    <w:rsid w:val="00BE259A"/>
    <w:rsid w:val="00BE25BE"/>
    <w:rsid w:val="00BE283D"/>
    <w:rsid w:val="00BE2B72"/>
    <w:rsid w:val="00BE2BEB"/>
    <w:rsid w:val="00BE2EB0"/>
    <w:rsid w:val="00BE2EB7"/>
    <w:rsid w:val="00BE300A"/>
    <w:rsid w:val="00BE316A"/>
    <w:rsid w:val="00BE31F2"/>
    <w:rsid w:val="00BE3218"/>
    <w:rsid w:val="00BE331F"/>
    <w:rsid w:val="00BE3608"/>
    <w:rsid w:val="00BE36CB"/>
    <w:rsid w:val="00BE391B"/>
    <w:rsid w:val="00BE3959"/>
    <w:rsid w:val="00BE3AFC"/>
    <w:rsid w:val="00BE3B84"/>
    <w:rsid w:val="00BE3EAB"/>
    <w:rsid w:val="00BE40D9"/>
    <w:rsid w:val="00BE41B1"/>
    <w:rsid w:val="00BE46B7"/>
    <w:rsid w:val="00BE4A29"/>
    <w:rsid w:val="00BE4D51"/>
    <w:rsid w:val="00BE5000"/>
    <w:rsid w:val="00BE551B"/>
    <w:rsid w:val="00BE5701"/>
    <w:rsid w:val="00BE6276"/>
    <w:rsid w:val="00BE66DF"/>
    <w:rsid w:val="00BE66E9"/>
    <w:rsid w:val="00BE68E2"/>
    <w:rsid w:val="00BE69FF"/>
    <w:rsid w:val="00BE6A95"/>
    <w:rsid w:val="00BE6CB1"/>
    <w:rsid w:val="00BE6D80"/>
    <w:rsid w:val="00BE6F38"/>
    <w:rsid w:val="00BE7406"/>
    <w:rsid w:val="00BE77E1"/>
    <w:rsid w:val="00BE7845"/>
    <w:rsid w:val="00BE7847"/>
    <w:rsid w:val="00BE787A"/>
    <w:rsid w:val="00BE78BC"/>
    <w:rsid w:val="00BE7FAB"/>
    <w:rsid w:val="00BF026B"/>
    <w:rsid w:val="00BF0386"/>
    <w:rsid w:val="00BF046A"/>
    <w:rsid w:val="00BF048B"/>
    <w:rsid w:val="00BF04D1"/>
    <w:rsid w:val="00BF0950"/>
    <w:rsid w:val="00BF09CF"/>
    <w:rsid w:val="00BF0DA1"/>
    <w:rsid w:val="00BF0DF3"/>
    <w:rsid w:val="00BF0F40"/>
    <w:rsid w:val="00BF1024"/>
    <w:rsid w:val="00BF14E4"/>
    <w:rsid w:val="00BF18E4"/>
    <w:rsid w:val="00BF1C4D"/>
    <w:rsid w:val="00BF1CC7"/>
    <w:rsid w:val="00BF1DEE"/>
    <w:rsid w:val="00BF1E2F"/>
    <w:rsid w:val="00BF1FB5"/>
    <w:rsid w:val="00BF21B9"/>
    <w:rsid w:val="00BF241E"/>
    <w:rsid w:val="00BF2718"/>
    <w:rsid w:val="00BF2775"/>
    <w:rsid w:val="00BF2913"/>
    <w:rsid w:val="00BF29C2"/>
    <w:rsid w:val="00BF2B18"/>
    <w:rsid w:val="00BF2FA3"/>
    <w:rsid w:val="00BF308A"/>
    <w:rsid w:val="00BF3426"/>
    <w:rsid w:val="00BF348F"/>
    <w:rsid w:val="00BF389E"/>
    <w:rsid w:val="00BF38BE"/>
    <w:rsid w:val="00BF3DC2"/>
    <w:rsid w:val="00BF3ED2"/>
    <w:rsid w:val="00BF41C8"/>
    <w:rsid w:val="00BF4289"/>
    <w:rsid w:val="00BF4507"/>
    <w:rsid w:val="00BF4616"/>
    <w:rsid w:val="00BF467D"/>
    <w:rsid w:val="00BF478B"/>
    <w:rsid w:val="00BF4D68"/>
    <w:rsid w:val="00BF4DAC"/>
    <w:rsid w:val="00BF4DB7"/>
    <w:rsid w:val="00BF53C6"/>
    <w:rsid w:val="00BF54CE"/>
    <w:rsid w:val="00BF56AC"/>
    <w:rsid w:val="00BF5A8D"/>
    <w:rsid w:val="00BF5B35"/>
    <w:rsid w:val="00BF5D99"/>
    <w:rsid w:val="00BF5DFF"/>
    <w:rsid w:val="00BF5FC7"/>
    <w:rsid w:val="00BF62C9"/>
    <w:rsid w:val="00BF6404"/>
    <w:rsid w:val="00BF678E"/>
    <w:rsid w:val="00BF68A0"/>
    <w:rsid w:val="00BF6AE4"/>
    <w:rsid w:val="00BF6C74"/>
    <w:rsid w:val="00BF6D82"/>
    <w:rsid w:val="00BF6ECF"/>
    <w:rsid w:val="00BF6F78"/>
    <w:rsid w:val="00BF7277"/>
    <w:rsid w:val="00BF73BA"/>
    <w:rsid w:val="00BF746B"/>
    <w:rsid w:val="00BF75BB"/>
    <w:rsid w:val="00BF7737"/>
    <w:rsid w:val="00BF78B7"/>
    <w:rsid w:val="00BF7B48"/>
    <w:rsid w:val="00BF7C08"/>
    <w:rsid w:val="00BF7E71"/>
    <w:rsid w:val="00C000D1"/>
    <w:rsid w:val="00C001BA"/>
    <w:rsid w:val="00C00292"/>
    <w:rsid w:val="00C0070C"/>
    <w:rsid w:val="00C008AC"/>
    <w:rsid w:val="00C011B2"/>
    <w:rsid w:val="00C01236"/>
    <w:rsid w:val="00C012F4"/>
    <w:rsid w:val="00C013AC"/>
    <w:rsid w:val="00C014A1"/>
    <w:rsid w:val="00C01989"/>
    <w:rsid w:val="00C01991"/>
    <w:rsid w:val="00C01C9F"/>
    <w:rsid w:val="00C01CAA"/>
    <w:rsid w:val="00C01E2C"/>
    <w:rsid w:val="00C02622"/>
    <w:rsid w:val="00C029D1"/>
    <w:rsid w:val="00C02B27"/>
    <w:rsid w:val="00C02D93"/>
    <w:rsid w:val="00C0305D"/>
    <w:rsid w:val="00C0311D"/>
    <w:rsid w:val="00C032F7"/>
    <w:rsid w:val="00C037D7"/>
    <w:rsid w:val="00C03852"/>
    <w:rsid w:val="00C038A8"/>
    <w:rsid w:val="00C03A62"/>
    <w:rsid w:val="00C03A70"/>
    <w:rsid w:val="00C03B01"/>
    <w:rsid w:val="00C04364"/>
    <w:rsid w:val="00C04448"/>
    <w:rsid w:val="00C04457"/>
    <w:rsid w:val="00C04503"/>
    <w:rsid w:val="00C04564"/>
    <w:rsid w:val="00C0459C"/>
    <w:rsid w:val="00C04922"/>
    <w:rsid w:val="00C04CBB"/>
    <w:rsid w:val="00C04DDC"/>
    <w:rsid w:val="00C04E29"/>
    <w:rsid w:val="00C05405"/>
    <w:rsid w:val="00C054D7"/>
    <w:rsid w:val="00C056EF"/>
    <w:rsid w:val="00C057E4"/>
    <w:rsid w:val="00C05CC5"/>
    <w:rsid w:val="00C05D4B"/>
    <w:rsid w:val="00C05FEC"/>
    <w:rsid w:val="00C061FE"/>
    <w:rsid w:val="00C06494"/>
    <w:rsid w:val="00C065E8"/>
    <w:rsid w:val="00C0685F"/>
    <w:rsid w:val="00C06D29"/>
    <w:rsid w:val="00C06E67"/>
    <w:rsid w:val="00C06F55"/>
    <w:rsid w:val="00C07223"/>
    <w:rsid w:val="00C07283"/>
    <w:rsid w:val="00C0751B"/>
    <w:rsid w:val="00C075E6"/>
    <w:rsid w:val="00C07606"/>
    <w:rsid w:val="00C0771A"/>
    <w:rsid w:val="00C078A1"/>
    <w:rsid w:val="00C103C0"/>
    <w:rsid w:val="00C10580"/>
    <w:rsid w:val="00C1072F"/>
    <w:rsid w:val="00C109A6"/>
    <w:rsid w:val="00C10BC8"/>
    <w:rsid w:val="00C10DDF"/>
    <w:rsid w:val="00C11075"/>
    <w:rsid w:val="00C116E2"/>
    <w:rsid w:val="00C119DE"/>
    <w:rsid w:val="00C11E19"/>
    <w:rsid w:val="00C11FD3"/>
    <w:rsid w:val="00C11FE3"/>
    <w:rsid w:val="00C120D0"/>
    <w:rsid w:val="00C1299D"/>
    <w:rsid w:val="00C13320"/>
    <w:rsid w:val="00C134A8"/>
    <w:rsid w:val="00C13607"/>
    <w:rsid w:val="00C1360D"/>
    <w:rsid w:val="00C138A7"/>
    <w:rsid w:val="00C13B08"/>
    <w:rsid w:val="00C13B71"/>
    <w:rsid w:val="00C13D31"/>
    <w:rsid w:val="00C14025"/>
    <w:rsid w:val="00C142AE"/>
    <w:rsid w:val="00C1496A"/>
    <w:rsid w:val="00C14BAD"/>
    <w:rsid w:val="00C14BBE"/>
    <w:rsid w:val="00C14BF0"/>
    <w:rsid w:val="00C150E7"/>
    <w:rsid w:val="00C15497"/>
    <w:rsid w:val="00C15966"/>
    <w:rsid w:val="00C15BA8"/>
    <w:rsid w:val="00C15FE5"/>
    <w:rsid w:val="00C1609F"/>
    <w:rsid w:val="00C161A9"/>
    <w:rsid w:val="00C164A7"/>
    <w:rsid w:val="00C167C8"/>
    <w:rsid w:val="00C167DD"/>
    <w:rsid w:val="00C1687F"/>
    <w:rsid w:val="00C16D0C"/>
    <w:rsid w:val="00C17293"/>
    <w:rsid w:val="00C1769B"/>
    <w:rsid w:val="00C176A3"/>
    <w:rsid w:val="00C1789D"/>
    <w:rsid w:val="00C178D4"/>
    <w:rsid w:val="00C17915"/>
    <w:rsid w:val="00C17940"/>
    <w:rsid w:val="00C179E3"/>
    <w:rsid w:val="00C17AA7"/>
    <w:rsid w:val="00C17E56"/>
    <w:rsid w:val="00C17F15"/>
    <w:rsid w:val="00C17F35"/>
    <w:rsid w:val="00C2036F"/>
    <w:rsid w:val="00C20461"/>
    <w:rsid w:val="00C20529"/>
    <w:rsid w:val="00C205C8"/>
    <w:rsid w:val="00C205DA"/>
    <w:rsid w:val="00C20628"/>
    <w:rsid w:val="00C20AF3"/>
    <w:rsid w:val="00C20C34"/>
    <w:rsid w:val="00C20EEA"/>
    <w:rsid w:val="00C2113E"/>
    <w:rsid w:val="00C212FB"/>
    <w:rsid w:val="00C215B7"/>
    <w:rsid w:val="00C215D6"/>
    <w:rsid w:val="00C216FE"/>
    <w:rsid w:val="00C2181B"/>
    <w:rsid w:val="00C218AD"/>
    <w:rsid w:val="00C2191D"/>
    <w:rsid w:val="00C21A8E"/>
    <w:rsid w:val="00C21CB3"/>
    <w:rsid w:val="00C21D5F"/>
    <w:rsid w:val="00C21E70"/>
    <w:rsid w:val="00C22308"/>
    <w:rsid w:val="00C2249B"/>
    <w:rsid w:val="00C225A8"/>
    <w:rsid w:val="00C226C3"/>
    <w:rsid w:val="00C2299C"/>
    <w:rsid w:val="00C22B78"/>
    <w:rsid w:val="00C22CFE"/>
    <w:rsid w:val="00C22D28"/>
    <w:rsid w:val="00C22F29"/>
    <w:rsid w:val="00C23173"/>
    <w:rsid w:val="00C23440"/>
    <w:rsid w:val="00C235CB"/>
    <w:rsid w:val="00C23790"/>
    <w:rsid w:val="00C237AC"/>
    <w:rsid w:val="00C23841"/>
    <w:rsid w:val="00C23BAA"/>
    <w:rsid w:val="00C23BF7"/>
    <w:rsid w:val="00C243DF"/>
    <w:rsid w:val="00C246D2"/>
    <w:rsid w:val="00C2481E"/>
    <w:rsid w:val="00C24B80"/>
    <w:rsid w:val="00C24C62"/>
    <w:rsid w:val="00C24CDF"/>
    <w:rsid w:val="00C24F06"/>
    <w:rsid w:val="00C2508D"/>
    <w:rsid w:val="00C25169"/>
    <w:rsid w:val="00C251BC"/>
    <w:rsid w:val="00C25215"/>
    <w:rsid w:val="00C25266"/>
    <w:rsid w:val="00C25347"/>
    <w:rsid w:val="00C2537D"/>
    <w:rsid w:val="00C2558B"/>
    <w:rsid w:val="00C256B0"/>
    <w:rsid w:val="00C256E3"/>
    <w:rsid w:val="00C25876"/>
    <w:rsid w:val="00C25AC3"/>
    <w:rsid w:val="00C25E65"/>
    <w:rsid w:val="00C25F95"/>
    <w:rsid w:val="00C260D4"/>
    <w:rsid w:val="00C262FB"/>
    <w:rsid w:val="00C265F4"/>
    <w:rsid w:val="00C268A3"/>
    <w:rsid w:val="00C26B9E"/>
    <w:rsid w:val="00C26D2A"/>
    <w:rsid w:val="00C26D44"/>
    <w:rsid w:val="00C26F26"/>
    <w:rsid w:val="00C27095"/>
    <w:rsid w:val="00C27131"/>
    <w:rsid w:val="00C271AC"/>
    <w:rsid w:val="00C2729A"/>
    <w:rsid w:val="00C2730D"/>
    <w:rsid w:val="00C273E5"/>
    <w:rsid w:val="00C27432"/>
    <w:rsid w:val="00C274A8"/>
    <w:rsid w:val="00C27788"/>
    <w:rsid w:val="00C2799E"/>
    <w:rsid w:val="00C27B6F"/>
    <w:rsid w:val="00C27D2E"/>
    <w:rsid w:val="00C27DD7"/>
    <w:rsid w:val="00C27E9E"/>
    <w:rsid w:val="00C30005"/>
    <w:rsid w:val="00C3048D"/>
    <w:rsid w:val="00C305E9"/>
    <w:rsid w:val="00C30727"/>
    <w:rsid w:val="00C30B3E"/>
    <w:rsid w:val="00C30B7A"/>
    <w:rsid w:val="00C30D63"/>
    <w:rsid w:val="00C30E33"/>
    <w:rsid w:val="00C3102B"/>
    <w:rsid w:val="00C31136"/>
    <w:rsid w:val="00C311EA"/>
    <w:rsid w:val="00C312CF"/>
    <w:rsid w:val="00C314B5"/>
    <w:rsid w:val="00C3155A"/>
    <w:rsid w:val="00C315CD"/>
    <w:rsid w:val="00C316A4"/>
    <w:rsid w:val="00C31720"/>
    <w:rsid w:val="00C318AA"/>
    <w:rsid w:val="00C3196C"/>
    <w:rsid w:val="00C319A0"/>
    <w:rsid w:val="00C31B19"/>
    <w:rsid w:val="00C31B84"/>
    <w:rsid w:val="00C31DFF"/>
    <w:rsid w:val="00C31F4C"/>
    <w:rsid w:val="00C32C7F"/>
    <w:rsid w:val="00C32DB5"/>
    <w:rsid w:val="00C33014"/>
    <w:rsid w:val="00C3308C"/>
    <w:rsid w:val="00C333F3"/>
    <w:rsid w:val="00C33C4B"/>
    <w:rsid w:val="00C33CE6"/>
    <w:rsid w:val="00C3409C"/>
    <w:rsid w:val="00C3425B"/>
    <w:rsid w:val="00C342CD"/>
    <w:rsid w:val="00C3475F"/>
    <w:rsid w:val="00C349BA"/>
    <w:rsid w:val="00C34DE5"/>
    <w:rsid w:val="00C34F4F"/>
    <w:rsid w:val="00C35015"/>
    <w:rsid w:val="00C3509E"/>
    <w:rsid w:val="00C350C4"/>
    <w:rsid w:val="00C351AA"/>
    <w:rsid w:val="00C352BA"/>
    <w:rsid w:val="00C3545A"/>
    <w:rsid w:val="00C35629"/>
    <w:rsid w:val="00C35AD2"/>
    <w:rsid w:val="00C35B34"/>
    <w:rsid w:val="00C35D2B"/>
    <w:rsid w:val="00C361F6"/>
    <w:rsid w:val="00C36373"/>
    <w:rsid w:val="00C36519"/>
    <w:rsid w:val="00C365BF"/>
    <w:rsid w:val="00C36679"/>
    <w:rsid w:val="00C36755"/>
    <w:rsid w:val="00C369DC"/>
    <w:rsid w:val="00C36BA5"/>
    <w:rsid w:val="00C36F53"/>
    <w:rsid w:val="00C3731A"/>
    <w:rsid w:val="00C3747A"/>
    <w:rsid w:val="00C37865"/>
    <w:rsid w:val="00C37888"/>
    <w:rsid w:val="00C37A13"/>
    <w:rsid w:val="00C37BB3"/>
    <w:rsid w:val="00C37CAF"/>
    <w:rsid w:val="00C37DD2"/>
    <w:rsid w:val="00C37F32"/>
    <w:rsid w:val="00C4000B"/>
    <w:rsid w:val="00C400BE"/>
    <w:rsid w:val="00C40103"/>
    <w:rsid w:val="00C40105"/>
    <w:rsid w:val="00C40729"/>
    <w:rsid w:val="00C4090C"/>
    <w:rsid w:val="00C40CAF"/>
    <w:rsid w:val="00C40DCD"/>
    <w:rsid w:val="00C410F1"/>
    <w:rsid w:val="00C41245"/>
    <w:rsid w:val="00C412C0"/>
    <w:rsid w:val="00C412F2"/>
    <w:rsid w:val="00C4175C"/>
    <w:rsid w:val="00C41859"/>
    <w:rsid w:val="00C41BF6"/>
    <w:rsid w:val="00C41E58"/>
    <w:rsid w:val="00C41F1D"/>
    <w:rsid w:val="00C41F5C"/>
    <w:rsid w:val="00C420CB"/>
    <w:rsid w:val="00C42169"/>
    <w:rsid w:val="00C421C7"/>
    <w:rsid w:val="00C4226E"/>
    <w:rsid w:val="00C42435"/>
    <w:rsid w:val="00C427CD"/>
    <w:rsid w:val="00C42845"/>
    <w:rsid w:val="00C42934"/>
    <w:rsid w:val="00C42AB4"/>
    <w:rsid w:val="00C42FE5"/>
    <w:rsid w:val="00C438BA"/>
    <w:rsid w:val="00C43CBD"/>
    <w:rsid w:val="00C43CFF"/>
    <w:rsid w:val="00C43D6D"/>
    <w:rsid w:val="00C43DBA"/>
    <w:rsid w:val="00C43E35"/>
    <w:rsid w:val="00C43FB3"/>
    <w:rsid w:val="00C43FD3"/>
    <w:rsid w:val="00C440BA"/>
    <w:rsid w:val="00C441AE"/>
    <w:rsid w:val="00C44357"/>
    <w:rsid w:val="00C44558"/>
    <w:rsid w:val="00C4497D"/>
    <w:rsid w:val="00C44A76"/>
    <w:rsid w:val="00C44BAE"/>
    <w:rsid w:val="00C45144"/>
    <w:rsid w:val="00C45188"/>
    <w:rsid w:val="00C4545D"/>
    <w:rsid w:val="00C456FD"/>
    <w:rsid w:val="00C45812"/>
    <w:rsid w:val="00C45BB2"/>
    <w:rsid w:val="00C45C52"/>
    <w:rsid w:val="00C45D58"/>
    <w:rsid w:val="00C45F08"/>
    <w:rsid w:val="00C4603D"/>
    <w:rsid w:val="00C4643D"/>
    <w:rsid w:val="00C4650A"/>
    <w:rsid w:val="00C46543"/>
    <w:rsid w:val="00C467B4"/>
    <w:rsid w:val="00C46B18"/>
    <w:rsid w:val="00C46CDA"/>
    <w:rsid w:val="00C46D41"/>
    <w:rsid w:val="00C46DF0"/>
    <w:rsid w:val="00C46E62"/>
    <w:rsid w:val="00C46FA7"/>
    <w:rsid w:val="00C4702B"/>
    <w:rsid w:val="00C4774D"/>
    <w:rsid w:val="00C47A49"/>
    <w:rsid w:val="00C47B32"/>
    <w:rsid w:val="00C47CBA"/>
    <w:rsid w:val="00C50042"/>
    <w:rsid w:val="00C50188"/>
    <w:rsid w:val="00C5021D"/>
    <w:rsid w:val="00C502C2"/>
    <w:rsid w:val="00C5037C"/>
    <w:rsid w:val="00C5047C"/>
    <w:rsid w:val="00C5056C"/>
    <w:rsid w:val="00C50B58"/>
    <w:rsid w:val="00C50BEC"/>
    <w:rsid w:val="00C50C5B"/>
    <w:rsid w:val="00C5105C"/>
    <w:rsid w:val="00C51234"/>
    <w:rsid w:val="00C51722"/>
    <w:rsid w:val="00C51C9D"/>
    <w:rsid w:val="00C51CB8"/>
    <w:rsid w:val="00C51CE7"/>
    <w:rsid w:val="00C51D2E"/>
    <w:rsid w:val="00C52351"/>
    <w:rsid w:val="00C5257D"/>
    <w:rsid w:val="00C527CB"/>
    <w:rsid w:val="00C5280E"/>
    <w:rsid w:val="00C528E0"/>
    <w:rsid w:val="00C52927"/>
    <w:rsid w:val="00C52AA2"/>
    <w:rsid w:val="00C52B76"/>
    <w:rsid w:val="00C52F47"/>
    <w:rsid w:val="00C530BB"/>
    <w:rsid w:val="00C5313A"/>
    <w:rsid w:val="00C53345"/>
    <w:rsid w:val="00C534B7"/>
    <w:rsid w:val="00C539ED"/>
    <w:rsid w:val="00C53A1D"/>
    <w:rsid w:val="00C53FFB"/>
    <w:rsid w:val="00C5425B"/>
    <w:rsid w:val="00C542E0"/>
    <w:rsid w:val="00C5466F"/>
    <w:rsid w:val="00C546A8"/>
    <w:rsid w:val="00C54AC6"/>
    <w:rsid w:val="00C54BC8"/>
    <w:rsid w:val="00C54D2B"/>
    <w:rsid w:val="00C55806"/>
    <w:rsid w:val="00C558EC"/>
    <w:rsid w:val="00C55A27"/>
    <w:rsid w:val="00C56108"/>
    <w:rsid w:val="00C56216"/>
    <w:rsid w:val="00C56339"/>
    <w:rsid w:val="00C56563"/>
    <w:rsid w:val="00C56690"/>
    <w:rsid w:val="00C567C2"/>
    <w:rsid w:val="00C56B97"/>
    <w:rsid w:val="00C5755B"/>
    <w:rsid w:val="00C5757A"/>
    <w:rsid w:val="00C5795F"/>
    <w:rsid w:val="00C57BAD"/>
    <w:rsid w:val="00C57FEB"/>
    <w:rsid w:val="00C60954"/>
    <w:rsid w:val="00C60A4D"/>
    <w:rsid w:val="00C60C86"/>
    <w:rsid w:val="00C60D78"/>
    <w:rsid w:val="00C6100F"/>
    <w:rsid w:val="00C6102D"/>
    <w:rsid w:val="00C61881"/>
    <w:rsid w:val="00C61BCB"/>
    <w:rsid w:val="00C61C4C"/>
    <w:rsid w:val="00C61DB0"/>
    <w:rsid w:val="00C61E30"/>
    <w:rsid w:val="00C6209A"/>
    <w:rsid w:val="00C623D6"/>
    <w:rsid w:val="00C62535"/>
    <w:rsid w:val="00C62603"/>
    <w:rsid w:val="00C62D45"/>
    <w:rsid w:val="00C6301B"/>
    <w:rsid w:val="00C6301F"/>
    <w:rsid w:val="00C6343B"/>
    <w:rsid w:val="00C63AAC"/>
    <w:rsid w:val="00C63ABC"/>
    <w:rsid w:val="00C63AEE"/>
    <w:rsid w:val="00C63D85"/>
    <w:rsid w:val="00C63DD4"/>
    <w:rsid w:val="00C63E06"/>
    <w:rsid w:val="00C63ED2"/>
    <w:rsid w:val="00C640C6"/>
    <w:rsid w:val="00C64504"/>
    <w:rsid w:val="00C64574"/>
    <w:rsid w:val="00C64C5E"/>
    <w:rsid w:val="00C64DF1"/>
    <w:rsid w:val="00C6506E"/>
    <w:rsid w:val="00C65092"/>
    <w:rsid w:val="00C654F3"/>
    <w:rsid w:val="00C65605"/>
    <w:rsid w:val="00C65677"/>
    <w:rsid w:val="00C65851"/>
    <w:rsid w:val="00C65C2D"/>
    <w:rsid w:val="00C65C9A"/>
    <w:rsid w:val="00C660E4"/>
    <w:rsid w:val="00C6615E"/>
    <w:rsid w:val="00C66980"/>
    <w:rsid w:val="00C669D3"/>
    <w:rsid w:val="00C66AF9"/>
    <w:rsid w:val="00C66BFC"/>
    <w:rsid w:val="00C66FE6"/>
    <w:rsid w:val="00C671D2"/>
    <w:rsid w:val="00C679C5"/>
    <w:rsid w:val="00C67B97"/>
    <w:rsid w:val="00C67CB2"/>
    <w:rsid w:val="00C67D13"/>
    <w:rsid w:val="00C67E52"/>
    <w:rsid w:val="00C67ECA"/>
    <w:rsid w:val="00C700CF"/>
    <w:rsid w:val="00C7012D"/>
    <w:rsid w:val="00C70159"/>
    <w:rsid w:val="00C7032C"/>
    <w:rsid w:val="00C703DF"/>
    <w:rsid w:val="00C70B67"/>
    <w:rsid w:val="00C70E2F"/>
    <w:rsid w:val="00C70E6B"/>
    <w:rsid w:val="00C70EDA"/>
    <w:rsid w:val="00C70F10"/>
    <w:rsid w:val="00C71208"/>
    <w:rsid w:val="00C713B4"/>
    <w:rsid w:val="00C715C4"/>
    <w:rsid w:val="00C715F8"/>
    <w:rsid w:val="00C71945"/>
    <w:rsid w:val="00C71A38"/>
    <w:rsid w:val="00C71CDE"/>
    <w:rsid w:val="00C71E1C"/>
    <w:rsid w:val="00C7289E"/>
    <w:rsid w:val="00C728F5"/>
    <w:rsid w:val="00C72975"/>
    <w:rsid w:val="00C729F7"/>
    <w:rsid w:val="00C72CB5"/>
    <w:rsid w:val="00C72DDF"/>
    <w:rsid w:val="00C72E9B"/>
    <w:rsid w:val="00C7340B"/>
    <w:rsid w:val="00C73579"/>
    <w:rsid w:val="00C73D0D"/>
    <w:rsid w:val="00C73D89"/>
    <w:rsid w:val="00C73F10"/>
    <w:rsid w:val="00C74195"/>
    <w:rsid w:val="00C74462"/>
    <w:rsid w:val="00C745DF"/>
    <w:rsid w:val="00C74940"/>
    <w:rsid w:val="00C74AED"/>
    <w:rsid w:val="00C74C1C"/>
    <w:rsid w:val="00C74D3F"/>
    <w:rsid w:val="00C7509B"/>
    <w:rsid w:val="00C75132"/>
    <w:rsid w:val="00C751AD"/>
    <w:rsid w:val="00C7554A"/>
    <w:rsid w:val="00C756C8"/>
    <w:rsid w:val="00C75800"/>
    <w:rsid w:val="00C75FED"/>
    <w:rsid w:val="00C76156"/>
    <w:rsid w:val="00C76920"/>
    <w:rsid w:val="00C76AD8"/>
    <w:rsid w:val="00C76DEA"/>
    <w:rsid w:val="00C7710A"/>
    <w:rsid w:val="00C77408"/>
    <w:rsid w:val="00C774C7"/>
    <w:rsid w:val="00C778AB"/>
    <w:rsid w:val="00C77908"/>
    <w:rsid w:val="00C77A7C"/>
    <w:rsid w:val="00C77C7F"/>
    <w:rsid w:val="00C77CBA"/>
    <w:rsid w:val="00C80594"/>
    <w:rsid w:val="00C80AC3"/>
    <w:rsid w:val="00C80F8E"/>
    <w:rsid w:val="00C8131B"/>
    <w:rsid w:val="00C81593"/>
    <w:rsid w:val="00C8166D"/>
    <w:rsid w:val="00C816BB"/>
    <w:rsid w:val="00C818FF"/>
    <w:rsid w:val="00C8190B"/>
    <w:rsid w:val="00C81FBC"/>
    <w:rsid w:val="00C8213B"/>
    <w:rsid w:val="00C8216E"/>
    <w:rsid w:val="00C821FA"/>
    <w:rsid w:val="00C826CD"/>
    <w:rsid w:val="00C82892"/>
    <w:rsid w:val="00C82BFB"/>
    <w:rsid w:val="00C83280"/>
    <w:rsid w:val="00C83798"/>
    <w:rsid w:val="00C83838"/>
    <w:rsid w:val="00C83C59"/>
    <w:rsid w:val="00C83D0B"/>
    <w:rsid w:val="00C83FE3"/>
    <w:rsid w:val="00C843EA"/>
    <w:rsid w:val="00C84B16"/>
    <w:rsid w:val="00C84F1B"/>
    <w:rsid w:val="00C84F2A"/>
    <w:rsid w:val="00C84F30"/>
    <w:rsid w:val="00C85065"/>
    <w:rsid w:val="00C8522E"/>
    <w:rsid w:val="00C859D0"/>
    <w:rsid w:val="00C85A2D"/>
    <w:rsid w:val="00C85AD4"/>
    <w:rsid w:val="00C85C96"/>
    <w:rsid w:val="00C86095"/>
    <w:rsid w:val="00C865A1"/>
    <w:rsid w:val="00C86D1C"/>
    <w:rsid w:val="00C8701A"/>
    <w:rsid w:val="00C87073"/>
    <w:rsid w:val="00C8717E"/>
    <w:rsid w:val="00C87381"/>
    <w:rsid w:val="00C87540"/>
    <w:rsid w:val="00C87C5D"/>
    <w:rsid w:val="00C87F9A"/>
    <w:rsid w:val="00C87FD8"/>
    <w:rsid w:val="00C900FB"/>
    <w:rsid w:val="00C90147"/>
    <w:rsid w:val="00C903E6"/>
    <w:rsid w:val="00C90590"/>
    <w:rsid w:val="00C90965"/>
    <w:rsid w:val="00C909A0"/>
    <w:rsid w:val="00C90CF5"/>
    <w:rsid w:val="00C90F65"/>
    <w:rsid w:val="00C910CF"/>
    <w:rsid w:val="00C91302"/>
    <w:rsid w:val="00C9145D"/>
    <w:rsid w:val="00C91590"/>
    <w:rsid w:val="00C917C5"/>
    <w:rsid w:val="00C91CED"/>
    <w:rsid w:val="00C91E7E"/>
    <w:rsid w:val="00C91EB2"/>
    <w:rsid w:val="00C91FE8"/>
    <w:rsid w:val="00C921B7"/>
    <w:rsid w:val="00C9230E"/>
    <w:rsid w:val="00C9245C"/>
    <w:rsid w:val="00C925D3"/>
    <w:rsid w:val="00C92692"/>
    <w:rsid w:val="00C927EC"/>
    <w:rsid w:val="00C92888"/>
    <w:rsid w:val="00C92A28"/>
    <w:rsid w:val="00C92B96"/>
    <w:rsid w:val="00C92BF4"/>
    <w:rsid w:val="00C92F07"/>
    <w:rsid w:val="00C92FAB"/>
    <w:rsid w:val="00C93086"/>
    <w:rsid w:val="00C930F5"/>
    <w:rsid w:val="00C9313D"/>
    <w:rsid w:val="00C9316F"/>
    <w:rsid w:val="00C933B6"/>
    <w:rsid w:val="00C9384E"/>
    <w:rsid w:val="00C938D3"/>
    <w:rsid w:val="00C93B72"/>
    <w:rsid w:val="00C93BA9"/>
    <w:rsid w:val="00C93D8D"/>
    <w:rsid w:val="00C93E72"/>
    <w:rsid w:val="00C93F47"/>
    <w:rsid w:val="00C94056"/>
    <w:rsid w:val="00C942BB"/>
    <w:rsid w:val="00C942CB"/>
    <w:rsid w:val="00C94563"/>
    <w:rsid w:val="00C94787"/>
    <w:rsid w:val="00C94854"/>
    <w:rsid w:val="00C94990"/>
    <w:rsid w:val="00C94ABD"/>
    <w:rsid w:val="00C94D56"/>
    <w:rsid w:val="00C950C1"/>
    <w:rsid w:val="00C9511C"/>
    <w:rsid w:val="00C9516B"/>
    <w:rsid w:val="00C95170"/>
    <w:rsid w:val="00C95235"/>
    <w:rsid w:val="00C953C1"/>
    <w:rsid w:val="00C9548B"/>
    <w:rsid w:val="00C956CC"/>
    <w:rsid w:val="00C9589B"/>
    <w:rsid w:val="00C95A8B"/>
    <w:rsid w:val="00C95AA7"/>
    <w:rsid w:val="00C95D9E"/>
    <w:rsid w:val="00C96186"/>
    <w:rsid w:val="00C965CA"/>
    <w:rsid w:val="00C96753"/>
    <w:rsid w:val="00C967EC"/>
    <w:rsid w:val="00C96BFC"/>
    <w:rsid w:val="00C97451"/>
    <w:rsid w:val="00C975C4"/>
    <w:rsid w:val="00C97612"/>
    <w:rsid w:val="00C97A58"/>
    <w:rsid w:val="00C97A9A"/>
    <w:rsid w:val="00C97B45"/>
    <w:rsid w:val="00C97B5D"/>
    <w:rsid w:val="00C97D36"/>
    <w:rsid w:val="00C97FE7"/>
    <w:rsid w:val="00CA0063"/>
    <w:rsid w:val="00CA066A"/>
    <w:rsid w:val="00CA06C8"/>
    <w:rsid w:val="00CA070E"/>
    <w:rsid w:val="00CA07F8"/>
    <w:rsid w:val="00CA0BCD"/>
    <w:rsid w:val="00CA0EF0"/>
    <w:rsid w:val="00CA11B1"/>
    <w:rsid w:val="00CA1360"/>
    <w:rsid w:val="00CA169A"/>
    <w:rsid w:val="00CA176D"/>
    <w:rsid w:val="00CA1905"/>
    <w:rsid w:val="00CA1B55"/>
    <w:rsid w:val="00CA1F59"/>
    <w:rsid w:val="00CA2615"/>
    <w:rsid w:val="00CA2CB9"/>
    <w:rsid w:val="00CA2E64"/>
    <w:rsid w:val="00CA3315"/>
    <w:rsid w:val="00CA3489"/>
    <w:rsid w:val="00CA386D"/>
    <w:rsid w:val="00CA3B3A"/>
    <w:rsid w:val="00CA3C9B"/>
    <w:rsid w:val="00CA3DD8"/>
    <w:rsid w:val="00CA405D"/>
    <w:rsid w:val="00CA4343"/>
    <w:rsid w:val="00CA43D3"/>
    <w:rsid w:val="00CA4453"/>
    <w:rsid w:val="00CA4C91"/>
    <w:rsid w:val="00CA4E9B"/>
    <w:rsid w:val="00CA5098"/>
    <w:rsid w:val="00CA52EF"/>
    <w:rsid w:val="00CA559B"/>
    <w:rsid w:val="00CA56D8"/>
    <w:rsid w:val="00CA57FC"/>
    <w:rsid w:val="00CA5C13"/>
    <w:rsid w:val="00CA5F3E"/>
    <w:rsid w:val="00CA61DB"/>
    <w:rsid w:val="00CA6356"/>
    <w:rsid w:val="00CA643E"/>
    <w:rsid w:val="00CA69EF"/>
    <w:rsid w:val="00CA6A47"/>
    <w:rsid w:val="00CA6B52"/>
    <w:rsid w:val="00CA6B93"/>
    <w:rsid w:val="00CA6C3D"/>
    <w:rsid w:val="00CA6C4D"/>
    <w:rsid w:val="00CA6C7C"/>
    <w:rsid w:val="00CA6D47"/>
    <w:rsid w:val="00CA6EEA"/>
    <w:rsid w:val="00CA6FCE"/>
    <w:rsid w:val="00CA724D"/>
    <w:rsid w:val="00CA7702"/>
    <w:rsid w:val="00CA7A01"/>
    <w:rsid w:val="00CA7A9D"/>
    <w:rsid w:val="00CA7D95"/>
    <w:rsid w:val="00CA7DAD"/>
    <w:rsid w:val="00CA7FB7"/>
    <w:rsid w:val="00CB00EB"/>
    <w:rsid w:val="00CB0133"/>
    <w:rsid w:val="00CB0214"/>
    <w:rsid w:val="00CB0527"/>
    <w:rsid w:val="00CB0933"/>
    <w:rsid w:val="00CB0AD5"/>
    <w:rsid w:val="00CB0B64"/>
    <w:rsid w:val="00CB0D64"/>
    <w:rsid w:val="00CB1A6E"/>
    <w:rsid w:val="00CB1EBE"/>
    <w:rsid w:val="00CB201A"/>
    <w:rsid w:val="00CB2034"/>
    <w:rsid w:val="00CB2050"/>
    <w:rsid w:val="00CB2081"/>
    <w:rsid w:val="00CB2177"/>
    <w:rsid w:val="00CB23DF"/>
    <w:rsid w:val="00CB240F"/>
    <w:rsid w:val="00CB26B2"/>
    <w:rsid w:val="00CB270D"/>
    <w:rsid w:val="00CB27D4"/>
    <w:rsid w:val="00CB2826"/>
    <w:rsid w:val="00CB29A8"/>
    <w:rsid w:val="00CB2CB5"/>
    <w:rsid w:val="00CB2D30"/>
    <w:rsid w:val="00CB2E57"/>
    <w:rsid w:val="00CB2E6C"/>
    <w:rsid w:val="00CB2F83"/>
    <w:rsid w:val="00CB314B"/>
    <w:rsid w:val="00CB314C"/>
    <w:rsid w:val="00CB36B8"/>
    <w:rsid w:val="00CB381A"/>
    <w:rsid w:val="00CB3B24"/>
    <w:rsid w:val="00CB3D5E"/>
    <w:rsid w:val="00CB3FD7"/>
    <w:rsid w:val="00CB4148"/>
    <w:rsid w:val="00CB43BE"/>
    <w:rsid w:val="00CB46C5"/>
    <w:rsid w:val="00CB530C"/>
    <w:rsid w:val="00CB5323"/>
    <w:rsid w:val="00CB5552"/>
    <w:rsid w:val="00CB5618"/>
    <w:rsid w:val="00CB58F4"/>
    <w:rsid w:val="00CB5C80"/>
    <w:rsid w:val="00CB5CAA"/>
    <w:rsid w:val="00CB5DBE"/>
    <w:rsid w:val="00CB5E24"/>
    <w:rsid w:val="00CB5F06"/>
    <w:rsid w:val="00CB5FF9"/>
    <w:rsid w:val="00CB61CD"/>
    <w:rsid w:val="00CB620C"/>
    <w:rsid w:val="00CB661E"/>
    <w:rsid w:val="00CB683E"/>
    <w:rsid w:val="00CB68F5"/>
    <w:rsid w:val="00CB6E7C"/>
    <w:rsid w:val="00CB70C0"/>
    <w:rsid w:val="00CB71F1"/>
    <w:rsid w:val="00CB7240"/>
    <w:rsid w:val="00CB75CD"/>
    <w:rsid w:val="00CB75EB"/>
    <w:rsid w:val="00CB7E1D"/>
    <w:rsid w:val="00CB7F91"/>
    <w:rsid w:val="00CC020A"/>
    <w:rsid w:val="00CC056C"/>
    <w:rsid w:val="00CC0712"/>
    <w:rsid w:val="00CC0720"/>
    <w:rsid w:val="00CC08D7"/>
    <w:rsid w:val="00CC0AF8"/>
    <w:rsid w:val="00CC0F54"/>
    <w:rsid w:val="00CC114B"/>
    <w:rsid w:val="00CC1391"/>
    <w:rsid w:val="00CC13E5"/>
    <w:rsid w:val="00CC147E"/>
    <w:rsid w:val="00CC149A"/>
    <w:rsid w:val="00CC1577"/>
    <w:rsid w:val="00CC1867"/>
    <w:rsid w:val="00CC195E"/>
    <w:rsid w:val="00CC1A22"/>
    <w:rsid w:val="00CC1C13"/>
    <w:rsid w:val="00CC1CD6"/>
    <w:rsid w:val="00CC2476"/>
    <w:rsid w:val="00CC265B"/>
    <w:rsid w:val="00CC2E87"/>
    <w:rsid w:val="00CC2FB5"/>
    <w:rsid w:val="00CC3046"/>
    <w:rsid w:val="00CC32CC"/>
    <w:rsid w:val="00CC3378"/>
    <w:rsid w:val="00CC33DC"/>
    <w:rsid w:val="00CC351E"/>
    <w:rsid w:val="00CC38DB"/>
    <w:rsid w:val="00CC3991"/>
    <w:rsid w:val="00CC3D34"/>
    <w:rsid w:val="00CC45F7"/>
    <w:rsid w:val="00CC4AAA"/>
    <w:rsid w:val="00CC4AD4"/>
    <w:rsid w:val="00CC4B03"/>
    <w:rsid w:val="00CC4CBF"/>
    <w:rsid w:val="00CC4E74"/>
    <w:rsid w:val="00CC4EBF"/>
    <w:rsid w:val="00CC4FAF"/>
    <w:rsid w:val="00CC52D3"/>
    <w:rsid w:val="00CC54E8"/>
    <w:rsid w:val="00CC5547"/>
    <w:rsid w:val="00CC5852"/>
    <w:rsid w:val="00CC5D0E"/>
    <w:rsid w:val="00CC5F55"/>
    <w:rsid w:val="00CC680E"/>
    <w:rsid w:val="00CC69A6"/>
    <w:rsid w:val="00CC6EC5"/>
    <w:rsid w:val="00CC7027"/>
    <w:rsid w:val="00CC7270"/>
    <w:rsid w:val="00CC74AB"/>
    <w:rsid w:val="00CC7592"/>
    <w:rsid w:val="00CC792D"/>
    <w:rsid w:val="00CC79D3"/>
    <w:rsid w:val="00CC7C40"/>
    <w:rsid w:val="00CC7EBF"/>
    <w:rsid w:val="00CD0393"/>
    <w:rsid w:val="00CD03A7"/>
    <w:rsid w:val="00CD0595"/>
    <w:rsid w:val="00CD0A02"/>
    <w:rsid w:val="00CD0A25"/>
    <w:rsid w:val="00CD0CC1"/>
    <w:rsid w:val="00CD0EA8"/>
    <w:rsid w:val="00CD1197"/>
    <w:rsid w:val="00CD138D"/>
    <w:rsid w:val="00CD1470"/>
    <w:rsid w:val="00CD19E8"/>
    <w:rsid w:val="00CD1AFA"/>
    <w:rsid w:val="00CD1BE2"/>
    <w:rsid w:val="00CD2542"/>
    <w:rsid w:val="00CD2609"/>
    <w:rsid w:val="00CD2637"/>
    <w:rsid w:val="00CD292F"/>
    <w:rsid w:val="00CD2AD4"/>
    <w:rsid w:val="00CD2B46"/>
    <w:rsid w:val="00CD3161"/>
    <w:rsid w:val="00CD3312"/>
    <w:rsid w:val="00CD3499"/>
    <w:rsid w:val="00CD34B5"/>
    <w:rsid w:val="00CD38EF"/>
    <w:rsid w:val="00CD3B85"/>
    <w:rsid w:val="00CD3C58"/>
    <w:rsid w:val="00CD3C5E"/>
    <w:rsid w:val="00CD3E11"/>
    <w:rsid w:val="00CD3E27"/>
    <w:rsid w:val="00CD3E46"/>
    <w:rsid w:val="00CD404F"/>
    <w:rsid w:val="00CD4107"/>
    <w:rsid w:val="00CD413E"/>
    <w:rsid w:val="00CD46E7"/>
    <w:rsid w:val="00CD4913"/>
    <w:rsid w:val="00CD517F"/>
    <w:rsid w:val="00CD5290"/>
    <w:rsid w:val="00CD52FC"/>
    <w:rsid w:val="00CD5611"/>
    <w:rsid w:val="00CD577A"/>
    <w:rsid w:val="00CD59DC"/>
    <w:rsid w:val="00CD5B77"/>
    <w:rsid w:val="00CD5B79"/>
    <w:rsid w:val="00CD5BEE"/>
    <w:rsid w:val="00CD5C38"/>
    <w:rsid w:val="00CD5C90"/>
    <w:rsid w:val="00CD5EAE"/>
    <w:rsid w:val="00CD5FBE"/>
    <w:rsid w:val="00CD60F0"/>
    <w:rsid w:val="00CD62BA"/>
    <w:rsid w:val="00CD63BA"/>
    <w:rsid w:val="00CD6C3C"/>
    <w:rsid w:val="00CD6C81"/>
    <w:rsid w:val="00CD6E0A"/>
    <w:rsid w:val="00CD6E51"/>
    <w:rsid w:val="00CD6FAE"/>
    <w:rsid w:val="00CD71A5"/>
    <w:rsid w:val="00CD7557"/>
    <w:rsid w:val="00CD7A0E"/>
    <w:rsid w:val="00CD7D00"/>
    <w:rsid w:val="00CD7E59"/>
    <w:rsid w:val="00CD7EBE"/>
    <w:rsid w:val="00CE015F"/>
    <w:rsid w:val="00CE0169"/>
    <w:rsid w:val="00CE017B"/>
    <w:rsid w:val="00CE0510"/>
    <w:rsid w:val="00CE092F"/>
    <w:rsid w:val="00CE0943"/>
    <w:rsid w:val="00CE0B91"/>
    <w:rsid w:val="00CE0D4C"/>
    <w:rsid w:val="00CE16EF"/>
    <w:rsid w:val="00CE1920"/>
    <w:rsid w:val="00CE1A25"/>
    <w:rsid w:val="00CE1D7E"/>
    <w:rsid w:val="00CE1E08"/>
    <w:rsid w:val="00CE21BF"/>
    <w:rsid w:val="00CE23B7"/>
    <w:rsid w:val="00CE2413"/>
    <w:rsid w:val="00CE27CD"/>
    <w:rsid w:val="00CE2A96"/>
    <w:rsid w:val="00CE3051"/>
    <w:rsid w:val="00CE31E8"/>
    <w:rsid w:val="00CE33D7"/>
    <w:rsid w:val="00CE3446"/>
    <w:rsid w:val="00CE354A"/>
    <w:rsid w:val="00CE3563"/>
    <w:rsid w:val="00CE3640"/>
    <w:rsid w:val="00CE364C"/>
    <w:rsid w:val="00CE3CD4"/>
    <w:rsid w:val="00CE3D4A"/>
    <w:rsid w:val="00CE3EDA"/>
    <w:rsid w:val="00CE425C"/>
    <w:rsid w:val="00CE42FF"/>
    <w:rsid w:val="00CE459F"/>
    <w:rsid w:val="00CE4700"/>
    <w:rsid w:val="00CE47A9"/>
    <w:rsid w:val="00CE4D23"/>
    <w:rsid w:val="00CE4D39"/>
    <w:rsid w:val="00CE4D3B"/>
    <w:rsid w:val="00CE4EE0"/>
    <w:rsid w:val="00CE4F6F"/>
    <w:rsid w:val="00CE51A3"/>
    <w:rsid w:val="00CE53A4"/>
    <w:rsid w:val="00CE56C6"/>
    <w:rsid w:val="00CE5819"/>
    <w:rsid w:val="00CE5D46"/>
    <w:rsid w:val="00CE61D4"/>
    <w:rsid w:val="00CE6730"/>
    <w:rsid w:val="00CE679F"/>
    <w:rsid w:val="00CE680E"/>
    <w:rsid w:val="00CE6A48"/>
    <w:rsid w:val="00CE6D48"/>
    <w:rsid w:val="00CE6DC5"/>
    <w:rsid w:val="00CE6E8C"/>
    <w:rsid w:val="00CE6F52"/>
    <w:rsid w:val="00CE738B"/>
    <w:rsid w:val="00CE76FD"/>
    <w:rsid w:val="00CE7784"/>
    <w:rsid w:val="00CE77D3"/>
    <w:rsid w:val="00CE7CCA"/>
    <w:rsid w:val="00CE7DB6"/>
    <w:rsid w:val="00CE7F58"/>
    <w:rsid w:val="00CF02C0"/>
    <w:rsid w:val="00CF0790"/>
    <w:rsid w:val="00CF09A0"/>
    <w:rsid w:val="00CF0AF6"/>
    <w:rsid w:val="00CF0B57"/>
    <w:rsid w:val="00CF0DB0"/>
    <w:rsid w:val="00CF0DF8"/>
    <w:rsid w:val="00CF1026"/>
    <w:rsid w:val="00CF104D"/>
    <w:rsid w:val="00CF1082"/>
    <w:rsid w:val="00CF12D1"/>
    <w:rsid w:val="00CF1306"/>
    <w:rsid w:val="00CF1658"/>
    <w:rsid w:val="00CF188E"/>
    <w:rsid w:val="00CF1907"/>
    <w:rsid w:val="00CF19E6"/>
    <w:rsid w:val="00CF1A4A"/>
    <w:rsid w:val="00CF1C65"/>
    <w:rsid w:val="00CF1D7C"/>
    <w:rsid w:val="00CF1EE6"/>
    <w:rsid w:val="00CF1F94"/>
    <w:rsid w:val="00CF20C8"/>
    <w:rsid w:val="00CF225C"/>
    <w:rsid w:val="00CF25CE"/>
    <w:rsid w:val="00CF298A"/>
    <w:rsid w:val="00CF2B31"/>
    <w:rsid w:val="00CF2C8A"/>
    <w:rsid w:val="00CF319E"/>
    <w:rsid w:val="00CF37EA"/>
    <w:rsid w:val="00CF38DB"/>
    <w:rsid w:val="00CF3D56"/>
    <w:rsid w:val="00CF3FEB"/>
    <w:rsid w:val="00CF41E6"/>
    <w:rsid w:val="00CF427E"/>
    <w:rsid w:val="00CF4690"/>
    <w:rsid w:val="00CF46A7"/>
    <w:rsid w:val="00CF47A8"/>
    <w:rsid w:val="00CF4A93"/>
    <w:rsid w:val="00CF4ECE"/>
    <w:rsid w:val="00CF5067"/>
    <w:rsid w:val="00CF563D"/>
    <w:rsid w:val="00CF5995"/>
    <w:rsid w:val="00CF59C6"/>
    <w:rsid w:val="00CF5BA6"/>
    <w:rsid w:val="00CF5DDA"/>
    <w:rsid w:val="00CF5ECC"/>
    <w:rsid w:val="00CF6160"/>
    <w:rsid w:val="00CF634C"/>
    <w:rsid w:val="00CF6499"/>
    <w:rsid w:val="00CF678F"/>
    <w:rsid w:val="00CF6BA0"/>
    <w:rsid w:val="00CF6ED5"/>
    <w:rsid w:val="00CF7104"/>
    <w:rsid w:val="00CF7788"/>
    <w:rsid w:val="00CF7836"/>
    <w:rsid w:val="00CF7DB4"/>
    <w:rsid w:val="00CF7DE8"/>
    <w:rsid w:val="00CF7E78"/>
    <w:rsid w:val="00CF7F1A"/>
    <w:rsid w:val="00CF7FEF"/>
    <w:rsid w:val="00D0000C"/>
    <w:rsid w:val="00D000B8"/>
    <w:rsid w:val="00D001FC"/>
    <w:rsid w:val="00D0036B"/>
    <w:rsid w:val="00D006DE"/>
    <w:rsid w:val="00D0097B"/>
    <w:rsid w:val="00D00A8D"/>
    <w:rsid w:val="00D00CE2"/>
    <w:rsid w:val="00D01078"/>
    <w:rsid w:val="00D011A1"/>
    <w:rsid w:val="00D01CFE"/>
    <w:rsid w:val="00D01D21"/>
    <w:rsid w:val="00D01DB2"/>
    <w:rsid w:val="00D02184"/>
    <w:rsid w:val="00D0225E"/>
    <w:rsid w:val="00D0254F"/>
    <w:rsid w:val="00D0256A"/>
    <w:rsid w:val="00D02599"/>
    <w:rsid w:val="00D025F2"/>
    <w:rsid w:val="00D0280E"/>
    <w:rsid w:val="00D02820"/>
    <w:rsid w:val="00D02872"/>
    <w:rsid w:val="00D02C34"/>
    <w:rsid w:val="00D030FD"/>
    <w:rsid w:val="00D03528"/>
    <w:rsid w:val="00D03ACC"/>
    <w:rsid w:val="00D03D5B"/>
    <w:rsid w:val="00D0421D"/>
    <w:rsid w:val="00D04236"/>
    <w:rsid w:val="00D043A9"/>
    <w:rsid w:val="00D04626"/>
    <w:rsid w:val="00D04651"/>
    <w:rsid w:val="00D04AD2"/>
    <w:rsid w:val="00D04BFB"/>
    <w:rsid w:val="00D04C78"/>
    <w:rsid w:val="00D054E8"/>
    <w:rsid w:val="00D055DA"/>
    <w:rsid w:val="00D05BBD"/>
    <w:rsid w:val="00D05CE3"/>
    <w:rsid w:val="00D05E86"/>
    <w:rsid w:val="00D05F40"/>
    <w:rsid w:val="00D05FAB"/>
    <w:rsid w:val="00D06244"/>
    <w:rsid w:val="00D0657B"/>
    <w:rsid w:val="00D0682A"/>
    <w:rsid w:val="00D06A42"/>
    <w:rsid w:val="00D06BE1"/>
    <w:rsid w:val="00D06BF7"/>
    <w:rsid w:val="00D06D13"/>
    <w:rsid w:val="00D06F45"/>
    <w:rsid w:val="00D07172"/>
    <w:rsid w:val="00D071D4"/>
    <w:rsid w:val="00D0728D"/>
    <w:rsid w:val="00D07324"/>
    <w:rsid w:val="00D0744C"/>
    <w:rsid w:val="00D074BF"/>
    <w:rsid w:val="00D0782B"/>
    <w:rsid w:val="00D07D09"/>
    <w:rsid w:val="00D1005E"/>
    <w:rsid w:val="00D10247"/>
    <w:rsid w:val="00D1031F"/>
    <w:rsid w:val="00D1032C"/>
    <w:rsid w:val="00D10677"/>
    <w:rsid w:val="00D10775"/>
    <w:rsid w:val="00D10912"/>
    <w:rsid w:val="00D10937"/>
    <w:rsid w:val="00D10A64"/>
    <w:rsid w:val="00D10B21"/>
    <w:rsid w:val="00D10D11"/>
    <w:rsid w:val="00D11154"/>
    <w:rsid w:val="00D1141F"/>
    <w:rsid w:val="00D116E1"/>
    <w:rsid w:val="00D117F3"/>
    <w:rsid w:val="00D11BA9"/>
    <w:rsid w:val="00D11C01"/>
    <w:rsid w:val="00D11DAF"/>
    <w:rsid w:val="00D125C5"/>
    <w:rsid w:val="00D129A3"/>
    <w:rsid w:val="00D129CC"/>
    <w:rsid w:val="00D12C43"/>
    <w:rsid w:val="00D12CBE"/>
    <w:rsid w:val="00D13208"/>
    <w:rsid w:val="00D13542"/>
    <w:rsid w:val="00D1354D"/>
    <w:rsid w:val="00D1366B"/>
    <w:rsid w:val="00D1377B"/>
    <w:rsid w:val="00D1389E"/>
    <w:rsid w:val="00D13C56"/>
    <w:rsid w:val="00D13DC1"/>
    <w:rsid w:val="00D13E1E"/>
    <w:rsid w:val="00D13EDF"/>
    <w:rsid w:val="00D1403F"/>
    <w:rsid w:val="00D140B8"/>
    <w:rsid w:val="00D143E8"/>
    <w:rsid w:val="00D1449F"/>
    <w:rsid w:val="00D14BD8"/>
    <w:rsid w:val="00D14FC0"/>
    <w:rsid w:val="00D159B7"/>
    <w:rsid w:val="00D15ECC"/>
    <w:rsid w:val="00D15F56"/>
    <w:rsid w:val="00D1620C"/>
    <w:rsid w:val="00D16276"/>
    <w:rsid w:val="00D16417"/>
    <w:rsid w:val="00D16455"/>
    <w:rsid w:val="00D164E6"/>
    <w:rsid w:val="00D16894"/>
    <w:rsid w:val="00D16C5A"/>
    <w:rsid w:val="00D17032"/>
    <w:rsid w:val="00D17040"/>
    <w:rsid w:val="00D17BCE"/>
    <w:rsid w:val="00D17E6B"/>
    <w:rsid w:val="00D200B3"/>
    <w:rsid w:val="00D2048E"/>
    <w:rsid w:val="00D20672"/>
    <w:rsid w:val="00D20981"/>
    <w:rsid w:val="00D20DEE"/>
    <w:rsid w:val="00D211FA"/>
    <w:rsid w:val="00D21476"/>
    <w:rsid w:val="00D21498"/>
    <w:rsid w:val="00D2170E"/>
    <w:rsid w:val="00D21802"/>
    <w:rsid w:val="00D21DBB"/>
    <w:rsid w:val="00D21DD2"/>
    <w:rsid w:val="00D21DDF"/>
    <w:rsid w:val="00D21E60"/>
    <w:rsid w:val="00D221DC"/>
    <w:rsid w:val="00D222CA"/>
    <w:rsid w:val="00D224D9"/>
    <w:rsid w:val="00D2295E"/>
    <w:rsid w:val="00D22BB6"/>
    <w:rsid w:val="00D2304E"/>
    <w:rsid w:val="00D2308D"/>
    <w:rsid w:val="00D231C7"/>
    <w:rsid w:val="00D23230"/>
    <w:rsid w:val="00D23238"/>
    <w:rsid w:val="00D237AA"/>
    <w:rsid w:val="00D23C14"/>
    <w:rsid w:val="00D23C32"/>
    <w:rsid w:val="00D23CAA"/>
    <w:rsid w:val="00D23DC8"/>
    <w:rsid w:val="00D2442A"/>
    <w:rsid w:val="00D244F8"/>
    <w:rsid w:val="00D249AB"/>
    <w:rsid w:val="00D24A75"/>
    <w:rsid w:val="00D24C0E"/>
    <w:rsid w:val="00D24C54"/>
    <w:rsid w:val="00D25185"/>
    <w:rsid w:val="00D2541C"/>
    <w:rsid w:val="00D255AA"/>
    <w:rsid w:val="00D25662"/>
    <w:rsid w:val="00D2585E"/>
    <w:rsid w:val="00D25C0B"/>
    <w:rsid w:val="00D25D4C"/>
    <w:rsid w:val="00D25EB0"/>
    <w:rsid w:val="00D25EFB"/>
    <w:rsid w:val="00D2603D"/>
    <w:rsid w:val="00D260C2"/>
    <w:rsid w:val="00D260D5"/>
    <w:rsid w:val="00D26598"/>
    <w:rsid w:val="00D26605"/>
    <w:rsid w:val="00D26B87"/>
    <w:rsid w:val="00D27088"/>
    <w:rsid w:val="00D27359"/>
    <w:rsid w:val="00D27723"/>
    <w:rsid w:val="00D2789E"/>
    <w:rsid w:val="00D27E99"/>
    <w:rsid w:val="00D300E0"/>
    <w:rsid w:val="00D303FF"/>
    <w:rsid w:val="00D30447"/>
    <w:rsid w:val="00D3058F"/>
    <w:rsid w:val="00D305B7"/>
    <w:rsid w:val="00D30B25"/>
    <w:rsid w:val="00D30CB4"/>
    <w:rsid w:val="00D30DA3"/>
    <w:rsid w:val="00D30EAA"/>
    <w:rsid w:val="00D310AC"/>
    <w:rsid w:val="00D313AB"/>
    <w:rsid w:val="00D31437"/>
    <w:rsid w:val="00D314AE"/>
    <w:rsid w:val="00D3163E"/>
    <w:rsid w:val="00D31858"/>
    <w:rsid w:val="00D3262F"/>
    <w:rsid w:val="00D327C8"/>
    <w:rsid w:val="00D32975"/>
    <w:rsid w:val="00D32A90"/>
    <w:rsid w:val="00D32E79"/>
    <w:rsid w:val="00D3334A"/>
    <w:rsid w:val="00D3338F"/>
    <w:rsid w:val="00D3354C"/>
    <w:rsid w:val="00D33946"/>
    <w:rsid w:val="00D3399D"/>
    <w:rsid w:val="00D33A98"/>
    <w:rsid w:val="00D33EC8"/>
    <w:rsid w:val="00D33FC3"/>
    <w:rsid w:val="00D34271"/>
    <w:rsid w:val="00D342F3"/>
    <w:rsid w:val="00D34353"/>
    <w:rsid w:val="00D3438A"/>
    <w:rsid w:val="00D34782"/>
    <w:rsid w:val="00D347FB"/>
    <w:rsid w:val="00D34B68"/>
    <w:rsid w:val="00D34BC2"/>
    <w:rsid w:val="00D34C54"/>
    <w:rsid w:val="00D34DDA"/>
    <w:rsid w:val="00D350F6"/>
    <w:rsid w:val="00D3515F"/>
    <w:rsid w:val="00D35262"/>
    <w:rsid w:val="00D35305"/>
    <w:rsid w:val="00D35401"/>
    <w:rsid w:val="00D35552"/>
    <w:rsid w:val="00D35859"/>
    <w:rsid w:val="00D3617C"/>
    <w:rsid w:val="00D36443"/>
    <w:rsid w:val="00D36516"/>
    <w:rsid w:val="00D36AC0"/>
    <w:rsid w:val="00D36ADB"/>
    <w:rsid w:val="00D36B7B"/>
    <w:rsid w:val="00D36D4F"/>
    <w:rsid w:val="00D36EC5"/>
    <w:rsid w:val="00D36EC8"/>
    <w:rsid w:val="00D36F0A"/>
    <w:rsid w:val="00D371B8"/>
    <w:rsid w:val="00D371E0"/>
    <w:rsid w:val="00D3778D"/>
    <w:rsid w:val="00D377DF"/>
    <w:rsid w:val="00D37864"/>
    <w:rsid w:val="00D37877"/>
    <w:rsid w:val="00D378A9"/>
    <w:rsid w:val="00D37A38"/>
    <w:rsid w:val="00D37D6F"/>
    <w:rsid w:val="00D37DA0"/>
    <w:rsid w:val="00D4005A"/>
    <w:rsid w:val="00D400FD"/>
    <w:rsid w:val="00D40170"/>
    <w:rsid w:val="00D403AC"/>
    <w:rsid w:val="00D403BE"/>
    <w:rsid w:val="00D40527"/>
    <w:rsid w:val="00D40555"/>
    <w:rsid w:val="00D406D7"/>
    <w:rsid w:val="00D409D8"/>
    <w:rsid w:val="00D40A9F"/>
    <w:rsid w:val="00D40DCE"/>
    <w:rsid w:val="00D412AC"/>
    <w:rsid w:val="00D41714"/>
    <w:rsid w:val="00D41AD2"/>
    <w:rsid w:val="00D41B62"/>
    <w:rsid w:val="00D41B98"/>
    <w:rsid w:val="00D41D82"/>
    <w:rsid w:val="00D41DFF"/>
    <w:rsid w:val="00D41E36"/>
    <w:rsid w:val="00D42312"/>
    <w:rsid w:val="00D42611"/>
    <w:rsid w:val="00D4280B"/>
    <w:rsid w:val="00D4299A"/>
    <w:rsid w:val="00D42AB1"/>
    <w:rsid w:val="00D42D5D"/>
    <w:rsid w:val="00D42F3F"/>
    <w:rsid w:val="00D42FA3"/>
    <w:rsid w:val="00D43410"/>
    <w:rsid w:val="00D4358C"/>
    <w:rsid w:val="00D435ED"/>
    <w:rsid w:val="00D438C2"/>
    <w:rsid w:val="00D438C4"/>
    <w:rsid w:val="00D439A9"/>
    <w:rsid w:val="00D439C3"/>
    <w:rsid w:val="00D43A3D"/>
    <w:rsid w:val="00D43B8C"/>
    <w:rsid w:val="00D43C65"/>
    <w:rsid w:val="00D43EA0"/>
    <w:rsid w:val="00D4411D"/>
    <w:rsid w:val="00D44699"/>
    <w:rsid w:val="00D447F3"/>
    <w:rsid w:val="00D4482B"/>
    <w:rsid w:val="00D449B4"/>
    <w:rsid w:val="00D44BC9"/>
    <w:rsid w:val="00D44C5A"/>
    <w:rsid w:val="00D44C81"/>
    <w:rsid w:val="00D4501D"/>
    <w:rsid w:val="00D45244"/>
    <w:rsid w:val="00D453C7"/>
    <w:rsid w:val="00D45431"/>
    <w:rsid w:val="00D457BF"/>
    <w:rsid w:val="00D457D7"/>
    <w:rsid w:val="00D45854"/>
    <w:rsid w:val="00D45989"/>
    <w:rsid w:val="00D459F4"/>
    <w:rsid w:val="00D45C2B"/>
    <w:rsid w:val="00D45C39"/>
    <w:rsid w:val="00D46113"/>
    <w:rsid w:val="00D4611D"/>
    <w:rsid w:val="00D4627D"/>
    <w:rsid w:val="00D464B2"/>
    <w:rsid w:val="00D465B8"/>
    <w:rsid w:val="00D4687D"/>
    <w:rsid w:val="00D46C2B"/>
    <w:rsid w:val="00D46D6C"/>
    <w:rsid w:val="00D46E15"/>
    <w:rsid w:val="00D471A1"/>
    <w:rsid w:val="00D4723C"/>
    <w:rsid w:val="00D47394"/>
    <w:rsid w:val="00D47424"/>
    <w:rsid w:val="00D476A0"/>
    <w:rsid w:val="00D47ABC"/>
    <w:rsid w:val="00D47BFA"/>
    <w:rsid w:val="00D47C57"/>
    <w:rsid w:val="00D47DFD"/>
    <w:rsid w:val="00D50358"/>
    <w:rsid w:val="00D50552"/>
    <w:rsid w:val="00D50714"/>
    <w:rsid w:val="00D508F5"/>
    <w:rsid w:val="00D50BB0"/>
    <w:rsid w:val="00D50BF1"/>
    <w:rsid w:val="00D50CBD"/>
    <w:rsid w:val="00D50FA4"/>
    <w:rsid w:val="00D51538"/>
    <w:rsid w:val="00D5176D"/>
    <w:rsid w:val="00D517E4"/>
    <w:rsid w:val="00D5199B"/>
    <w:rsid w:val="00D519CA"/>
    <w:rsid w:val="00D51A9D"/>
    <w:rsid w:val="00D51B8B"/>
    <w:rsid w:val="00D51BBE"/>
    <w:rsid w:val="00D51D55"/>
    <w:rsid w:val="00D51F1D"/>
    <w:rsid w:val="00D51FBA"/>
    <w:rsid w:val="00D52019"/>
    <w:rsid w:val="00D5212E"/>
    <w:rsid w:val="00D523D8"/>
    <w:rsid w:val="00D528CA"/>
    <w:rsid w:val="00D52949"/>
    <w:rsid w:val="00D52C42"/>
    <w:rsid w:val="00D52CD6"/>
    <w:rsid w:val="00D52DAC"/>
    <w:rsid w:val="00D5310F"/>
    <w:rsid w:val="00D53364"/>
    <w:rsid w:val="00D533BD"/>
    <w:rsid w:val="00D53649"/>
    <w:rsid w:val="00D536A5"/>
    <w:rsid w:val="00D5370E"/>
    <w:rsid w:val="00D539E0"/>
    <w:rsid w:val="00D53C07"/>
    <w:rsid w:val="00D53C5E"/>
    <w:rsid w:val="00D53E11"/>
    <w:rsid w:val="00D54040"/>
    <w:rsid w:val="00D54071"/>
    <w:rsid w:val="00D54448"/>
    <w:rsid w:val="00D54479"/>
    <w:rsid w:val="00D544A9"/>
    <w:rsid w:val="00D545AE"/>
    <w:rsid w:val="00D548BC"/>
    <w:rsid w:val="00D548C1"/>
    <w:rsid w:val="00D54CA5"/>
    <w:rsid w:val="00D54DD3"/>
    <w:rsid w:val="00D54E5E"/>
    <w:rsid w:val="00D558F7"/>
    <w:rsid w:val="00D55987"/>
    <w:rsid w:val="00D55DAB"/>
    <w:rsid w:val="00D55F9C"/>
    <w:rsid w:val="00D560C2"/>
    <w:rsid w:val="00D56424"/>
    <w:rsid w:val="00D565E6"/>
    <w:rsid w:val="00D5677E"/>
    <w:rsid w:val="00D56C7A"/>
    <w:rsid w:val="00D56D3D"/>
    <w:rsid w:val="00D56F60"/>
    <w:rsid w:val="00D5708A"/>
    <w:rsid w:val="00D570E3"/>
    <w:rsid w:val="00D57117"/>
    <w:rsid w:val="00D5715B"/>
    <w:rsid w:val="00D571ED"/>
    <w:rsid w:val="00D57268"/>
    <w:rsid w:val="00D576BE"/>
    <w:rsid w:val="00D576D8"/>
    <w:rsid w:val="00D5793D"/>
    <w:rsid w:val="00D57A69"/>
    <w:rsid w:val="00D57E00"/>
    <w:rsid w:val="00D57E7F"/>
    <w:rsid w:val="00D600A1"/>
    <w:rsid w:val="00D6025B"/>
    <w:rsid w:val="00D603CE"/>
    <w:rsid w:val="00D603D9"/>
    <w:rsid w:val="00D60559"/>
    <w:rsid w:val="00D60659"/>
    <w:rsid w:val="00D60B43"/>
    <w:rsid w:val="00D60B8B"/>
    <w:rsid w:val="00D60BD8"/>
    <w:rsid w:val="00D60BDF"/>
    <w:rsid w:val="00D60C0B"/>
    <w:rsid w:val="00D60C75"/>
    <w:rsid w:val="00D60CE5"/>
    <w:rsid w:val="00D60D44"/>
    <w:rsid w:val="00D610D5"/>
    <w:rsid w:val="00D61360"/>
    <w:rsid w:val="00D61453"/>
    <w:rsid w:val="00D614AD"/>
    <w:rsid w:val="00D61A90"/>
    <w:rsid w:val="00D61D1B"/>
    <w:rsid w:val="00D61F0A"/>
    <w:rsid w:val="00D62117"/>
    <w:rsid w:val="00D62533"/>
    <w:rsid w:val="00D62612"/>
    <w:rsid w:val="00D626C2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A6D"/>
    <w:rsid w:val="00D63E89"/>
    <w:rsid w:val="00D63FF9"/>
    <w:rsid w:val="00D6426E"/>
    <w:rsid w:val="00D64428"/>
    <w:rsid w:val="00D645FC"/>
    <w:rsid w:val="00D65046"/>
    <w:rsid w:val="00D65384"/>
    <w:rsid w:val="00D6572A"/>
    <w:rsid w:val="00D658EA"/>
    <w:rsid w:val="00D659FF"/>
    <w:rsid w:val="00D65BEF"/>
    <w:rsid w:val="00D65C13"/>
    <w:rsid w:val="00D65EE6"/>
    <w:rsid w:val="00D663F7"/>
    <w:rsid w:val="00D6657D"/>
    <w:rsid w:val="00D6672C"/>
    <w:rsid w:val="00D66840"/>
    <w:rsid w:val="00D66A20"/>
    <w:rsid w:val="00D66CA3"/>
    <w:rsid w:val="00D66E9D"/>
    <w:rsid w:val="00D67277"/>
    <w:rsid w:val="00D6736B"/>
    <w:rsid w:val="00D67372"/>
    <w:rsid w:val="00D675E4"/>
    <w:rsid w:val="00D6784F"/>
    <w:rsid w:val="00D67B4E"/>
    <w:rsid w:val="00D67BA1"/>
    <w:rsid w:val="00D7034B"/>
    <w:rsid w:val="00D7037C"/>
    <w:rsid w:val="00D7037E"/>
    <w:rsid w:val="00D7049D"/>
    <w:rsid w:val="00D7083C"/>
    <w:rsid w:val="00D70A4C"/>
    <w:rsid w:val="00D70AB9"/>
    <w:rsid w:val="00D70B1D"/>
    <w:rsid w:val="00D70C04"/>
    <w:rsid w:val="00D70E82"/>
    <w:rsid w:val="00D70FE7"/>
    <w:rsid w:val="00D71158"/>
    <w:rsid w:val="00D712CE"/>
    <w:rsid w:val="00D71408"/>
    <w:rsid w:val="00D714B2"/>
    <w:rsid w:val="00D716E5"/>
    <w:rsid w:val="00D7173C"/>
    <w:rsid w:val="00D71A03"/>
    <w:rsid w:val="00D71B76"/>
    <w:rsid w:val="00D71CF7"/>
    <w:rsid w:val="00D71F8A"/>
    <w:rsid w:val="00D72038"/>
    <w:rsid w:val="00D725B3"/>
    <w:rsid w:val="00D72905"/>
    <w:rsid w:val="00D72D2D"/>
    <w:rsid w:val="00D72D72"/>
    <w:rsid w:val="00D72EFD"/>
    <w:rsid w:val="00D730C3"/>
    <w:rsid w:val="00D7320A"/>
    <w:rsid w:val="00D7328A"/>
    <w:rsid w:val="00D73905"/>
    <w:rsid w:val="00D73A0D"/>
    <w:rsid w:val="00D73BE6"/>
    <w:rsid w:val="00D73CBC"/>
    <w:rsid w:val="00D73F8F"/>
    <w:rsid w:val="00D74254"/>
    <w:rsid w:val="00D7444F"/>
    <w:rsid w:val="00D74506"/>
    <w:rsid w:val="00D747AB"/>
    <w:rsid w:val="00D74817"/>
    <w:rsid w:val="00D748E8"/>
    <w:rsid w:val="00D74B4A"/>
    <w:rsid w:val="00D74BAB"/>
    <w:rsid w:val="00D74E1A"/>
    <w:rsid w:val="00D75255"/>
    <w:rsid w:val="00D7536C"/>
    <w:rsid w:val="00D755A8"/>
    <w:rsid w:val="00D758F6"/>
    <w:rsid w:val="00D759F9"/>
    <w:rsid w:val="00D75D3E"/>
    <w:rsid w:val="00D765EF"/>
    <w:rsid w:val="00D7660F"/>
    <w:rsid w:val="00D76718"/>
    <w:rsid w:val="00D76745"/>
    <w:rsid w:val="00D7692A"/>
    <w:rsid w:val="00D769D0"/>
    <w:rsid w:val="00D76BE7"/>
    <w:rsid w:val="00D76DA3"/>
    <w:rsid w:val="00D76F41"/>
    <w:rsid w:val="00D775E3"/>
    <w:rsid w:val="00D7774F"/>
    <w:rsid w:val="00D777B4"/>
    <w:rsid w:val="00D77A14"/>
    <w:rsid w:val="00D77FAD"/>
    <w:rsid w:val="00D8004C"/>
    <w:rsid w:val="00D80719"/>
    <w:rsid w:val="00D80DF4"/>
    <w:rsid w:val="00D81138"/>
    <w:rsid w:val="00D81552"/>
    <w:rsid w:val="00D81695"/>
    <w:rsid w:val="00D81AD6"/>
    <w:rsid w:val="00D81C0D"/>
    <w:rsid w:val="00D81EE0"/>
    <w:rsid w:val="00D8203D"/>
    <w:rsid w:val="00D8223B"/>
    <w:rsid w:val="00D822AF"/>
    <w:rsid w:val="00D82392"/>
    <w:rsid w:val="00D82473"/>
    <w:rsid w:val="00D827EB"/>
    <w:rsid w:val="00D8288C"/>
    <w:rsid w:val="00D82909"/>
    <w:rsid w:val="00D82A50"/>
    <w:rsid w:val="00D83026"/>
    <w:rsid w:val="00D830AB"/>
    <w:rsid w:val="00D8328A"/>
    <w:rsid w:val="00D83458"/>
    <w:rsid w:val="00D836FA"/>
    <w:rsid w:val="00D838B5"/>
    <w:rsid w:val="00D838D3"/>
    <w:rsid w:val="00D83AA0"/>
    <w:rsid w:val="00D83E67"/>
    <w:rsid w:val="00D83FD9"/>
    <w:rsid w:val="00D846AA"/>
    <w:rsid w:val="00D846B6"/>
    <w:rsid w:val="00D847B8"/>
    <w:rsid w:val="00D84A9A"/>
    <w:rsid w:val="00D84D0A"/>
    <w:rsid w:val="00D84DCA"/>
    <w:rsid w:val="00D84E66"/>
    <w:rsid w:val="00D85074"/>
    <w:rsid w:val="00D852DB"/>
    <w:rsid w:val="00D85365"/>
    <w:rsid w:val="00D85555"/>
    <w:rsid w:val="00D856FB"/>
    <w:rsid w:val="00D85763"/>
    <w:rsid w:val="00D859B6"/>
    <w:rsid w:val="00D85ABC"/>
    <w:rsid w:val="00D85B9D"/>
    <w:rsid w:val="00D85E2B"/>
    <w:rsid w:val="00D86115"/>
    <w:rsid w:val="00D86643"/>
    <w:rsid w:val="00D8671E"/>
    <w:rsid w:val="00D8682F"/>
    <w:rsid w:val="00D86C77"/>
    <w:rsid w:val="00D86D0B"/>
    <w:rsid w:val="00D86DBA"/>
    <w:rsid w:val="00D870F8"/>
    <w:rsid w:val="00D87799"/>
    <w:rsid w:val="00D878F7"/>
    <w:rsid w:val="00D87B7F"/>
    <w:rsid w:val="00D87C74"/>
    <w:rsid w:val="00D87D2F"/>
    <w:rsid w:val="00D87EFF"/>
    <w:rsid w:val="00D87FD4"/>
    <w:rsid w:val="00D90017"/>
    <w:rsid w:val="00D909F8"/>
    <w:rsid w:val="00D90BA1"/>
    <w:rsid w:val="00D90F3C"/>
    <w:rsid w:val="00D9124C"/>
    <w:rsid w:val="00D91451"/>
    <w:rsid w:val="00D915FA"/>
    <w:rsid w:val="00D916D8"/>
    <w:rsid w:val="00D916E2"/>
    <w:rsid w:val="00D919E6"/>
    <w:rsid w:val="00D92230"/>
    <w:rsid w:val="00D92610"/>
    <w:rsid w:val="00D926BC"/>
    <w:rsid w:val="00D9274B"/>
    <w:rsid w:val="00D929F0"/>
    <w:rsid w:val="00D92E7A"/>
    <w:rsid w:val="00D93060"/>
    <w:rsid w:val="00D9309C"/>
    <w:rsid w:val="00D9324C"/>
    <w:rsid w:val="00D93A4A"/>
    <w:rsid w:val="00D93A66"/>
    <w:rsid w:val="00D93F8C"/>
    <w:rsid w:val="00D9441C"/>
    <w:rsid w:val="00D94859"/>
    <w:rsid w:val="00D94984"/>
    <w:rsid w:val="00D94D32"/>
    <w:rsid w:val="00D94D94"/>
    <w:rsid w:val="00D94F3D"/>
    <w:rsid w:val="00D9501C"/>
    <w:rsid w:val="00D95D0A"/>
    <w:rsid w:val="00D95E49"/>
    <w:rsid w:val="00D95EBE"/>
    <w:rsid w:val="00D95EC0"/>
    <w:rsid w:val="00D960EB"/>
    <w:rsid w:val="00D96649"/>
    <w:rsid w:val="00D96877"/>
    <w:rsid w:val="00D96DB1"/>
    <w:rsid w:val="00D96F3C"/>
    <w:rsid w:val="00D96FCC"/>
    <w:rsid w:val="00D970DB"/>
    <w:rsid w:val="00D9713A"/>
    <w:rsid w:val="00D972D6"/>
    <w:rsid w:val="00D9766F"/>
    <w:rsid w:val="00D97ABF"/>
    <w:rsid w:val="00D97C2B"/>
    <w:rsid w:val="00D97CD9"/>
    <w:rsid w:val="00D97EBC"/>
    <w:rsid w:val="00D97F6C"/>
    <w:rsid w:val="00DA0436"/>
    <w:rsid w:val="00DA061B"/>
    <w:rsid w:val="00DA0CE4"/>
    <w:rsid w:val="00DA0EC9"/>
    <w:rsid w:val="00DA1240"/>
    <w:rsid w:val="00DA1679"/>
    <w:rsid w:val="00DA1694"/>
    <w:rsid w:val="00DA1885"/>
    <w:rsid w:val="00DA1E8C"/>
    <w:rsid w:val="00DA213E"/>
    <w:rsid w:val="00DA2489"/>
    <w:rsid w:val="00DA248B"/>
    <w:rsid w:val="00DA2490"/>
    <w:rsid w:val="00DA266E"/>
    <w:rsid w:val="00DA2724"/>
    <w:rsid w:val="00DA2749"/>
    <w:rsid w:val="00DA2836"/>
    <w:rsid w:val="00DA2C7C"/>
    <w:rsid w:val="00DA3005"/>
    <w:rsid w:val="00DA3172"/>
    <w:rsid w:val="00DA3395"/>
    <w:rsid w:val="00DA34E3"/>
    <w:rsid w:val="00DA36BE"/>
    <w:rsid w:val="00DA3C05"/>
    <w:rsid w:val="00DA3D33"/>
    <w:rsid w:val="00DA3FA1"/>
    <w:rsid w:val="00DA3FF3"/>
    <w:rsid w:val="00DA409B"/>
    <w:rsid w:val="00DA4240"/>
    <w:rsid w:val="00DA43F2"/>
    <w:rsid w:val="00DA4546"/>
    <w:rsid w:val="00DA45F4"/>
    <w:rsid w:val="00DA4640"/>
    <w:rsid w:val="00DA46AF"/>
    <w:rsid w:val="00DA4B76"/>
    <w:rsid w:val="00DA4C12"/>
    <w:rsid w:val="00DA4E23"/>
    <w:rsid w:val="00DA5746"/>
    <w:rsid w:val="00DA5972"/>
    <w:rsid w:val="00DA5BD0"/>
    <w:rsid w:val="00DA5BF6"/>
    <w:rsid w:val="00DA5D3C"/>
    <w:rsid w:val="00DA5D9B"/>
    <w:rsid w:val="00DA68C7"/>
    <w:rsid w:val="00DA6CAC"/>
    <w:rsid w:val="00DA6D8B"/>
    <w:rsid w:val="00DA6F77"/>
    <w:rsid w:val="00DA71AE"/>
    <w:rsid w:val="00DA7413"/>
    <w:rsid w:val="00DA74AC"/>
    <w:rsid w:val="00DA756C"/>
    <w:rsid w:val="00DA7710"/>
    <w:rsid w:val="00DA7783"/>
    <w:rsid w:val="00DA7897"/>
    <w:rsid w:val="00DA7A60"/>
    <w:rsid w:val="00DA7AA2"/>
    <w:rsid w:val="00DA7BD5"/>
    <w:rsid w:val="00DB0027"/>
    <w:rsid w:val="00DB01F4"/>
    <w:rsid w:val="00DB0397"/>
    <w:rsid w:val="00DB0576"/>
    <w:rsid w:val="00DB05B6"/>
    <w:rsid w:val="00DB05DA"/>
    <w:rsid w:val="00DB071A"/>
    <w:rsid w:val="00DB07E4"/>
    <w:rsid w:val="00DB07F5"/>
    <w:rsid w:val="00DB0B24"/>
    <w:rsid w:val="00DB11FB"/>
    <w:rsid w:val="00DB1274"/>
    <w:rsid w:val="00DB1AC0"/>
    <w:rsid w:val="00DB1C12"/>
    <w:rsid w:val="00DB1DFB"/>
    <w:rsid w:val="00DB1EF4"/>
    <w:rsid w:val="00DB22A1"/>
    <w:rsid w:val="00DB2448"/>
    <w:rsid w:val="00DB25B4"/>
    <w:rsid w:val="00DB26F3"/>
    <w:rsid w:val="00DB2787"/>
    <w:rsid w:val="00DB282F"/>
    <w:rsid w:val="00DB2F99"/>
    <w:rsid w:val="00DB3072"/>
    <w:rsid w:val="00DB31BC"/>
    <w:rsid w:val="00DB3796"/>
    <w:rsid w:val="00DB386F"/>
    <w:rsid w:val="00DB3A3F"/>
    <w:rsid w:val="00DB3A4A"/>
    <w:rsid w:val="00DB3AD3"/>
    <w:rsid w:val="00DB3B3B"/>
    <w:rsid w:val="00DB3CDC"/>
    <w:rsid w:val="00DB3EE7"/>
    <w:rsid w:val="00DB425B"/>
    <w:rsid w:val="00DB45F4"/>
    <w:rsid w:val="00DB4C2C"/>
    <w:rsid w:val="00DB4EE9"/>
    <w:rsid w:val="00DB50B0"/>
    <w:rsid w:val="00DB51D6"/>
    <w:rsid w:val="00DB5201"/>
    <w:rsid w:val="00DB53E6"/>
    <w:rsid w:val="00DB56F9"/>
    <w:rsid w:val="00DB572B"/>
    <w:rsid w:val="00DB5882"/>
    <w:rsid w:val="00DB5B53"/>
    <w:rsid w:val="00DB5BA4"/>
    <w:rsid w:val="00DB5D4D"/>
    <w:rsid w:val="00DB5DDC"/>
    <w:rsid w:val="00DB5E32"/>
    <w:rsid w:val="00DB5FD4"/>
    <w:rsid w:val="00DB6272"/>
    <w:rsid w:val="00DB6301"/>
    <w:rsid w:val="00DB6462"/>
    <w:rsid w:val="00DB64FD"/>
    <w:rsid w:val="00DB66CB"/>
    <w:rsid w:val="00DB67FB"/>
    <w:rsid w:val="00DB68E4"/>
    <w:rsid w:val="00DB68F7"/>
    <w:rsid w:val="00DB6A3A"/>
    <w:rsid w:val="00DB719E"/>
    <w:rsid w:val="00DB720A"/>
    <w:rsid w:val="00DB723F"/>
    <w:rsid w:val="00DB75B0"/>
    <w:rsid w:val="00DB7937"/>
    <w:rsid w:val="00DB7949"/>
    <w:rsid w:val="00DB79AE"/>
    <w:rsid w:val="00DB7BA0"/>
    <w:rsid w:val="00DB7BE3"/>
    <w:rsid w:val="00DB7D4F"/>
    <w:rsid w:val="00DB7EAE"/>
    <w:rsid w:val="00DC0122"/>
    <w:rsid w:val="00DC0B5D"/>
    <w:rsid w:val="00DC0C85"/>
    <w:rsid w:val="00DC0DF8"/>
    <w:rsid w:val="00DC0E2B"/>
    <w:rsid w:val="00DC0EAC"/>
    <w:rsid w:val="00DC1006"/>
    <w:rsid w:val="00DC117A"/>
    <w:rsid w:val="00DC1201"/>
    <w:rsid w:val="00DC13E9"/>
    <w:rsid w:val="00DC1613"/>
    <w:rsid w:val="00DC182F"/>
    <w:rsid w:val="00DC1AB3"/>
    <w:rsid w:val="00DC1B49"/>
    <w:rsid w:val="00DC1B95"/>
    <w:rsid w:val="00DC1CAD"/>
    <w:rsid w:val="00DC2068"/>
    <w:rsid w:val="00DC216B"/>
    <w:rsid w:val="00DC2370"/>
    <w:rsid w:val="00DC23BB"/>
    <w:rsid w:val="00DC23E1"/>
    <w:rsid w:val="00DC23F6"/>
    <w:rsid w:val="00DC248E"/>
    <w:rsid w:val="00DC2545"/>
    <w:rsid w:val="00DC27CB"/>
    <w:rsid w:val="00DC28CB"/>
    <w:rsid w:val="00DC2DA0"/>
    <w:rsid w:val="00DC2F73"/>
    <w:rsid w:val="00DC30FF"/>
    <w:rsid w:val="00DC318F"/>
    <w:rsid w:val="00DC341E"/>
    <w:rsid w:val="00DC3B1C"/>
    <w:rsid w:val="00DC3D81"/>
    <w:rsid w:val="00DC3DA0"/>
    <w:rsid w:val="00DC3F66"/>
    <w:rsid w:val="00DC49D4"/>
    <w:rsid w:val="00DC4D8C"/>
    <w:rsid w:val="00DC4DAE"/>
    <w:rsid w:val="00DC4EC5"/>
    <w:rsid w:val="00DC507A"/>
    <w:rsid w:val="00DC50ED"/>
    <w:rsid w:val="00DC581B"/>
    <w:rsid w:val="00DC59AC"/>
    <w:rsid w:val="00DC5AC1"/>
    <w:rsid w:val="00DC5F18"/>
    <w:rsid w:val="00DC65FC"/>
    <w:rsid w:val="00DC660B"/>
    <w:rsid w:val="00DC666F"/>
    <w:rsid w:val="00DC6750"/>
    <w:rsid w:val="00DC6806"/>
    <w:rsid w:val="00DC684E"/>
    <w:rsid w:val="00DC6A56"/>
    <w:rsid w:val="00DC6C38"/>
    <w:rsid w:val="00DC6C77"/>
    <w:rsid w:val="00DC6DD9"/>
    <w:rsid w:val="00DC6E21"/>
    <w:rsid w:val="00DC7097"/>
    <w:rsid w:val="00DC72A8"/>
    <w:rsid w:val="00DC73A3"/>
    <w:rsid w:val="00DC7453"/>
    <w:rsid w:val="00DC74F7"/>
    <w:rsid w:val="00DC764A"/>
    <w:rsid w:val="00DC77A6"/>
    <w:rsid w:val="00DC784A"/>
    <w:rsid w:val="00DC7912"/>
    <w:rsid w:val="00DC7D86"/>
    <w:rsid w:val="00DC7F30"/>
    <w:rsid w:val="00DD0168"/>
    <w:rsid w:val="00DD0188"/>
    <w:rsid w:val="00DD0374"/>
    <w:rsid w:val="00DD06B4"/>
    <w:rsid w:val="00DD06B7"/>
    <w:rsid w:val="00DD088C"/>
    <w:rsid w:val="00DD08C3"/>
    <w:rsid w:val="00DD0AA6"/>
    <w:rsid w:val="00DD0B90"/>
    <w:rsid w:val="00DD0C1E"/>
    <w:rsid w:val="00DD157E"/>
    <w:rsid w:val="00DD167A"/>
    <w:rsid w:val="00DD1993"/>
    <w:rsid w:val="00DD1B9E"/>
    <w:rsid w:val="00DD1CF6"/>
    <w:rsid w:val="00DD1FB4"/>
    <w:rsid w:val="00DD25F5"/>
    <w:rsid w:val="00DD2826"/>
    <w:rsid w:val="00DD282F"/>
    <w:rsid w:val="00DD2AFB"/>
    <w:rsid w:val="00DD2BEC"/>
    <w:rsid w:val="00DD2CA0"/>
    <w:rsid w:val="00DD2F5F"/>
    <w:rsid w:val="00DD3130"/>
    <w:rsid w:val="00DD315D"/>
    <w:rsid w:val="00DD31A7"/>
    <w:rsid w:val="00DD31F0"/>
    <w:rsid w:val="00DD34DB"/>
    <w:rsid w:val="00DD3506"/>
    <w:rsid w:val="00DD3544"/>
    <w:rsid w:val="00DD357A"/>
    <w:rsid w:val="00DD36CF"/>
    <w:rsid w:val="00DD37DC"/>
    <w:rsid w:val="00DD3B91"/>
    <w:rsid w:val="00DD3DFE"/>
    <w:rsid w:val="00DD3E9E"/>
    <w:rsid w:val="00DD3F32"/>
    <w:rsid w:val="00DD3FC2"/>
    <w:rsid w:val="00DD422B"/>
    <w:rsid w:val="00DD4855"/>
    <w:rsid w:val="00DD4A46"/>
    <w:rsid w:val="00DD4E40"/>
    <w:rsid w:val="00DD50B6"/>
    <w:rsid w:val="00DD53A4"/>
    <w:rsid w:val="00DD54EA"/>
    <w:rsid w:val="00DD5787"/>
    <w:rsid w:val="00DD58CF"/>
    <w:rsid w:val="00DD5D50"/>
    <w:rsid w:val="00DD5DCD"/>
    <w:rsid w:val="00DD5DD6"/>
    <w:rsid w:val="00DD5E4D"/>
    <w:rsid w:val="00DD6119"/>
    <w:rsid w:val="00DD63C0"/>
    <w:rsid w:val="00DD689E"/>
    <w:rsid w:val="00DD6B14"/>
    <w:rsid w:val="00DD6B26"/>
    <w:rsid w:val="00DD6F2D"/>
    <w:rsid w:val="00DD709C"/>
    <w:rsid w:val="00DD70C1"/>
    <w:rsid w:val="00DD70CC"/>
    <w:rsid w:val="00DD7149"/>
    <w:rsid w:val="00DD728B"/>
    <w:rsid w:val="00DD7297"/>
    <w:rsid w:val="00DD751A"/>
    <w:rsid w:val="00DD7605"/>
    <w:rsid w:val="00DD76EC"/>
    <w:rsid w:val="00DD7FC0"/>
    <w:rsid w:val="00DE0679"/>
    <w:rsid w:val="00DE0A85"/>
    <w:rsid w:val="00DE0E80"/>
    <w:rsid w:val="00DE0F24"/>
    <w:rsid w:val="00DE172C"/>
    <w:rsid w:val="00DE1787"/>
    <w:rsid w:val="00DE1ECC"/>
    <w:rsid w:val="00DE22CC"/>
    <w:rsid w:val="00DE236E"/>
    <w:rsid w:val="00DE23F4"/>
    <w:rsid w:val="00DE2433"/>
    <w:rsid w:val="00DE24BB"/>
    <w:rsid w:val="00DE24F2"/>
    <w:rsid w:val="00DE2641"/>
    <w:rsid w:val="00DE29C8"/>
    <w:rsid w:val="00DE2ACC"/>
    <w:rsid w:val="00DE2E5E"/>
    <w:rsid w:val="00DE2EDA"/>
    <w:rsid w:val="00DE35ED"/>
    <w:rsid w:val="00DE3768"/>
    <w:rsid w:val="00DE3869"/>
    <w:rsid w:val="00DE38AE"/>
    <w:rsid w:val="00DE39FC"/>
    <w:rsid w:val="00DE3C04"/>
    <w:rsid w:val="00DE3D89"/>
    <w:rsid w:val="00DE3E6E"/>
    <w:rsid w:val="00DE3EF2"/>
    <w:rsid w:val="00DE4052"/>
    <w:rsid w:val="00DE428C"/>
    <w:rsid w:val="00DE4332"/>
    <w:rsid w:val="00DE49E4"/>
    <w:rsid w:val="00DE4CBE"/>
    <w:rsid w:val="00DE4D49"/>
    <w:rsid w:val="00DE4E50"/>
    <w:rsid w:val="00DE4E83"/>
    <w:rsid w:val="00DE5018"/>
    <w:rsid w:val="00DE51A2"/>
    <w:rsid w:val="00DE535A"/>
    <w:rsid w:val="00DE536A"/>
    <w:rsid w:val="00DE5519"/>
    <w:rsid w:val="00DE5AD1"/>
    <w:rsid w:val="00DE5C8C"/>
    <w:rsid w:val="00DE5D90"/>
    <w:rsid w:val="00DE6004"/>
    <w:rsid w:val="00DE602A"/>
    <w:rsid w:val="00DE60BA"/>
    <w:rsid w:val="00DE62A0"/>
    <w:rsid w:val="00DE663F"/>
    <w:rsid w:val="00DE6984"/>
    <w:rsid w:val="00DE6CC9"/>
    <w:rsid w:val="00DE6E4C"/>
    <w:rsid w:val="00DE6E6A"/>
    <w:rsid w:val="00DE7014"/>
    <w:rsid w:val="00DE7020"/>
    <w:rsid w:val="00DE785E"/>
    <w:rsid w:val="00DE792C"/>
    <w:rsid w:val="00DE7DE0"/>
    <w:rsid w:val="00DE7E26"/>
    <w:rsid w:val="00DE7F06"/>
    <w:rsid w:val="00DF000C"/>
    <w:rsid w:val="00DF068F"/>
    <w:rsid w:val="00DF06AA"/>
    <w:rsid w:val="00DF0761"/>
    <w:rsid w:val="00DF076C"/>
    <w:rsid w:val="00DF0B8C"/>
    <w:rsid w:val="00DF0DC9"/>
    <w:rsid w:val="00DF10BF"/>
    <w:rsid w:val="00DF118C"/>
    <w:rsid w:val="00DF1357"/>
    <w:rsid w:val="00DF1744"/>
    <w:rsid w:val="00DF1D67"/>
    <w:rsid w:val="00DF1DEB"/>
    <w:rsid w:val="00DF1F1F"/>
    <w:rsid w:val="00DF2986"/>
    <w:rsid w:val="00DF29FD"/>
    <w:rsid w:val="00DF2C8E"/>
    <w:rsid w:val="00DF2F4F"/>
    <w:rsid w:val="00DF3026"/>
    <w:rsid w:val="00DF303D"/>
    <w:rsid w:val="00DF3046"/>
    <w:rsid w:val="00DF31A8"/>
    <w:rsid w:val="00DF32AB"/>
    <w:rsid w:val="00DF3338"/>
    <w:rsid w:val="00DF3521"/>
    <w:rsid w:val="00DF38DC"/>
    <w:rsid w:val="00DF3DF5"/>
    <w:rsid w:val="00DF4443"/>
    <w:rsid w:val="00DF46FF"/>
    <w:rsid w:val="00DF474A"/>
    <w:rsid w:val="00DF494D"/>
    <w:rsid w:val="00DF4B2B"/>
    <w:rsid w:val="00DF4DF0"/>
    <w:rsid w:val="00DF52A6"/>
    <w:rsid w:val="00DF5754"/>
    <w:rsid w:val="00DF5F71"/>
    <w:rsid w:val="00DF66EE"/>
    <w:rsid w:val="00DF69EE"/>
    <w:rsid w:val="00DF6C93"/>
    <w:rsid w:val="00DF6D4D"/>
    <w:rsid w:val="00DF6F1F"/>
    <w:rsid w:val="00DF7133"/>
    <w:rsid w:val="00DF72D8"/>
    <w:rsid w:val="00DF748D"/>
    <w:rsid w:val="00DF74D5"/>
    <w:rsid w:val="00DF761E"/>
    <w:rsid w:val="00DF77E6"/>
    <w:rsid w:val="00DF7B07"/>
    <w:rsid w:val="00DF7C10"/>
    <w:rsid w:val="00DF7C95"/>
    <w:rsid w:val="00DF7F48"/>
    <w:rsid w:val="00E0013B"/>
    <w:rsid w:val="00E0018F"/>
    <w:rsid w:val="00E00569"/>
    <w:rsid w:val="00E0078A"/>
    <w:rsid w:val="00E0084E"/>
    <w:rsid w:val="00E00932"/>
    <w:rsid w:val="00E00AB1"/>
    <w:rsid w:val="00E00CCC"/>
    <w:rsid w:val="00E00D9F"/>
    <w:rsid w:val="00E0111D"/>
    <w:rsid w:val="00E011F4"/>
    <w:rsid w:val="00E0124E"/>
    <w:rsid w:val="00E0127A"/>
    <w:rsid w:val="00E014CF"/>
    <w:rsid w:val="00E01BFD"/>
    <w:rsid w:val="00E01DBA"/>
    <w:rsid w:val="00E01F02"/>
    <w:rsid w:val="00E02433"/>
    <w:rsid w:val="00E0255F"/>
    <w:rsid w:val="00E0260D"/>
    <w:rsid w:val="00E027C2"/>
    <w:rsid w:val="00E02899"/>
    <w:rsid w:val="00E02C9E"/>
    <w:rsid w:val="00E02D04"/>
    <w:rsid w:val="00E0324D"/>
    <w:rsid w:val="00E034D8"/>
    <w:rsid w:val="00E0368C"/>
    <w:rsid w:val="00E036FB"/>
    <w:rsid w:val="00E03918"/>
    <w:rsid w:val="00E04220"/>
    <w:rsid w:val="00E042D5"/>
    <w:rsid w:val="00E04649"/>
    <w:rsid w:val="00E0464C"/>
    <w:rsid w:val="00E04690"/>
    <w:rsid w:val="00E049B2"/>
    <w:rsid w:val="00E04A1F"/>
    <w:rsid w:val="00E04AB4"/>
    <w:rsid w:val="00E04B87"/>
    <w:rsid w:val="00E04DCF"/>
    <w:rsid w:val="00E04F31"/>
    <w:rsid w:val="00E0521B"/>
    <w:rsid w:val="00E05220"/>
    <w:rsid w:val="00E05231"/>
    <w:rsid w:val="00E05245"/>
    <w:rsid w:val="00E053A2"/>
    <w:rsid w:val="00E055B2"/>
    <w:rsid w:val="00E057E1"/>
    <w:rsid w:val="00E057FC"/>
    <w:rsid w:val="00E05935"/>
    <w:rsid w:val="00E05951"/>
    <w:rsid w:val="00E059BB"/>
    <w:rsid w:val="00E059D0"/>
    <w:rsid w:val="00E05A21"/>
    <w:rsid w:val="00E05B2D"/>
    <w:rsid w:val="00E05C37"/>
    <w:rsid w:val="00E05D94"/>
    <w:rsid w:val="00E05EAD"/>
    <w:rsid w:val="00E0613A"/>
    <w:rsid w:val="00E0683C"/>
    <w:rsid w:val="00E0699A"/>
    <w:rsid w:val="00E06B48"/>
    <w:rsid w:val="00E06E12"/>
    <w:rsid w:val="00E07002"/>
    <w:rsid w:val="00E07012"/>
    <w:rsid w:val="00E07248"/>
    <w:rsid w:val="00E078CB"/>
    <w:rsid w:val="00E07964"/>
    <w:rsid w:val="00E07A3D"/>
    <w:rsid w:val="00E07B1C"/>
    <w:rsid w:val="00E07E97"/>
    <w:rsid w:val="00E10240"/>
    <w:rsid w:val="00E10320"/>
    <w:rsid w:val="00E106FC"/>
    <w:rsid w:val="00E1080E"/>
    <w:rsid w:val="00E1094E"/>
    <w:rsid w:val="00E10D76"/>
    <w:rsid w:val="00E10E4E"/>
    <w:rsid w:val="00E10E8E"/>
    <w:rsid w:val="00E1112A"/>
    <w:rsid w:val="00E117E7"/>
    <w:rsid w:val="00E11820"/>
    <w:rsid w:val="00E119ED"/>
    <w:rsid w:val="00E119F7"/>
    <w:rsid w:val="00E11C4A"/>
    <w:rsid w:val="00E11D3C"/>
    <w:rsid w:val="00E11D8C"/>
    <w:rsid w:val="00E11DE3"/>
    <w:rsid w:val="00E12301"/>
    <w:rsid w:val="00E1244D"/>
    <w:rsid w:val="00E124E0"/>
    <w:rsid w:val="00E1253B"/>
    <w:rsid w:val="00E12633"/>
    <w:rsid w:val="00E12659"/>
    <w:rsid w:val="00E127DF"/>
    <w:rsid w:val="00E129D9"/>
    <w:rsid w:val="00E12C54"/>
    <w:rsid w:val="00E12DFF"/>
    <w:rsid w:val="00E12E6C"/>
    <w:rsid w:val="00E12EDA"/>
    <w:rsid w:val="00E13826"/>
    <w:rsid w:val="00E13B1D"/>
    <w:rsid w:val="00E13B47"/>
    <w:rsid w:val="00E13C94"/>
    <w:rsid w:val="00E13D44"/>
    <w:rsid w:val="00E1409B"/>
    <w:rsid w:val="00E140CD"/>
    <w:rsid w:val="00E14161"/>
    <w:rsid w:val="00E14267"/>
    <w:rsid w:val="00E14771"/>
    <w:rsid w:val="00E147D6"/>
    <w:rsid w:val="00E147EB"/>
    <w:rsid w:val="00E14A22"/>
    <w:rsid w:val="00E14C05"/>
    <w:rsid w:val="00E14C0B"/>
    <w:rsid w:val="00E14C9B"/>
    <w:rsid w:val="00E15146"/>
    <w:rsid w:val="00E15364"/>
    <w:rsid w:val="00E1539D"/>
    <w:rsid w:val="00E156F0"/>
    <w:rsid w:val="00E156F3"/>
    <w:rsid w:val="00E15A39"/>
    <w:rsid w:val="00E15A62"/>
    <w:rsid w:val="00E15BF0"/>
    <w:rsid w:val="00E15C51"/>
    <w:rsid w:val="00E15C8B"/>
    <w:rsid w:val="00E15D67"/>
    <w:rsid w:val="00E1608D"/>
    <w:rsid w:val="00E167A9"/>
    <w:rsid w:val="00E16932"/>
    <w:rsid w:val="00E16D4C"/>
    <w:rsid w:val="00E16E69"/>
    <w:rsid w:val="00E16EF1"/>
    <w:rsid w:val="00E16F10"/>
    <w:rsid w:val="00E16FE8"/>
    <w:rsid w:val="00E170AD"/>
    <w:rsid w:val="00E2093C"/>
    <w:rsid w:val="00E2096A"/>
    <w:rsid w:val="00E2099B"/>
    <w:rsid w:val="00E20CCB"/>
    <w:rsid w:val="00E2120D"/>
    <w:rsid w:val="00E21297"/>
    <w:rsid w:val="00E21784"/>
    <w:rsid w:val="00E21881"/>
    <w:rsid w:val="00E21B45"/>
    <w:rsid w:val="00E21ECB"/>
    <w:rsid w:val="00E21F01"/>
    <w:rsid w:val="00E222F2"/>
    <w:rsid w:val="00E2249B"/>
    <w:rsid w:val="00E224A7"/>
    <w:rsid w:val="00E22567"/>
    <w:rsid w:val="00E22DE9"/>
    <w:rsid w:val="00E22F9D"/>
    <w:rsid w:val="00E231E5"/>
    <w:rsid w:val="00E2331A"/>
    <w:rsid w:val="00E233C8"/>
    <w:rsid w:val="00E23677"/>
    <w:rsid w:val="00E236BD"/>
    <w:rsid w:val="00E23ABB"/>
    <w:rsid w:val="00E23B41"/>
    <w:rsid w:val="00E23F16"/>
    <w:rsid w:val="00E2410C"/>
    <w:rsid w:val="00E24226"/>
    <w:rsid w:val="00E242EE"/>
    <w:rsid w:val="00E24760"/>
    <w:rsid w:val="00E2494D"/>
    <w:rsid w:val="00E24C60"/>
    <w:rsid w:val="00E24D58"/>
    <w:rsid w:val="00E24DFD"/>
    <w:rsid w:val="00E25126"/>
    <w:rsid w:val="00E25428"/>
    <w:rsid w:val="00E25718"/>
    <w:rsid w:val="00E2596B"/>
    <w:rsid w:val="00E2600F"/>
    <w:rsid w:val="00E2658F"/>
    <w:rsid w:val="00E268BA"/>
    <w:rsid w:val="00E26900"/>
    <w:rsid w:val="00E26ADF"/>
    <w:rsid w:val="00E2700B"/>
    <w:rsid w:val="00E270E1"/>
    <w:rsid w:val="00E27415"/>
    <w:rsid w:val="00E27638"/>
    <w:rsid w:val="00E27728"/>
    <w:rsid w:val="00E27926"/>
    <w:rsid w:val="00E27B14"/>
    <w:rsid w:val="00E27D69"/>
    <w:rsid w:val="00E27DEB"/>
    <w:rsid w:val="00E300D4"/>
    <w:rsid w:val="00E301D5"/>
    <w:rsid w:val="00E30265"/>
    <w:rsid w:val="00E306DC"/>
    <w:rsid w:val="00E306FD"/>
    <w:rsid w:val="00E30FCC"/>
    <w:rsid w:val="00E311AF"/>
    <w:rsid w:val="00E3157A"/>
    <w:rsid w:val="00E315E9"/>
    <w:rsid w:val="00E3171C"/>
    <w:rsid w:val="00E317AE"/>
    <w:rsid w:val="00E317B3"/>
    <w:rsid w:val="00E318AD"/>
    <w:rsid w:val="00E31B42"/>
    <w:rsid w:val="00E31B54"/>
    <w:rsid w:val="00E31C2D"/>
    <w:rsid w:val="00E31D0F"/>
    <w:rsid w:val="00E320E5"/>
    <w:rsid w:val="00E32504"/>
    <w:rsid w:val="00E32909"/>
    <w:rsid w:val="00E32913"/>
    <w:rsid w:val="00E32D2E"/>
    <w:rsid w:val="00E3311B"/>
    <w:rsid w:val="00E331F4"/>
    <w:rsid w:val="00E3335B"/>
    <w:rsid w:val="00E33388"/>
    <w:rsid w:val="00E334DF"/>
    <w:rsid w:val="00E33655"/>
    <w:rsid w:val="00E33681"/>
    <w:rsid w:val="00E33750"/>
    <w:rsid w:val="00E33BE6"/>
    <w:rsid w:val="00E340DC"/>
    <w:rsid w:val="00E342A0"/>
    <w:rsid w:val="00E344DA"/>
    <w:rsid w:val="00E34590"/>
    <w:rsid w:val="00E34A02"/>
    <w:rsid w:val="00E34B7E"/>
    <w:rsid w:val="00E34E59"/>
    <w:rsid w:val="00E3524D"/>
    <w:rsid w:val="00E3559B"/>
    <w:rsid w:val="00E356D8"/>
    <w:rsid w:val="00E35824"/>
    <w:rsid w:val="00E359B7"/>
    <w:rsid w:val="00E35A60"/>
    <w:rsid w:val="00E35F62"/>
    <w:rsid w:val="00E360F1"/>
    <w:rsid w:val="00E36315"/>
    <w:rsid w:val="00E36485"/>
    <w:rsid w:val="00E36509"/>
    <w:rsid w:val="00E3679C"/>
    <w:rsid w:val="00E36A24"/>
    <w:rsid w:val="00E36D0B"/>
    <w:rsid w:val="00E36EF9"/>
    <w:rsid w:val="00E36FEC"/>
    <w:rsid w:val="00E3708F"/>
    <w:rsid w:val="00E37352"/>
    <w:rsid w:val="00E37952"/>
    <w:rsid w:val="00E37ACE"/>
    <w:rsid w:val="00E37BB6"/>
    <w:rsid w:val="00E37C02"/>
    <w:rsid w:val="00E37C7F"/>
    <w:rsid w:val="00E37E99"/>
    <w:rsid w:val="00E37EB0"/>
    <w:rsid w:val="00E400F0"/>
    <w:rsid w:val="00E40355"/>
    <w:rsid w:val="00E403C9"/>
    <w:rsid w:val="00E4050E"/>
    <w:rsid w:val="00E40628"/>
    <w:rsid w:val="00E40B81"/>
    <w:rsid w:val="00E40C63"/>
    <w:rsid w:val="00E40D1D"/>
    <w:rsid w:val="00E40D67"/>
    <w:rsid w:val="00E40E9E"/>
    <w:rsid w:val="00E40EE6"/>
    <w:rsid w:val="00E4104E"/>
    <w:rsid w:val="00E41357"/>
    <w:rsid w:val="00E413DC"/>
    <w:rsid w:val="00E41412"/>
    <w:rsid w:val="00E4189C"/>
    <w:rsid w:val="00E41D62"/>
    <w:rsid w:val="00E41DB7"/>
    <w:rsid w:val="00E42323"/>
    <w:rsid w:val="00E4257E"/>
    <w:rsid w:val="00E42985"/>
    <w:rsid w:val="00E42C30"/>
    <w:rsid w:val="00E42D35"/>
    <w:rsid w:val="00E4317F"/>
    <w:rsid w:val="00E43553"/>
    <w:rsid w:val="00E4367C"/>
    <w:rsid w:val="00E43716"/>
    <w:rsid w:val="00E4384B"/>
    <w:rsid w:val="00E4397D"/>
    <w:rsid w:val="00E43F97"/>
    <w:rsid w:val="00E440A8"/>
    <w:rsid w:val="00E4443F"/>
    <w:rsid w:val="00E4495B"/>
    <w:rsid w:val="00E44A17"/>
    <w:rsid w:val="00E44A92"/>
    <w:rsid w:val="00E44B9B"/>
    <w:rsid w:val="00E44BE3"/>
    <w:rsid w:val="00E44C18"/>
    <w:rsid w:val="00E44CE0"/>
    <w:rsid w:val="00E44CE9"/>
    <w:rsid w:val="00E44CF5"/>
    <w:rsid w:val="00E44E93"/>
    <w:rsid w:val="00E4519F"/>
    <w:rsid w:val="00E4580D"/>
    <w:rsid w:val="00E45A0D"/>
    <w:rsid w:val="00E45BF7"/>
    <w:rsid w:val="00E45F8E"/>
    <w:rsid w:val="00E4602F"/>
    <w:rsid w:val="00E4685E"/>
    <w:rsid w:val="00E46C0C"/>
    <w:rsid w:val="00E47307"/>
    <w:rsid w:val="00E47400"/>
    <w:rsid w:val="00E478C8"/>
    <w:rsid w:val="00E47C23"/>
    <w:rsid w:val="00E5009F"/>
    <w:rsid w:val="00E5018E"/>
    <w:rsid w:val="00E5020E"/>
    <w:rsid w:val="00E5027A"/>
    <w:rsid w:val="00E5035B"/>
    <w:rsid w:val="00E506EB"/>
    <w:rsid w:val="00E50A0C"/>
    <w:rsid w:val="00E50A2A"/>
    <w:rsid w:val="00E50BFF"/>
    <w:rsid w:val="00E50C14"/>
    <w:rsid w:val="00E50C47"/>
    <w:rsid w:val="00E510A4"/>
    <w:rsid w:val="00E51292"/>
    <w:rsid w:val="00E513E9"/>
    <w:rsid w:val="00E51790"/>
    <w:rsid w:val="00E518E8"/>
    <w:rsid w:val="00E518EC"/>
    <w:rsid w:val="00E51CBA"/>
    <w:rsid w:val="00E51E63"/>
    <w:rsid w:val="00E51F06"/>
    <w:rsid w:val="00E52199"/>
    <w:rsid w:val="00E5220A"/>
    <w:rsid w:val="00E52573"/>
    <w:rsid w:val="00E527AC"/>
    <w:rsid w:val="00E52A5F"/>
    <w:rsid w:val="00E52AAD"/>
    <w:rsid w:val="00E52C1D"/>
    <w:rsid w:val="00E52F74"/>
    <w:rsid w:val="00E52F85"/>
    <w:rsid w:val="00E532EE"/>
    <w:rsid w:val="00E53401"/>
    <w:rsid w:val="00E5346E"/>
    <w:rsid w:val="00E534A3"/>
    <w:rsid w:val="00E53AD5"/>
    <w:rsid w:val="00E53BA4"/>
    <w:rsid w:val="00E53C88"/>
    <w:rsid w:val="00E53D69"/>
    <w:rsid w:val="00E53EFD"/>
    <w:rsid w:val="00E540A5"/>
    <w:rsid w:val="00E5449B"/>
    <w:rsid w:val="00E54604"/>
    <w:rsid w:val="00E5488A"/>
    <w:rsid w:val="00E54A90"/>
    <w:rsid w:val="00E54AD7"/>
    <w:rsid w:val="00E54C56"/>
    <w:rsid w:val="00E54D2D"/>
    <w:rsid w:val="00E54F22"/>
    <w:rsid w:val="00E550E5"/>
    <w:rsid w:val="00E55568"/>
    <w:rsid w:val="00E55833"/>
    <w:rsid w:val="00E55885"/>
    <w:rsid w:val="00E558D1"/>
    <w:rsid w:val="00E55996"/>
    <w:rsid w:val="00E55C00"/>
    <w:rsid w:val="00E55CC6"/>
    <w:rsid w:val="00E55DFF"/>
    <w:rsid w:val="00E55FEF"/>
    <w:rsid w:val="00E56027"/>
    <w:rsid w:val="00E5613E"/>
    <w:rsid w:val="00E5648E"/>
    <w:rsid w:val="00E5653E"/>
    <w:rsid w:val="00E565B6"/>
    <w:rsid w:val="00E565FA"/>
    <w:rsid w:val="00E567D0"/>
    <w:rsid w:val="00E56A88"/>
    <w:rsid w:val="00E56AB6"/>
    <w:rsid w:val="00E56BA3"/>
    <w:rsid w:val="00E56FF0"/>
    <w:rsid w:val="00E57133"/>
    <w:rsid w:val="00E5748D"/>
    <w:rsid w:val="00E576E9"/>
    <w:rsid w:val="00E57F72"/>
    <w:rsid w:val="00E57FC4"/>
    <w:rsid w:val="00E60216"/>
    <w:rsid w:val="00E60577"/>
    <w:rsid w:val="00E60725"/>
    <w:rsid w:val="00E60752"/>
    <w:rsid w:val="00E609A6"/>
    <w:rsid w:val="00E609EB"/>
    <w:rsid w:val="00E60A52"/>
    <w:rsid w:val="00E60B20"/>
    <w:rsid w:val="00E60B3C"/>
    <w:rsid w:val="00E60BE0"/>
    <w:rsid w:val="00E60C3C"/>
    <w:rsid w:val="00E60CEA"/>
    <w:rsid w:val="00E60DE3"/>
    <w:rsid w:val="00E61042"/>
    <w:rsid w:val="00E61140"/>
    <w:rsid w:val="00E61147"/>
    <w:rsid w:val="00E61176"/>
    <w:rsid w:val="00E611D5"/>
    <w:rsid w:val="00E6126F"/>
    <w:rsid w:val="00E613F5"/>
    <w:rsid w:val="00E61471"/>
    <w:rsid w:val="00E6162B"/>
    <w:rsid w:val="00E617AA"/>
    <w:rsid w:val="00E61E70"/>
    <w:rsid w:val="00E62188"/>
    <w:rsid w:val="00E62241"/>
    <w:rsid w:val="00E62350"/>
    <w:rsid w:val="00E623C4"/>
    <w:rsid w:val="00E62401"/>
    <w:rsid w:val="00E62481"/>
    <w:rsid w:val="00E62692"/>
    <w:rsid w:val="00E62888"/>
    <w:rsid w:val="00E62F64"/>
    <w:rsid w:val="00E634F8"/>
    <w:rsid w:val="00E636B2"/>
    <w:rsid w:val="00E63980"/>
    <w:rsid w:val="00E639C5"/>
    <w:rsid w:val="00E63F49"/>
    <w:rsid w:val="00E6406E"/>
    <w:rsid w:val="00E64187"/>
    <w:rsid w:val="00E6421C"/>
    <w:rsid w:val="00E644ED"/>
    <w:rsid w:val="00E64729"/>
    <w:rsid w:val="00E64846"/>
    <w:rsid w:val="00E64878"/>
    <w:rsid w:val="00E64949"/>
    <w:rsid w:val="00E64E71"/>
    <w:rsid w:val="00E64EB5"/>
    <w:rsid w:val="00E64F11"/>
    <w:rsid w:val="00E64F47"/>
    <w:rsid w:val="00E6504C"/>
    <w:rsid w:val="00E650ED"/>
    <w:rsid w:val="00E6511F"/>
    <w:rsid w:val="00E65369"/>
    <w:rsid w:val="00E654FC"/>
    <w:rsid w:val="00E6550F"/>
    <w:rsid w:val="00E65BF9"/>
    <w:rsid w:val="00E65C6B"/>
    <w:rsid w:val="00E65D5D"/>
    <w:rsid w:val="00E6623B"/>
    <w:rsid w:val="00E664DC"/>
    <w:rsid w:val="00E664E0"/>
    <w:rsid w:val="00E66596"/>
    <w:rsid w:val="00E66762"/>
    <w:rsid w:val="00E66B73"/>
    <w:rsid w:val="00E66BA2"/>
    <w:rsid w:val="00E66D6E"/>
    <w:rsid w:val="00E66DDA"/>
    <w:rsid w:val="00E66F98"/>
    <w:rsid w:val="00E67BEA"/>
    <w:rsid w:val="00E67E2F"/>
    <w:rsid w:val="00E67EF3"/>
    <w:rsid w:val="00E7010C"/>
    <w:rsid w:val="00E70249"/>
    <w:rsid w:val="00E70267"/>
    <w:rsid w:val="00E702D2"/>
    <w:rsid w:val="00E710BE"/>
    <w:rsid w:val="00E71606"/>
    <w:rsid w:val="00E71B33"/>
    <w:rsid w:val="00E71D2D"/>
    <w:rsid w:val="00E71E71"/>
    <w:rsid w:val="00E72774"/>
    <w:rsid w:val="00E728F2"/>
    <w:rsid w:val="00E72A67"/>
    <w:rsid w:val="00E72CC9"/>
    <w:rsid w:val="00E72EB8"/>
    <w:rsid w:val="00E73077"/>
    <w:rsid w:val="00E73102"/>
    <w:rsid w:val="00E732F5"/>
    <w:rsid w:val="00E73504"/>
    <w:rsid w:val="00E7364A"/>
    <w:rsid w:val="00E737E2"/>
    <w:rsid w:val="00E73925"/>
    <w:rsid w:val="00E73E58"/>
    <w:rsid w:val="00E73F6C"/>
    <w:rsid w:val="00E74053"/>
    <w:rsid w:val="00E740CA"/>
    <w:rsid w:val="00E7425B"/>
    <w:rsid w:val="00E747E9"/>
    <w:rsid w:val="00E74B46"/>
    <w:rsid w:val="00E74BAB"/>
    <w:rsid w:val="00E74C79"/>
    <w:rsid w:val="00E74D94"/>
    <w:rsid w:val="00E74E34"/>
    <w:rsid w:val="00E74EB7"/>
    <w:rsid w:val="00E74F3B"/>
    <w:rsid w:val="00E74F6B"/>
    <w:rsid w:val="00E752A1"/>
    <w:rsid w:val="00E75328"/>
    <w:rsid w:val="00E75513"/>
    <w:rsid w:val="00E755B2"/>
    <w:rsid w:val="00E75887"/>
    <w:rsid w:val="00E75BA9"/>
    <w:rsid w:val="00E75F3B"/>
    <w:rsid w:val="00E76171"/>
    <w:rsid w:val="00E76AD2"/>
    <w:rsid w:val="00E76C79"/>
    <w:rsid w:val="00E76CAF"/>
    <w:rsid w:val="00E76E17"/>
    <w:rsid w:val="00E77139"/>
    <w:rsid w:val="00E773E9"/>
    <w:rsid w:val="00E77471"/>
    <w:rsid w:val="00E77D15"/>
    <w:rsid w:val="00E8007B"/>
    <w:rsid w:val="00E80274"/>
    <w:rsid w:val="00E8051D"/>
    <w:rsid w:val="00E809AA"/>
    <w:rsid w:val="00E80B88"/>
    <w:rsid w:val="00E80EC2"/>
    <w:rsid w:val="00E81158"/>
    <w:rsid w:val="00E81275"/>
    <w:rsid w:val="00E815CA"/>
    <w:rsid w:val="00E826B9"/>
    <w:rsid w:val="00E82BDA"/>
    <w:rsid w:val="00E833AD"/>
    <w:rsid w:val="00E8364A"/>
    <w:rsid w:val="00E837C2"/>
    <w:rsid w:val="00E83878"/>
    <w:rsid w:val="00E83A5B"/>
    <w:rsid w:val="00E83B14"/>
    <w:rsid w:val="00E83D2F"/>
    <w:rsid w:val="00E83F9F"/>
    <w:rsid w:val="00E843AE"/>
    <w:rsid w:val="00E843B4"/>
    <w:rsid w:val="00E84453"/>
    <w:rsid w:val="00E84629"/>
    <w:rsid w:val="00E84753"/>
    <w:rsid w:val="00E8475D"/>
    <w:rsid w:val="00E84818"/>
    <w:rsid w:val="00E84A5E"/>
    <w:rsid w:val="00E84EFA"/>
    <w:rsid w:val="00E8527A"/>
    <w:rsid w:val="00E8563F"/>
    <w:rsid w:val="00E85A2F"/>
    <w:rsid w:val="00E85E28"/>
    <w:rsid w:val="00E8649C"/>
    <w:rsid w:val="00E86794"/>
    <w:rsid w:val="00E86813"/>
    <w:rsid w:val="00E868E2"/>
    <w:rsid w:val="00E8697F"/>
    <w:rsid w:val="00E86C15"/>
    <w:rsid w:val="00E86F0A"/>
    <w:rsid w:val="00E86FB8"/>
    <w:rsid w:val="00E8740C"/>
    <w:rsid w:val="00E874F7"/>
    <w:rsid w:val="00E87CED"/>
    <w:rsid w:val="00E87DF7"/>
    <w:rsid w:val="00E87E17"/>
    <w:rsid w:val="00E9006F"/>
    <w:rsid w:val="00E9025D"/>
    <w:rsid w:val="00E902B0"/>
    <w:rsid w:val="00E905BF"/>
    <w:rsid w:val="00E90964"/>
    <w:rsid w:val="00E909C8"/>
    <w:rsid w:val="00E90CBA"/>
    <w:rsid w:val="00E90D50"/>
    <w:rsid w:val="00E911CE"/>
    <w:rsid w:val="00E917DA"/>
    <w:rsid w:val="00E919F9"/>
    <w:rsid w:val="00E91B7B"/>
    <w:rsid w:val="00E91BDE"/>
    <w:rsid w:val="00E91DE2"/>
    <w:rsid w:val="00E91F48"/>
    <w:rsid w:val="00E91FC9"/>
    <w:rsid w:val="00E92424"/>
    <w:rsid w:val="00E92592"/>
    <w:rsid w:val="00E9263A"/>
    <w:rsid w:val="00E927BB"/>
    <w:rsid w:val="00E92882"/>
    <w:rsid w:val="00E92AC0"/>
    <w:rsid w:val="00E92C65"/>
    <w:rsid w:val="00E93973"/>
    <w:rsid w:val="00E93AEC"/>
    <w:rsid w:val="00E9443A"/>
    <w:rsid w:val="00E94911"/>
    <w:rsid w:val="00E94C84"/>
    <w:rsid w:val="00E94EB9"/>
    <w:rsid w:val="00E95072"/>
    <w:rsid w:val="00E951DE"/>
    <w:rsid w:val="00E95231"/>
    <w:rsid w:val="00E9595D"/>
    <w:rsid w:val="00E95CA2"/>
    <w:rsid w:val="00E95CE8"/>
    <w:rsid w:val="00E96083"/>
    <w:rsid w:val="00E960A2"/>
    <w:rsid w:val="00E9696F"/>
    <w:rsid w:val="00E96B48"/>
    <w:rsid w:val="00E96D60"/>
    <w:rsid w:val="00E96F3B"/>
    <w:rsid w:val="00E97CCB"/>
    <w:rsid w:val="00EA0010"/>
    <w:rsid w:val="00EA022E"/>
    <w:rsid w:val="00EA0409"/>
    <w:rsid w:val="00EA06BB"/>
    <w:rsid w:val="00EA0AE4"/>
    <w:rsid w:val="00EA0DF4"/>
    <w:rsid w:val="00EA0EEC"/>
    <w:rsid w:val="00EA0F92"/>
    <w:rsid w:val="00EA11F0"/>
    <w:rsid w:val="00EA12D6"/>
    <w:rsid w:val="00EA14B8"/>
    <w:rsid w:val="00EA1563"/>
    <w:rsid w:val="00EA189C"/>
    <w:rsid w:val="00EA1919"/>
    <w:rsid w:val="00EA1BD7"/>
    <w:rsid w:val="00EA1FDA"/>
    <w:rsid w:val="00EA257B"/>
    <w:rsid w:val="00EA25C6"/>
    <w:rsid w:val="00EA2649"/>
    <w:rsid w:val="00EA29B1"/>
    <w:rsid w:val="00EA29CC"/>
    <w:rsid w:val="00EA2A89"/>
    <w:rsid w:val="00EA3094"/>
    <w:rsid w:val="00EA30CB"/>
    <w:rsid w:val="00EA315D"/>
    <w:rsid w:val="00EA32B0"/>
    <w:rsid w:val="00EA3327"/>
    <w:rsid w:val="00EA33D2"/>
    <w:rsid w:val="00EA3490"/>
    <w:rsid w:val="00EA3642"/>
    <w:rsid w:val="00EA3722"/>
    <w:rsid w:val="00EA373B"/>
    <w:rsid w:val="00EA37C8"/>
    <w:rsid w:val="00EA38B1"/>
    <w:rsid w:val="00EA39E8"/>
    <w:rsid w:val="00EA3A6B"/>
    <w:rsid w:val="00EA3CA6"/>
    <w:rsid w:val="00EA4040"/>
    <w:rsid w:val="00EA4366"/>
    <w:rsid w:val="00EA438C"/>
    <w:rsid w:val="00EA448A"/>
    <w:rsid w:val="00EA4812"/>
    <w:rsid w:val="00EA4860"/>
    <w:rsid w:val="00EA4B60"/>
    <w:rsid w:val="00EA4D2F"/>
    <w:rsid w:val="00EA5408"/>
    <w:rsid w:val="00EA548D"/>
    <w:rsid w:val="00EA549E"/>
    <w:rsid w:val="00EA5520"/>
    <w:rsid w:val="00EA596D"/>
    <w:rsid w:val="00EA5A31"/>
    <w:rsid w:val="00EA5CB4"/>
    <w:rsid w:val="00EA5E11"/>
    <w:rsid w:val="00EA5F44"/>
    <w:rsid w:val="00EA5FF7"/>
    <w:rsid w:val="00EA6098"/>
    <w:rsid w:val="00EA60BE"/>
    <w:rsid w:val="00EA64A0"/>
    <w:rsid w:val="00EA698B"/>
    <w:rsid w:val="00EA6EA0"/>
    <w:rsid w:val="00EA6F11"/>
    <w:rsid w:val="00EA7107"/>
    <w:rsid w:val="00EA750E"/>
    <w:rsid w:val="00EA782D"/>
    <w:rsid w:val="00EA7CB2"/>
    <w:rsid w:val="00EA7FF1"/>
    <w:rsid w:val="00EB00F1"/>
    <w:rsid w:val="00EB032D"/>
    <w:rsid w:val="00EB0376"/>
    <w:rsid w:val="00EB0382"/>
    <w:rsid w:val="00EB0CA5"/>
    <w:rsid w:val="00EB0FB0"/>
    <w:rsid w:val="00EB118F"/>
    <w:rsid w:val="00EB119D"/>
    <w:rsid w:val="00EB1212"/>
    <w:rsid w:val="00EB1238"/>
    <w:rsid w:val="00EB13B6"/>
    <w:rsid w:val="00EB16B3"/>
    <w:rsid w:val="00EB172D"/>
    <w:rsid w:val="00EB19BC"/>
    <w:rsid w:val="00EB1D9E"/>
    <w:rsid w:val="00EB25EF"/>
    <w:rsid w:val="00EB264E"/>
    <w:rsid w:val="00EB2834"/>
    <w:rsid w:val="00EB2A9E"/>
    <w:rsid w:val="00EB2F42"/>
    <w:rsid w:val="00EB2FAA"/>
    <w:rsid w:val="00EB3302"/>
    <w:rsid w:val="00EB3530"/>
    <w:rsid w:val="00EB355C"/>
    <w:rsid w:val="00EB35C7"/>
    <w:rsid w:val="00EB38BA"/>
    <w:rsid w:val="00EB3936"/>
    <w:rsid w:val="00EB3C20"/>
    <w:rsid w:val="00EB3E93"/>
    <w:rsid w:val="00EB4466"/>
    <w:rsid w:val="00EB47CC"/>
    <w:rsid w:val="00EB4868"/>
    <w:rsid w:val="00EB4B29"/>
    <w:rsid w:val="00EB4D54"/>
    <w:rsid w:val="00EB4EAE"/>
    <w:rsid w:val="00EB5538"/>
    <w:rsid w:val="00EB56A3"/>
    <w:rsid w:val="00EB5794"/>
    <w:rsid w:val="00EB5867"/>
    <w:rsid w:val="00EB5BF0"/>
    <w:rsid w:val="00EB5E0F"/>
    <w:rsid w:val="00EB5E9B"/>
    <w:rsid w:val="00EB5EDB"/>
    <w:rsid w:val="00EB63E3"/>
    <w:rsid w:val="00EB66BB"/>
    <w:rsid w:val="00EB6BEF"/>
    <w:rsid w:val="00EB730A"/>
    <w:rsid w:val="00EB77EA"/>
    <w:rsid w:val="00EB7811"/>
    <w:rsid w:val="00EB78AF"/>
    <w:rsid w:val="00EB7D00"/>
    <w:rsid w:val="00EC0072"/>
    <w:rsid w:val="00EC009E"/>
    <w:rsid w:val="00EC028B"/>
    <w:rsid w:val="00EC034B"/>
    <w:rsid w:val="00EC03A8"/>
    <w:rsid w:val="00EC0716"/>
    <w:rsid w:val="00EC087D"/>
    <w:rsid w:val="00EC0A54"/>
    <w:rsid w:val="00EC0CB8"/>
    <w:rsid w:val="00EC0F87"/>
    <w:rsid w:val="00EC1160"/>
    <w:rsid w:val="00EC118E"/>
    <w:rsid w:val="00EC1386"/>
    <w:rsid w:val="00EC18A3"/>
    <w:rsid w:val="00EC1AAA"/>
    <w:rsid w:val="00EC1C8A"/>
    <w:rsid w:val="00EC2044"/>
    <w:rsid w:val="00EC2101"/>
    <w:rsid w:val="00EC22CC"/>
    <w:rsid w:val="00EC2606"/>
    <w:rsid w:val="00EC277E"/>
    <w:rsid w:val="00EC2796"/>
    <w:rsid w:val="00EC288B"/>
    <w:rsid w:val="00EC29F0"/>
    <w:rsid w:val="00EC2E84"/>
    <w:rsid w:val="00EC2EF4"/>
    <w:rsid w:val="00EC2F25"/>
    <w:rsid w:val="00EC2FCE"/>
    <w:rsid w:val="00EC2FEC"/>
    <w:rsid w:val="00EC2FF2"/>
    <w:rsid w:val="00EC3216"/>
    <w:rsid w:val="00EC329B"/>
    <w:rsid w:val="00EC32C9"/>
    <w:rsid w:val="00EC3331"/>
    <w:rsid w:val="00EC364E"/>
    <w:rsid w:val="00EC36F2"/>
    <w:rsid w:val="00EC3DE0"/>
    <w:rsid w:val="00EC418B"/>
    <w:rsid w:val="00EC42B7"/>
    <w:rsid w:val="00EC43C4"/>
    <w:rsid w:val="00EC43CD"/>
    <w:rsid w:val="00EC4485"/>
    <w:rsid w:val="00EC451C"/>
    <w:rsid w:val="00EC47E0"/>
    <w:rsid w:val="00EC49D9"/>
    <w:rsid w:val="00EC4BAB"/>
    <w:rsid w:val="00EC4E50"/>
    <w:rsid w:val="00EC53FC"/>
    <w:rsid w:val="00EC558D"/>
    <w:rsid w:val="00EC55BF"/>
    <w:rsid w:val="00EC5853"/>
    <w:rsid w:val="00EC5AE7"/>
    <w:rsid w:val="00EC5E66"/>
    <w:rsid w:val="00EC6125"/>
    <w:rsid w:val="00EC61C7"/>
    <w:rsid w:val="00EC6A92"/>
    <w:rsid w:val="00EC6C38"/>
    <w:rsid w:val="00EC6CC5"/>
    <w:rsid w:val="00EC7191"/>
    <w:rsid w:val="00EC73D9"/>
    <w:rsid w:val="00EC74B8"/>
    <w:rsid w:val="00EC7603"/>
    <w:rsid w:val="00EC77C6"/>
    <w:rsid w:val="00EC7A34"/>
    <w:rsid w:val="00EC7A82"/>
    <w:rsid w:val="00EC7CD9"/>
    <w:rsid w:val="00EC7CED"/>
    <w:rsid w:val="00EC7FD5"/>
    <w:rsid w:val="00ED0204"/>
    <w:rsid w:val="00ED0383"/>
    <w:rsid w:val="00ED0414"/>
    <w:rsid w:val="00ED0747"/>
    <w:rsid w:val="00ED07B4"/>
    <w:rsid w:val="00ED0922"/>
    <w:rsid w:val="00ED0AA8"/>
    <w:rsid w:val="00ED0B68"/>
    <w:rsid w:val="00ED0BF9"/>
    <w:rsid w:val="00ED0D47"/>
    <w:rsid w:val="00ED0F22"/>
    <w:rsid w:val="00ED1556"/>
    <w:rsid w:val="00ED1B95"/>
    <w:rsid w:val="00ED1C30"/>
    <w:rsid w:val="00ED1CA5"/>
    <w:rsid w:val="00ED2157"/>
    <w:rsid w:val="00ED21BB"/>
    <w:rsid w:val="00ED21EB"/>
    <w:rsid w:val="00ED2356"/>
    <w:rsid w:val="00ED28F1"/>
    <w:rsid w:val="00ED28F2"/>
    <w:rsid w:val="00ED2AFC"/>
    <w:rsid w:val="00ED2B52"/>
    <w:rsid w:val="00ED2D7B"/>
    <w:rsid w:val="00ED2DA9"/>
    <w:rsid w:val="00ED2DC1"/>
    <w:rsid w:val="00ED307A"/>
    <w:rsid w:val="00ED383C"/>
    <w:rsid w:val="00ED3AB3"/>
    <w:rsid w:val="00ED41D8"/>
    <w:rsid w:val="00ED44FD"/>
    <w:rsid w:val="00ED52E9"/>
    <w:rsid w:val="00ED53C6"/>
    <w:rsid w:val="00ED5467"/>
    <w:rsid w:val="00ED5757"/>
    <w:rsid w:val="00ED58A4"/>
    <w:rsid w:val="00ED58FD"/>
    <w:rsid w:val="00ED59EE"/>
    <w:rsid w:val="00ED5B53"/>
    <w:rsid w:val="00ED5EE7"/>
    <w:rsid w:val="00ED5F68"/>
    <w:rsid w:val="00ED62EF"/>
    <w:rsid w:val="00ED63AA"/>
    <w:rsid w:val="00ED6455"/>
    <w:rsid w:val="00ED6530"/>
    <w:rsid w:val="00ED6DA7"/>
    <w:rsid w:val="00ED6E86"/>
    <w:rsid w:val="00ED6ED0"/>
    <w:rsid w:val="00ED6FF7"/>
    <w:rsid w:val="00ED7154"/>
    <w:rsid w:val="00ED72B8"/>
    <w:rsid w:val="00ED73FB"/>
    <w:rsid w:val="00ED7540"/>
    <w:rsid w:val="00ED75B5"/>
    <w:rsid w:val="00ED7658"/>
    <w:rsid w:val="00ED76A8"/>
    <w:rsid w:val="00ED7874"/>
    <w:rsid w:val="00ED789F"/>
    <w:rsid w:val="00ED78CB"/>
    <w:rsid w:val="00ED7DAB"/>
    <w:rsid w:val="00ED7DEE"/>
    <w:rsid w:val="00ED7E96"/>
    <w:rsid w:val="00ED7FF8"/>
    <w:rsid w:val="00EE0036"/>
    <w:rsid w:val="00EE02D1"/>
    <w:rsid w:val="00EE0403"/>
    <w:rsid w:val="00EE047B"/>
    <w:rsid w:val="00EE09A9"/>
    <w:rsid w:val="00EE0C31"/>
    <w:rsid w:val="00EE0CF3"/>
    <w:rsid w:val="00EE0E8D"/>
    <w:rsid w:val="00EE0F6B"/>
    <w:rsid w:val="00EE1211"/>
    <w:rsid w:val="00EE1249"/>
    <w:rsid w:val="00EE1517"/>
    <w:rsid w:val="00EE1876"/>
    <w:rsid w:val="00EE19BA"/>
    <w:rsid w:val="00EE19C8"/>
    <w:rsid w:val="00EE19E2"/>
    <w:rsid w:val="00EE1A50"/>
    <w:rsid w:val="00EE1AE6"/>
    <w:rsid w:val="00EE1CAA"/>
    <w:rsid w:val="00EE2122"/>
    <w:rsid w:val="00EE232F"/>
    <w:rsid w:val="00EE27A0"/>
    <w:rsid w:val="00EE28C0"/>
    <w:rsid w:val="00EE28F3"/>
    <w:rsid w:val="00EE2CD2"/>
    <w:rsid w:val="00EE2E17"/>
    <w:rsid w:val="00EE310C"/>
    <w:rsid w:val="00EE31DE"/>
    <w:rsid w:val="00EE33DC"/>
    <w:rsid w:val="00EE39E3"/>
    <w:rsid w:val="00EE3A18"/>
    <w:rsid w:val="00EE3BF5"/>
    <w:rsid w:val="00EE3CFD"/>
    <w:rsid w:val="00EE440F"/>
    <w:rsid w:val="00EE45B5"/>
    <w:rsid w:val="00EE46D6"/>
    <w:rsid w:val="00EE48B0"/>
    <w:rsid w:val="00EE4B33"/>
    <w:rsid w:val="00EE4D63"/>
    <w:rsid w:val="00EE4EAE"/>
    <w:rsid w:val="00EE536A"/>
    <w:rsid w:val="00EE56BD"/>
    <w:rsid w:val="00EE579C"/>
    <w:rsid w:val="00EE5817"/>
    <w:rsid w:val="00EE5B22"/>
    <w:rsid w:val="00EE5E61"/>
    <w:rsid w:val="00EE6129"/>
    <w:rsid w:val="00EE61F7"/>
    <w:rsid w:val="00EE625E"/>
    <w:rsid w:val="00EE6352"/>
    <w:rsid w:val="00EE6503"/>
    <w:rsid w:val="00EE65FC"/>
    <w:rsid w:val="00EE662F"/>
    <w:rsid w:val="00EE6845"/>
    <w:rsid w:val="00EE6A5E"/>
    <w:rsid w:val="00EE6A63"/>
    <w:rsid w:val="00EE6EC3"/>
    <w:rsid w:val="00EE725C"/>
    <w:rsid w:val="00EE72BD"/>
    <w:rsid w:val="00EE72C1"/>
    <w:rsid w:val="00EE7A35"/>
    <w:rsid w:val="00EE7B13"/>
    <w:rsid w:val="00EE7CCF"/>
    <w:rsid w:val="00EE7F43"/>
    <w:rsid w:val="00EF0303"/>
    <w:rsid w:val="00EF071B"/>
    <w:rsid w:val="00EF081C"/>
    <w:rsid w:val="00EF09E4"/>
    <w:rsid w:val="00EF0ABA"/>
    <w:rsid w:val="00EF0B15"/>
    <w:rsid w:val="00EF0B6C"/>
    <w:rsid w:val="00EF0B8A"/>
    <w:rsid w:val="00EF0EBA"/>
    <w:rsid w:val="00EF0FD5"/>
    <w:rsid w:val="00EF15AA"/>
    <w:rsid w:val="00EF16B7"/>
    <w:rsid w:val="00EF1AAA"/>
    <w:rsid w:val="00EF1C8C"/>
    <w:rsid w:val="00EF1F1C"/>
    <w:rsid w:val="00EF21D4"/>
    <w:rsid w:val="00EF292F"/>
    <w:rsid w:val="00EF2A1A"/>
    <w:rsid w:val="00EF31B3"/>
    <w:rsid w:val="00EF325E"/>
    <w:rsid w:val="00EF350C"/>
    <w:rsid w:val="00EF3538"/>
    <w:rsid w:val="00EF3669"/>
    <w:rsid w:val="00EF3F1C"/>
    <w:rsid w:val="00EF40A3"/>
    <w:rsid w:val="00EF4312"/>
    <w:rsid w:val="00EF4459"/>
    <w:rsid w:val="00EF460B"/>
    <w:rsid w:val="00EF477C"/>
    <w:rsid w:val="00EF47B8"/>
    <w:rsid w:val="00EF4D0A"/>
    <w:rsid w:val="00EF4E8F"/>
    <w:rsid w:val="00EF55D7"/>
    <w:rsid w:val="00EF567A"/>
    <w:rsid w:val="00EF57D9"/>
    <w:rsid w:val="00EF5D0F"/>
    <w:rsid w:val="00EF5D12"/>
    <w:rsid w:val="00EF5EE0"/>
    <w:rsid w:val="00EF5EF5"/>
    <w:rsid w:val="00EF60F5"/>
    <w:rsid w:val="00EF66BB"/>
    <w:rsid w:val="00EF6757"/>
    <w:rsid w:val="00EF686F"/>
    <w:rsid w:val="00EF6B7E"/>
    <w:rsid w:val="00EF6BC3"/>
    <w:rsid w:val="00EF7242"/>
    <w:rsid w:val="00EF7260"/>
    <w:rsid w:val="00EF7291"/>
    <w:rsid w:val="00EF7398"/>
    <w:rsid w:val="00EF7471"/>
    <w:rsid w:val="00EF7500"/>
    <w:rsid w:val="00EF7688"/>
    <w:rsid w:val="00EF76A7"/>
    <w:rsid w:val="00EF7969"/>
    <w:rsid w:val="00EF79C1"/>
    <w:rsid w:val="00EF7C1A"/>
    <w:rsid w:val="00EF7C39"/>
    <w:rsid w:val="00F00034"/>
    <w:rsid w:val="00F000EC"/>
    <w:rsid w:val="00F00567"/>
    <w:rsid w:val="00F00AA2"/>
    <w:rsid w:val="00F00ABE"/>
    <w:rsid w:val="00F00CFD"/>
    <w:rsid w:val="00F0104B"/>
    <w:rsid w:val="00F0110B"/>
    <w:rsid w:val="00F01327"/>
    <w:rsid w:val="00F0155F"/>
    <w:rsid w:val="00F0180D"/>
    <w:rsid w:val="00F01A7C"/>
    <w:rsid w:val="00F02080"/>
    <w:rsid w:val="00F02456"/>
    <w:rsid w:val="00F0280F"/>
    <w:rsid w:val="00F028FD"/>
    <w:rsid w:val="00F0294C"/>
    <w:rsid w:val="00F02BB1"/>
    <w:rsid w:val="00F02BB6"/>
    <w:rsid w:val="00F02C5F"/>
    <w:rsid w:val="00F02DC4"/>
    <w:rsid w:val="00F02F19"/>
    <w:rsid w:val="00F03369"/>
    <w:rsid w:val="00F03484"/>
    <w:rsid w:val="00F034AC"/>
    <w:rsid w:val="00F03501"/>
    <w:rsid w:val="00F0350F"/>
    <w:rsid w:val="00F035BA"/>
    <w:rsid w:val="00F036C1"/>
    <w:rsid w:val="00F03801"/>
    <w:rsid w:val="00F03C12"/>
    <w:rsid w:val="00F03EBB"/>
    <w:rsid w:val="00F04015"/>
    <w:rsid w:val="00F04147"/>
    <w:rsid w:val="00F042E0"/>
    <w:rsid w:val="00F04380"/>
    <w:rsid w:val="00F043CC"/>
    <w:rsid w:val="00F044C1"/>
    <w:rsid w:val="00F046D9"/>
    <w:rsid w:val="00F04CA3"/>
    <w:rsid w:val="00F04DC3"/>
    <w:rsid w:val="00F04DE5"/>
    <w:rsid w:val="00F054D5"/>
    <w:rsid w:val="00F055FA"/>
    <w:rsid w:val="00F056AD"/>
    <w:rsid w:val="00F056BE"/>
    <w:rsid w:val="00F05837"/>
    <w:rsid w:val="00F059AB"/>
    <w:rsid w:val="00F05B20"/>
    <w:rsid w:val="00F05BDC"/>
    <w:rsid w:val="00F05DA4"/>
    <w:rsid w:val="00F05DF4"/>
    <w:rsid w:val="00F05EAD"/>
    <w:rsid w:val="00F06147"/>
    <w:rsid w:val="00F061E7"/>
    <w:rsid w:val="00F06485"/>
    <w:rsid w:val="00F06B4D"/>
    <w:rsid w:val="00F07170"/>
    <w:rsid w:val="00F075D4"/>
    <w:rsid w:val="00F07B52"/>
    <w:rsid w:val="00F07DBA"/>
    <w:rsid w:val="00F07E0B"/>
    <w:rsid w:val="00F07E6E"/>
    <w:rsid w:val="00F105EF"/>
    <w:rsid w:val="00F10A51"/>
    <w:rsid w:val="00F10D53"/>
    <w:rsid w:val="00F10E85"/>
    <w:rsid w:val="00F10F65"/>
    <w:rsid w:val="00F1106C"/>
    <w:rsid w:val="00F11178"/>
    <w:rsid w:val="00F1121C"/>
    <w:rsid w:val="00F113E3"/>
    <w:rsid w:val="00F119AD"/>
    <w:rsid w:val="00F11B29"/>
    <w:rsid w:val="00F11E15"/>
    <w:rsid w:val="00F1220C"/>
    <w:rsid w:val="00F12266"/>
    <w:rsid w:val="00F122B4"/>
    <w:rsid w:val="00F1230C"/>
    <w:rsid w:val="00F12367"/>
    <w:rsid w:val="00F1251B"/>
    <w:rsid w:val="00F1253E"/>
    <w:rsid w:val="00F1268A"/>
    <w:rsid w:val="00F1290B"/>
    <w:rsid w:val="00F12966"/>
    <w:rsid w:val="00F12AA4"/>
    <w:rsid w:val="00F12B56"/>
    <w:rsid w:val="00F12C9B"/>
    <w:rsid w:val="00F134D1"/>
    <w:rsid w:val="00F138B9"/>
    <w:rsid w:val="00F13904"/>
    <w:rsid w:val="00F140C6"/>
    <w:rsid w:val="00F142F3"/>
    <w:rsid w:val="00F14592"/>
    <w:rsid w:val="00F14954"/>
    <w:rsid w:val="00F14F71"/>
    <w:rsid w:val="00F15334"/>
    <w:rsid w:val="00F156C3"/>
    <w:rsid w:val="00F15767"/>
    <w:rsid w:val="00F15B43"/>
    <w:rsid w:val="00F15BE8"/>
    <w:rsid w:val="00F15C46"/>
    <w:rsid w:val="00F15CB0"/>
    <w:rsid w:val="00F1636D"/>
    <w:rsid w:val="00F164AF"/>
    <w:rsid w:val="00F1664D"/>
    <w:rsid w:val="00F1669B"/>
    <w:rsid w:val="00F166F0"/>
    <w:rsid w:val="00F16787"/>
    <w:rsid w:val="00F167E1"/>
    <w:rsid w:val="00F169AD"/>
    <w:rsid w:val="00F169D1"/>
    <w:rsid w:val="00F16A29"/>
    <w:rsid w:val="00F16A73"/>
    <w:rsid w:val="00F16BBD"/>
    <w:rsid w:val="00F16CBB"/>
    <w:rsid w:val="00F16F7B"/>
    <w:rsid w:val="00F170DC"/>
    <w:rsid w:val="00F17538"/>
    <w:rsid w:val="00F1759E"/>
    <w:rsid w:val="00F177ED"/>
    <w:rsid w:val="00F17E21"/>
    <w:rsid w:val="00F17EEC"/>
    <w:rsid w:val="00F17F8F"/>
    <w:rsid w:val="00F20103"/>
    <w:rsid w:val="00F20315"/>
    <w:rsid w:val="00F20324"/>
    <w:rsid w:val="00F2085F"/>
    <w:rsid w:val="00F209B7"/>
    <w:rsid w:val="00F209D4"/>
    <w:rsid w:val="00F20C1A"/>
    <w:rsid w:val="00F20E80"/>
    <w:rsid w:val="00F211B6"/>
    <w:rsid w:val="00F211E9"/>
    <w:rsid w:val="00F21786"/>
    <w:rsid w:val="00F217DB"/>
    <w:rsid w:val="00F21958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6FD"/>
    <w:rsid w:val="00F22C3A"/>
    <w:rsid w:val="00F22CA5"/>
    <w:rsid w:val="00F22D6D"/>
    <w:rsid w:val="00F2337E"/>
    <w:rsid w:val="00F23591"/>
    <w:rsid w:val="00F2386A"/>
    <w:rsid w:val="00F238B0"/>
    <w:rsid w:val="00F23A2E"/>
    <w:rsid w:val="00F23BB3"/>
    <w:rsid w:val="00F23EF2"/>
    <w:rsid w:val="00F240C9"/>
    <w:rsid w:val="00F242DE"/>
    <w:rsid w:val="00F244F4"/>
    <w:rsid w:val="00F2452E"/>
    <w:rsid w:val="00F247B1"/>
    <w:rsid w:val="00F24839"/>
    <w:rsid w:val="00F2488C"/>
    <w:rsid w:val="00F24940"/>
    <w:rsid w:val="00F2495D"/>
    <w:rsid w:val="00F24D51"/>
    <w:rsid w:val="00F2506C"/>
    <w:rsid w:val="00F25236"/>
    <w:rsid w:val="00F2585E"/>
    <w:rsid w:val="00F25AC6"/>
    <w:rsid w:val="00F25B17"/>
    <w:rsid w:val="00F25C87"/>
    <w:rsid w:val="00F25E82"/>
    <w:rsid w:val="00F262C6"/>
    <w:rsid w:val="00F265CA"/>
    <w:rsid w:val="00F26D74"/>
    <w:rsid w:val="00F26D77"/>
    <w:rsid w:val="00F26DD6"/>
    <w:rsid w:val="00F26E85"/>
    <w:rsid w:val="00F27049"/>
    <w:rsid w:val="00F27243"/>
    <w:rsid w:val="00F273C6"/>
    <w:rsid w:val="00F27439"/>
    <w:rsid w:val="00F274EE"/>
    <w:rsid w:val="00F2778E"/>
    <w:rsid w:val="00F278A0"/>
    <w:rsid w:val="00F27981"/>
    <w:rsid w:val="00F27AB2"/>
    <w:rsid w:val="00F27BD5"/>
    <w:rsid w:val="00F30014"/>
    <w:rsid w:val="00F30081"/>
    <w:rsid w:val="00F30732"/>
    <w:rsid w:val="00F30747"/>
    <w:rsid w:val="00F30C06"/>
    <w:rsid w:val="00F30E73"/>
    <w:rsid w:val="00F31145"/>
    <w:rsid w:val="00F311F4"/>
    <w:rsid w:val="00F31201"/>
    <w:rsid w:val="00F31A4E"/>
    <w:rsid w:val="00F31BFC"/>
    <w:rsid w:val="00F31BFD"/>
    <w:rsid w:val="00F31CAE"/>
    <w:rsid w:val="00F31DC7"/>
    <w:rsid w:val="00F31E09"/>
    <w:rsid w:val="00F31E5C"/>
    <w:rsid w:val="00F31F33"/>
    <w:rsid w:val="00F31FD4"/>
    <w:rsid w:val="00F322C3"/>
    <w:rsid w:val="00F32343"/>
    <w:rsid w:val="00F3252D"/>
    <w:rsid w:val="00F327C0"/>
    <w:rsid w:val="00F32C49"/>
    <w:rsid w:val="00F330F2"/>
    <w:rsid w:val="00F3357F"/>
    <w:rsid w:val="00F338DC"/>
    <w:rsid w:val="00F33C8C"/>
    <w:rsid w:val="00F342D6"/>
    <w:rsid w:val="00F344C3"/>
    <w:rsid w:val="00F34D1C"/>
    <w:rsid w:val="00F35267"/>
    <w:rsid w:val="00F35411"/>
    <w:rsid w:val="00F35712"/>
    <w:rsid w:val="00F35761"/>
    <w:rsid w:val="00F3581A"/>
    <w:rsid w:val="00F3596F"/>
    <w:rsid w:val="00F35A01"/>
    <w:rsid w:val="00F35EB6"/>
    <w:rsid w:val="00F35F11"/>
    <w:rsid w:val="00F36142"/>
    <w:rsid w:val="00F36170"/>
    <w:rsid w:val="00F368D8"/>
    <w:rsid w:val="00F36D27"/>
    <w:rsid w:val="00F37020"/>
    <w:rsid w:val="00F372AF"/>
    <w:rsid w:val="00F37721"/>
    <w:rsid w:val="00F37CFF"/>
    <w:rsid w:val="00F403C9"/>
    <w:rsid w:val="00F4041C"/>
    <w:rsid w:val="00F40997"/>
    <w:rsid w:val="00F40A04"/>
    <w:rsid w:val="00F40B49"/>
    <w:rsid w:val="00F40D1A"/>
    <w:rsid w:val="00F40D25"/>
    <w:rsid w:val="00F4132B"/>
    <w:rsid w:val="00F4180B"/>
    <w:rsid w:val="00F4195A"/>
    <w:rsid w:val="00F41AF4"/>
    <w:rsid w:val="00F41DE5"/>
    <w:rsid w:val="00F41EBC"/>
    <w:rsid w:val="00F42001"/>
    <w:rsid w:val="00F42036"/>
    <w:rsid w:val="00F4245F"/>
    <w:rsid w:val="00F42486"/>
    <w:rsid w:val="00F4259A"/>
    <w:rsid w:val="00F425B7"/>
    <w:rsid w:val="00F426AE"/>
    <w:rsid w:val="00F42947"/>
    <w:rsid w:val="00F42977"/>
    <w:rsid w:val="00F42B29"/>
    <w:rsid w:val="00F42B33"/>
    <w:rsid w:val="00F42D28"/>
    <w:rsid w:val="00F42E43"/>
    <w:rsid w:val="00F4302B"/>
    <w:rsid w:val="00F43076"/>
    <w:rsid w:val="00F432D4"/>
    <w:rsid w:val="00F43455"/>
    <w:rsid w:val="00F439CD"/>
    <w:rsid w:val="00F43AFC"/>
    <w:rsid w:val="00F43C10"/>
    <w:rsid w:val="00F43CED"/>
    <w:rsid w:val="00F440A7"/>
    <w:rsid w:val="00F44168"/>
    <w:rsid w:val="00F441C3"/>
    <w:rsid w:val="00F448A9"/>
    <w:rsid w:val="00F44992"/>
    <w:rsid w:val="00F44B83"/>
    <w:rsid w:val="00F44D50"/>
    <w:rsid w:val="00F45122"/>
    <w:rsid w:val="00F45372"/>
    <w:rsid w:val="00F45406"/>
    <w:rsid w:val="00F45A0A"/>
    <w:rsid w:val="00F45A10"/>
    <w:rsid w:val="00F45D6D"/>
    <w:rsid w:val="00F45F75"/>
    <w:rsid w:val="00F46145"/>
    <w:rsid w:val="00F46353"/>
    <w:rsid w:val="00F4685B"/>
    <w:rsid w:val="00F46915"/>
    <w:rsid w:val="00F46DB0"/>
    <w:rsid w:val="00F46EEE"/>
    <w:rsid w:val="00F46F37"/>
    <w:rsid w:val="00F474DF"/>
    <w:rsid w:val="00F475E9"/>
    <w:rsid w:val="00F47A79"/>
    <w:rsid w:val="00F50085"/>
    <w:rsid w:val="00F50179"/>
    <w:rsid w:val="00F502F8"/>
    <w:rsid w:val="00F50600"/>
    <w:rsid w:val="00F50994"/>
    <w:rsid w:val="00F5099A"/>
    <w:rsid w:val="00F50A6D"/>
    <w:rsid w:val="00F50C4E"/>
    <w:rsid w:val="00F5127B"/>
    <w:rsid w:val="00F513D4"/>
    <w:rsid w:val="00F514E4"/>
    <w:rsid w:val="00F51656"/>
    <w:rsid w:val="00F51B1F"/>
    <w:rsid w:val="00F51B74"/>
    <w:rsid w:val="00F51D0D"/>
    <w:rsid w:val="00F51DED"/>
    <w:rsid w:val="00F52009"/>
    <w:rsid w:val="00F52903"/>
    <w:rsid w:val="00F52A49"/>
    <w:rsid w:val="00F52C25"/>
    <w:rsid w:val="00F52C93"/>
    <w:rsid w:val="00F530DF"/>
    <w:rsid w:val="00F53863"/>
    <w:rsid w:val="00F53937"/>
    <w:rsid w:val="00F53B27"/>
    <w:rsid w:val="00F53D97"/>
    <w:rsid w:val="00F53E97"/>
    <w:rsid w:val="00F54605"/>
    <w:rsid w:val="00F546C9"/>
    <w:rsid w:val="00F5495B"/>
    <w:rsid w:val="00F54A09"/>
    <w:rsid w:val="00F54C0F"/>
    <w:rsid w:val="00F54C62"/>
    <w:rsid w:val="00F54D3E"/>
    <w:rsid w:val="00F54FA9"/>
    <w:rsid w:val="00F550E5"/>
    <w:rsid w:val="00F5538F"/>
    <w:rsid w:val="00F556AB"/>
    <w:rsid w:val="00F55BF6"/>
    <w:rsid w:val="00F55CE1"/>
    <w:rsid w:val="00F5620D"/>
    <w:rsid w:val="00F56269"/>
    <w:rsid w:val="00F56FF9"/>
    <w:rsid w:val="00F571E8"/>
    <w:rsid w:val="00F57432"/>
    <w:rsid w:val="00F5762C"/>
    <w:rsid w:val="00F57CCA"/>
    <w:rsid w:val="00F57ED7"/>
    <w:rsid w:val="00F57EED"/>
    <w:rsid w:val="00F60093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CE1"/>
    <w:rsid w:val="00F60D15"/>
    <w:rsid w:val="00F60DC9"/>
    <w:rsid w:val="00F6155E"/>
    <w:rsid w:val="00F616EE"/>
    <w:rsid w:val="00F61888"/>
    <w:rsid w:val="00F61B30"/>
    <w:rsid w:val="00F61C3D"/>
    <w:rsid w:val="00F61CD6"/>
    <w:rsid w:val="00F61EDE"/>
    <w:rsid w:val="00F61F97"/>
    <w:rsid w:val="00F6236E"/>
    <w:rsid w:val="00F623AD"/>
    <w:rsid w:val="00F6243A"/>
    <w:rsid w:val="00F62504"/>
    <w:rsid w:val="00F625A2"/>
    <w:rsid w:val="00F6277B"/>
    <w:rsid w:val="00F627BC"/>
    <w:rsid w:val="00F62D02"/>
    <w:rsid w:val="00F62E97"/>
    <w:rsid w:val="00F62F4F"/>
    <w:rsid w:val="00F63013"/>
    <w:rsid w:val="00F631EA"/>
    <w:rsid w:val="00F6320B"/>
    <w:rsid w:val="00F632AB"/>
    <w:rsid w:val="00F636E4"/>
    <w:rsid w:val="00F63768"/>
    <w:rsid w:val="00F63959"/>
    <w:rsid w:val="00F63A6F"/>
    <w:rsid w:val="00F63CE1"/>
    <w:rsid w:val="00F63F88"/>
    <w:rsid w:val="00F640FE"/>
    <w:rsid w:val="00F644FF"/>
    <w:rsid w:val="00F6491B"/>
    <w:rsid w:val="00F64ADA"/>
    <w:rsid w:val="00F64AF1"/>
    <w:rsid w:val="00F64C1A"/>
    <w:rsid w:val="00F64ED5"/>
    <w:rsid w:val="00F64FD3"/>
    <w:rsid w:val="00F650EF"/>
    <w:rsid w:val="00F651C2"/>
    <w:rsid w:val="00F65351"/>
    <w:rsid w:val="00F654D6"/>
    <w:rsid w:val="00F656A6"/>
    <w:rsid w:val="00F6599D"/>
    <w:rsid w:val="00F65A97"/>
    <w:rsid w:val="00F65B75"/>
    <w:rsid w:val="00F65C41"/>
    <w:rsid w:val="00F65DC8"/>
    <w:rsid w:val="00F65EBD"/>
    <w:rsid w:val="00F65EE6"/>
    <w:rsid w:val="00F66540"/>
    <w:rsid w:val="00F66BA7"/>
    <w:rsid w:val="00F66D49"/>
    <w:rsid w:val="00F66F01"/>
    <w:rsid w:val="00F66FEB"/>
    <w:rsid w:val="00F6715C"/>
    <w:rsid w:val="00F673BF"/>
    <w:rsid w:val="00F67752"/>
    <w:rsid w:val="00F67CF1"/>
    <w:rsid w:val="00F67DB5"/>
    <w:rsid w:val="00F67F38"/>
    <w:rsid w:val="00F67FCD"/>
    <w:rsid w:val="00F70402"/>
    <w:rsid w:val="00F70664"/>
    <w:rsid w:val="00F70BB7"/>
    <w:rsid w:val="00F70C2D"/>
    <w:rsid w:val="00F70CCC"/>
    <w:rsid w:val="00F70D47"/>
    <w:rsid w:val="00F713DB"/>
    <w:rsid w:val="00F71564"/>
    <w:rsid w:val="00F71616"/>
    <w:rsid w:val="00F717C2"/>
    <w:rsid w:val="00F71AB4"/>
    <w:rsid w:val="00F71E1A"/>
    <w:rsid w:val="00F71FE7"/>
    <w:rsid w:val="00F7200A"/>
    <w:rsid w:val="00F7225A"/>
    <w:rsid w:val="00F725A4"/>
    <w:rsid w:val="00F72651"/>
    <w:rsid w:val="00F72DE4"/>
    <w:rsid w:val="00F72E60"/>
    <w:rsid w:val="00F7315B"/>
    <w:rsid w:val="00F7344A"/>
    <w:rsid w:val="00F73562"/>
    <w:rsid w:val="00F735D9"/>
    <w:rsid w:val="00F7398E"/>
    <w:rsid w:val="00F739BB"/>
    <w:rsid w:val="00F73B75"/>
    <w:rsid w:val="00F73C32"/>
    <w:rsid w:val="00F73CCA"/>
    <w:rsid w:val="00F73EBE"/>
    <w:rsid w:val="00F74449"/>
    <w:rsid w:val="00F744A7"/>
    <w:rsid w:val="00F7488E"/>
    <w:rsid w:val="00F74E4C"/>
    <w:rsid w:val="00F74FF3"/>
    <w:rsid w:val="00F7524F"/>
    <w:rsid w:val="00F75458"/>
    <w:rsid w:val="00F7545D"/>
    <w:rsid w:val="00F75473"/>
    <w:rsid w:val="00F75AA7"/>
    <w:rsid w:val="00F75E1A"/>
    <w:rsid w:val="00F75F72"/>
    <w:rsid w:val="00F760BE"/>
    <w:rsid w:val="00F764C1"/>
    <w:rsid w:val="00F765FD"/>
    <w:rsid w:val="00F76699"/>
    <w:rsid w:val="00F769B0"/>
    <w:rsid w:val="00F76B42"/>
    <w:rsid w:val="00F76D8D"/>
    <w:rsid w:val="00F772F7"/>
    <w:rsid w:val="00F77D0B"/>
    <w:rsid w:val="00F77D97"/>
    <w:rsid w:val="00F8018F"/>
    <w:rsid w:val="00F803F7"/>
    <w:rsid w:val="00F8043F"/>
    <w:rsid w:val="00F8046F"/>
    <w:rsid w:val="00F80695"/>
    <w:rsid w:val="00F80707"/>
    <w:rsid w:val="00F8095A"/>
    <w:rsid w:val="00F809D3"/>
    <w:rsid w:val="00F80B30"/>
    <w:rsid w:val="00F80DC4"/>
    <w:rsid w:val="00F80FD2"/>
    <w:rsid w:val="00F811F5"/>
    <w:rsid w:val="00F81304"/>
    <w:rsid w:val="00F81341"/>
    <w:rsid w:val="00F81855"/>
    <w:rsid w:val="00F819C1"/>
    <w:rsid w:val="00F81AB3"/>
    <w:rsid w:val="00F81AE8"/>
    <w:rsid w:val="00F81B5C"/>
    <w:rsid w:val="00F81DE5"/>
    <w:rsid w:val="00F82045"/>
    <w:rsid w:val="00F8214A"/>
    <w:rsid w:val="00F82189"/>
    <w:rsid w:val="00F825C8"/>
    <w:rsid w:val="00F826CF"/>
    <w:rsid w:val="00F82CCB"/>
    <w:rsid w:val="00F83867"/>
    <w:rsid w:val="00F83B1B"/>
    <w:rsid w:val="00F83B9C"/>
    <w:rsid w:val="00F83BC4"/>
    <w:rsid w:val="00F843D4"/>
    <w:rsid w:val="00F844C5"/>
    <w:rsid w:val="00F8451A"/>
    <w:rsid w:val="00F84580"/>
    <w:rsid w:val="00F84791"/>
    <w:rsid w:val="00F849A2"/>
    <w:rsid w:val="00F84A1D"/>
    <w:rsid w:val="00F84BFF"/>
    <w:rsid w:val="00F84EB6"/>
    <w:rsid w:val="00F84FEC"/>
    <w:rsid w:val="00F84FF3"/>
    <w:rsid w:val="00F85129"/>
    <w:rsid w:val="00F85209"/>
    <w:rsid w:val="00F8531E"/>
    <w:rsid w:val="00F853C9"/>
    <w:rsid w:val="00F8554C"/>
    <w:rsid w:val="00F85559"/>
    <w:rsid w:val="00F85686"/>
    <w:rsid w:val="00F85707"/>
    <w:rsid w:val="00F8592A"/>
    <w:rsid w:val="00F85B7A"/>
    <w:rsid w:val="00F85D26"/>
    <w:rsid w:val="00F85DDE"/>
    <w:rsid w:val="00F85F17"/>
    <w:rsid w:val="00F862AA"/>
    <w:rsid w:val="00F86610"/>
    <w:rsid w:val="00F86734"/>
    <w:rsid w:val="00F8677A"/>
    <w:rsid w:val="00F869F1"/>
    <w:rsid w:val="00F86B2C"/>
    <w:rsid w:val="00F86CC8"/>
    <w:rsid w:val="00F86F3E"/>
    <w:rsid w:val="00F871A8"/>
    <w:rsid w:val="00F8734D"/>
    <w:rsid w:val="00F873CB"/>
    <w:rsid w:val="00F87722"/>
    <w:rsid w:val="00F879C0"/>
    <w:rsid w:val="00F87C1B"/>
    <w:rsid w:val="00F87C5F"/>
    <w:rsid w:val="00F87CE9"/>
    <w:rsid w:val="00F87D6A"/>
    <w:rsid w:val="00F87F9B"/>
    <w:rsid w:val="00F900BE"/>
    <w:rsid w:val="00F900F4"/>
    <w:rsid w:val="00F904C9"/>
    <w:rsid w:val="00F907BB"/>
    <w:rsid w:val="00F90AA8"/>
    <w:rsid w:val="00F90BC0"/>
    <w:rsid w:val="00F90E09"/>
    <w:rsid w:val="00F90F4C"/>
    <w:rsid w:val="00F90F90"/>
    <w:rsid w:val="00F9124D"/>
    <w:rsid w:val="00F9170D"/>
    <w:rsid w:val="00F91E66"/>
    <w:rsid w:val="00F920A9"/>
    <w:rsid w:val="00F92116"/>
    <w:rsid w:val="00F92128"/>
    <w:rsid w:val="00F9232F"/>
    <w:rsid w:val="00F92371"/>
    <w:rsid w:val="00F92C88"/>
    <w:rsid w:val="00F92F0A"/>
    <w:rsid w:val="00F92F8D"/>
    <w:rsid w:val="00F93043"/>
    <w:rsid w:val="00F930DF"/>
    <w:rsid w:val="00F9369C"/>
    <w:rsid w:val="00F9384E"/>
    <w:rsid w:val="00F939F6"/>
    <w:rsid w:val="00F93A6A"/>
    <w:rsid w:val="00F93C3D"/>
    <w:rsid w:val="00F93DA7"/>
    <w:rsid w:val="00F94026"/>
    <w:rsid w:val="00F940F6"/>
    <w:rsid w:val="00F944EF"/>
    <w:rsid w:val="00F94504"/>
    <w:rsid w:val="00F94681"/>
    <w:rsid w:val="00F94769"/>
    <w:rsid w:val="00F94962"/>
    <w:rsid w:val="00F94A38"/>
    <w:rsid w:val="00F94C81"/>
    <w:rsid w:val="00F94D34"/>
    <w:rsid w:val="00F94DA5"/>
    <w:rsid w:val="00F94DC2"/>
    <w:rsid w:val="00F94E1C"/>
    <w:rsid w:val="00F94E60"/>
    <w:rsid w:val="00F95065"/>
    <w:rsid w:val="00F9526B"/>
    <w:rsid w:val="00F95300"/>
    <w:rsid w:val="00F95588"/>
    <w:rsid w:val="00F9567E"/>
    <w:rsid w:val="00F9585B"/>
    <w:rsid w:val="00F958A5"/>
    <w:rsid w:val="00F958E9"/>
    <w:rsid w:val="00F95978"/>
    <w:rsid w:val="00F95B07"/>
    <w:rsid w:val="00F95E46"/>
    <w:rsid w:val="00F95EBE"/>
    <w:rsid w:val="00F95FBF"/>
    <w:rsid w:val="00F96205"/>
    <w:rsid w:val="00F96459"/>
    <w:rsid w:val="00F96644"/>
    <w:rsid w:val="00F96671"/>
    <w:rsid w:val="00F96763"/>
    <w:rsid w:val="00F9676B"/>
    <w:rsid w:val="00F96975"/>
    <w:rsid w:val="00F96C77"/>
    <w:rsid w:val="00F96F2C"/>
    <w:rsid w:val="00F96F3A"/>
    <w:rsid w:val="00F970B8"/>
    <w:rsid w:val="00F97476"/>
    <w:rsid w:val="00F97B3E"/>
    <w:rsid w:val="00F97BAE"/>
    <w:rsid w:val="00F97C09"/>
    <w:rsid w:val="00F97D5F"/>
    <w:rsid w:val="00F97D62"/>
    <w:rsid w:val="00F97DB8"/>
    <w:rsid w:val="00FA00E0"/>
    <w:rsid w:val="00FA026D"/>
    <w:rsid w:val="00FA04A4"/>
    <w:rsid w:val="00FA0961"/>
    <w:rsid w:val="00FA099D"/>
    <w:rsid w:val="00FA09AE"/>
    <w:rsid w:val="00FA0CF7"/>
    <w:rsid w:val="00FA1094"/>
    <w:rsid w:val="00FA1104"/>
    <w:rsid w:val="00FA1479"/>
    <w:rsid w:val="00FA14D6"/>
    <w:rsid w:val="00FA165C"/>
    <w:rsid w:val="00FA1747"/>
    <w:rsid w:val="00FA1A4C"/>
    <w:rsid w:val="00FA1D4B"/>
    <w:rsid w:val="00FA1EAF"/>
    <w:rsid w:val="00FA2057"/>
    <w:rsid w:val="00FA20A9"/>
    <w:rsid w:val="00FA21B8"/>
    <w:rsid w:val="00FA2409"/>
    <w:rsid w:val="00FA284C"/>
    <w:rsid w:val="00FA2988"/>
    <w:rsid w:val="00FA2C74"/>
    <w:rsid w:val="00FA2E13"/>
    <w:rsid w:val="00FA37DB"/>
    <w:rsid w:val="00FA3844"/>
    <w:rsid w:val="00FA3943"/>
    <w:rsid w:val="00FA3C96"/>
    <w:rsid w:val="00FA3D32"/>
    <w:rsid w:val="00FA3ECC"/>
    <w:rsid w:val="00FA3F7B"/>
    <w:rsid w:val="00FA400B"/>
    <w:rsid w:val="00FA404B"/>
    <w:rsid w:val="00FA4136"/>
    <w:rsid w:val="00FA4153"/>
    <w:rsid w:val="00FA444C"/>
    <w:rsid w:val="00FA45EB"/>
    <w:rsid w:val="00FA470B"/>
    <w:rsid w:val="00FA4B6F"/>
    <w:rsid w:val="00FA4BA0"/>
    <w:rsid w:val="00FA4F4C"/>
    <w:rsid w:val="00FA4FA9"/>
    <w:rsid w:val="00FA5139"/>
    <w:rsid w:val="00FA526A"/>
    <w:rsid w:val="00FA5478"/>
    <w:rsid w:val="00FA55E1"/>
    <w:rsid w:val="00FA5670"/>
    <w:rsid w:val="00FA570D"/>
    <w:rsid w:val="00FA5917"/>
    <w:rsid w:val="00FA59F0"/>
    <w:rsid w:val="00FA5B4F"/>
    <w:rsid w:val="00FA5E5A"/>
    <w:rsid w:val="00FA5FC1"/>
    <w:rsid w:val="00FA60BF"/>
    <w:rsid w:val="00FA617C"/>
    <w:rsid w:val="00FA620E"/>
    <w:rsid w:val="00FA66C6"/>
    <w:rsid w:val="00FA6D87"/>
    <w:rsid w:val="00FA6E0A"/>
    <w:rsid w:val="00FA7281"/>
    <w:rsid w:val="00FA7360"/>
    <w:rsid w:val="00FA738E"/>
    <w:rsid w:val="00FA7432"/>
    <w:rsid w:val="00FA75B3"/>
    <w:rsid w:val="00FA7851"/>
    <w:rsid w:val="00FA7861"/>
    <w:rsid w:val="00FA78E1"/>
    <w:rsid w:val="00FA7CD2"/>
    <w:rsid w:val="00FA7DD0"/>
    <w:rsid w:val="00FB01C7"/>
    <w:rsid w:val="00FB03BD"/>
    <w:rsid w:val="00FB060C"/>
    <w:rsid w:val="00FB0666"/>
    <w:rsid w:val="00FB09F1"/>
    <w:rsid w:val="00FB0A45"/>
    <w:rsid w:val="00FB0CCF"/>
    <w:rsid w:val="00FB0F04"/>
    <w:rsid w:val="00FB1097"/>
    <w:rsid w:val="00FB10AB"/>
    <w:rsid w:val="00FB10B0"/>
    <w:rsid w:val="00FB1154"/>
    <w:rsid w:val="00FB136D"/>
    <w:rsid w:val="00FB16DA"/>
    <w:rsid w:val="00FB180A"/>
    <w:rsid w:val="00FB183C"/>
    <w:rsid w:val="00FB1896"/>
    <w:rsid w:val="00FB18F4"/>
    <w:rsid w:val="00FB1947"/>
    <w:rsid w:val="00FB1C81"/>
    <w:rsid w:val="00FB1CFE"/>
    <w:rsid w:val="00FB2187"/>
    <w:rsid w:val="00FB224B"/>
    <w:rsid w:val="00FB22BC"/>
    <w:rsid w:val="00FB2440"/>
    <w:rsid w:val="00FB2704"/>
    <w:rsid w:val="00FB2A5D"/>
    <w:rsid w:val="00FB2E88"/>
    <w:rsid w:val="00FB306F"/>
    <w:rsid w:val="00FB3111"/>
    <w:rsid w:val="00FB356B"/>
    <w:rsid w:val="00FB35DD"/>
    <w:rsid w:val="00FB3683"/>
    <w:rsid w:val="00FB377E"/>
    <w:rsid w:val="00FB38E7"/>
    <w:rsid w:val="00FB398D"/>
    <w:rsid w:val="00FB3C9D"/>
    <w:rsid w:val="00FB4193"/>
    <w:rsid w:val="00FB42D8"/>
    <w:rsid w:val="00FB42FD"/>
    <w:rsid w:val="00FB4581"/>
    <w:rsid w:val="00FB4691"/>
    <w:rsid w:val="00FB48B7"/>
    <w:rsid w:val="00FB4F0B"/>
    <w:rsid w:val="00FB5247"/>
    <w:rsid w:val="00FB5883"/>
    <w:rsid w:val="00FB5A52"/>
    <w:rsid w:val="00FB5D95"/>
    <w:rsid w:val="00FB5E60"/>
    <w:rsid w:val="00FB6107"/>
    <w:rsid w:val="00FB622C"/>
    <w:rsid w:val="00FB6259"/>
    <w:rsid w:val="00FB66E6"/>
    <w:rsid w:val="00FB69FE"/>
    <w:rsid w:val="00FB6A19"/>
    <w:rsid w:val="00FB6B50"/>
    <w:rsid w:val="00FB6E4C"/>
    <w:rsid w:val="00FB6FBA"/>
    <w:rsid w:val="00FB707A"/>
    <w:rsid w:val="00FB74E5"/>
    <w:rsid w:val="00FB7777"/>
    <w:rsid w:val="00FB78DD"/>
    <w:rsid w:val="00FB7C8D"/>
    <w:rsid w:val="00FB7FC6"/>
    <w:rsid w:val="00FC0328"/>
    <w:rsid w:val="00FC0355"/>
    <w:rsid w:val="00FC0693"/>
    <w:rsid w:val="00FC096D"/>
    <w:rsid w:val="00FC0AE8"/>
    <w:rsid w:val="00FC115E"/>
    <w:rsid w:val="00FC1216"/>
    <w:rsid w:val="00FC1346"/>
    <w:rsid w:val="00FC146A"/>
    <w:rsid w:val="00FC157D"/>
    <w:rsid w:val="00FC15E6"/>
    <w:rsid w:val="00FC1BDA"/>
    <w:rsid w:val="00FC1CAF"/>
    <w:rsid w:val="00FC1CE7"/>
    <w:rsid w:val="00FC2360"/>
    <w:rsid w:val="00FC2522"/>
    <w:rsid w:val="00FC2549"/>
    <w:rsid w:val="00FC3158"/>
    <w:rsid w:val="00FC3217"/>
    <w:rsid w:val="00FC32F9"/>
    <w:rsid w:val="00FC337C"/>
    <w:rsid w:val="00FC3653"/>
    <w:rsid w:val="00FC373D"/>
    <w:rsid w:val="00FC3966"/>
    <w:rsid w:val="00FC3989"/>
    <w:rsid w:val="00FC3A76"/>
    <w:rsid w:val="00FC3E13"/>
    <w:rsid w:val="00FC41EF"/>
    <w:rsid w:val="00FC446B"/>
    <w:rsid w:val="00FC44A7"/>
    <w:rsid w:val="00FC4573"/>
    <w:rsid w:val="00FC46D1"/>
    <w:rsid w:val="00FC48D2"/>
    <w:rsid w:val="00FC48E4"/>
    <w:rsid w:val="00FC5106"/>
    <w:rsid w:val="00FC5AE0"/>
    <w:rsid w:val="00FC5C5F"/>
    <w:rsid w:val="00FC5F43"/>
    <w:rsid w:val="00FC60F5"/>
    <w:rsid w:val="00FC60FA"/>
    <w:rsid w:val="00FC6176"/>
    <w:rsid w:val="00FC620A"/>
    <w:rsid w:val="00FC62DF"/>
    <w:rsid w:val="00FC630C"/>
    <w:rsid w:val="00FC6AD7"/>
    <w:rsid w:val="00FC6C4D"/>
    <w:rsid w:val="00FC6F0F"/>
    <w:rsid w:val="00FC721C"/>
    <w:rsid w:val="00FC74FC"/>
    <w:rsid w:val="00FC7842"/>
    <w:rsid w:val="00FC78D5"/>
    <w:rsid w:val="00FC7912"/>
    <w:rsid w:val="00FC79D8"/>
    <w:rsid w:val="00FC7CAA"/>
    <w:rsid w:val="00FC7CBD"/>
    <w:rsid w:val="00FD0154"/>
    <w:rsid w:val="00FD0172"/>
    <w:rsid w:val="00FD0216"/>
    <w:rsid w:val="00FD051D"/>
    <w:rsid w:val="00FD0737"/>
    <w:rsid w:val="00FD090A"/>
    <w:rsid w:val="00FD0AD9"/>
    <w:rsid w:val="00FD0B22"/>
    <w:rsid w:val="00FD0C74"/>
    <w:rsid w:val="00FD0C7F"/>
    <w:rsid w:val="00FD0DBF"/>
    <w:rsid w:val="00FD148C"/>
    <w:rsid w:val="00FD14BF"/>
    <w:rsid w:val="00FD17F3"/>
    <w:rsid w:val="00FD1892"/>
    <w:rsid w:val="00FD283F"/>
    <w:rsid w:val="00FD2A71"/>
    <w:rsid w:val="00FD2AC6"/>
    <w:rsid w:val="00FD302E"/>
    <w:rsid w:val="00FD3168"/>
    <w:rsid w:val="00FD31DB"/>
    <w:rsid w:val="00FD31F3"/>
    <w:rsid w:val="00FD328A"/>
    <w:rsid w:val="00FD39E5"/>
    <w:rsid w:val="00FD3A4B"/>
    <w:rsid w:val="00FD3A85"/>
    <w:rsid w:val="00FD3EA3"/>
    <w:rsid w:val="00FD4018"/>
    <w:rsid w:val="00FD4723"/>
    <w:rsid w:val="00FD478F"/>
    <w:rsid w:val="00FD47E0"/>
    <w:rsid w:val="00FD490E"/>
    <w:rsid w:val="00FD49CB"/>
    <w:rsid w:val="00FD4A4A"/>
    <w:rsid w:val="00FD4B5A"/>
    <w:rsid w:val="00FD4CF8"/>
    <w:rsid w:val="00FD4E47"/>
    <w:rsid w:val="00FD5147"/>
    <w:rsid w:val="00FD57C7"/>
    <w:rsid w:val="00FD5D09"/>
    <w:rsid w:val="00FD5FF7"/>
    <w:rsid w:val="00FD6134"/>
    <w:rsid w:val="00FD6E54"/>
    <w:rsid w:val="00FD7003"/>
    <w:rsid w:val="00FD70BB"/>
    <w:rsid w:val="00FD71EC"/>
    <w:rsid w:val="00FD734B"/>
    <w:rsid w:val="00FD73D6"/>
    <w:rsid w:val="00FD75D0"/>
    <w:rsid w:val="00FD774E"/>
    <w:rsid w:val="00FD7846"/>
    <w:rsid w:val="00FD7A60"/>
    <w:rsid w:val="00FD7C85"/>
    <w:rsid w:val="00FD7DA8"/>
    <w:rsid w:val="00FD7F7D"/>
    <w:rsid w:val="00FE03BC"/>
    <w:rsid w:val="00FE0520"/>
    <w:rsid w:val="00FE058A"/>
    <w:rsid w:val="00FE05D3"/>
    <w:rsid w:val="00FE0647"/>
    <w:rsid w:val="00FE06E7"/>
    <w:rsid w:val="00FE0724"/>
    <w:rsid w:val="00FE08AB"/>
    <w:rsid w:val="00FE095B"/>
    <w:rsid w:val="00FE0ADB"/>
    <w:rsid w:val="00FE1252"/>
    <w:rsid w:val="00FE1D4A"/>
    <w:rsid w:val="00FE1F21"/>
    <w:rsid w:val="00FE1FAF"/>
    <w:rsid w:val="00FE200F"/>
    <w:rsid w:val="00FE2B6B"/>
    <w:rsid w:val="00FE2E5D"/>
    <w:rsid w:val="00FE2EF2"/>
    <w:rsid w:val="00FE30C2"/>
    <w:rsid w:val="00FE30FD"/>
    <w:rsid w:val="00FE3164"/>
    <w:rsid w:val="00FE3169"/>
    <w:rsid w:val="00FE3176"/>
    <w:rsid w:val="00FE34E6"/>
    <w:rsid w:val="00FE356F"/>
    <w:rsid w:val="00FE360E"/>
    <w:rsid w:val="00FE36F8"/>
    <w:rsid w:val="00FE38CD"/>
    <w:rsid w:val="00FE3933"/>
    <w:rsid w:val="00FE39B8"/>
    <w:rsid w:val="00FE3BCA"/>
    <w:rsid w:val="00FE3BE2"/>
    <w:rsid w:val="00FE3BFA"/>
    <w:rsid w:val="00FE443A"/>
    <w:rsid w:val="00FE44C9"/>
    <w:rsid w:val="00FE457F"/>
    <w:rsid w:val="00FE45D7"/>
    <w:rsid w:val="00FE47E5"/>
    <w:rsid w:val="00FE486E"/>
    <w:rsid w:val="00FE48BC"/>
    <w:rsid w:val="00FE4A03"/>
    <w:rsid w:val="00FE4AA7"/>
    <w:rsid w:val="00FE4B48"/>
    <w:rsid w:val="00FE4E49"/>
    <w:rsid w:val="00FE513F"/>
    <w:rsid w:val="00FE5592"/>
    <w:rsid w:val="00FE5847"/>
    <w:rsid w:val="00FE58C2"/>
    <w:rsid w:val="00FE59B0"/>
    <w:rsid w:val="00FE59EB"/>
    <w:rsid w:val="00FE5A67"/>
    <w:rsid w:val="00FE5CD1"/>
    <w:rsid w:val="00FE5E7E"/>
    <w:rsid w:val="00FE5F94"/>
    <w:rsid w:val="00FE65CC"/>
    <w:rsid w:val="00FE6895"/>
    <w:rsid w:val="00FE6D34"/>
    <w:rsid w:val="00FE6DFA"/>
    <w:rsid w:val="00FE7093"/>
    <w:rsid w:val="00FE788B"/>
    <w:rsid w:val="00FE78A1"/>
    <w:rsid w:val="00FE7920"/>
    <w:rsid w:val="00FE7B72"/>
    <w:rsid w:val="00FE7D61"/>
    <w:rsid w:val="00FF041C"/>
    <w:rsid w:val="00FF05F8"/>
    <w:rsid w:val="00FF081D"/>
    <w:rsid w:val="00FF0C9D"/>
    <w:rsid w:val="00FF0E6C"/>
    <w:rsid w:val="00FF116C"/>
    <w:rsid w:val="00FF1192"/>
    <w:rsid w:val="00FF1292"/>
    <w:rsid w:val="00FF12A1"/>
    <w:rsid w:val="00FF1461"/>
    <w:rsid w:val="00FF14BF"/>
    <w:rsid w:val="00FF14D8"/>
    <w:rsid w:val="00FF15F5"/>
    <w:rsid w:val="00FF16E3"/>
    <w:rsid w:val="00FF1821"/>
    <w:rsid w:val="00FF1AA6"/>
    <w:rsid w:val="00FF1AA8"/>
    <w:rsid w:val="00FF1CFA"/>
    <w:rsid w:val="00FF26D4"/>
    <w:rsid w:val="00FF26FC"/>
    <w:rsid w:val="00FF27D6"/>
    <w:rsid w:val="00FF292B"/>
    <w:rsid w:val="00FF2E33"/>
    <w:rsid w:val="00FF2EC0"/>
    <w:rsid w:val="00FF32AB"/>
    <w:rsid w:val="00FF3424"/>
    <w:rsid w:val="00FF3445"/>
    <w:rsid w:val="00FF3693"/>
    <w:rsid w:val="00FF373E"/>
    <w:rsid w:val="00FF38B6"/>
    <w:rsid w:val="00FF3B25"/>
    <w:rsid w:val="00FF3B50"/>
    <w:rsid w:val="00FF3E5F"/>
    <w:rsid w:val="00FF3EC6"/>
    <w:rsid w:val="00FF3ED3"/>
    <w:rsid w:val="00FF404B"/>
    <w:rsid w:val="00FF4098"/>
    <w:rsid w:val="00FF41FC"/>
    <w:rsid w:val="00FF429E"/>
    <w:rsid w:val="00FF42C9"/>
    <w:rsid w:val="00FF4322"/>
    <w:rsid w:val="00FF46E0"/>
    <w:rsid w:val="00FF48D4"/>
    <w:rsid w:val="00FF4990"/>
    <w:rsid w:val="00FF4AD8"/>
    <w:rsid w:val="00FF4AF5"/>
    <w:rsid w:val="00FF4BCE"/>
    <w:rsid w:val="00FF4CC5"/>
    <w:rsid w:val="00FF4CEE"/>
    <w:rsid w:val="00FF4E12"/>
    <w:rsid w:val="00FF4E2F"/>
    <w:rsid w:val="00FF4F01"/>
    <w:rsid w:val="00FF4FFB"/>
    <w:rsid w:val="00FF51FC"/>
    <w:rsid w:val="00FF5291"/>
    <w:rsid w:val="00FF5700"/>
    <w:rsid w:val="00FF5E77"/>
    <w:rsid w:val="00FF5E9E"/>
    <w:rsid w:val="00FF6054"/>
    <w:rsid w:val="00FF621A"/>
    <w:rsid w:val="00FF6316"/>
    <w:rsid w:val="00FF6AC0"/>
    <w:rsid w:val="00FF6B9E"/>
    <w:rsid w:val="00FF6F67"/>
    <w:rsid w:val="00FF7004"/>
    <w:rsid w:val="00FF70AA"/>
    <w:rsid w:val="00FF70DC"/>
    <w:rsid w:val="00FF7213"/>
    <w:rsid w:val="00FF73D7"/>
    <w:rsid w:val="00FF744B"/>
    <w:rsid w:val="00FF776E"/>
    <w:rsid w:val="00FF77E5"/>
    <w:rsid w:val="00FF783A"/>
    <w:rsid w:val="00FF7A04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2076E27"/>
  <w15:docId w15:val="{237B47A0-0990-4870-B83F-A7E08347F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952A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13E24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A13E2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A13E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A13E24"/>
    <w:rPr>
      <w:rFonts w:cs="EucrosiaUPC"/>
      <w:b/>
      <w:bCs/>
      <w:sz w:val="28"/>
      <w:szCs w:val="28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A13E24"/>
    <w:rPr>
      <w:rFonts w:cs="EucrosiaUPC"/>
      <w:sz w:val="24"/>
      <w:szCs w:val="24"/>
    </w:rPr>
  </w:style>
  <w:style w:type="character" w:customStyle="1" w:styleId="Heading8Char">
    <w:name w:val="Heading 8 Char"/>
    <w:link w:val="Heading8"/>
    <w:rsid w:val="00A13E24"/>
    <w:rPr>
      <w:rFonts w:cs="EucrosiaUPC"/>
      <w:sz w:val="24"/>
      <w:szCs w:val="24"/>
    </w:rPr>
  </w:style>
  <w:style w:type="character" w:customStyle="1" w:styleId="Heading9Char">
    <w:name w:val="Heading 9 Char"/>
    <w:link w:val="Heading9"/>
    <w:rsid w:val="00A13E24"/>
    <w:rPr>
      <w:rFonts w:cs="EucrosiaUPC"/>
      <w:sz w:val="28"/>
      <w:szCs w:val="28"/>
    </w:rPr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25816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2581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A13E2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25816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A13E2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2581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A13E2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character" w:customStyle="1" w:styleId="BodyText3Char">
    <w:name w:val="Body Text 3 Char"/>
    <w:link w:val="BodyText3"/>
    <w:rsid w:val="00A13E24"/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053E50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A13E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75F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67"/>
      <w:jc w:val="thaiDistribute"/>
    </w:pPr>
    <w:rPr>
      <w:rFonts w:ascii="Angsana New" w:hAnsi="Angsana New"/>
      <w:sz w:val="32"/>
      <w:szCs w:val="32"/>
    </w:rPr>
  </w:style>
  <w:style w:type="character" w:customStyle="1" w:styleId="AccPolicyHeadingChar">
    <w:name w:val="Acc Policy Heading Char"/>
    <w:link w:val="AccPolicyHeading"/>
    <w:rsid w:val="00375F36"/>
    <w:rPr>
      <w:rFonts w:ascii="Angsana New" w:hAnsi="Angsana New"/>
      <w:sz w:val="32"/>
      <w:szCs w:val="32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013945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A13E24"/>
    <w:rPr>
      <w:rFonts w:ascii="Arial" w:hAnsi="Arial"/>
      <w:sz w:val="18"/>
      <w:szCs w:val="18"/>
    </w:r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PreformattedChar">
    <w:name w:val="HTML Preformatted Char"/>
    <w:link w:val="HTMLPreformatted"/>
    <w:rsid w:val="00A13E24"/>
    <w:rPr>
      <w:rFonts w:ascii="Courier New" w:hAnsi="Courier New" w:cs="Courier New"/>
      <w:lang w:bidi="ar-SA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424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1Char1">
    <w:name w:val="Heading 1 Char1"/>
    <w:uiPriority w:val="99"/>
    <w:rsid w:val="00624FA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624FA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624FA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624F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624FA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624FA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624F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624FA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624FAD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1">
    <w:name w:val="Body Text Indent Char1"/>
    <w:aliases w:val="i 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624FAD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?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6">
    <w:name w:val="ลบ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624FA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624FAD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624FAD"/>
    <w:pPr>
      <w:spacing w:line="240" w:lineRule="auto"/>
    </w:pPr>
  </w:style>
  <w:style w:type="character" w:customStyle="1" w:styleId="SignatureChar1">
    <w:name w:val="Signature Char1"/>
    <w:link w:val="Signature"/>
    <w:rsid w:val="00624FAD"/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rsid w:val="00624FAD"/>
    <w:rPr>
      <w:rFonts w:ascii="Arial" w:hAnsi="Arial"/>
      <w:sz w:val="18"/>
      <w:szCs w:val="22"/>
    </w:rPr>
  </w:style>
  <w:style w:type="character" w:customStyle="1" w:styleId="FootnoteTextChar">
    <w:name w:val="Footnote Text Char"/>
    <w:aliases w:val="ft Char"/>
    <w:link w:val="FootnoteText"/>
    <w:semiHidden/>
    <w:rsid w:val="00624FAD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624F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24FAD"/>
    <w:pPr>
      <w:spacing w:after="0"/>
    </w:pPr>
  </w:style>
  <w:style w:type="paragraph" w:customStyle="1" w:styleId="acctdividends">
    <w:name w:val="acct dividends"/>
    <w:aliases w:val="a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24FAD"/>
    <w:pPr>
      <w:spacing w:after="0"/>
    </w:pPr>
  </w:style>
  <w:style w:type="paragraph" w:customStyle="1" w:styleId="acctindent">
    <w:name w:val="acct indent"/>
    <w:aliases w:val="ai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24FAD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24FAD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624FA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24FAD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24FA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24FAD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624FA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24FAD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624FAD"/>
    <w:pPr>
      <w:spacing w:after="0"/>
    </w:pPr>
  </w:style>
  <w:style w:type="paragraph" w:customStyle="1" w:styleId="List1a">
    <w:name w:val="List 1a"/>
    <w:aliases w:val="1a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624FAD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semiHidden/>
    <w:rsid w:val="00624F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624FAD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24FAD"/>
  </w:style>
  <w:style w:type="paragraph" w:customStyle="1" w:styleId="zreportaddinfo">
    <w:name w:val="zreport addinfo"/>
    <w:basedOn w:val="Normal"/>
    <w:rsid w:val="00624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24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24FAD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24FA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624FA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24FAD"/>
    <w:rPr>
      <w:b/>
      <w:bCs/>
    </w:rPr>
  </w:style>
  <w:style w:type="paragraph" w:customStyle="1" w:styleId="nineptbodytext">
    <w:name w:val="nine pt body text"/>
    <w:aliases w:val="9bt"/>
    <w:basedOn w:val="nineptnormal"/>
    <w:rsid w:val="00624FAD"/>
    <w:pPr>
      <w:spacing w:after="220"/>
    </w:pPr>
  </w:style>
  <w:style w:type="paragraph" w:customStyle="1" w:styleId="nineptnormal">
    <w:name w:val="nine pt normal"/>
    <w:aliases w:val="9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24FAD"/>
    <w:pPr>
      <w:jc w:val="center"/>
    </w:pPr>
  </w:style>
  <w:style w:type="paragraph" w:customStyle="1" w:styleId="heading">
    <w:name w:val="heading"/>
    <w:aliases w:val="h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624FA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24FAD"/>
  </w:style>
  <w:style w:type="paragraph" w:customStyle="1" w:styleId="nineptheadingcentredbold">
    <w:name w:val="nine pt heading centred bold"/>
    <w:aliases w:val="9hc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24FA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24FA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24FAD"/>
    <w:rPr>
      <w:b/>
    </w:rPr>
  </w:style>
  <w:style w:type="paragraph" w:customStyle="1" w:styleId="nineptcolumntab1">
    <w:name w:val="nine pt column tab1"/>
    <w:aliases w:val="a91"/>
    <w:basedOn w:val="nineptnormal"/>
    <w:rsid w:val="00624FA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24FA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24FAD"/>
    <w:pPr>
      <w:jc w:val="center"/>
    </w:pPr>
  </w:style>
  <w:style w:type="paragraph" w:customStyle="1" w:styleId="Normalheading">
    <w:name w:val="Normal heading"/>
    <w:aliases w:val="nh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24FAD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24FAD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24FA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24FA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24FA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24FA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24FA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624FA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24FA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24FA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24FAD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624FA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24FAD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624FA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24FA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24FA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24FAD"/>
    <w:pPr>
      <w:spacing w:after="0"/>
    </w:pPr>
  </w:style>
  <w:style w:type="paragraph" w:customStyle="1" w:styleId="smallreturn">
    <w:name w:val="small return"/>
    <w:aliases w:val="sr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24FAD"/>
    <w:pPr>
      <w:spacing w:after="0"/>
    </w:pPr>
  </w:style>
  <w:style w:type="paragraph" w:customStyle="1" w:styleId="headingbolditalic">
    <w:name w:val="heading bold italic"/>
    <w:aliases w:val="hbi"/>
    <w:basedOn w:val="heading"/>
    <w:rsid w:val="00624FA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24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24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24FA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24FAD"/>
    <w:pPr>
      <w:spacing w:after="0"/>
    </w:pPr>
  </w:style>
  <w:style w:type="paragraph" w:customStyle="1" w:styleId="blockbullet">
    <w:name w:val="block bullet"/>
    <w:aliases w:val="bb"/>
    <w:basedOn w:val="block"/>
    <w:rsid w:val="00624FAD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24FA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24FAD"/>
    <w:pPr>
      <w:spacing w:after="0"/>
    </w:pPr>
  </w:style>
  <w:style w:type="paragraph" w:customStyle="1" w:styleId="eightptnormal">
    <w:name w:val="eight pt normal"/>
    <w:aliases w:val="8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24FA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24FA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24FA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24FAD"/>
    <w:rPr>
      <w:b/>
      <w:bCs/>
    </w:rPr>
  </w:style>
  <w:style w:type="paragraph" w:customStyle="1" w:styleId="eightptbodytext">
    <w:name w:val="eight pt body text"/>
    <w:aliases w:val="8bt"/>
    <w:basedOn w:val="eightptnormal"/>
    <w:rsid w:val="00624FA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24FA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24FA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24FA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24FAD"/>
    <w:pPr>
      <w:spacing w:after="0"/>
    </w:pPr>
  </w:style>
  <w:style w:type="paragraph" w:customStyle="1" w:styleId="eightptblock">
    <w:name w:val="eight pt block"/>
    <w:aliases w:val="8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24FA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24FA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24FA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24FAD"/>
    <w:pPr>
      <w:spacing w:after="0"/>
    </w:pPr>
  </w:style>
  <w:style w:type="paragraph" w:customStyle="1" w:styleId="blockindent">
    <w:name w:val="block indent"/>
    <w:aliases w:val="bi"/>
    <w:basedOn w:val="block"/>
    <w:rsid w:val="00624FAD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624FAD"/>
    <w:pPr>
      <w:jc w:val="center"/>
    </w:pPr>
  </w:style>
  <w:style w:type="paragraph" w:customStyle="1" w:styleId="nineptcol">
    <w:name w:val="nine pt %col"/>
    <w:aliases w:val="9%"/>
    <w:basedOn w:val="nineptnormal"/>
    <w:rsid w:val="00624FA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24FA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24FA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24FAD"/>
    <w:pPr>
      <w:spacing w:after="0"/>
    </w:pPr>
  </w:style>
  <w:style w:type="paragraph" w:customStyle="1" w:styleId="nineptblocklist">
    <w:name w:val="nine pt block list"/>
    <w:aliases w:val="9bl"/>
    <w:basedOn w:val="nineptblock"/>
    <w:rsid w:val="00624FA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24FA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24FA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24FA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24FA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24FA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24FA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24FA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24FA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24FA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24FA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24FAD"/>
    <w:pPr>
      <w:spacing w:after="80"/>
    </w:pPr>
  </w:style>
  <w:style w:type="paragraph" w:customStyle="1" w:styleId="nineptratecol">
    <w:name w:val="nine pt rate col"/>
    <w:aliases w:val="a9r"/>
    <w:basedOn w:val="nineptnormal"/>
    <w:rsid w:val="00624FA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24FA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24FA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24FA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24FA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24FA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24FA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24FA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24FA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24FA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24FA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24FAD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624FA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24FA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24FA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24FA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24FA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24FA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24FA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24FAD"/>
    <w:pPr>
      <w:spacing w:after="80"/>
    </w:pPr>
  </w:style>
  <w:style w:type="paragraph" w:customStyle="1" w:styleId="blockbullet2">
    <w:name w:val="block bullet 2"/>
    <w:aliases w:val="bb2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24FA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24FAD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24FA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24FAD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624FAD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624FA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624FAD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24FAD"/>
    <w:rPr>
      <w:sz w:val="29"/>
      <w:szCs w:val="29"/>
    </w:rPr>
  </w:style>
  <w:style w:type="character" w:customStyle="1" w:styleId="shorttext">
    <w:name w:val="short_text"/>
    <w:basedOn w:val="DefaultParagraphFont"/>
    <w:rsid w:val="00624FAD"/>
  </w:style>
  <w:style w:type="paragraph" w:styleId="CommentSubject">
    <w:name w:val="annotation subject"/>
    <w:basedOn w:val="CommentText"/>
    <w:next w:val="CommentText"/>
    <w:link w:val="CommentSubjectChar"/>
    <w:rsid w:val="00624FAD"/>
    <w:pPr>
      <w:spacing w:line="240" w:lineRule="auto"/>
    </w:pPr>
    <w:rPr>
      <w:b/>
      <w:bCs/>
    </w:rPr>
  </w:style>
  <w:style w:type="character" w:customStyle="1" w:styleId="CommentSubjectChar">
    <w:name w:val="Comment Subject Char"/>
    <w:link w:val="CommentSubject"/>
    <w:rsid w:val="00624FAD"/>
    <w:rPr>
      <w:rFonts w:ascii="Arial" w:hAnsi="Arial"/>
      <w:b/>
      <w:bCs/>
      <w:szCs w:val="25"/>
    </w:rPr>
  </w:style>
  <w:style w:type="character" w:customStyle="1" w:styleId="hps">
    <w:name w:val="hps"/>
    <w:rsid w:val="00624FAD"/>
    <w:rPr>
      <w:rFonts w:cs="Times New Roman"/>
    </w:rPr>
  </w:style>
  <w:style w:type="character" w:customStyle="1" w:styleId="gt-icon-text1">
    <w:name w:val="gt-icon-text1"/>
    <w:rsid w:val="00624FAD"/>
    <w:rPr>
      <w:rFonts w:cs="Times New Roman"/>
    </w:rPr>
  </w:style>
  <w:style w:type="character" w:customStyle="1" w:styleId="longtext">
    <w:name w:val="long_text"/>
    <w:rsid w:val="00624FAD"/>
    <w:rPr>
      <w:rFonts w:cs="Times New Roman"/>
    </w:rPr>
  </w:style>
  <w:style w:type="character" w:customStyle="1" w:styleId="CharChar22">
    <w:name w:val="Char Char22"/>
    <w:rsid w:val="00624FA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24FA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24FA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24FAD"/>
  </w:style>
  <w:style w:type="character" w:styleId="Emphasis">
    <w:name w:val="Emphasis"/>
    <w:uiPriority w:val="20"/>
    <w:qFormat/>
    <w:rsid w:val="00624FA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624FAD"/>
  </w:style>
  <w:style w:type="character" w:customStyle="1" w:styleId="alt-edited1">
    <w:name w:val="alt-edited1"/>
    <w:rsid w:val="00624FA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624FA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624FA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ink w:val="block"/>
    <w:locked/>
    <w:rsid w:val="002E5DE0"/>
    <w:rPr>
      <w:rFonts w:cs="Times New Roman"/>
      <w:sz w:val="22"/>
      <w:lang w:val="en-GB" w:bidi="ar-SA"/>
    </w:rPr>
  </w:style>
  <w:style w:type="character" w:styleId="FootnoteReference">
    <w:name w:val="footnote reference"/>
    <w:uiPriority w:val="99"/>
    <w:semiHidden/>
    <w:unhideWhenUsed/>
    <w:rsid w:val="00182681"/>
    <w:rPr>
      <w:vertAlign w:val="superscript"/>
    </w:rPr>
  </w:style>
  <w:style w:type="paragraph" w:customStyle="1" w:styleId="NFSTopic">
    <w:name w:val="NFS Topic"/>
    <w:basedOn w:val="Normal"/>
    <w:link w:val="NFSTopicChar"/>
    <w:qFormat/>
    <w:rsid w:val="009834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567"/>
      </w:tabs>
      <w:spacing w:line="240" w:lineRule="auto"/>
      <w:ind w:left="567" w:hanging="567"/>
      <w:jc w:val="thaiDistribute"/>
      <w:outlineLvl w:val="0"/>
    </w:pPr>
    <w:rPr>
      <w:rFonts w:ascii="Angsana New" w:hAnsi="Angsana New"/>
      <w:b/>
      <w:bCs/>
      <w:sz w:val="30"/>
      <w:szCs w:val="30"/>
    </w:rPr>
  </w:style>
  <w:style w:type="character" w:customStyle="1" w:styleId="NFSTopicChar">
    <w:name w:val="NFS Topic Char"/>
    <w:link w:val="NFSTopic"/>
    <w:rsid w:val="00983441"/>
    <w:rPr>
      <w:rFonts w:ascii="Angsana New" w:hAnsi="Angsana New"/>
      <w:b/>
      <w:b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F96975"/>
    <w:rPr>
      <w:rFonts w:ascii="Arial" w:hAnsi="Arial"/>
      <w:sz w:val="18"/>
      <w:szCs w:val="22"/>
    </w:rPr>
  </w:style>
  <w:style w:type="paragraph" w:customStyle="1" w:styleId="NFSsubtopic">
    <w:name w:val="NFS subtopic"/>
    <w:basedOn w:val="Normal"/>
    <w:link w:val="NFSsubtopicChar"/>
    <w:qFormat/>
    <w:rsid w:val="00AE26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2" w:hanging="562"/>
      <w:jc w:val="thaiDistribute"/>
      <w:outlineLvl w:val="1"/>
    </w:pPr>
    <w:rPr>
      <w:rFonts w:ascii="Angsana New" w:hAnsi="Angsana New"/>
      <w:i/>
      <w:iCs/>
      <w:sz w:val="30"/>
      <w:szCs w:val="30"/>
    </w:rPr>
  </w:style>
  <w:style w:type="paragraph" w:styleId="NormalWeb">
    <w:name w:val="Normal (Web)"/>
    <w:basedOn w:val="Normal"/>
    <w:uiPriority w:val="99"/>
    <w:unhideWhenUsed/>
    <w:rsid w:val="00AE26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FSsubtopicChar">
    <w:name w:val="NFS subtopic Char"/>
    <w:link w:val="NFSsubtopic"/>
    <w:rsid w:val="00AE267E"/>
    <w:rPr>
      <w:rFonts w:ascii="Angsana New" w:hAnsi="Angsana New"/>
      <w:i/>
      <w:iCs/>
      <w:sz w:val="30"/>
      <w:szCs w:val="30"/>
    </w:rPr>
  </w:style>
  <w:style w:type="paragraph" w:styleId="NoSpacing">
    <w:name w:val="No Spacing"/>
    <w:uiPriority w:val="1"/>
    <w:qFormat/>
    <w:rsid w:val="00B564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Revision">
    <w:name w:val="Revision"/>
    <w:hidden/>
    <w:uiPriority w:val="99"/>
    <w:semiHidden/>
    <w:rsid w:val="003D5184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84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3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34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8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0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15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13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87D431-3513-43A8-9488-89A7E2C73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3628</TotalTime>
  <Pages>33</Pages>
  <Words>6514</Words>
  <Characters>37135</Characters>
  <Application>Microsoft Office Word</Application>
  <DocSecurity>0</DocSecurity>
  <Lines>309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43562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Anongnuch, Tangthanawatskul</cp:lastModifiedBy>
  <cp:revision>454</cp:revision>
  <cp:lastPrinted>2020-11-03T10:36:00Z</cp:lastPrinted>
  <dcterms:created xsi:type="dcterms:W3CDTF">2020-06-18T07:59:00Z</dcterms:created>
  <dcterms:modified xsi:type="dcterms:W3CDTF">2020-11-03T10:58:00Z</dcterms:modified>
</cp:coreProperties>
</file>