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46275" w14:textId="77777777" w:rsidR="00B17939" w:rsidRDefault="00B17939" w:rsidP="0050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Angsana New" w:hAnsi="Angsana New"/>
          <w:lang w:eastAsia="ja-JP"/>
        </w:rPr>
      </w:pPr>
      <w:bookmarkStart w:id="0" w:name="Title"/>
      <w:bookmarkStart w:id="1" w:name="_GoBack"/>
      <w:bookmarkEnd w:id="1"/>
    </w:p>
    <w:p w14:paraId="2A6203EA" w14:textId="77777777" w:rsidR="00BA7CAC" w:rsidRDefault="00BA7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0D3CE095" w14:textId="77777777" w:rsidR="00381B5D" w:rsidRDefault="0038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73806CEC" w14:textId="77777777" w:rsidR="00381B5D" w:rsidRPr="00051F21" w:rsidRDefault="0038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20DF8DCD" w14:textId="77777777"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tart"/>
      <w:bookmarkEnd w:id="2"/>
    </w:p>
    <w:p w14:paraId="3B4FB2E3" w14:textId="77777777"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B8E77E4" w14:textId="77777777"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239A6655" w14:textId="77777777" w:rsidR="00887FCF" w:rsidRDefault="00887FCF" w:rsidP="00E57297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bookmarkStart w:id="3" w:name="SubTitle"/>
      <w:bookmarkEnd w:id="0"/>
    </w:p>
    <w:p w14:paraId="75549222" w14:textId="77777777" w:rsidR="00E57297" w:rsidRPr="008C7B80" w:rsidRDefault="00E57297" w:rsidP="00E57297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r w:rsidRPr="008C7B80">
        <w:rPr>
          <w:rFonts w:ascii="Angsana New" w:hAnsi="Angsana New"/>
          <w:b/>
          <w:bCs/>
          <w:sz w:val="52"/>
          <w:szCs w:val="52"/>
          <w:cs/>
        </w:rPr>
        <w:t>บริษัท สมบูรณ์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แอ๊ดวานซ์ เทคโนโลยี</w:t>
      </w:r>
      <w:r w:rsidRPr="008C7B80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(มหาชน)</w:t>
      </w:r>
    </w:p>
    <w:p w14:paraId="48771897" w14:textId="77777777" w:rsidR="00E81F90" w:rsidRPr="008C7B80" w:rsidRDefault="00090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C7B80">
        <w:rPr>
          <w:rFonts w:ascii="Angsana New" w:hAnsi="Angsana New" w:hint="cs"/>
          <w:b/>
          <w:bCs/>
          <w:sz w:val="52"/>
          <w:szCs w:val="52"/>
          <w:cs/>
        </w:rPr>
        <w:t>และบริษัทย่อ</w:t>
      </w:r>
      <w:r w:rsidR="00366140" w:rsidRPr="008C7B80">
        <w:rPr>
          <w:rFonts w:ascii="Angsana New" w:hAnsi="Angsana New" w:hint="cs"/>
          <w:b/>
          <w:bCs/>
          <w:sz w:val="52"/>
          <w:szCs w:val="52"/>
          <w:cs/>
        </w:rPr>
        <w:t>ย</w:t>
      </w:r>
    </w:p>
    <w:p w14:paraId="1BF7249C" w14:textId="77777777" w:rsidR="00091CCD" w:rsidRPr="008C7B80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3F667DE" w14:textId="77777777" w:rsidR="00A24084" w:rsidRPr="001D737A" w:rsidRDefault="00A24084" w:rsidP="00A2408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4" w:name="ExtraText"/>
      <w:bookmarkEnd w:id="3"/>
      <w:bookmarkEnd w:id="4"/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301E332C" w14:textId="6EFB5FFA" w:rsidR="000E5645" w:rsidRPr="001D737A" w:rsidRDefault="00A24084" w:rsidP="00A2408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733FB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เก้าเดือน</w:t>
      </w:r>
      <w:r w:rsidRPr="008733F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กันยายน</w:t>
      </w:r>
      <w:r w:rsidR="000E564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0E564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E564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3</w:t>
      </w:r>
    </w:p>
    <w:p w14:paraId="119DE126" w14:textId="77777777" w:rsidR="000E5645" w:rsidRPr="00610FB1" w:rsidRDefault="000E5645" w:rsidP="000E564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BAF0684" w14:textId="70D33130" w:rsidR="00E47713" w:rsidRPr="009D0D6C" w:rsidRDefault="000E5645" w:rsidP="000E564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499E346" w14:textId="77777777" w:rsidR="0030723E" w:rsidRDefault="0030723E" w:rsidP="008809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EB0CEDF" w14:textId="77777777" w:rsidR="0030723E" w:rsidRPr="00A4230F" w:rsidRDefault="0030723E" w:rsidP="008809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FFCFDB4" w14:textId="77777777" w:rsidR="00884015" w:rsidRDefault="00884015" w:rsidP="003B1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</w:p>
    <w:p w14:paraId="179DC12D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1A08AC93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59D132FB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499DAE23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412E3E38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2615CB74" w14:textId="77777777" w:rsidR="00884015" w:rsidRPr="00884015" w:rsidRDefault="00884015" w:rsidP="00884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28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14:paraId="2D2AE434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6181682B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3C862C30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0259FCDE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51467271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16A12FD3" w14:textId="77777777" w:rsidR="00FA218E" w:rsidRPr="00884015" w:rsidRDefault="00FA218E" w:rsidP="00884015">
      <w:pPr>
        <w:rPr>
          <w:rFonts w:ascii="Angsana New" w:hAnsi="Angsana New"/>
          <w:sz w:val="32"/>
          <w:szCs w:val="32"/>
        </w:rPr>
        <w:sectPr w:rsidR="00FA218E" w:rsidRPr="00884015" w:rsidSect="00FF358E">
          <w:footerReference w:type="even" r:id="rId8"/>
          <w:footerReference w:type="default" r:id="rId9"/>
          <w:headerReference w:type="first" r:id="rId10"/>
          <w:foot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0B462CE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633F58AB" w14:textId="77777777" w:rsidR="00946B43" w:rsidRPr="009229A0" w:rsidRDefault="00946B43" w:rsidP="008923CA">
      <w:pPr>
        <w:rPr>
          <w:rFonts w:ascii="Angsana New" w:hAnsi="Angsana New"/>
          <w:sz w:val="30"/>
          <w:szCs w:val="30"/>
        </w:rPr>
      </w:pPr>
    </w:p>
    <w:p w14:paraId="10397E2D" w14:textId="77777777" w:rsidR="00946B43" w:rsidRPr="009229A0" w:rsidRDefault="00946B43" w:rsidP="008923CA">
      <w:pPr>
        <w:rPr>
          <w:rFonts w:ascii="Angsana New" w:hAnsi="Angsana New"/>
          <w:sz w:val="30"/>
          <w:szCs w:val="30"/>
        </w:rPr>
      </w:pPr>
    </w:p>
    <w:p w14:paraId="08AA46F6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07711134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17ADB675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7E3D73AD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168BB780" w14:textId="77777777" w:rsidR="008923CA" w:rsidRPr="009229A0" w:rsidRDefault="008923CA" w:rsidP="008923CA">
      <w:pPr>
        <w:rPr>
          <w:rFonts w:ascii="Angsana New" w:hAnsi="Angsana New"/>
          <w:sz w:val="30"/>
          <w:szCs w:val="30"/>
          <w:cs/>
        </w:rPr>
      </w:pPr>
    </w:p>
    <w:p w14:paraId="090B6286" w14:textId="77777777" w:rsidR="003B122C" w:rsidRPr="009229A0" w:rsidRDefault="00F13DC7" w:rsidP="003B1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229A0">
        <w:rPr>
          <w:rFonts w:ascii="Angsana New" w:hAnsi="Angsana New"/>
          <w:b/>
          <w:bCs/>
          <w:sz w:val="30"/>
          <w:szCs w:val="30"/>
          <w:cs/>
        </w:rPr>
        <w:t>รายงานการสอบทาน</w:t>
      </w:r>
      <w:r w:rsidR="0013062F" w:rsidRPr="009229A0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Pr="009229A0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  <w:r w:rsidR="003B122C" w:rsidRPr="009229A0">
        <w:rPr>
          <w:rFonts w:ascii="Angsana New" w:hAnsi="Angsana New"/>
          <w:b/>
          <w:bCs/>
          <w:sz w:val="30"/>
          <w:szCs w:val="30"/>
          <w:cs/>
        </w:rPr>
        <w:t>โดยผู้สอบบัญชีรับอนุญาต</w:t>
      </w:r>
    </w:p>
    <w:p w14:paraId="14CF6AED" w14:textId="77777777" w:rsidR="005C0455" w:rsidRPr="009229A0" w:rsidRDefault="005C0455" w:rsidP="00473308">
      <w:pPr>
        <w:rPr>
          <w:rFonts w:ascii="Angsana New" w:hAnsi="Angsana New"/>
          <w:i/>
          <w:iCs/>
          <w:sz w:val="30"/>
          <w:szCs w:val="30"/>
        </w:rPr>
      </w:pPr>
    </w:p>
    <w:p w14:paraId="7445BB12" w14:textId="77777777" w:rsidR="003B122C" w:rsidRPr="009229A0" w:rsidRDefault="003B122C" w:rsidP="00C43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229A0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57297" w:rsidRPr="009229A0">
        <w:rPr>
          <w:rFonts w:ascii="Angsana New" w:hAnsi="Angsana New"/>
          <w:b/>
          <w:bCs/>
          <w:sz w:val="30"/>
          <w:szCs w:val="30"/>
          <w:cs/>
        </w:rPr>
        <w:t>สมบูรณ์ แอ๊ดวานซ์ เทคโนโลยี</w:t>
      </w:r>
      <w:r w:rsidRPr="009229A0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32268B7D" w14:textId="77777777" w:rsidR="00C5281B" w:rsidRPr="009229A0" w:rsidRDefault="00C5281B" w:rsidP="00892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BC20E42" w14:textId="4669EC4C" w:rsidR="00D87CFF" w:rsidRPr="009229A0" w:rsidRDefault="00DA1122" w:rsidP="00C4398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pacing w:val="12"/>
          <w:sz w:val="30"/>
          <w:szCs w:val="30"/>
          <w:cs/>
        </w:rPr>
        <w:t>งบแสดงการเปลี่ยนแปลงส่วนของ</w:t>
      </w:r>
      <w:r>
        <w:rPr>
          <w:rFonts w:ascii="Angsana New" w:hAnsi="Angsana New" w:hint="cs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สำหรับงวดเก้าเดือนสิ้นสุดวันที่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FF0835">
        <w:rPr>
          <w:rFonts w:ascii="Angsana New" w:hAnsi="Angsana New"/>
          <w:sz w:val="30"/>
          <w:szCs w:val="30"/>
        </w:rPr>
        <w:t>256</w:t>
      </w:r>
      <w:r w:rsidR="00EF7410" w:rsidRPr="00FF0835">
        <w:rPr>
          <w:rFonts w:ascii="Angsana New" w:hAnsi="Angsana New"/>
          <w:sz w:val="30"/>
          <w:szCs w:val="30"/>
        </w:rPr>
        <w:t>3</w:t>
      </w:r>
      <w:r w:rsidRPr="00FF0835"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(ข้อมูลทางการเงินระหว่างกาล) ของบริษัท สมบูรณ์ แอ๊ดวานซ์ เทคโนโลยี จำกัด (มหาชน) และบริษัทย่อย และของเฉพาะบริษัท สมบูรณ์ แอ๊ดวานซ์ เทคโนโลยี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0"/>
          <w:szCs w:val="30"/>
        </w:rPr>
        <w:t xml:space="preserve">34 </w:t>
      </w:r>
      <w:r>
        <w:rPr>
          <w:rFonts w:ascii="Angsana New" w:hAnsi="Angsana New" w:hint="cs"/>
          <w:sz w:val="30"/>
          <w:szCs w:val="30"/>
          <w:cs/>
        </w:rPr>
        <w:t>เรื่อง การรายงานทาง</w:t>
      </w:r>
      <w:r w:rsidRPr="004D5747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EA9B745" w14:textId="77777777" w:rsidR="00FF125A" w:rsidRPr="009229A0" w:rsidRDefault="00FF125A" w:rsidP="00892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FE89BDF" w14:textId="77777777" w:rsidR="00D87CFF" w:rsidRPr="009229A0" w:rsidRDefault="00D87CFF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229A0">
        <w:rPr>
          <w:rFonts w:ascii="Angsana New" w:hAnsi="Angsana New"/>
          <w:i/>
          <w:iCs/>
          <w:sz w:val="30"/>
          <w:szCs w:val="30"/>
          <w:cs/>
        </w:rPr>
        <w:t>ขอบเข</w:t>
      </w:r>
      <w:r w:rsidR="005C1AE3" w:rsidRPr="009229A0">
        <w:rPr>
          <w:rFonts w:ascii="Angsana New" w:hAnsi="Angsana New"/>
          <w:i/>
          <w:iCs/>
          <w:sz w:val="30"/>
          <w:szCs w:val="30"/>
          <w:cs/>
        </w:rPr>
        <w:t>ตการสอบทาน</w:t>
      </w:r>
    </w:p>
    <w:p w14:paraId="59B090A1" w14:textId="77777777" w:rsidR="00D14506" w:rsidRPr="009229A0" w:rsidRDefault="00D14506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65A9496D" w14:textId="77777777" w:rsidR="009159FC" w:rsidRPr="009229A0" w:rsidRDefault="009159FC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9A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รหัส</w:t>
      </w:r>
      <w:r w:rsidRPr="009229A0">
        <w:rPr>
          <w:rFonts w:ascii="Angsana New" w:hAnsi="Angsana New"/>
          <w:sz w:val="30"/>
          <w:szCs w:val="30"/>
        </w:rPr>
        <w:t xml:space="preserve"> 2410 “</w:t>
      </w:r>
      <w:r w:rsidRPr="009229A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29A0">
        <w:rPr>
          <w:rFonts w:ascii="Angsana New" w:hAnsi="Angsana New"/>
          <w:sz w:val="30"/>
          <w:szCs w:val="30"/>
        </w:rPr>
        <w:t>”</w:t>
      </w:r>
      <w:r w:rsidRPr="009229A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="002C7D8A"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="00C5281B" w:rsidRPr="009229A0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="00944687" w:rsidRPr="009229A0">
        <w:rPr>
          <w:rFonts w:ascii="Angsana New" w:hAnsi="Angsana New" w:hint="cs"/>
          <w:sz w:val="30"/>
          <w:szCs w:val="30"/>
          <w:cs/>
        </w:rPr>
        <w:t>ข้อมูลทาง</w:t>
      </w:r>
      <w:r w:rsidR="00C5281B" w:rsidRPr="009229A0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2A72CBBE" w14:textId="77777777" w:rsidR="002D0B51" w:rsidRPr="005C367D" w:rsidRDefault="002D0B51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10FEF624" w14:textId="77777777" w:rsidR="00F031FA" w:rsidRPr="005C367D" w:rsidRDefault="00F031F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20358CCF" w14:textId="77777777" w:rsidR="008923CA" w:rsidRPr="005C367D" w:rsidRDefault="008923C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4167B0D9" w14:textId="77777777" w:rsidR="00893286" w:rsidRPr="005C367D" w:rsidRDefault="00893286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  <w:sectPr w:rsidR="00893286" w:rsidRPr="005C367D" w:rsidSect="00FF358E">
          <w:footerReference w:type="defaul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41F851E5" w14:textId="77777777" w:rsidR="00F031FA" w:rsidRPr="005C367D" w:rsidRDefault="00F031F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0E754B30" w14:textId="77777777" w:rsidR="00A74B3E" w:rsidRDefault="00A74B3E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F731A41" w14:textId="77777777" w:rsidR="00A74B3E" w:rsidRDefault="00A74B3E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E6A8898" w14:textId="44D2361F" w:rsidR="00637EE5" w:rsidRPr="00463144" w:rsidRDefault="00637EE5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6314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8071739" w14:textId="77777777" w:rsidR="00637EE5" w:rsidRPr="00463144" w:rsidRDefault="00637EE5" w:rsidP="00F84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z w:val="30"/>
          <w:szCs w:val="30"/>
          <w:cs/>
        </w:rPr>
      </w:pPr>
    </w:p>
    <w:p w14:paraId="13129DAE" w14:textId="77777777" w:rsidR="003D659D" w:rsidRPr="00463144" w:rsidRDefault="003D659D" w:rsidP="003D659D">
      <w:pPr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46314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463144">
        <w:rPr>
          <w:rFonts w:ascii="Angsana New" w:hAnsi="Angsana New"/>
          <w:sz w:val="30"/>
          <w:szCs w:val="30"/>
          <w:cs/>
        </w:rPr>
        <w:t>ดังกล่าว</w:t>
      </w:r>
      <w:r w:rsidRPr="00463144">
        <w:rPr>
          <w:rFonts w:ascii="Angsana New" w:hAnsi="Angsana New" w:hint="cs"/>
          <w:sz w:val="30"/>
          <w:szCs w:val="30"/>
          <w:cs/>
        </w:rPr>
        <w:t xml:space="preserve"> ไม่ได้จัดทำขึ้นตาม</w:t>
      </w:r>
      <w:r w:rsidRPr="00463144">
        <w:rPr>
          <w:rFonts w:ascii="Angsana New" w:hAnsi="Angsana New"/>
          <w:sz w:val="30"/>
          <w:szCs w:val="30"/>
          <w:cs/>
        </w:rPr>
        <w:t>มาตรฐานการ</w:t>
      </w:r>
      <w:r w:rsidRPr="00463144">
        <w:rPr>
          <w:rFonts w:ascii="Angsana New" w:hAnsi="Angsana New" w:hint="cs"/>
          <w:sz w:val="30"/>
          <w:szCs w:val="30"/>
          <w:cs/>
        </w:rPr>
        <w:t xml:space="preserve">บัญชีฉบับที่ </w:t>
      </w:r>
      <w:r w:rsidRPr="00463144">
        <w:rPr>
          <w:rFonts w:ascii="Angsana New" w:hAnsi="Angsana New"/>
          <w:sz w:val="30"/>
          <w:szCs w:val="30"/>
        </w:rPr>
        <w:t>34</w:t>
      </w:r>
      <w:r w:rsidRPr="00463144">
        <w:rPr>
          <w:rFonts w:ascii="Angsana New" w:hAnsi="Angsana New"/>
          <w:sz w:val="30"/>
          <w:szCs w:val="30"/>
          <w:cs/>
        </w:rPr>
        <w:t xml:space="preserve"> </w:t>
      </w:r>
      <w:r w:rsidRPr="00463144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4D5747" w:rsidRPr="0046314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463144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463144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C37E9FC" w14:textId="77777777" w:rsidR="00245429" w:rsidRPr="00463144" w:rsidRDefault="00245429" w:rsidP="00245429">
      <w:pPr>
        <w:jc w:val="both"/>
        <w:rPr>
          <w:rFonts w:ascii="Angsana New" w:hAnsi="Angsana New"/>
          <w:sz w:val="30"/>
          <w:szCs w:val="30"/>
        </w:rPr>
      </w:pPr>
    </w:p>
    <w:p w14:paraId="18185738" w14:textId="77777777" w:rsidR="00245429" w:rsidRPr="00463144" w:rsidRDefault="00245429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8D6BDAE" w14:textId="77777777" w:rsidR="00C5281B" w:rsidRPr="00463144" w:rsidRDefault="00C5281B" w:rsidP="00C5281B">
      <w:pPr>
        <w:pStyle w:val="T"/>
        <w:ind w:left="0" w:right="47"/>
        <w:jc w:val="thaiDistribute"/>
        <w:rPr>
          <w:rFonts w:ascii="Angsana New" w:hAnsi="Angsana New" w:cs="Angsana New"/>
          <w:lang w:val="en-US"/>
        </w:rPr>
      </w:pPr>
    </w:p>
    <w:p w14:paraId="6137C135" w14:textId="77777777" w:rsidR="00C5281B" w:rsidRPr="00463144" w:rsidRDefault="00C5281B" w:rsidP="00C5281B">
      <w:pPr>
        <w:pStyle w:val="T"/>
        <w:ind w:left="0"/>
        <w:jc w:val="thaiDistribute"/>
        <w:rPr>
          <w:rFonts w:ascii="Angsana New" w:hAnsi="Angsana New" w:cs="Angsana New"/>
          <w:lang w:val="en-US"/>
        </w:rPr>
      </w:pPr>
    </w:p>
    <w:p w14:paraId="32FBF7FB" w14:textId="68A55550" w:rsidR="00F031FA" w:rsidRPr="00463144" w:rsidRDefault="00F031FA" w:rsidP="00F0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</w:rPr>
        <w:t>(</w:t>
      </w:r>
      <w:r w:rsidR="00735DA0" w:rsidRPr="00463144">
        <w:rPr>
          <w:rFonts w:ascii="Angsana New" w:hAnsi="Angsana New"/>
          <w:sz w:val="30"/>
          <w:szCs w:val="30"/>
          <w:cs/>
        </w:rPr>
        <w:t>นาย</w:t>
      </w:r>
      <w:r w:rsidR="007955A4">
        <w:rPr>
          <w:rFonts w:ascii="Angsana New" w:hAnsi="Angsana New" w:hint="cs"/>
          <w:sz w:val="30"/>
          <w:szCs w:val="30"/>
          <w:cs/>
        </w:rPr>
        <w:t>ศักดา เกาทัณฑ์ทอง</w:t>
      </w:r>
      <w:r w:rsidRPr="00463144">
        <w:rPr>
          <w:rFonts w:ascii="Angsana New" w:hAnsi="Angsana New"/>
          <w:sz w:val="30"/>
          <w:szCs w:val="30"/>
        </w:rPr>
        <w:t>)</w:t>
      </w:r>
    </w:p>
    <w:p w14:paraId="076516FA" w14:textId="77777777" w:rsidR="00F031FA" w:rsidRPr="00463144" w:rsidRDefault="00F031FA" w:rsidP="00F0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C2F308A" w14:textId="3D0A6853" w:rsidR="00F031FA" w:rsidRPr="00463144" w:rsidRDefault="0045485F" w:rsidP="00F0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7955A4">
        <w:rPr>
          <w:rFonts w:ascii="Angsana New" w:hAnsi="Angsana New"/>
          <w:sz w:val="30"/>
          <w:szCs w:val="30"/>
        </w:rPr>
        <w:t>4628</w:t>
      </w:r>
    </w:p>
    <w:p w14:paraId="4965EF0E" w14:textId="77777777" w:rsidR="00C5281B" w:rsidRPr="00463144" w:rsidRDefault="00C5281B" w:rsidP="00C5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</w:p>
    <w:p w14:paraId="6690CC84" w14:textId="77777777" w:rsidR="00C5281B" w:rsidRPr="00463144" w:rsidRDefault="00C5281B" w:rsidP="00C5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C02DB63" w14:textId="77777777" w:rsidR="006D02A5" w:rsidRPr="00463144" w:rsidRDefault="00C5281B" w:rsidP="006D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4A75355" w14:textId="4447E70E" w:rsidR="001919F7" w:rsidRPr="00463144" w:rsidRDefault="003A040B" w:rsidP="00893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5</w:t>
      </w:r>
      <w:r w:rsidR="007955A4" w:rsidRPr="00B725C8">
        <w:rPr>
          <w:rFonts w:ascii="Angsana New" w:hAnsi="Angsana New"/>
          <w:sz w:val="30"/>
          <w:szCs w:val="30"/>
        </w:rPr>
        <w:t xml:space="preserve"> </w:t>
      </w:r>
      <w:r w:rsidR="00F917EA">
        <w:rPr>
          <w:rFonts w:ascii="Angsana New" w:hAnsi="Angsana New" w:hint="cs"/>
          <w:sz w:val="30"/>
          <w:szCs w:val="30"/>
          <w:cs/>
        </w:rPr>
        <w:t>พฤศจิกายน</w:t>
      </w:r>
      <w:r w:rsidR="007955A4" w:rsidRPr="00B725C8">
        <w:rPr>
          <w:rFonts w:ascii="Angsana New" w:hAnsi="Angsana New" w:hint="cs"/>
          <w:sz w:val="30"/>
          <w:szCs w:val="30"/>
          <w:cs/>
        </w:rPr>
        <w:t xml:space="preserve"> </w:t>
      </w:r>
      <w:r w:rsidR="009D0D6C" w:rsidRPr="00B725C8">
        <w:rPr>
          <w:rFonts w:ascii="Angsana New" w:hAnsi="Angsana New"/>
          <w:sz w:val="30"/>
          <w:szCs w:val="30"/>
        </w:rPr>
        <w:t>2563</w:t>
      </w:r>
    </w:p>
    <w:p w14:paraId="2DB182DD" w14:textId="77777777" w:rsidR="00F2125E" w:rsidRPr="00874003" w:rsidRDefault="00F2125E" w:rsidP="00F2125E"/>
    <w:sectPr w:rsidR="00F2125E" w:rsidRPr="00874003" w:rsidSect="00FF358E">
      <w:footerReference w:type="default" r:id="rId14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BF79F1" w14:textId="77777777" w:rsidR="002E6803" w:rsidRDefault="002E6803">
      <w:r>
        <w:separator/>
      </w:r>
    </w:p>
  </w:endnote>
  <w:endnote w:type="continuationSeparator" w:id="0">
    <w:p w14:paraId="4E59FD11" w14:textId="77777777" w:rsidR="002E6803" w:rsidRDefault="002E6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9D38A" w14:textId="77777777" w:rsidR="00A479D4" w:rsidRDefault="00A479D4" w:rsidP="007B14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BF5168B" w14:textId="77777777" w:rsidR="00A479D4" w:rsidRDefault="00A479D4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206B06" w14:textId="77777777" w:rsidR="00A479D4" w:rsidRPr="00381B5D" w:rsidRDefault="00A479D4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7EB68C5C" w14:textId="77777777" w:rsidR="00A479D4" w:rsidRDefault="00A479D4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C3394B1" w14:textId="77777777" w:rsidR="00A479D4" w:rsidRDefault="00A479D4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21DC1A1A" w14:textId="77777777" w:rsidR="00A479D4" w:rsidRDefault="00A479D4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</w:p>
  <w:p w14:paraId="13E21C15" w14:textId="77777777" w:rsidR="00A479D4" w:rsidRDefault="00A479D4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645C13CA" w14:textId="77777777" w:rsidR="00A479D4" w:rsidRDefault="00A479D4" w:rsidP="00DD75E4">
    <w:pPr>
      <w:rPr>
        <w:rStyle w:val="PageNumber"/>
        <w:rFonts w:ascii="Angsana New" w:hAnsi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hint="cs"/>
        <w:i/>
        <w:iCs/>
        <w:sz w:val="30"/>
        <w:szCs w:val="30"/>
        <w:cs/>
        <w:lang w:val="en-GB"/>
      </w:rPr>
      <w:t xml:space="preserve">                                                                                           </w:t>
    </w:r>
  </w:p>
  <w:p w14:paraId="3B701522" w14:textId="77777777" w:rsidR="00A479D4" w:rsidRPr="00890558" w:rsidRDefault="00A479D4" w:rsidP="00DD75E4">
    <w:pPr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F9628" w14:textId="77777777" w:rsidR="00A479D4" w:rsidRPr="00381B5D" w:rsidRDefault="00A479D4" w:rsidP="00B701B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BB2C7" w14:textId="77777777" w:rsidR="00A479D4" w:rsidRPr="00381B5D" w:rsidRDefault="00A479D4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55C6680A" w14:textId="77777777" w:rsidR="00A479D4" w:rsidRPr="00890558" w:rsidRDefault="00A479D4" w:rsidP="00F86B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0236F" w14:textId="77777777" w:rsidR="00A479D4" w:rsidRDefault="00A479D4" w:rsidP="00C40A0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770"/>
      </w:tabs>
    </w:pP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1C24F" w14:textId="3F1A8C12" w:rsidR="00A479D4" w:rsidRPr="00775DAE" w:rsidRDefault="00A479D4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 w:rsidR="005C018F">
      <w:rPr>
        <w:rFonts w:ascii="Angsana New" w:hAnsi="Angsana New"/>
        <w:noProof/>
        <w:sz w:val="30"/>
        <w:szCs w:val="30"/>
      </w:rPr>
      <w:t>2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98B01A" w14:textId="77777777" w:rsidR="002E6803" w:rsidRDefault="002E6803">
      <w:r>
        <w:separator/>
      </w:r>
    </w:p>
  </w:footnote>
  <w:footnote w:type="continuationSeparator" w:id="0">
    <w:p w14:paraId="5479A1CF" w14:textId="77777777" w:rsidR="002E6803" w:rsidRDefault="002E6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A4D4DF" w14:textId="77777777" w:rsidR="00A479D4" w:rsidRDefault="00A479D4">
    <w:pPr>
      <w:pStyle w:val="Header"/>
    </w:pPr>
  </w:p>
  <w:p w14:paraId="61873B10" w14:textId="77777777" w:rsidR="00A479D4" w:rsidRPr="00E807EC" w:rsidRDefault="00A47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8"/>
  </w:num>
  <w:num w:numId="14">
    <w:abstractNumId w:val="17"/>
  </w:num>
  <w:num w:numId="15">
    <w:abstractNumId w:val="19"/>
  </w:num>
  <w:num w:numId="16">
    <w:abstractNumId w:val="30"/>
  </w:num>
  <w:num w:numId="17">
    <w:abstractNumId w:val="34"/>
  </w:num>
  <w:num w:numId="18">
    <w:abstractNumId w:val="32"/>
  </w:num>
  <w:num w:numId="19">
    <w:abstractNumId w:val="26"/>
  </w:num>
  <w:num w:numId="20">
    <w:abstractNumId w:val="16"/>
  </w:num>
  <w:num w:numId="21">
    <w:abstractNumId w:val="13"/>
  </w:num>
  <w:num w:numId="22">
    <w:abstractNumId w:val="10"/>
  </w:num>
  <w:num w:numId="23">
    <w:abstractNumId w:val="11"/>
  </w:num>
  <w:num w:numId="24">
    <w:abstractNumId w:val="33"/>
  </w:num>
  <w:num w:numId="25">
    <w:abstractNumId w:val="29"/>
  </w:num>
  <w:num w:numId="26">
    <w:abstractNumId w:val="22"/>
  </w:num>
  <w:num w:numId="27">
    <w:abstractNumId w:val="15"/>
  </w:num>
  <w:num w:numId="28">
    <w:abstractNumId w:val="24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</w:num>
  <w:num w:numId="32">
    <w:abstractNumId w:val="23"/>
  </w:num>
  <w:num w:numId="33">
    <w:abstractNumId w:val="21"/>
  </w:num>
  <w:num w:numId="34">
    <w:abstractNumId w:val="20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21"/>
    <w:rsid w:val="000008B5"/>
    <w:rsid w:val="00000955"/>
    <w:rsid w:val="00000EB8"/>
    <w:rsid w:val="00001450"/>
    <w:rsid w:val="000017BC"/>
    <w:rsid w:val="00001864"/>
    <w:rsid w:val="00001E5E"/>
    <w:rsid w:val="000020F1"/>
    <w:rsid w:val="0000226D"/>
    <w:rsid w:val="00002303"/>
    <w:rsid w:val="000023F6"/>
    <w:rsid w:val="00002845"/>
    <w:rsid w:val="00002D02"/>
    <w:rsid w:val="00002E12"/>
    <w:rsid w:val="00003325"/>
    <w:rsid w:val="000039B8"/>
    <w:rsid w:val="000039DA"/>
    <w:rsid w:val="00003EBA"/>
    <w:rsid w:val="00003FF5"/>
    <w:rsid w:val="00004115"/>
    <w:rsid w:val="000047D2"/>
    <w:rsid w:val="000049E5"/>
    <w:rsid w:val="00004C10"/>
    <w:rsid w:val="00004E31"/>
    <w:rsid w:val="00004FA5"/>
    <w:rsid w:val="0000509A"/>
    <w:rsid w:val="00005208"/>
    <w:rsid w:val="00005A00"/>
    <w:rsid w:val="00005E78"/>
    <w:rsid w:val="0000628B"/>
    <w:rsid w:val="00006A9F"/>
    <w:rsid w:val="00006BFD"/>
    <w:rsid w:val="00006CCE"/>
    <w:rsid w:val="00006E1A"/>
    <w:rsid w:val="000070A4"/>
    <w:rsid w:val="00007183"/>
    <w:rsid w:val="000073F2"/>
    <w:rsid w:val="00007433"/>
    <w:rsid w:val="00007472"/>
    <w:rsid w:val="0000779F"/>
    <w:rsid w:val="00007847"/>
    <w:rsid w:val="00007ADC"/>
    <w:rsid w:val="00007C06"/>
    <w:rsid w:val="00007EAD"/>
    <w:rsid w:val="00010C43"/>
    <w:rsid w:val="00011152"/>
    <w:rsid w:val="000114BF"/>
    <w:rsid w:val="00011AA3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C00"/>
    <w:rsid w:val="00014E9A"/>
    <w:rsid w:val="00014ED3"/>
    <w:rsid w:val="000152E6"/>
    <w:rsid w:val="00015DC0"/>
    <w:rsid w:val="000162B6"/>
    <w:rsid w:val="000171F7"/>
    <w:rsid w:val="0001745A"/>
    <w:rsid w:val="00017598"/>
    <w:rsid w:val="00017675"/>
    <w:rsid w:val="000177DE"/>
    <w:rsid w:val="00017954"/>
    <w:rsid w:val="00017D26"/>
    <w:rsid w:val="0002019D"/>
    <w:rsid w:val="0002043D"/>
    <w:rsid w:val="00020A1D"/>
    <w:rsid w:val="00020DA6"/>
    <w:rsid w:val="00020DDD"/>
    <w:rsid w:val="000211A6"/>
    <w:rsid w:val="00021277"/>
    <w:rsid w:val="00021758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3C7"/>
    <w:rsid w:val="0002349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E8E"/>
    <w:rsid w:val="0002609E"/>
    <w:rsid w:val="000260DF"/>
    <w:rsid w:val="0002618F"/>
    <w:rsid w:val="000266D4"/>
    <w:rsid w:val="00026787"/>
    <w:rsid w:val="000268FA"/>
    <w:rsid w:val="00026920"/>
    <w:rsid w:val="00026A77"/>
    <w:rsid w:val="0002734A"/>
    <w:rsid w:val="00027594"/>
    <w:rsid w:val="00027AC6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7F"/>
    <w:rsid w:val="00034448"/>
    <w:rsid w:val="000344C6"/>
    <w:rsid w:val="00035397"/>
    <w:rsid w:val="000354F8"/>
    <w:rsid w:val="000357F1"/>
    <w:rsid w:val="00035BDB"/>
    <w:rsid w:val="00036072"/>
    <w:rsid w:val="000367A3"/>
    <w:rsid w:val="00036C02"/>
    <w:rsid w:val="000374BE"/>
    <w:rsid w:val="00037688"/>
    <w:rsid w:val="000377A6"/>
    <w:rsid w:val="00037EC2"/>
    <w:rsid w:val="000400A5"/>
    <w:rsid w:val="000400F5"/>
    <w:rsid w:val="000402E2"/>
    <w:rsid w:val="000407C1"/>
    <w:rsid w:val="00040937"/>
    <w:rsid w:val="00040EF3"/>
    <w:rsid w:val="00040F62"/>
    <w:rsid w:val="000410BE"/>
    <w:rsid w:val="0004138D"/>
    <w:rsid w:val="00041398"/>
    <w:rsid w:val="000415DD"/>
    <w:rsid w:val="00041691"/>
    <w:rsid w:val="00042155"/>
    <w:rsid w:val="000423E8"/>
    <w:rsid w:val="00042890"/>
    <w:rsid w:val="00042B83"/>
    <w:rsid w:val="00042EFC"/>
    <w:rsid w:val="00043A20"/>
    <w:rsid w:val="00044D9E"/>
    <w:rsid w:val="0004505C"/>
    <w:rsid w:val="00045098"/>
    <w:rsid w:val="000450E5"/>
    <w:rsid w:val="0004539B"/>
    <w:rsid w:val="0004568C"/>
    <w:rsid w:val="00045715"/>
    <w:rsid w:val="00045948"/>
    <w:rsid w:val="0004623B"/>
    <w:rsid w:val="000465E6"/>
    <w:rsid w:val="00046F82"/>
    <w:rsid w:val="00047294"/>
    <w:rsid w:val="000472B4"/>
    <w:rsid w:val="00047F68"/>
    <w:rsid w:val="000505AE"/>
    <w:rsid w:val="00050681"/>
    <w:rsid w:val="00050845"/>
    <w:rsid w:val="00050DA2"/>
    <w:rsid w:val="00050F49"/>
    <w:rsid w:val="00051126"/>
    <w:rsid w:val="00051AC2"/>
    <w:rsid w:val="00051D70"/>
    <w:rsid w:val="00051D71"/>
    <w:rsid w:val="00051E26"/>
    <w:rsid w:val="00051F21"/>
    <w:rsid w:val="00052169"/>
    <w:rsid w:val="00052814"/>
    <w:rsid w:val="000532A5"/>
    <w:rsid w:val="00053643"/>
    <w:rsid w:val="00053796"/>
    <w:rsid w:val="0005388B"/>
    <w:rsid w:val="000541AA"/>
    <w:rsid w:val="00054759"/>
    <w:rsid w:val="000547DD"/>
    <w:rsid w:val="00054C1A"/>
    <w:rsid w:val="00054F5C"/>
    <w:rsid w:val="0005535B"/>
    <w:rsid w:val="000553BE"/>
    <w:rsid w:val="000557F2"/>
    <w:rsid w:val="00056494"/>
    <w:rsid w:val="000564C9"/>
    <w:rsid w:val="0005655F"/>
    <w:rsid w:val="00057248"/>
    <w:rsid w:val="00057B21"/>
    <w:rsid w:val="00057D7A"/>
    <w:rsid w:val="0006016F"/>
    <w:rsid w:val="00060186"/>
    <w:rsid w:val="000601C7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8F6"/>
    <w:rsid w:val="00062B63"/>
    <w:rsid w:val="00062E94"/>
    <w:rsid w:val="0006394E"/>
    <w:rsid w:val="00063CE6"/>
    <w:rsid w:val="00064808"/>
    <w:rsid w:val="00064E56"/>
    <w:rsid w:val="000652B5"/>
    <w:rsid w:val="00065307"/>
    <w:rsid w:val="00065AA5"/>
    <w:rsid w:val="00065EA8"/>
    <w:rsid w:val="00066298"/>
    <w:rsid w:val="00066745"/>
    <w:rsid w:val="00066F4B"/>
    <w:rsid w:val="000670EE"/>
    <w:rsid w:val="00067283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101D"/>
    <w:rsid w:val="00071097"/>
    <w:rsid w:val="00071126"/>
    <w:rsid w:val="000711A1"/>
    <w:rsid w:val="000711C0"/>
    <w:rsid w:val="00071812"/>
    <w:rsid w:val="00071888"/>
    <w:rsid w:val="00071A32"/>
    <w:rsid w:val="00071C23"/>
    <w:rsid w:val="00071E1E"/>
    <w:rsid w:val="0007213E"/>
    <w:rsid w:val="000725DD"/>
    <w:rsid w:val="0007278D"/>
    <w:rsid w:val="00072810"/>
    <w:rsid w:val="00072A9B"/>
    <w:rsid w:val="0007365E"/>
    <w:rsid w:val="000736B2"/>
    <w:rsid w:val="000737D8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5195"/>
    <w:rsid w:val="000753BF"/>
    <w:rsid w:val="0007557B"/>
    <w:rsid w:val="00075826"/>
    <w:rsid w:val="00075B2D"/>
    <w:rsid w:val="00076269"/>
    <w:rsid w:val="0007659A"/>
    <w:rsid w:val="00076862"/>
    <w:rsid w:val="00076D2E"/>
    <w:rsid w:val="0007726B"/>
    <w:rsid w:val="0007727A"/>
    <w:rsid w:val="000775BB"/>
    <w:rsid w:val="0007773B"/>
    <w:rsid w:val="00077766"/>
    <w:rsid w:val="0007784B"/>
    <w:rsid w:val="00077C96"/>
    <w:rsid w:val="00077F57"/>
    <w:rsid w:val="0008056A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2362"/>
    <w:rsid w:val="0008263B"/>
    <w:rsid w:val="00082DB3"/>
    <w:rsid w:val="00083013"/>
    <w:rsid w:val="0008336D"/>
    <w:rsid w:val="0008351C"/>
    <w:rsid w:val="00083750"/>
    <w:rsid w:val="00084235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7065"/>
    <w:rsid w:val="00087464"/>
    <w:rsid w:val="000875BF"/>
    <w:rsid w:val="000878BA"/>
    <w:rsid w:val="00087962"/>
    <w:rsid w:val="00087EEA"/>
    <w:rsid w:val="00087F0D"/>
    <w:rsid w:val="00090044"/>
    <w:rsid w:val="000902E1"/>
    <w:rsid w:val="00090F7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B2"/>
    <w:rsid w:val="00095C61"/>
    <w:rsid w:val="00096045"/>
    <w:rsid w:val="00096268"/>
    <w:rsid w:val="00096327"/>
    <w:rsid w:val="00096903"/>
    <w:rsid w:val="00096CB2"/>
    <w:rsid w:val="000971EC"/>
    <w:rsid w:val="000975DE"/>
    <w:rsid w:val="000A04F5"/>
    <w:rsid w:val="000A0903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36C"/>
    <w:rsid w:val="000A23D7"/>
    <w:rsid w:val="000A2B84"/>
    <w:rsid w:val="000A2C72"/>
    <w:rsid w:val="000A2C95"/>
    <w:rsid w:val="000A2CF0"/>
    <w:rsid w:val="000A2E6B"/>
    <w:rsid w:val="000A2E90"/>
    <w:rsid w:val="000A2FB7"/>
    <w:rsid w:val="000A3797"/>
    <w:rsid w:val="000A3F3B"/>
    <w:rsid w:val="000A46F3"/>
    <w:rsid w:val="000A51CB"/>
    <w:rsid w:val="000A5278"/>
    <w:rsid w:val="000A53A4"/>
    <w:rsid w:val="000A55A7"/>
    <w:rsid w:val="000A5AAA"/>
    <w:rsid w:val="000A5CF4"/>
    <w:rsid w:val="000A6291"/>
    <w:rsid w:val="000A64B6"/>
    <w:rsid w:val="000A66B6"/>
    <w:rsid w:val="000A66FA"/>
    <w:rsid w:val="000A6818"/>
    <w:rsid w:val="000A6824"/>
    <w:rsid w:val="000A72E2"/>
    <w:rsid w:val="000B037E"/>
    <w:rsid w:val="000B077A"/>
    <w:rsid w:val="000B07B9"/>
    <w:rsid w:val="000B0913"/>
    <w:rsid w:val="000B13EE"/>
    <w:rsid w:val="000B1C93"/>
    <w:rsid w:val="000B26B9"/>
    <w:rsid w:val="000B287A"/>
    <w:rsid w:val="000B28CF"/>
    <w:rsid w:val="000B2922"/>
    <w:rsid w:val="000B31BB"/>
    <w:rsid w:val="000B3207"/>
    <w:rsid w:val="000B323C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331"/>
    <w:rsid w:val="000B549D"/>
    <w:rsid w:val="000B55EC"/>
    <w:rsid w:val="000B58E4"/>
    <w:rsid w:val="000B5A6C"/>
    <w:rsid w:val="000B5A7A"/>
    <w:rsid w:val="000B5ADB"/>
    <w:rsid w:val="000B68BB"/>
    <w:rsid w:val="000B6CCF"/>
    <w:rsid w:val="000B6F09"/>
    <w:rsid w:val="000B7409"/>
    <w:rsid w:val="000B7868"/>
    <w:rsid w:val="000B7BD3"/>
    <w:rsid w:val="000C0102"/>
    <w:rsid w:val="000C0793"/>
    <w:rsid w:val="000C0DA0"/>
    <w:rsid w:val="000C131A"/>
    <w:rsid w:val="000C1407"/>
    <w:rsid w:val="000C164D"/>
    <w:rsid w:val="000C1D48"/>
    <w:rsid w:val="000C3256"/>
    <w:rsid w:val="000C3357"/>
    <w:rsid w:val="000C3BE8"/>
    <w:rsid w:val="000C4F02"/>
    <w:rsid w:val="000C525E"/>
    <w:rsid w:val="000C5309"/>
    <w:rsid w:val="000C55F8"/>
    <w:rsid w:val="000C5C05"/>
    <w:rsid w:val="000C646A"/>
    <w:rsid w:val="000C652B"/>
    <w:rsid w:val="000C6574"/>
    <w:rsid w:val="000C68C4"/>
    <w:rsid w:val="000C6A1A"/>
    <w:rsid w:val="000C6BCB"/>
    <w:rsid w:val="000C6DB5"/>
    <w:rsid w:val="000C6F8F"/>
    <w:rsid w:val="000C7074"/>
    <w:rsid w:val="000C7114"/>
    <w:rsid w:val="000C7259"/>
    <w:rsid w:val="000C7357"/>
    <w:rsid w:val="000C74CA"/>
    <w:rsid w:val="000C7948"/>
    <w:rsid w:val="000C7FE1"/>
    <w:rsid w:val="000D00E7"/>
    <w:rsid w:val="000D04F7"/>
    <w:rsid w:val="000D0874"/>
    <w:rsid w:val="000D0BB6"/>
    <w:rsid w:val="000D0F75"/>
    <w:rsid w:val="000D1161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4765"/>
    <w:rsid w:val="000D4E5F"/>
    <w:rsid w:val="000D4E72"/>
    <w:rsid w:val="000D51D8"/>
    <w:rsid w:val="000D599F"/>
    <w:rsid w:val="000D5D59"/>
    <w:rsid w:val="000D62E1"/>
    <w:rsid w:val="000D65B8"/>
    <w:rsid w:val="000D6668"/>
    <w:rsid w:val="000D70CC"/>
    <w:rsid w:val="000D74D5"/>
    <w:rsid w:val="000D7514"/>
    <w:rsid w:val="000D759A"/>
    <w:rsid w:val="000D76C6"/>
    <w:rsid w:val="000D783D"/>
    <w:rsid w:val="000D79AA"/>
    <w:rsid w:val="000D7DBC"/>
    <w:rsid w:val="000E080D"/>
    <w:rsid w:val="000E0925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D37"/>
    <w:rsid w:val="000E4EA1"/>
    <w:rsid w:val="000E4EDD"/>
    <w:rsid w:val="000E5010"/>
    <w:rsid w:val="000E5018"/>
    <w:rsid w:val="000E535E"/>
    <w:rsid w:val="000E54B4"/>
    <w:rsid w:val="000E5645"/>
    <w:rsid w:val="000E575D"/>
    <w:rsid w:val="000E5C43"/>
    <w:rsid w:val="000E5F46"/>
    <w:rsid w:val="000E653A"/>
    <w:rsid w:val="000E6614"/>
    <w:rsid w:val="000E69E3"/>
    <w:rsid w:val="000E7215"/>
    <w:rsid w:val="000E7471"/>
    <w:rsid w:val="000E7C8D"/>
    <w:rsid w:val="000E7E1E"/>
    <w:rsid w:val="000F025C"/>
    <w:rsid w:val="000F049E"/>
    <w:rsid w:val="000F04EE"/>
    <w:rsid w:val="000F07FE"/>
    <w:rsid w:val="000F0B38"/>
    <w:rsid w:val="000F0D61"/>
    <w:rsid w:val="000F0E9B"/>
    <w:rsid w:val="000F11FC"/>
    <w:rsid w:val="000F14A0"/>
    <w:rsid w:val="000F19F5"/>
    <w:rsid w:val="000F1C28"/>
    <w:rsid w:val="000F1DAC"/>
    <w:rsid w:val="000F257C"/>
    <w:rsid w:val="000F2976"/>
    <w:rsid w:val="000F2E8F"/>
    <w:rsid w:val="000F3540"/>
    <w:rsid w:val="000F35F6"/>
    <w:rsid w:val="000F3C9B"/>
    <w:rsid w:val="000F3CAC"/>
    <w:rsid w:val="000F3DBD"/>
    <w:rsid w:val="000F3E7F"/>
    <w:rsid w:val="000F402C"/>
    <w:rsid w:val="000F405F"/>
    <w:rsid w:val="000F4210"/>
    <w:rsid w:val="000F4D64"/>
    <w:rsid w:val="000F4E99"/>
    <w:rsid w:val="000F4F39"/>
    <w:rsid w:val="000F509B"/>
    <w:rsid w:val="000F5225"/>
    <w:rsid w:val="000F5578"/>
    <w:rsid w:val="000F5A77"/>
    <w:rsid w:val="000F5FDA"/>
    <w:rsid w:val="000F651F"/>
    <w:rsid w:val="000F65B2"/>
    <w:rsid w:val="000F6646"/>
    <w:rsid w:val="000F6BC4"/>
    <w:rsid w:val="000F6DE3"/>
    <w:rsid w:val="000F703C"/>
    <w:rsid w:val="000F77DF"/>
    <w:rsid w:val="000F7DAD"/>
    <w:rsid w:val="0010076A"/>
    <w:rsid w:val="00100C5B"/>
    <w:rsid w:val="00100F83"/>
    <w:rsid w:val="001012C5"/>
    <w:rsid w:val="0010170F"/>
    <w:rsid w:val="001017AE"/>
    <w:rsid w:val="00101A65"/>
    <w:rsid w:val="00101AD5"/>
    <w:rsid w:val="00101D6F"/>
    <w:rsid w:val="00101F19"/>
    <w:rsid w:val="00102046"/>
    <w:rsid w:val="00102C2C"/>
    <w:rsid w:val="00103027"/>
    <w:rsid w:val="0010348C"/>
    <w:rsid w:val="001034C0"/>
    <w:rsid w:val="001035B2"/>
    <w:rsid w:val="00103DBF"/>
    <w:rsid w:val="001041F1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4B7"/>
    <w:rsid w:val="00107773"/>
    <w:rsid w:val="00107918"/>
    <w:rsid w:val="00107CE4"/>
    <w:rsid w:val="00107FC6"/>
    <w:rsid w:val="00110463"/>
    <w:rsid w:val="0011076C"/>
    <w:rsid w:val="00110839"/>
    <w:rsid w:val="0011107F"/>
    <w:rsid w:val="001112C7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8DC"/>
    <w:rsid w:val="00116D0B"/>
    <w:rsid w:val="00116E25"/>
    <w:rsid w:val="0011735D"/>
    <w:rsid w:val="00117783"/>
    <w:rsid w:val="00117A03"/>
    <w:rsid w:val="00117CD4"/>
    <w:rsid w:val="00117F23"/>
    <w:rsid w:val="00117FD2"/>
    <w:rsid w:val="00120485"/>
    <w:rsid w:val="00120611"/>
    <w:rsid w:val="00120684"/>
    <w:rsid w:val="0012079E"/>
    <w:rsid w:val="00122137"/>
    <w:rsid w:val="00122883"/>
    <w:rsid w:val="00122CA3"/>
    <w:rsid w:val="00122CA7"/>
    <w:rsid w:val="001232E1"/>
    <w:rsid w:val="0012338A"/>
    <w:rsid w:val="0012362B"/>
    <w:rsid w:val="0012375C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BA0"/>
    <w:rsid w:val="001275AB"/>
    <w:rsid w:val="00127827"/>
    <w:rsid w:val="001278D9"/>
    <w:rsid w:val="00127C54"/>
    <w:rsid w:val="00130089"/>
    <w:rsid w:val="001300C8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D83"/>
    <w:rsid w:val="00131E99"/>
    <w:rsid w:val="00132218"/>
    <w:rsid w:val="00132320"/>
    <w:rsid w:val="00132755"/>
    <w:rsid w:val="00132DC6"/>
    <w:rsid w:val="00132DE5"/>
    <w:rsid w:val="001331DB"/>
    <w:rsid w:val="001332C2"/>
    <w:rsid w:val="00133C78"/>
    <w:rsid w:val="00133F03"/>
    <w:rsid w:val="0013432E"/>
    <w:rsid w:val="0013433C"/>
    <w:rsid w:val="00134783"/>
    <w:rsid w:val="00134C18"/>
    <w:rsid w:val="0013517A"/>
    <w:rsid w:val="0013530C"/>
    <w:rsid w:val="00135802"/>
    <w:rsid w:val="00135C38"/>
    <w:rsid w:val="001360C6"/>
    <w:rsid w:val="00136421"/>
    <w:rsid w:val="0013653C"/>
    <w:rsid w:val="0013664B"/>
    <w:rsid w:val="001367F4"/>
    <w:rsid w:val="001368E5"/>
    <w:rsid w:val="001370A2"/>
    <w:rsid w:val="001378C6"/>
    <w:rsid w:val="00137F1F"/>
    <w:rsid w:val="001409BA"/>
    <w:rsid w:val="001409DC"/>
    <w:rsid w:val="00140ACD"/>
    <w:rsid w:val="00140B6D"/>
    <w:rsid w:val="00140BD0"/>
    <w:rsid w:val="0014193A"/>
    <w:rsid w:val="00141BB5"/>
    <w:rsid w:val="00141D02"/>
    <w:rsid w:val="00141FEE"/>
    <w:rsid w:val="00142943"/>
    <w:rsid w:val="00142B65"/>
    <w:rsid w:val="00142C2E"/>
    <w:rsid w:val="00143515"/>
    <w:rsid w:val="00143A91"/>
    <w:rsid w:val="00143F5B"/>
    <w:rsid w:val="00143F5F"/>
    <w:rsid w:val="00144346"/>
    <w:rsid w:val="001444EA"/>
    <w:rsid w:val="00144822"/>
    <w:rsid w:val="00144968"/>
    <w:rsid w:val="001454F2"/>
    <w:rsid w:val="0014580B"/>
    <w:rsid w:val="00145B88"/>
    <w:rsid w:val="00145BEA"/>
    <w:rsid w:val="00145DB3"/>
    <w:rsid w:val="00146601"/>
    <w:rsid w:val="00146666"/>
    <w:rsid w:val="00146DA9"/>
    <w:rsid w:val="001470E0"/>
    <w:rsid w:val="00147269"/>
    <w:rsid w:val="00147556"/>
    <w:rsid w:val="00147A3A"/>
    <w:rsid w:val="00150452"/>
    <w:rsid w:val="001508DA"/>
    <w:rsid w:val="00150AEB"/>
    <w:rsid w:val="00150CA7"/>
    <w:rsid w:val="00150CC8"/>
    <w:rsid w:val="00150FE9"/>
    <w:rsid w:val="001513DA"/>
    <w:rsid w:val="00151945"/>
    <w:rsid w:val="00151BAC"/>
    <w:rsid w:val="00152120"/>
    <w:rsid w:val="0015312F"/>
    <w:rsid w:val="00153373"/>
    <w:rsid w:val="001533E3"/>
    <w:rsid w:val="00153905"/>
    <w:rsid w:val="00154229"/>
    <w:rsid w:val="0015475E"/>
    <w:rsid w:val="001547DE"/>
    <w:rsid w:val="0015519B"/>
    <w:rsid w:val="0015532C"/>
    <w:rsid w:val="00155450"/>
    <w:rsid w:val="001556F9"/>
    <w:rsid w:val="0015576C"/>
    <w:rsid w:val="00155D09"/>
    <w:rsid w:val="00155E69"/>
    <w:rsid w:val="00155EEE"/>
    <w:rsid w:val="001561A8"/>
    <w:rsid w:val="001569DA"/>
    <w:rsid w:val="00156CA0"/>
    <w:rsid w:val="00157029"/>
    <w:rsid w:val="0015704A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120F"/>
    <w:rsid w:val="0016123E"/>
    <w:rsid w:val="001614C3"/>
    <w:rsid w:val="00161915"/>
    <w:rsid w:val="00161B80"/>
    <w:rsid w:val="00161FF9"/>
    <w:rsid w:val="0016294E"/>
    <w:rsid w:val="00162A24"/>
    <w:rsid w:val="00162E07"/>
    <w:rsid w:val="00162E36"/>
    <w:rsid w:val="00162E3B"/>
    <w:rsid w:val="00162F15"/>
    <w:rsid w:val="00163326"/>
    <w:rsid w:val="001633DC"/>
    <w:rsid w:val="00163558"/>
    <w:rsid w:val="00163681"/>
    <w:rsid w:val="001639AC"/>
    <w:rsid w:val="001639C6"/>
    <w:rsid w:val="00163B23"/>
    <w:rsid w:val="00163F59"/>
    <w:rsid w:val="0016481E"/>
    <w:rsid w:val="00164970"/>
    <w:rsid w:val="001649C1"/>
    <w:rsid w:val="001649CE"/>
    <w:rsid w:val="00164A16"/>
    <w:rsid w:val="00164D4F"/>
    <w:rsid w:val="00164E35"/>
    <w:rsid w:val="001653A7"/>
    <w:rsid w:val="0016605C"/>
    <w:rsid w:val="00166611"/>
    <w:rsid w:val="00166985"/>
    <w:rsid w:val="00166A34"/>
    <w:rsid w:val="00167EFE"/>
    <w:rsid w:val="001702F6"/>
    <w:rsid w:val="00170630"/>
    <w:rsid w:val="00170EF2"/>
    <w:rsid w:val="0017121A"/>
    <w:rsid w:val="0017191E"/>
    <w:rsid w:val="00171E94"/>
    <w:rsid w:val="001721CB"/>
    <w:rsid w:val="001726AA"/>
    <w:rsid w:val="001732E1"/>
    <w:rsid w:val="00173906"/>
    <w:rsid w:val="001739E4"/>
    <w:rsid w:val="00173D2A"/>
    <w:rsid w:val="001740EE"/>
    <w:rsid w:val="00174484"/>
    <w:rsid w:val="001744D8"/>
    <w:rsid w:val="001747D7"/>
    <w:rsid w:val="001747DF"/>
    <w:rsid w:val="00174A18"/>
    <w:rsid w:val="00174B21"/>
    <w:rsid w:val="0017553D"/>
    <w:rsid w:val="00175915"/>
    <w:rsid w:val="00175992"/>
    <w:rsid w:val="00175EC4"/>
    <w:rsid w:val="00176129"/>
    <w:rsid w:val="0017636E"/>
    <w:rsid w:val="00176494"/>
    <w:rsid w:val="001765A7"/>
    <w:rsid w:val="0017669A"/>
    <w:rsid w:val="00176A9B"/>
    <w:rsid w:val="00176D75"/>
    <w:rsid w:val="00176FC6"/>
    <w:rsid w:val="00177925"/>
    <w:rsid w:val="00177AB9"/>
    <w:rsid w:val="00177C10"/>
    <w:rsid w:val="00177C3D"/>
    <w:rsid w:val="0018002D"/>
    <w:rsid w:val="001802EE"/>
    <w:rsid w:val="00180369"/>
    <w:rsid w:val="001804E8"/>
    <w:rsid w:val="00181184"/>
    <w:rsid w:val="001815A8"/>
    <w:rsid w:val="00181846"/>
    <w:rsid w:val="001818A0"/>
    <w:rsid w:val="00181EA4"/>
    <w:rsid w:val="00181EFE"/>
    <w:rsid w:val="001820DF"/>
    <w:rsid w:val="0018239A"/>
    <w:rsid w:val="00182BCD"/>
    <w:rsid w:val="00182F88"/>
    <w:rsid w:val="001834D2"/>
    <w:rsid w:val="001839F4"/>
    <w:rsid w:val="00183A2B"/>
    <w:rsid w:val="00183B08"/>
    <w:rsid w:val="00184ADC"/>
    <w:rsid w:val="00184AFC"/>
    <w:rsid w:val="00184C5B"/>
    <w:rsid w:val="00184DD0"/>
    <w:rsid w:val="00185348"/>
    <w:rsid w:val="001858CD"/>
    <w:rsid w:val="00185EEF"/>
    <w:rsid w:val="001867A2"/>
    <w:rsid w:val="00186AFE"/>
    <w:rsid w:val="00186D78"/>
    <w:rsid w:val="00186DE2"/>
    <w:rsid w:val="001875BF"/>
    <w:rsid w:val="001876E9"/>
    <w:rsid w:val="00187842"/>
    <w:rsid w:val="00187DB3"/>
    <w:rsid w:val="001902CF"/>
    <w:rsid w:val="00190852"/>
    <w:rsid w:val="00190D61"/>
    <w:rsid w:val="00191028"/>
    <w:rsid w:val="001911A6"/>
    <w:rsid w:val="0019122E"/>
    <w:rsid w:val="001919F7"/>
    <w:rsid w:val="00191D93"/>
    <w:rsid w:val="001923A0"/>
    <w:rsid w:val="001923FD"/>
    <w:rsid w:val="001925F2"/>
    <w:rsid w:val="001928BD"/>
    <w:rsid w:val="0019364F"/>
    <w:rsid w:val="00193E7F"/>
    <w:rsid w:val="00193EF9"/>
    <w:rsid w:val="00194082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BC9"/>
    <w:rsid w:val="00195E6A"/>
    <w:rsid w:val="0019611D"/>
    <w:rsid w:val="0019704E"/>
    <w:rsid w:val="0019721F"/>
    <w:rsid w:val="001975EC"/>
    <w:rsid w:val="001977DC"/>
    <w:rsid w:val="00197DB4"/>
    <w:rsid w:val="001A03B1"/>
    <w:rsid w:val="001A0897"/>
    <w:rsid w:val="001A08F8"/>
    <w:rsid w:val="001A0A51"/>
    <w:rsid w:val="001A0A8A"/>
    <w:rsid w:val="001A0DA1"/>
    <w:rsid w:val="001A0FD5"/>
    <w:rsid w:val="001A1739"/>
    <w:rsid w:val="001A19AA"/>
    <w:rsid w:val="001A1A34"/>
    <w:rsid w:val="001A1BC2"/>
    <w:rsid w:val="001A25CA"/>
    <w:rsid w:val="001A2897"/>
    <w:rsid w:val="001A2950"/>
    <w:rsid w:val="001A2B63"/>
    <w:rsid w:val="001A2D39"/>
    <w:rsid w:val="001A31D4"/>
    <w:rsid w:val="001A3451"/>
    <w:rsid w:val="001A3499"/>
    <w:rsid w:val="001A3E5B"/>
    <w:rsid w:val="001A4189"/>
    <w:rsid w:val="001A46F2"/>
    <w:rsid w:val="001A4A5E"/>
    <w:rsid w:val="001A4A8F"/>
    <w:rsid w:val="001A4ADF"/>
    <w:rsid w:val="001A4FB8"/>
    <w:rsid w:val="001A5273"/>
    <w:rsid w:val="001A52F3"/>
    <w:rsid w:val="001A597A"/>
    <w:rsid w:val="001A5ACB"/>
    <w:rsid w:val="001A642F"/>
    <w:rsid w:val="001A66B8"/>
    <w:rsid w:val="001A66BA"/>
    <w:rsid w:val="001A691B"/>
    <w:rsid w:val="001A6A79"/>
    <w:rsid w:val="001A73B6"/>
    <w:rsid w:val="001A7FD3"/>
    <w:rsid w:val="001B0493"/>
    <w:rsid w:val="001B12EE"/>
    <w:rsid w:val="001B13ED"/>
    <w:rsid w:val="001B14AD"/>
    <w:rsid w:val="001B1BF5"/>
    <w:rsid w:val="001B1C43"/>
    <w:rsid w:val="001B25F6"/>
    <w:rsid w:val="001B26AE"/>
    <w:rsid w:val="001B2D5E"/>
    <w:rsid w:val="001B3818"/>
    <w:rsid w:val="001B38ED"/>
    <w:rsid w:val="001B3A44"/>
    <w:rsid w:val="001B455A"/>
    <w:rsid w:val="001B4843"/>
    <w:rsid w:val="001B49B9"/>
    <w:rsid w:val="001B4B16"/>
    <w:rsid w:val="001B4DD5"/>
    <w:rsid w:val="001B4F34"/>
    <w:rsid w:val="001B50D9"/>
    <w:rsid w:val="001B51DE"/>
    <w:rsid w:val="001B52F0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819"/>
    <w:rsid w:val="001B6AEE"/>
    <w:rsid w:val="001B6F72"/>
    <w:rsid w:val="001B74F1"/>
    <w:rsid w:val="001B7542"/>
    <w:rsid w:val="001B7629"/>
    <w:rsid w:val="001B7B01"/>
    <w:rsid w:val="001B7E68"/>
    <w:rsid w:val="001C085E"/>
    <w:rsid w:val="001C0863"/>
    <w:rsid w:val="001C0BB2"/>
    <w:rsid w:val="001C1071"/>
    <w:rsid w:val="001C15E5"/>
    <w:rsid w:val="001C1B67"/>
    <w:rsid w:val="001C2085"/>
    <w:rsid w:val="001C2A5B"/>
    <w:rsid w:val="001C2D1C"/>
    <w:rsid w:val="001C32C7"/>
    <w:rsid w:val="001C41DE"/>
    <w:rsid w:val="001C4511"/>
    <w:rsid w:val="001C4ACC"/>
    <w:rsid w:val="001C537E"/>
    <w:rsid w:val="001C555C"/>
    <w:rsid w:val="001C5581"/>
    <w:rsid w:val="001C5734"/>
    <w:rsid w:val="001C5BA8"/>
    <w:rsid w:val="001C5BA9"/>
    <w:rsid w:val="001C644E"/>
    <w:rsid w:val="001C64F8"/>
    <w:rsid w:val="001C6549"/>
    <w:rsid w:val="001C6759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EE5"/>
    <w:rsid w:val="001D0223"/>
    <w:rsid w:val="001D0775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1A8"/>
    <w:rsid w:val="001D62FC"/>
    <w:rsid w:val="001D6423"/>
    <w:rsid w:val="001D669F"/>
    <w:rsid w:val="001D6E08"/>
    <w:rsid w:val="001D707F"/>
    <w:rsid w:val="001D737A"/>
    <w:rsid w:val="001D76B1"/>
    <w:rsid w:val="001D77FA"/>
    <w:rsid w:val="001E000A"/>
    <w:rsid w:val="001E028F"/>
    <w:rsid w:val="001E03D4"/>
    <w:rsid w:val="001E080B"/>
    <w:rsid w:val="001E0AB7"/>
    <w:rsid w:val="001E0C34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3107"/>
    <w:rsid w:val="001E3D77"/>
    <w:rsid w:val="001E3F3D"/>
    <w:rsid w:val="001E40B0"/>
    <w:rsid w:val="001E443B"/>
    <w:rsid w:val="001E5244"/>
    <w:rsid w:val="001E527C"/>
    <w:rsid w:val="001E58A5"/>
    <w:rsid w:val="001E599A"/>
    <w:rsid w:val="001E5EAB"/>
    <w:rsid w:val="001E600B"/>
    <w:rsid w:val="001E604F"/>
    <w:rsid w:val="001E6138"/>
    <w:rsid w:val="001E622A"/>
    <w:rsid w:val="001E62DC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FF3"/>
    <w:rsid w:val="001F1125"/>
    <w:rsid w:val="001F2131"/>
    <w:rsid w:val="001F2364"/>
    <w:rsid w:val="001F25C3"/>
    <w:rsid w:val="001F2655"/>
    <w:rsid w:val="001F2E9D"/>
    <w:rsid w:val="001F3357"/>
    <w:rsid w:val="001F3375"/>
    <w:rsid w:val="001F33CF"/>
    <w:rsid w:val="001F39CC"/>
    <w:rsid w:val="001F3A4D"/>
    <w:rsid w:val="001F3CF2"/>
    <w:rsid w:val="001F42BD"/>
    <w:rsid w:val="001F45F2"/>
    <w:rsid w:val="001F4D4F"/>
    <w:rsid w:val="001F556F"/>
    <w:rsid w:val="001F58C9"/>
    <w:rsid w:val="001F5CE0"/>
    <w:rsid w:val="001F5CF9"/>
    <w:rsid w:val="001F5FF1"/>
    <w:rsid w:val="001F6080"/>
    <w:rsid w:val="001F68A6"/>
    <w:rsid w:val="001F6FEB"/>
    <w:rsid w:val="001F7078"/>
    <w:rsid w:val="001F77FC"/>
    <w:rsid w:val="001F7868"/>
    <w:rsid w:val="001F7EEF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DD2"/>
    <w:rsid w:val="00203112"/>
    <w:rsid w:val="00203279"/>
    <w:rsid w:val="002043B1"/>
    <w:rsid w:val="00204547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79"/>
    <w:rsid w:val="002103DD"/>
    <w:rsid w:val="0021043A"/>
    <w:rsid w:val="00210A1C"/>
    <w:rsid w:val="00210AA6"/>
    <w:rsid w:val="00210B2B"/>
    <w:rsid w:val="0021136E"/>
    <w:rsid w:val="00211FBA"/>
    <w:rsid w:val="00211FE3"/>
    <w:rsid w:val="00212190"/>
    <w:rsid w:val="0021271D"/>
    <w:rsid w:val="00212A59"/>
    <w:rsid w:val="002137CA"/>
    <w:rsid w:val="002138C4"/>
    <w:rsid w:val="002139FD"/>
    <w:rsid w:val="00214134"/>
    <w:rsid w:val="00214281"/>
    <w:rsid w:val="0021464A"/>
    <w:rsid w:val="00214E8A"/>
    <w:rsid w:val="00214EAE"/>
    <w:rsid w:val="00214FA7"/>
    <w:rsid w:val="0021577B"/>
    <w:rsid w:val="0021588B"/>
    <w:rsid w:val="00215C20"/>
    <w:rsid w:val="00215CF2"/>
    <w:rsid w:val="00215EE6"/>
    <w:rsid w:val="00215F22"/>
    <w:rsid w:val="00215FD3"/>
    <w:rsid w:val="00216533"/>
    <w:rsid w:val="002165F8"/>
    <w:rsid w:val="00216908"/>
    <w:rsid w:val="00216994"/>
    <w:rsid w:val="0021710E"/>
    <w:rsid w:val="00217764"/>
    <w:rsid w:val="00217E1D"/>
    <w:rsid w:val="00217E64"/>
    <w:rsid w:val="0022030D"/>
    <w:rsid w:val="00220C7D"/>
    <w:rsid w:val="00220D5F"/>
    <w:rsid w:val="00220EB6"/>
    <w:rsid w:val="002211F7"/>
    <w:rsid w:val="00221865"/>
    <w:rsid w:val="00221F6D"/>
    <w:rsid w:val="00222395"/>
    <w:rsid w:val="0022243A"/>
    <w:rsid w:val="002225D0"/>
    <w:rsid w:val="002229C7"/>
    <w:rsid w:val="00222B98"/>
    <w:rsid w:val="00223CA2"/>
    <w:rsid w:val="002244D5"/>
    <w:rsid w:val="00224981"/>
    <w:rsid w:val="002252CC"/>
    <w:rsid w:val="0022563E"/>
    <w:rsid w:val="00225784"/>
    <w:rsid w:val="0022593E"/>
    <w:rsid w:val="00225D20"/>
    <w:rsid w:val="0022664D"/>
    <w:rsid w:val="0022686B"/>
    <w:rsid w:val="00226AFE"/>
    <w:rsid w:val="00226D79"/>
    <w:rsid w:val="00226F3D"/>
    <w:rsid w:val="002275B3"/>
    <w:rsid w:val="00227604"/>
    <w:rsid w:val="0022763B"/>
    <w:rsid w:val="0022786B"/>
    <w:rsid w:val="00227E5C"/>
    <w:rsid w:val="00227E7F"/>
    <w:rsid w:val="0023064B"/>
    <w:rsid w:val="00230AD9"/>
    <w:rsid w:val="00230DE7"/>
    <w:rsid w:val="00230DF3"/>
    <w:rsid w:val="00230FF0"/>
    <w:rsid w:val="00231471"/>
    <w:rsid w:val="002315F2"/>
    <w:rsid w:val="0023176D"/>
    <w:rsid w:val="00232B3F"/>
    <w:rsid w:val="00232B97"/>
    <w:rsid w:val="00232F64"/>
    <w:rsid w:val="00233760"/>
    <w:rsid w:val="00233A71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6749"/>
    <w:rsid w:val="00236964"/>
    <w:rsid w:val="00236D33"/>
    <w:rsid w:val="00236D7F"/>
    <w:rsid w:val="002370ED"/>
    <w:rsid w:val="0023748E"/>
    <w:rsid w:val="0023750B"/>
    <w:rsid w:val="00237B47"/>
    <w:rsid w:val="00237BF1"/>
    <w:rsid w:val="00237DFD"/>
    <w:rsid w:val="00237DFE"/>
    <w:rsid w:val="002401ED"/>
    <w:rsid w:val="002406B3"/>
    <w:rsid w:val="00240955"/>
    <w:rsid w:val="00240BC6"/>
    <w:rsid w:val="00240CA8"/>
    <w:rsid w:val="00240E2F"/>
    <w:rsid w:val="00240F6C"/>
    <w:rsid w:val="00241167"/>
    <w:rsid w:val="00241327"/>
    <w:rsid w:val="00241368"/>
    <w:rsid w:val="00241A22"/>
    <w:rsid w:val="00241E95"/>
    <w:rsid w:val="00242343"/>
    <w:rsid w:val="002425D7"/>
    <w:rsid w:val="0024264A"/>
    <w:rsid w:val="00242766"/>
    <w:rsid w:val="002429E9"/>
    <w:rsid w:val="00242F04"/>
    <w:rsid w:val="00243054"/>
    <w:rsid w:val="002434E9"/>
    <w:rsid w:val="002434ED"/>
    <w:rsid w:val="00243B59"/>
    <w:rsid w:val="00243C8C"/>
    <w:rsid w:val="00243F3F"/>
    <w:rsid w:val="00243FCB"/>
    <w:rsid w:val="0024445A"/>
    <w:rsid w:val="0024481A"/>
    <w:rsid w:val="00244A7E"/>
    <w:rsid w:val="00244AD8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50387"/>
    <w:rsid w:val="002505E2"/>
    <w:rsid w:val="002506C2"/>
    <w:rsid w:val="0025099C"/>
    <w:rsid w:val="0025100C"/>
    <w:rsid w:val="00251074"/>
    <w:rsid w:val="0025113B"/>
    <w:rsid w:val="00251223"/>
    <w:rsid w:val="00251539"/>
    <w:rsid w:val="00251C5C"/>
    <w:rsid w:val="00251CA0"/>
    <w:rsid w:val="00251CC8"/>
    <w:rsid w:val="002527F5"/>
    <w:rsid w:val="00252A3E"/>
    <w:rsid w:val="00252AF8"/>
    <w:rsid w:val="00253023"/>
    <w:rsid w:val="00253A6E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6E91"/>
    <w:rsid w:val="00256EA6"/>
    <w:rsid w:val="00257169"/>
    <w:rsid w:val="002571A5"/>
    <w:rsid w:val="0025743B"/>
    <w:rsid w:val="002578E4"/>
    <w:rsid w:val="00257A00"/>
    <w:rsid w:val="00257B5B"/>
    <w:rsid w:val="0026012A"/>
    <w:rsid w:val="00260604"/>
    <w:rsid w:val="002607F5"/>
    <w:rsid w:val="00260C9F"/>
    <w:rsid w:val="002613D1"/>
    <w:rsid w:val="002614CD"/>
    <w:rsid w:val="0026157C"/>
    <w:rsid w:val="0026183C"/>
    <w:rsid w:val="00261B9D"/>
    <w:rsid w:val="002621EF"/>
    <w:rsid w:val="00262472"/>
    <w:rsid w:val="0026251C"/>
    <w:rsid w:val="00262A5A"/>
    <w:rsid w:val="00262BB2"/>
    <w:rsid w:val="00262D14"/>
    <w:rsid w:val="00262EAC"/>
    <w:rsid w:val="002632C6"/>
    <w:rsid w:val="002632C7"/>
    <w:rsid w:val="002633EA"/>
    <w:rsid w:val="0026342E"/>
    <w:rsid w:val="002636C7"/>
    <w:rsid w:val="002639D1"/>
    <w:rsid w:val="00263E7A"/>
    <w:rsid w:val="0026466E"/>
    <w:rsid w:val="002646E1"/>
    <w:rsid w:val="00264738"/>
    <w:rsid w:val="00264EEE"/>
    <w:rsid w:val="00264FF2"/>
    <w:rsid w:val="002661EA"/>
    <w:rsid w:val="0026641F"/>
    <w:rsid w:val="0026685F"/>
    <w:rsid w:val="00266B52"/>
    <w:rsid w:val="00266F86"/>
    <w:rsid w:val="002677DB"/>
    <w:rsid w:val="00267BB6"/>
    <w:rsid w:val="00267CD2"/>
    <w:rsid w:val="0027002B"/>
    <w:rsid w:val="002701BE"/>
    <w:rsid w:val="00270612"/>
    <w:rsid w:val="002707F8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31F6"/>
    <w:rsid w:val="0027399F"/>
    <w:rsid w:val="00274167"/>
    <w:rsid w:val="0027419A"/>
    <w:rsid w:val="002747B0"/>
    <w:rsid w:val="00275701"/>
    <w:rsid w:val="00275B78"/>
    <w:rsid w:val="00275C30"/>
    <w:rsid w:val="00275EAE"/>
    <w:rsid w:val="00275EB8"/>
    <w:rsid w:val="00276443"/>
    <w:rsid w:val="002764FE"/>
    <w:rsid w:val="002765EF"/>
    <w:rsid w:val="00276665"/>
    <w:rsid w:val="002768F9"/>
    <w:rsid w:val="0027724E"/>
    <w:rsid w:val="00277266"/>
    <w:rsid w:val="002773EC"/>
    <w:rsid w:val="00277580"/>
    <w:rsid w:val="0028014A"/>
    <w:rsid w:val="002802AD"/>
    <w:rsid w:val="00280913"/>
    <w:rsid w:val="00280A25"/>
    <w:rsid w:val="00280CBF"/>
    <w:rsid w:val="002815B6"/>
    <w:rsid w:val="00281644"/>
    <w:rsid w:val="00281741"/>
    <w:rsid w:val="00281B99"/>
    <w:rsid w:val="00281DC1"/>
    <w:rsid w:val="0028298B"/>
    <w:rsid w:val="0028299B"/>
    <w:rsid w:val="00282FA6"/>
    <w:rsid w:val="00283079"/>
    <w:rsid w:val="002838D9"/>
    <w:rsid w:val="0028393D"/>
    <w:rsid w:val="00283C06"/>
    <w:rsid w:val="00283E9F"/>
    <w:rsid w:val="0028437E"/>
    <w:rsid w:val="002848FA"/>
    <w:rsid w:val="002849E7"/>
    <w:rsid w:val="00284D31"/>
    <w:rsid w:val="00284DDC"/>
    <w:rsid w:val="002851F1"/>
    <w:rsid w:val="0028577F"/>
    <w:rsid w:val="00285A03"/>
    <w:rsid w:val="00285CC3"/>
    <w:rsid w:val="00285F0D"/>
    <w:rsid w:val="002863C2"/>
    <w:rsid w:val="002865A1"/>
    <w:rsid w:val="002868AB"/>
    <w:rsid w:val="00286A22"/>
    <w:rsid w:val="00286AE9"/>
    <w:rsid w:val="00286F09"/>
    <w:rsid w:val="00287E87"/>
    <w:rsid w:val="00287EA2"/>
    <w:rsid w:val="00290031"/>
    <w:rsid w:val="00290527"/>
    <w:rsid w:val="0029059A"/>
    <w:rsid w:val="002905CE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25F"/>
    <w:rsid w:val="00293488"/>
    <w:rsid w:val="002934F0"/>
    <w:rsid w:val="00293EDC"/>
    <w:rsid w:val="002940EC"/>
    <w:rsid w:val="00294101"/>
    <w:rsid w:val="002944E9"/>
    <w:rsid w:val="002947BF"/>
    <w:rsid w:val="002948D7"/>
    <w:rsid w:val="00294A28"/>
    <w:rsid w:val="00294EE8"/>
    <w:rsid w:val="002953ED"/>
    <w:rsid w:val="002954AD"/>
    <w:rsid w:val="00295625"/>
    <w:rsid w:val="00295689"/>
    <w:rsid w:val="00295A97"/>
    <w:rsid w:val="002968E4"/>
    <w:rsid w:val="00296B3D"/>
    <w:rsid w:val="00296B67"/>
    <w:rsid w:val="00296E99"/>
    <w:rsid w:val="00297025"/>
    <w:rsid w:val="00297CA4"/>
    <w:rsid w:val="002A02A9"/>
    <w:rsid w:val="002A05BF"/>
    <w:rsid w:val="002A093E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BB"/>
    <w:rsid w:val="002A27C9"/>
    <w:rsid w:val="002A2936"/>
    <w:rsid w:val="002A320C"/>
    <w:rsid w:val="002A363B"/>
    <w:rsid w:val="002A3A8F"/>
    <w:rsid w:val="002A3D37"/>
    <w:rsid w:val="002A435C"/>
    <w:rsid w:val="002A4465"/>
    <w:rsid w:val="002A44B8"/>
    <w:rsid w:val="002A49BB"/>
    <w:rsid w:val="002A49D3"/>
    <w:rsid w:val="002A4A1B"/>
    <w:rsid w:val="002A4C23"/>
    <w:rsid w:val="002A5054"/>
    <w:rsid w:val="002A507F"/>
    <w:rsid w:val="002A52EF"/>
    <w:rsid w:val="002A5640"/>
    <w:rsid w:val="002A5842"/>
    <w:rsid w:val="002A5849"/>
    <w:rsid w:val="002A58CE"/>
    <w:rsid w:val="002A5A45"/>
    <w:rsid w:val="002A5D2F"/>
    <w:rsid w:val="002A5E29"/>
    <w:rsid w:val="002A5F36"/>
    <w:rsid w:val="002A6141"/>
    <w:rsid w:val="002A62A0"/>
    <w:rsid w:val="002A639A"/>
    <w:rsid w:val="002A63D4"/>
    <w:rsid w:val="002A6C99"/>
    <w:rsid w:val="002A6D21"/>
    <w:rsid w:val="002A6FDF"/>
    <w:rsid w:val="002A7177"/>
    <w:rsid w:val="002A78C2"/>
    <w:rsid w:val="002A7E7D"/>
    <w:rsid w:val="002A7F29"/>
    <w:rsid w:val="002B0516"/>
    <w:rsid w:val="002B06C6"/>
    <w:rsid w:val="002B0759"/>
    <w:rsid w:val="002B095D"/>
    <w:rsid w:val="002B0B9B"/>
    <w:rsid w:val="002B0F6C"/>
    <w:rsid w:val="002B0F9E"/>
    <w:rsid w:val="002B12C7"/>
    <w:rsid w:val="002B14C9"/>
    <w:rsid w:val="002B180C"/>
    <w:rsid w:val="002B1ADB"/>
    <w:rsid w:val="002B1D0F"/>
    <w:rsid w:val="002B2215"/>
    <w:rsid w:val="002B254D"/>
    <w:rsid w:val="002B256B"/>
    <w:rsid w:val="002B270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EF8"/>
    <w:rsid w:val="002B5697"/>
    <w:rsid w:val="002B56F3"/>
    <w:rsid w:val="002B571C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A43"/>
    <w:rsid w:val="002C0F8D"/>
    <w:rsid w:val="002C0FB8"/>
    <w:rsid w:val="002C2551"/>
    <w:rsid w:val="002C2735"/>
    <w:rsid w:val="002C2B41"/>
    <w:rsid w:val="002C2C3C"/>
    <w:rsid w:val="002C2D9A"/>
    <w:rsid w:val="002C2DF4"/>
    <w:rsid w:val="002C2F29"/>
    <w:rsid w:val="002C3047"/>
    <w:rsid w:val="002C32F3"/>
    <w:rsid w:val="002C347B"/>
    <w:rsid w:val="002C3615"/>
    <w:rsid w:val="002C3B59"/>
    <w:rsid w:val="002C3EA7"/>
    <w:rsid w:val="002C41B8"/>
    <w:rsid w:val="002C42F9"/>
    <w:rsid w:val="002C4974"/>
    <w:rsid w:val="002C4AF5"/>
    <w:rsid w:val="002C4B85"/>
    <w:rsid w:val="002C4C8F"/>
    <w:rsid w:val="002C4D8A"/>
    <w:rsid w:val="002C587F"/>
    <w:rsid w:val="002C5BFE"/>
    <w:rsid w:val="002C5F52"/>
    <w:rsid w:val="002C5F73"/>
    <w:rsid w:val="002C674E"/>
    <w:rsid w:val="002C681C"/>
    <w:rsid w:val="002C692F"/>
    <w:rsid w:val="002C6FBB"/>
    <w:rsid w:val="002C702D"/>
    <w:rsid w:val="002C708C"/>
    <w:rsid w:val="002C71B3"/>
    <w:rsid w:val="002C71FC"/>
    <w:rsid w:val="002C799D"/>
    <w:rsid w:val="002C7BE8"/>
    <w:rsid w:val="002C7C4B"/>
    <w:rsid w:val="002C7D8A"/>
    <w:rsid w:val="002C7FC2"/>
    <w:rsid w:val="002D00B5"/>
    <w:rsid w:val="002D02C0"/>
    <w:rsid w:val="002D03A8"/>
    <w:rsid w:val="002D0B51"/>
    <w:rsid w:val="002D1728"/>
    <w:rsid w:val="002D2126"/>
    <w:rsid w:val="002D23F0"/>
    <w:rsid w:val="002D24DC"/>
    <w:rsid w:val="002D2537"/>
    <w:rsid w:val="002D26A1"/>
    <w:rsid w:val="002D27F0"/>
    <w:rsid w:val="002D2936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50B"/>
    <w:rsid w:val="002D553B"/>
    <w:rsid w:val="002D5636"/>
    <w:rsid w:val="002D5C7A"/>
    <w:rsid w:val="002D5CB0"/>
    <w:rsid w:val="002D5CC2"/>
    <w:rsid w:val="002D5FA8"/>
    <w:rsid w:val="002D673A"/>
    <w:rsid w:val="002D69F0"/>
    <w:rsid w:val="002D6DD9"/>
    <w:rsid w:val="002D6EDF"/>
    <w:rsid w:val="002D7000"/>
    <w:rsid w:val="002E026C"/>
    <w:rsid w:val="002E028B"/>
    <w:rsid w:val="002E0412"/>
    <w:rsid w:val="002E054C"/>
    <w:rsid w:val="002E06A8"/>
    <w:rsid w:val="002E0703"/>
    <w:rsid w:val="002E083E"/>
    <w:rsid w:val="002E094F"/>
    <w:rsid w:val="002E0B84"/>
    <w:rsid w:val="002E1265"/>
    <w:rsid w:val="002E1586"/>
    <w:rsid w:val="002E1CEF"/>
    <w:rsid w:val="002E215E"/>
    <w:rsid w:val="002E245A"/>
    <w:rsid w:val="002E251F"/>
    <w:rsid w:val="002E35EC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454"/>
    <w:rsid w:val="002E558C"/>
    <w:rsid w:val="002E588C"/>
    <w:rsid w:val="002E592A"/>
    <w:rsid w:val="002E5AAA"/>
    <w:rsid w:val="002E6172"/>
    <w:rsid w:val="002E6281"/>
    <w:rsid w:val="002E6803"/>
    <w:rsid w:val="002E68F2"/>
    <w:rsid w:val="002E6970"/>
    <w:rsid w:val="002E6974"/>
    <w:rsid w:val="002E6CAB"/>
    <w:rsid w:val="002E70CD"/>
    <w:rsid w:val="002E753D"/>
    <w:rsid w:val="002E753F"/>
    <w:rsid w:val="002F0070"/>
    <w:rsid w:val="002F0BE1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7E2"/>
    <w:rsid w:val="002F3F93"/>
    <w:rsid w:val="002F4145"/>
    <w:rsid w:val="002F438E"/>
    <w:rsid w:val="002F4C5D"/>
    <w:rsid w:val="002F4D4B"/>
    <w:rsid w:val="002F54A9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3000DE"/>
    <w:rsid w:val="00300554"/>
    <w:rsid w:val="00300B72"/>
    <w:rsid w:val="00300CEB"/>
    <w:rsid w:val="00300D7B"/>
    <w:rsid w:val="00300FA7"/>
    <w:rsid w:val="003018C4"/>
    <w:rsid w:val="00301CD4"/>
    <w:rsid w:val="00302227"/>
    <w:rsid w:val="00302282"/>
    <w:rsid w:val="003024BA"/>
    <w:rsid w:val="00302821"/>
    <w:rsid w:val="00302E7D"/>
    <w:rsid w:val="003039E0"/>
    <w:rsid w:val="0030408A"/>
    <w:rsid w:val="00304239"/>
    <w:rsid w:val="00304338"/>
    <w:rsid w:val="0030486F"/>
    <w:rsid w:val="003049B5"/>
    <w:rsid w:val="00304AB7"/>
    <w:rsid w:val="00305394"/>
    <w:rsid w:val="00305900"/>
    <w:rsid w:val="00305966"/>
    <w:rsid w:val="003064E9"/>
    <w:rsid w:val="00306613"/>
    <w:rsid w:val="00306EF7"/>
    <w:rsid w:val="00306FB3"/>
    <w:rsid w:val="0030723E"/>
    <w:rsid w:val="0030746F"/>
    <w:rsid w:val="0030753A"/>
    <w:rsid w:val="00307A7C"/>
    <w:rsid w:val="00307CD5"/>
    <w:rsid w:val="00307F1D"/>
    <w:rsid w:val="0031051C"/>
    <w:rsid w:val="003107A3"/>
    <w:rsid w:val="00311124"/>
    <w:rsid w:val="00311B4F"/>
    <w:rsid w:val="00311C32"/>
    <w:rsid w:val="00311FBA"/>
    <w:rsid w:val="00312044"/>
    <w:rsid w:val="0031229A"/>
    <w:rsid w:val="00312501"/>
    <w:rsid w:val="00312608"/>
    <w:rsid w:val="003126E1"/>
    <w:rsid w:val="00312E5D"/>
    <w:rsid w:val="00313B3B"/>
    <w:rsid w:val="00313E80"/>
    <w:rsid w:val="00313F5E"/>
    <w:rsid w:val="00314046"/>
    <w:rsid w:val="0031456A"/>
    <w:rsid w:val="0031457C"/>
    <w:rsid w:val="00314793"/>
    <w:rsid w:val="003149AD"/>
    <w:rsid w:val="00315B77"/>
    <w:rsid w:val="00315D60"/>
    <w:rsid w:val="0031607F"/>
    <w:rsid w:val="00316098"/>
    <w:rsid w:val="003164A8"/>
    <w:rsid w:val="00317547"/>
    <w:rsid w:val="0031771F"/>
    <w:rsid w:val="00317D17"/>
    <w:rsid w:val="00317FF3"/>
    <w:rsid w:val="0032001E"/>
    <w:rsid w:val="0032041F"/>
    <w:rsid w:val="003205C4"/>
    <w:rsid w:val="00320CBA"/>
    <w:rsid w:val="00320F2F"/>
    <w:rsid w:val="00321258"/>
    <w:rsid w:val="00321FB1"/>
    <w:rsid w:val="00322398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69C"/>
    <w:rsid w:val="00326976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28C"/>
    <w:rsid w:val="003324DD"/>
    <w:rsid w:val="00332784"/>
    <w:rsid w:val="003327EB"/>
    <w:rsid w:val="00332859"/>
    <w:rsid w:val="00332C2D"/>
    <w:rsid w:val="00333A32"/>
    <w:rsid w:val="00333EB1"/>
    <w:rsid w:val="003340D9"/>
    <w:rsid w:val="00334401"/>
    <w:rsid w:val="00334669"/>
    <w:rsid w:val="00334884"/>
    <w:rsid w:val="00334D0A"/>
    <w:rsid w:val="00334D1D"/>
    <w:rsid w:val="00334DEF"/>
    <w:rsid w:val="0033537F"/>
    <w:rsid w:val="00335433"/>
    <w:rsid w:val="003356F2"/>
    <w:rsid w:val="00335A9E"/>
    <w:rsid w:val="00335B7E"/>
    <w:rsid w:val="00335CCC"/>
    <w:rsid w:val="0033664A"/>
    <w:rsid w:val="0033688E"/>
    <w:rsid w:val="00336894"/>
    <w:rsid w:val="003377E4"/>
    <w:rsid w:val="00337D60"/>
    <w:rsid w:val="003404DB"/>
    <w:rsid w:val="0034064F"/>
    <w:rsid w:val="0034086A"/>
    <w:rsid w:val="0034099A"/>
    <w:rsid w:val="00340AA0"/>
    <w:rsid w:val="00340CE6"/>
    <w:rsid w:val="00340E2A"/>
    <w:rsid w:val="003410E1"/>
    <w:rsid w:val="003411BA"/>
    <w:rsid w:val="003416C8"/>
    <w:rsid w:val="00341B5F"/>
    <w:rsid w:val="00341BE3"/>
    <w:rsid w:val="00341E82"/>
    <w:rsid w:val="0034211B"/>
    <w:rsid w:val="003426F6"/>
    <w:rsid w:val="00342A83"/>
    <w:rsid w:val="0034314B"/>
    <w:rsid w:val="00343800"/>
    <w:rsid w:val="0034387B"/>
    <w:rsid w:val="00343A29"/>
    <w:rsid w:val="00343BE1"/>
    <w:rsid w:val="00343CCA"/>
    <w:rsid w:val="00344086"/>
    <w:rsid w:val="00344092"/>
    <w:rsid w:val="0034467C"/>
    <w:rsid w:val="003446D6"/>
    <w:rsid w:val="00344B4C"/>
    <w:rsid w:val="00344DD7"/>
    <w:rsid w:val="003454B8"/>
    <w:rsid w:val="00345523"/>
    <w:rsid w:val="00345AFE"/>
    <w:rsid w:val="00345E92"/>
    <w:rsid w:val="003461D0"/>
    <w:rsid w:val="0034629F"/>
    <w:rsid w:val="003469A6"/>
    <w:rsid w:val="00346C9B"/>
    <w:rsid w:val="003473EF"/>
    <w:rsid w:val="0034768E"/>
    <w:rsid w:val="003479F2"/>
    <w:rsid w:val="00347F63"/>
    <w:rsid w:val="0035047B"/>
    <w:rsid w:val="00350487"/>
    <w:rsid w:val="003504BC"/>
    <w:rsid w:val="003508D8"/>
    <w:rsid w:val="00350976"/>
    <w:rsid w:val="00350BAF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947"/>
    <w:rsid w:val="00355E8E"/>
    <w:rsid w:val="00356419"/>
    <w:rsid w:val="00356A37"/>
    <w:rsid w:val="00356BE7"/>
    <w:rsid w:val="00356C4B"/>
    <w:rsid w:val="00356E65"/>
    <w:rsid w:val="00357006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E8B"/>
    <w:rsid w:val="00361237"/>
    <w:rsid w:val="003614E2"/>
    <w:rsid w:val="0036174E"/>
    <w:rsid w:val="00361762"/>
    <w:rsid w:val="0036196D"/>
    <w:rsid w:val="00361A2D"/>
    <w:rsid w:val="00361C40"/>
    <w:rsid w:val="00361F17"/>
    <w:rsid w:val="003624D6"/>
    <w:rsid w:val="00362849"/>
    <w:rsid w:val="00362903"/>
    <w:rsid w:val="00362C27"/>
    <w:rsid w:val="00362C70"/>
    <w:rsid w:val="00362E4E"/>
    <w:rsid w:val="00363422"/>
    <w:rsid w:val="003637F5"/>
    <w:rsid w:val="00363A25"/>
    <w:rsid w:val="00363D96"/>
    <w:rsid w:val="003643DA"/>
    <w:rsid w:val="00364642"/>
    <w:rsid w:val="003646D4"/>
    <w:rsid w:val="0036494D"/>
    <w:rsid w:val="00364AF5"/>
    <w:rsid w:val="0036522A"/>
    <w:rsid w:val="00365312"/>
    <w:rsid w:val="003655A5"/>
    <w:rsid w:val="0036567A"/>
    <w:rsid w:val="00365C3D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738E"/>
    <w:rsid w:val="00367657"/>
    <w:rsid w:val="003679B2"/>
    <w:rsid w:val="00367DBB"/>
    <w:rsid w:val="00367E9B"/>
    <w:rsid w:val="0037010F"/>
    <w:rsid w:val="003704B3"/>
    <w:rsid w:val="00370BF4"/>
    <w:rsid w:val="00370C79"/>
    <w:rsid w:val="00370E0C"/>
    <w:rsid w:val="003712E2"/>
    <w:rsid w:val="0037154D"/>
    <w:rsid w:val="003717EE"/>
    <w:rsid w:val="003718D6"/>
    <w:rsid w:val="00371E71"/>
    <w:rsid w:val="00372382"/>
    <w:rsid w:val="00372A6C"/>
    <w:rsid w:val="00372C83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4FEB"/>
    <w:rsid w:val="0037543A"/>
    <w:rsid w:val="003756A5"/>
    <w:rsid w:val="00375758"/>
    <w:rsid w:val="003757D3"/>
    <w:rsid w:val="00375AFA"/>
    <w:rsid w:val="0037623F"/>
    <w:rsid w:val="003765B5"/>
    <w:rsid w:val="003765E2"/>
    <w:rsid w:val="00376798"/>
    <w:rsid w:val="0037684A"/>
    <w:rsid w:val="00376939"/>
    <w:rsid w:val="00376CD3"/>
    <w:rsid w:val="00377278"/>
    <w:rsid w:val="003773F9"/>
    <w:rsid w:val="00377831"/>
    <w:rsid w:val="003778C1"/>
    <w:rsid w:val="00377A10"/>
    <w:rsid w:val="00380162"/>
    <w:rsid w:val="00380370"/>
    <w:rsid w:val="00380848"/>
    <w:rsid w:val="003808B8"/>
    <w:rsid w:val="00380EB1"/>
    <w:rsid w:val="00380F69"/>
    <w:rsid w:val="00381452"/>
    <w:rsid w:val="003814F1"/>
    <w:rsid w:val="0038162B"/>
    <w:rsid w:val="00381743"/>
    <w:rsid w:val="0038195D"/>
    <w:rsid w:val="00381B5D"/>
    <w:rsid w:val="00381FF2"/>
    <w:rsid w:val="003825D3"/>
    <w:rsid w:val="003832BC"/>
    <w:rsid w:val="00383449"/>
    <w:rsid w:val="00383469"/>
    <w:rsid w:val="00383D40"/>
    <w:rsid w:val="0038427E"/>
    <w:rsid w:val="0038471F"/>
    <w:rsid w:val="00384735"/>
    <w:rsid w:val="00384967"/>
    <w:rsid w:val="00384A34"/>
    <w:rsid w:val="00384AF8"/>
    <w:rsid w:val="00385505"/>
    <w:rsid w:val="00385564"/>
    <w:rsid w:val="00385A50"/>
    <w:rsid w:val="00385F0B"/>
    <w:rsid w:val="003860AA"/>
    <w:rsid w:val="00386428"/>
    <w:rsid w:val="003866B9"/>
    <w:rsid w:val="0038677D"/>
    <w:rsid w:val="003869FD"/>
    <w:rsid w:val="00386A11"/>
    <w:rsid w:val="00387346"/>
    <w:rsid w:val="003873C2"/>
    <w:rsid w:val="003873C6"/>
    <w:rsid w:val="00387B33"/>
    <w:rsid w:val="00387CE2"/>
    <w:rsid w:val="00387E08"/>
    <w:rsid w:val="003901C1"/>
    <w:rsid w:val="00390433"/>
    <w:rsid w:val="003905F2"/>
    <w:rsid w:val="00390785"/>
    <w:rsid w:val="00391412"/>
    <w:rsid w:val="00391541"/>
    <w:rsid w:val="00391817"/>
    <w:rsid w:val="0039188B"/>
    <w:rsid w:val="003918F4"/>
    <w:rsid w:val="00391E39"/>
    <w:rsid w:val="0039246D"/>
    <w:rsid w:val="0039293F"/>
    <w:rsid w:val="00392F99"/>
    <w:rsid w:val="003930C9"/>
    <w:rsid w:val="00393ABB"/>
    <w:rsid w:val="0039433D"/>
    <w:rsid w:val="003947CD"/>
    <w:rsid w:val="00394B2B"/>
    <w:rsid w:val="00395109"/>
    <w:rsid w:val="0039572E"/>
    <w:rsid w:val="00395DAD"/>
    <w:rsid w:val="00395F76"/>
    <w:rsid w:val="0039673C"/>
    <w:rsid w:val="0039686A"/>
    <w:rsid w:val="00396E39"/>
    <w:rsid w:val="00397089"/>
    <w:rsid w:val="003973CA"/>
    <w:rsid w:val="00397570"/>
    <w:rsid w:val="0039758A"/>
    <w:rsid w:val="00397BC1"/>
    <w:rsid w:val="00397E4E"/>
    <w:rsid w:val="003A040B"/>
    <w:rsid w:val="003A0506"/>
    <w:rsid w:val="003A08BE"/>
    <w:rsid w:val="003A1282"/>
    <w:rsid w:val="003A13C4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492C"/>
    <w:rsid w:val="003A4AB9"/>
    <w:rsid w:val="003A4EDA"/>
    <w:rsid w:val="003A50C5"/>
    <w:rsid w:val="003A5148"/>
    <w:rsid w:val="003A5227"/>
    <w:rsid w:val="003A54F1"/>
    <w:rsid w:val="003A5A93"/>
    <w:rsid w:val="003A5B5D"/>
    <w:rsid w:val="003A5DC5"/>
    <w:rsid w:val="003A64B0"/>
    <w:rsid w:val="003A6AD2"/>
    <w:rsid w:val="003A6CBB"/>
    <w:rsid w:val="003A6D48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2911"/>
    <w:rsid w:val="003B2AC8"/>
    <w:rsid w:val="003B2BAA"/>
    <w:rsid w:val="003B2D43"/>
    <w:rsid w:val="003B2F93"/>
    <w:rsid w:val="003B3931"/>
    <w:rsid w:val="003B39DD"/>
    <w:rsid w:val="003B3C2A"/>
    <w:rsid w:val="003B4153"/>
    <w:rsid w:val="003B44C0"/>
    <w:rsid w:val="003B493F"/>
    <w:rsid w:val="003B49BD"/>
    <w:rsid w:val="003B4CC1"/>
    <w:rsid w:val="003B5273"/>
    <w:rsid w:val="003B5871"/>
    <w:rsid w:val="003B58CB"/>
    <w:rsid w:val="003B59F2"/>
    <w:rsid w:val="003B5A2E"/>
    <w:rsid w:val="003B622F"/>
    <w:rsid w:val="003B638F"/>
    <w:rsid w:val="003B63BA"/>
    <w:rsid w:val="003B6482"/>
    <w:rsid w:val="003B6DF1"/>
    <w:rsid w:val="003B727B"/>
    <w:rsid w:val="003B7B94"/>
    <w:rsid w:val="003C0180"/>
    <w:rsid w:val="003C059D"/>
    <w:rsid w:val="003C0C11"/>
    <w:rsid w:val="003C0CEF"/>
    <w:rsid w:val="003C0E91"/>
    <w:rsid w:val="003C1204"/>
    <w:rsid w:val="003C12FB"/>
    <w:rsid w:val="003C1526"/>
    <w:rsid w:val="003C1A18"/>
    <w:rsid w:val="003C1DF4"/>
    <w:rsid w:val="003C28CC"/>
    <w:rsid w:val="003C34B3"/>
    <w:rsid w:val="003C34FA"/>
    <w:rsid w:val="003C3524"/>
    <w:rsid w:val="003C38BD"/>
    <w:rsid w:val="003C3B89"/>
    <w:rsid w:val="003C3D0F"/>
    <w:rsid w:val="003C3DCA"/>
    <w:rsid w:val="003C3E3A"/>
    <w:rsid w:val="003C4D42"/>
    <w:rsid w:val="003C4E6F"/>
    <w:rsid w:val="003C50BD"/>
    <w:rsid w:val="003C53CA"/>
    <w:rsid w:val="003C5496"/>
    <w:rsid w:val="003C5548"/>
    <w:rsid w:val="003C58F9"/>
    <w:rsid w:val="003C5960"/>
    <w:rsid w:val="003C6704"/>
    <w:rsid w:val="003C6ED2"/>
    <w:rsid w:val="003C6EF4"/>
    <w:rsid w:val="003C77DA"/>
    <w:rsid w:val="003C790E"/>
    <w:rsid w:val="003C7C0C"/>
    <w:rsid w:val="003D0204"/>
    <w:rsid w:val="003D05EC"/>
    <w:rsid w:val="003D0800"/>
    <w:rsid w:val="003D0D8F"/>
    <w:rsid w:val="003D11BF"/>
    <w:rsid w:val="003D14F5"/>
    <w:rsid w:val="003D1572"/>
    <w:rsid w:val="003D160E"/>
    <w:rsid w:val="003D1784"/>
    <w:rsid w:val="003D193F"/>
    <w:rsid w:val="003D2302"/>
    <w:rsid w:val="003D244C"/>
    <w:rsid w:val="003D2591"/>
    <w:rsid w:val="003D2BE2"/>
    <w:rsid w:val="003D2E62"/>
    <w:rsid w:val="003D3811"/>
    <w:rsid w:val="003D3873"/>
    <w:rsid w:val="003D39A3"/>
    <w:rsid w:val="003D3F79"/>
    <w:rsid w:val="003D40FC"/>
    <w:rsid w:val="003D41C6"/>
    <w:rsid w:val="003D45FF"/>
    <w:rsid w:val="003D465E"/>
    <w:rsid w:val="003D4A1C"/>
    <w:rsid w:val="003D5030"/>
    <w:rsid w:val="003D5204"/>
    <w:rsid w:val="003D5A41"/>
    <w:rsid w:val="003D5AE6"/>
    <w:rsid w:val="003D5C78"/>
    <w:rsid w:val="003D5D8B"/>
    <w:rsid w:val="003D6016"/>
    <w:rsid w:val="003D659D"/>
    <w:rsid w:val="003D67EE"/>
    <w:rsid w:val="003D69F1"/>
    <w:rsid w:val="003D6FE4"/>
    <w:rsid w:val="003D7295"/>
    <w:rsid w:val="003D73DF"/>
    <w:rsid w:val="003D7606"/>
    <w:rsid w:val="003D7A00"/>
    <w:rsid w:val="003D7A20"/>
    <w:rsid w:val="003E01E1"/>
    <w:rsid w:val="003E04AA"/>
    <w:rsid w:val="003E055B"/>
    <w:rsid w:val="003E0A27"/>
    <w:rsid w:val="003E11F4"/>
    <w:rsid w:val="003E1ABC"/>
    <w:rsid w:val="003E1CFA"/>
    <w:rsid w:val="003E1CFC"/>
    <w:rsid w:val="003E1E1D"/>
    <w:rsid w:val="003E1EF7"/>
    <w:rsid w:val="003E26D1"/>
    <w:rsid w:val="003E2C17"/>
    <w:rsid w:val="003E2CF7"/>
    <w:rsid w:val="003E332A"/>
    <w:rsid w:val="003E38C9"/>
    <w:rsid w:val="003E47F2"/>
    <w:rsid w:val="003E5498"/>
    <w:rsid w:val="003E58C5"/>
    <w:rsid w:val="003E5B66"/>
    <w:rsid w:val="003E5CFB"/>
    <w:rsid w:val="003E5DCE"/>
    <w:rsid w:val="003E5E83"/>
    <w:rsid w:val="003E63CD"/>
    <w:rsid w:val="003E68F2"/>
    <w:rsid w:val="003E6B6A"/>
    <w:rsid w:val="003E6F3A"/>
    <w:rsid w:val="003E6F95"/>
    <w:rsid w:val="003E779D"/>
    <w:rsid w:val="003E7EF5"/>
    <w:rsid w:val="003E7F47"/>
    <w:rsid w:val="003F0933"/>
    <w:rsid w:val="003F0E86"/>
    <w:rsid w:val="003F0F8E"/>
    <w:rsid w:val="003F1438"/>
    <w:rsid w:val="003F14AD"/>
    <w:rsid w:val="003F16CF"/>
    <w:rsid w:val="003F1843"/>
    <w:rsid w:val="003F1B31"/>
    <w:rsid w:val="003F1F56"/>
    <w:rsid w:val="003F2260"/>
    <w:rsid w:val="003F2E13"/>
    <w:rsid w:val="003F2F82"/>
    <w:rsid w:val="003F342C"/>
    <w:rsid w:val="003F354A"/>
    <w:rsid w:val="003F3D0A"/>
    <w:rsid w:val="003F3F0C"/>
    <w:rsid w:val="003F3F85"/>
    <w:rsid w:val="003F477B"/>
    <w:rsid w:val="003F47CC"/>
    <w:rsid w:val="003F48B1"/>
    <w:rsid w:val="003F4B5E"/>
    <w:rsid w:val="003F4FC0"/>
    <w:rsid w:val="003F52ED"/>
    <w:rsid w:val="003F5469"/>
    <w:rsid w:val="003F54E2"/>
    <w:rsid w:val="003F587A"/>
    <w:rsid w:val="003F58B3"/>
    <w:rsid w:val="003F58E5"/>
    <w:rsid w:val="003F5AB3"/>
    <w:rsid w:val="003F5DEA"/>
    <w:rsid w:val="003F6717"/>
    <w:rsid w:val="003F6F19"/>
    <w:rsid w:val="003F7034"/>
    <w:rsid w:val="003F709E"/>
    <w:rsid w:val="003F757F"/>
    <w:rsid w:val="003F7A0A"/>
    <w:rsid w:val="003F7B2F"/>
    <w:rsid w:val="004003E4"/>
    <w:rsid w:val="00400850"/>
    <w:rsid w:val="00400E16"/>
    <w:rsid w:val="00401075"/>
    <w:rsid w:val="00401154"/>
    <w:rsid w:val="00401185"/>
    <w:rsid w:val="00401535"/>
    <w:rsid w:val="0040160D"/>
    <w:rsid w:val="0040201E"/>
    <w:rsid w:val="0040256B"/>
    <w:rsid w:val="00402945"/>
    <w:rsid w:val="004029EF"/>
    <w:rsid w:val="00402D5D"/>
    <w:rsid w:val="0040338E"/>
    <w:rsid w:val="00403579"/>
    <w:rsid w:val="004035EA"/>
    <w:rsid w:val="004037EA"/>
    <w:rsid w:val="00403CFF"/>
    <w:rsid w:val="004041CA"/>
    <w:rsid w:val="00404319"/>
    <w:rsid w:val="00404A93"/>
    <w:rsid w:val="00404C81"/>
    <w:rsid w:val="004052BE"/>
    <w:rsid w:val="004058D2"/>
    <w:rsid w:val="004059E9"/>
    <w:rsid w:val="00405D70"/>
    <w:rsid w:val="00405E6C"/>
    <w:rsid w:val="00406293"/>
    <w:rsid w:val="00406A48"/>
    <w:rsid w:val="00406A59"/>
    <w:rsid w:val="00406F9B"/>
    <w:rsid w:val="0040716D"/>
    <w:rsid w:val="00407421"/>
    <w:rsid w:val="00407552"/>
    <w:rsid w:val="004079B2"/>
    <w:rsid w:val="00407BAE"/>
    <w:rsid w:val="00407CA6"/>
    <w:rsid w:val="00407EC7"/>
    <w:rsid w:val="0041018F"/>
    <w:rsid w:val="004105A9"/>
    <w:rsid w:val="004108D5"/>
    <w:rsid w:val="00410E69"/>
    <w:rsid w:val="004112F6"/>
    <w:rsid w:val="00411364"/>
    <w:rsid w:val="0041185A"/>
    <w:rsid w:val="00411E9E"/>
    <w:rsid w:val="00412347"/>
    <w:rsid w:val="004123D6"/>
    <w:rsid w:val="00412723"/>
    <w:rsid w:val="00412D69"/>
    <w:rsid w:val="00412DC5"/>
    <w:rsid w:val="00413282"/>
    <w:rsid w:val="0041354A"/>
    <w:rsid w:val="004142A2"/>
    <w:rsid w:val="00414E63"/>
    <w:rsid w:val="0041503B"/>
    <w:rsid w:val="00415460"/>
    <w:rsid w:val="00415577"/>
    <w:rsid w:val="0041620E"/>
    <w:rsid w:val="00416258"/>
    <w:rsid w:val="00416711"/>
    <w:rsid w:val="00416EE3"/>
    <w:rsid w:val="00417033"/>
    <w:rsid w:val="00417238"/>
    <w:rsid w:val="00417455"/>
    <w:rsid w:val="0041763B"/>
    <w:rsid w:val="00417A96"/>
    <w:rsid w:val="00420874"/>
    <w:rsid w:val="00420A82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74D"/>
    <w:rsid w:val="00424C63"/>
    <w:rsid w:val="00424E3E"/>
    <w:rsid w:val="004251CE"/>
    <w:rsid w:val="0042522B"/>
    <w:rsid w:val="004257A5"/>
    <w:rsid w:val="00425847"/>
    <w:rsid w:val="00425BF6"/>
    <w:rsid w:val="00425C80"/>
    <w:rsid w:val="00425C93"/>
    <w:rsid w:val="00425E05"/>
    <w:rsid w:val="004265B6"/>
    <w:rsid w:val="00426A0F"/>
    <w:rsid w:val="00426C10"/>
    <w:rsid w:val="00427396"/>
    <w:rsid w:val="004273DB"/>
    <w:rsid w:val="004275E6"/>
    <w:rsid w:val="004277B7"/>
    <w:rsid w:val="00427872"/>
    <w:rsid w:val="00427B15"/>
    <w:rsid w:val="00427B4E"/>
    <w:rsid w:val="00427CFF"/>
    <w:rsid w:val="00427FCA"/>
    <w:rsid w:val="004300B9"/>
    <w:rsid w:val="004304B6"/>
    <w:rsid w:val="00430502"/>
    <w:rsid w:val="004305F2"/>
    <w:rsid w:val="00430DCB"/>
    <w:rsid w:val="004312D6"/>
    <w:rsid w:val="00431417"/>
    <w:rsid w:val="0043217F"/>
    <w:rsid w:val="0043218B"/>
    <w:rsid w:val="004321C1"/>
    <w:rsid w:val="004322CF"/>
    <w:rsid w:val="00432651"/>
    <w:rsid w:val="004328C8"/>
    <w:rsid w:val="00432B98"/>
    <w:rsid w:val="00432CAE"/>
    <w:rsid w:val="0043371B"/>
    <w:rsid w:val="0043374C"/>
    <w:rsid w:val="00433C95"/>
    <w:rsid w:val="0043421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71FA"/>
    <w:rsid w:val="004378E4"/>
    <w:rsid w:val="00440464"/>
    <w:rsid w:val="004405BA"/>
    <w:rsid w:val="004408B4"/>
    <w:rsid w:val="00440AD2"/>
    <w:rsid w:val="00440E03"/>
    <w:rsid w:val="00441044"/>
    <w:rsid w:val="004412E4"/>
    <w:rsid w:val="00441644"/>
    <w:rsid w:val="00441DAD"/>
    <w:rsid w:val="00441F1A"/>
    <w:rsid w:val="004427E8"/>
    <w:rsid w:val="00442AAB"/>
    <w:rsid w:val="00442ECD"/>
    <w:rsid w:val="00443BCE"/>
    <w:rsid w:val="00443C70"/>
    <w:rsid w:val="00443CC2"/>
    <w:rsid w:val="00443CD0"/>
    <w:rsid w:val="00443DAB"/>
    <w:rsid w:val="004445AC"/>
    <w:rsid w:val="004447E2"/>
    <w:rsid w:val="004451F0"/>
    <w:rsid w:val="004453AA"/>
    <w:rsid w:val="00445461"/>
    <w:rsid w:val="004454C8"/>
    <w:rsid w:val="004458C7"/>
    <w:rsid w:val="00445D84"/>
    <w:rsid w:val="00446F8B"/>
    <w:rsid w:val="0044714D"/>
    <w:rsid w:val="004471CE"/>
    <w:rsid w:val="004500C7"/>
    <w:rsid w:val="00450570"/>
    <w:rsid w:val="004505BD"/>
    <w:rsid w:val="00450A05"/>
    <w:rsid w:val="00450DA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95F"/>
    <w:rsid w:val="00453AA7"/>
    <w:rsid w:val="00453AD3"/>
    <w:rsid w:val="00453AFB"/>
    <w:rsid w:val="00453BBD"/>
    <w:rsid w:val="00453C2C"/>
    <w:rsid w:val="00453DEA"/>
    <w:rsid w:val="00453E0F"/>
    <w:rsid w:val="00453F5E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85"/>
    <w:rsid w:val="004562FF"/>
    <w:rsid w:val="00456625"/>
    <w:rsid w:val="00456686"/>
    <w:rsid w:val="0045698E"/>
    <w:rsid w:val="00456AA6"/>
    <w:rsid w:val="00456E9C"/>
    <w:rsid w:val="00456EF4"/>
    <w:rsid w:val="0045706E"/>
    <w:rsid w:val="004573CB"/>
    <w:rsid w:val="00457685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7BF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3144"/>
    <w:rsid w:val="00463371"/>
    <w:rsid w:val="004634E3"/>
    <w:rsid w:val="00464543"/>
    <w:rsid w:val="00464DD0"/>
    <w:rsid w:val="00464EFD"/>
    <w:rsid w:val="00464FED"/>
    <w:rsid w:val="004650E7"/>
    <w:rsid w:val="00465104"/>
    <w:rsid w:val="00465768"/>
    <w:rsid w:val="00465A58"/>
    <w:rsid w:val="00465BDF"/>
    <w:rsid w:val="00465CC9"/>
    <w:rsid w:val="00466108"/>
    <w:rsid w:val="00466115"/>
    <w:rsid w:val="00466187"/>
    <w:rsid w:val="004662E2"/>
    <w:rsid w:val="00466537"/>
    <w:rsid w:val="004665F4"/>
    <w:rsid w:val="00466911"/>
    <w:rsid w:val="00466BEE"/>
    <w:rsid w:val="00466C78"/>
    <w:rsid w:val="00466CB5"/>
    <w:rsid w:val="00466FA2"/>
    <w:rsid w:val="00467346"/>
    <w:rsid w:val="004674F1"/>
    <w:rsid w:val="004675A4"/>
    <w:rsid w:val="00467B48"/>
    <w:rsid w:val="00467ED3"/>
    <w:rsid w:val="00467FA2"/>
    <w:rsid w:val="00470741"/>
    <w:rsid w:val="00470E43"/>
    <w:rsid w:val="00470F01"/>
    <w:rsid w:val="0047126C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157"/>
    <w:rsid w:val="00473205"/>
    <w:rsid w:val="00473308"/>
    <w:rsid w:val="004733C4"/>
    <w:rsid w:val="0047376D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661"/>
    <w:rsid w:val="00475836"/>
    <w:rsid w:val="004758E8"/>
    <w:rsid w:val="00475943"/>
    <w:rsid w:val="00475AF2"/>
    <w:rsid w:val="00475BBC"/>
    <w:rsid w:val="00475F56"/>
    <w:rsid w:val="00475FF1"/>
    <w:rsid w:val="004760D1"/>
    <w:rsid w:val="004763CA"/>
    <w:rsid w:val="00476751"/>
    <w:rsid w:val="0047685E"/>
    <w:rsid w:val="00476BE2"/>
    <w:rsid w:val="00476C5F"/>
    <w:rsid w:val="0047783F"/>
    <w:rsid w:val="00477C7B"/>
    <w:rsid w:val="00477CA5"/>
    <w:rsid w:val="00477ED0"/>
    <w:rsid w:val="0048013A"/>
    <w:rsid w:val="0048031E"/>
    <w:rsid w:val="004807C8"/>
    <w:rsid w:val="00480859"/>
    <w:rsid w:val="004808FA"/>
    <w:rsid w:val="00480B63"/>
    <w:rsid w:val="004816A1"/>
    <w:rsid w:val="004816E8"/>
    <w:rsid w:val="00481B40"/>
    <w:rsid w:val="00482822"/>
    <w:rsid w:val="00482854"/>
    <w:rsid w:val="00482882"/>
    <w:rsid w:val="00482C01"/>
    <w:rsid w:val="0048307E"/>
    <w:rsid w:val="0048310F"/>
    <w:rsid w:val="0048317A"/>
    <w:rsid w:val="00483640"/>
    <w:rsid w:val="00483E97"/>
    <w:rsid w:val="00484075"/>
    <w:rsid w:val="004850F3"/>
    <w:rsid w:val="0048525D"/>
    <w:rsid w:val="00485D1B"/>
    <w:rsid w:val="00485D5A"/>
    <w:rsid w:val="004860CE"/>
    <w:rsid w:val="004861F1"/>
    <w:rsid w:val="004864CB"/>
    <w:rsid w:val="0048669A"/>
    <w:rsid w:val="00486B90"/>
    <w:rsid w:val="00486C63"/>
    <w:rsid w:val="0048774B"/>
    <w:rsid w:val="00487972"/>
    <w:rsid w:val="00487B13"/>
    <w:rsid w:val="00487B98"/>
    <w:rsid w:val="00487FA1"/>
    <w:rsid w:val="004901F6"/>
    <w:rsid w:val="004908B9"/>
    <w:rsid w:val="004908DE"/>
    <w:rsid w:val="004916D9"/>
    <w:rsid w:val="00491A44"/>
    <w:rsid w:val="00491C8E"/>
    <w:rsid w:val="00491D8A"/>
    <w:rsid w:val="00491DD5"/>
    <w:rsid w:val="004921E9"/>
    <w:rsid w:val="004926E2"/>
    <w:rsid w:val="00492715"/>
    <w:rsid w:val="00492D0F"/>
    <w:rsid w:val="00492DD9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086"/>
    <w:rsid w:val="0049512F"/>
    <w:rsid w:val="004954D2"/>
    <w:rsid w:val="00495876"/>
    <w:rsid w:val="00495985"/>
    <w:rsid w:val="00495A35"/>
    <w:rsid w:val="00495AE2"/>
    <w:rsid w:val="00495C37"/>
    <w:rsid w:val="00495CC4"/>
    <w:rsid w:val="00496288"/>
    <w:rsid w:val="004962D0"/>
    <w:rsid w:val="004963DE"/>
    <w:rsid w:val="004964F1"/>
    <w:rsid w:val="00496E98"/>
    <w:rsid w:val="0049709D"/>
    <w:rsid w:val="004978E1"/>
    <w:rsid w:val="00497A04"/>
    <w:rsid w:val="004A014A"/>
    <w:rsid w:val="004A07B9"/>
    <w:rsid w:val="004A11CD"/>
    <w:rsid w:val="004A18E6"/>
    <w:rsid w:val="004A1991"/>
    <w:rsid w:val="004A1A2B"/>
    <w:rsid w:val="004A1A76"/>
    <w:rsid w:val="004A1AE9"/>
    <w:rsid w:val="004A2326"/>
    <w:rsid w:val="004A3034"/>
    <w:rsid w:val="004A3192"/>
    <w:rsid w:val="004A36EC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53CC"/>
    <w:rsid w:val="004A5410"/>
    <w:rsid w:val="004A5744"/>
    <w:rsid w:val="004A5FA7"/>
    <w:rsid w:val="004A6024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79D"/>
    <w:rsid w:val="004B0830"/>
    <w:rsid w:val="004B0899"/>
    <w:rsid w:val="004B0E0B"/>
    <w:rsid w:val="004B0FBF"/>
    <w:rsid w:val="004B1F02"/>
    <w:rsid w:val="004B215B"/>
    <w:rsid w:val="004B2340"/>
    <w:rsid w:val="004B2342"/>
    <w:rsid w:val="004B2371"/>
    <w:rsid w:val="004B2373"/>
    <w:rsid w:val="004B26EE"/>
    <w:rsid w:val="004B2EBC"/>
    <w:rsid w:val="004B2EFB"/>
    <w:rsid w:val="004B2F36"/>
    <w:rsid w:val="004B326F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5974"/>
    <w:rsid w:val="004B6460"/>
    <w:rsid w:val="004B7201"/>
    <w:rsid w:val="004B72DD"/>
    <w:rsid w:val="004B7D1C"/>
    <w:rsid w:val="004B7EA4"/>
    <w:rsid w:val="004B7F3D"/>
    <w:rsid w:val="004C0E9E"/>
    <w:rsid w:val="004C0EDA"/>
    <w:rsid w:val="004C131E"/>
    <w:rsid w:val="004C171A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B92"/>
    <w:rsid w:val="004C4C0C"/>
    <w:rsid w:val="004C524D"/>
    <w:rsid w:val="004C56E1"/>
    <w:rsid w:val="004C5DD2"/>
    <w:rsid w:val="004C5F5C"/>
    <w:rsid w:val="004C60EF"/>
    <w:rsid w:val="004C68E7"/>
    <w:rsid w:val="004C752A"/>
    <w:rsid w:val="004C7973"/>
    <w:rsid w:val="004C7D42"/>
    <w:rsid w:val="004D0AFC"/>
    <w:rsid w:val="004D0B26"/>
    <w:rsid w:val="004D0D52"/>
    <w:rsid w:val="004D11D3"/>
    <w:rsid w:val="004D1BA3"/>
    <w:rsid w:val="004D2150"/>
    <w:rsid w:val="004D2A32"/>
    <w:rsid w:val="004D2A87"/>
    <w:rsid w:val="004D2AB0"/>
    <w:rsid w:val="004D4170"/>
    <w:rsid w:val="004D4728"/>
    <w:rsid w:val="004D47AF"/>
    <w:rsid w:val="004D487B"/>
    <w:rsid w:val="004D49B8"/>
    <w:rsid w:val="004D569A"/>
    <w:rsid w:val="004D5747"/>
    <w:rsid w:val="004D5C93"/>
    <w:rsid w:val="004D5CD4"/>
    <w:rsid w:val="004D5F9B"/>
    <w:rsid w:val="004D6265"/>
    <w:rsid w:val="004D64A7"/>
    <w:rsid w:val="004D681E"/>
    <w:rsid w:val="004D7211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851"/>
    <w:rsid w:val="004E085C"/>
    <w:rsid w:val="004E0FCA"/>
    <w:rsid w:val="004E1097"/>
    <w:rsid w:val="004E172F"/>
    <w:rsid w:val="004E1CFF"/>
    <w:rsid w:val="004E1E17"/>
    <w:rsid w:val="004E21EA"/>
    <w:rsid w:val="004E2650"/>
    <w:rsid w:val="004E2777"/>
    <w:rsid w:val="004E2905"/>
    <w:rsid w:val="004E2908"/>
    <w:rsid w:val="004E2B0F"/>
    <w:rsid w:val="004E2EEA"/>
    <w:rsid w:val="004E2FE7"/>
    <w:rsid w:val="004E3B6F"/>
    <w:rsid w:val="004E3B83"/>
    <w:rsid w:val="004E3CE1"/>
    <w:rsid w:val="004E3D15"/>
    <w:rsid w:val="004E3D24"/>
    <w:rsid w:val="004E3DA0"/>
    <w:rsid w:val="004E3E0A"/>
    <w:rsid w:val="004E421F"/>
    <w:rsid w:val="004E43EC"/>
    <w:rsid w:val="004E4570"/>
    <w:rsid w:val="004E528E"/>
    <w:rsid w:val="004E5D13"/>
    <w:rsid w:val="004E5ED4"/>
    <w:rsid w:val="004E5EDD"/>
    <w:rsid w:val="004E5F37"/>
    <w:rsid w:val="004E689D"/>
    <w:rsid w:val="004E68F1"/>
    <w:rsid w:val="004E7540"/>
    <w:rsid w:val="004E786E"/>
    <w:rsid w:val="004E79E2"/>
    <w:rsid w:val="004E7D6C"/>
    <w:rsid w:val="004E7E35"/>
    <w:rsid w:val="004F038A"/>
    <w:rsid w:val="004F096C"/>
    <w:rsid w:val="004F09A2"/>
    <w:rsid w:val="004F0B24"/>
    <w:rsid w:val="004F0B88"/>
    <w:rsid w:val="004F0D62"/>
    <w:rsid w:val="004F1464"/>
    <w:rsid w:val="004F1695"/>
    <w:rsid w:val="004F1F24"/>
    <w:rsid w:val="004F2209"/>
    <w:rsid w:val="004F2493"/>
    <w:rsid w:val="004F24A9"/>
    <w:rsid w:val="004F2BDD"/>
    <w:rsid w:val="004F2C0A"/>
    <w:rsid w:val="004F2FDD"/>
    <w:rsid w:val="004F308D"/>
    <w:rsid w:val="004F30FA"/>
    <w:rsid w:val="004F322E"/>
    <w:rsid w:val="004F327D"/>
    <w:rsid w:val="004F36BF"/>
    <w:rsid w:val="004F36CB"/>
    <w:rsid w:val="004F3B35"/>
    <w:rsid w:val="004F3C2A"/>
    <w:rsid w:val="004F3D75"/>
    <w:rsid w:val="004F3FE9"/>
    <w:rsid w:val="004F4080"/>
    <w:rsid w:val="004F425E"/>
    <w:rsid w:val="004F46DD"/>
    <w:rsid w:val="004F51DA"/>
    <w:rsid w:val="004F5221"/>
    <w:rsid w:val="004F522A"/>
    <w:rsid w:val="004F57AC"/>
    <w:rsid w:val="004F703F"/>
    <w:rsid w:val="004F734D"/>
    <w:rsid w:val="004F7808"/>
    <w:rsid w:val="004F7D31"/>
    <w:rsid w:val="005003BE"/>
    <w:rsid w:val="00500B37"/>
    <w:rsid w:val="00501303"/>
    <w:rsid w:val="005017A4"/>
    <w:rsid w:val="0050183C"/>
    <w:rsid w:val="00501F9A"/>
    <w:rsid w:val="0050204E"/>
    <w:rsid w:val="00502D35"/>
    <w:rsid w:val="00502FBE"/>
    <w:rsid w:val="0050311D"/>
    <w:rsid w:val="005031AE"/>
    <w:rsid w:val="00503495"/>
    <w:rsid w:val="00503E2F"/>
    <w:rsid w:val="005042E3"/>
    <w:rsid w:val="005045DC"/>
    <w:rsid w:val="0050491D"/>
    <w:rsid w:val="00504999"/>
    <w:rsid w:val="0050551C"/>
    <w:rsid w:val="005057DF"/>
    <w:rsid w:val="005061CA"/>
    <w:rsid w:val="00506AB6"/>
    <w:rsid w:val="005074A2"/>
    <w:rsid w:val="00507616"/>
    <w:rsid w:val="00507C46"/>
    <w:rsid w:val="00507CF2"/>
    <w:rsid w:val="005103A8"/>
    <w:rsid w:val="005103A9"/>
    <w:rsid w:val="0051071A"/>
    <w:rsid w:val="005108F2"/>
    <w:rsid w:val="005109A1"/>
    <w:rsid w:val="005109F0"/>
    <w:rsid w:val="00510AA5"/>
    <w:rsid w:val="00511039"/>
    <w:rsid w:val="005113A2"/>
    <w:rsid w:val="00511525"/>
    <w:rsid w:val="00513184"/>
    <w:rsid w:val="00513741"/>
    <w:rsid w:val="005138A7"/>
    <w:rsid w:val="00513A98"/>
    <w:rsid w:val="00513B59"/>
    <w:rsid w:val="00514162"/>
    <w:rsid w:val="005146BF"/>
    <w:rsid w:val="0051480A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794"/>
    <w:rsid w:val="0051680B"/>
    <w:rsid w:val="00516CC3"/>
    <w:rsid w:val="00516D93"/>
    <w:rsid w:val="00516EB2"/>
    <w:rsid w:val="00520129"/>
    <w:rsid w:val="00520889"/>
    <w:rsid w:val="00520B40"/>
    <w:rsid w:val="00520DDF"/>
    <w:rsid w:val="00521320"/>
    <w:rsid w:val="0052144A"/>
    <w:rsid w:val="005216E6"/>
    <w:rsid w:val="00521A6E"/>
    <w:rsid w:val="005220BF"/>
    <w:rsid w:val="00522328"/>
    <w:rsid w:val="005223D9"/>
    <w:rsid w:val="005229CA"/>
    <w:rsid w:val="00522FF8"/>
    <w:rsid w:val="00523950"/>
    <w:rsid w:val="00523ABC"/>
    <w:rsid w:val="00523CB6"/>
    <w:rsid w:val="00523E30"/>
    <w:rsid w:val="0052431A"/>
    <w:rsid w:val="00524A2C"/>
    <w:rsid w:val="00524D7B"/>
    <w:rsid w:val="00524E0B"/>
    <w:rsid w:val="005250C6"/>
    <w:rsid w:val="00525431"/>
    <w:rsid w:val="005254E4"/>
    <w:rsid w:val="0052582E"/>
    <w:rsid w:val="00525942"/>
    <w:rsid w:val="0052604A"/>
    <w:rsid w:val="0052616B"/>
    <w:rsid w:val="005264A9"/>
    <w:rsid w:val="0052658F"/>
    <w:rsid w:val="005265DA"/>
    <w:rsid w:val="005269E1"/>
    <w:rsid w:val="00526A44"/>
    <w:rsid w:val="00526DB9"/>
    <w:rsid w:val="00526EEC"/>
    <w:rsid w:val="005271B7"/>
    <w:rsid w:val="00527BDE"/>
    <w:rsid w:val="00530048"/>
    <w:rsid w:val="005303D2"/>
    <w:rsid w:val="005308D1"/>
    <w:rsid w:val="00530920"/>
    <w:rsid w:val="00530A61"/>
    <w:rsid w:val="00531288"/>
    <w:rsid w:val="00531368"/>
    <w:rsid w:val="00531470"/>
    <w:rsid w:val="00531763"/>
    <w:rsid w:val="00531A86"/>
    <w:rsid w:val="00531DCA"/>
    <w:rsid w:val="0053229A"/>
    <w:rsid w:val="0053291E"/>
    <w:rsid w:val="0053292B"/>
    <w:rsid w:val="00532B90"/>
    <w:rsid w:val="00532F92"/>
    <w:rsid w:val="00533B53"/>
    <w:rsid w:val="00533FA7"/>
    <w:rsid w:val="00534218"/>
    <w:rsid w:val="00534936"/>
    <w:rsid w:val="00534DC4"/>
    <w:rsid w:val="00535D88"/>
    <w:rsid w:val="00535E07"/>
    <w:rsid w:val="00535E18"/>
    <w:rsid w:val="005361D7"/>
    <w:rsid w:val="00536762"/>
    <w:rsid w:val="00536BFF"/>
    <w:rsid w:val="0053716B"/>
    <w:rsid w:val="00537948"/>
    <w:rsid w:val="00537A47"/>
    <w:rsid w:val="00537BF0"/>
    <w:rsid w:val="00537D6B"/>
    <w:rsid w:val="00537DFC"/>
    <w:rsid w:val="00537FD9"/>
    <w:rsid w:val="0054007B"/>
    <w:rsid w:val="00540167"/>
    <w:rsid w:val="00540193"/>
    <w:rsid w:val="005401F2"/>
    <w:rsid w:val="00540591"/>
    <w:rsid w:val="0054065E"/>
    <w:rsid w:val="00540AE9"/>
    <w:rsid w:val="00540FCF"/>
    <w:rsid w:val="0054168B"/>
    <w:rsid w:val="00541C1B"/>
    <w:rsid w:val="00541CFA"/>
    <w:rsid w:val="00541FC2"/>
    <w:rsid w:val="00542312"/>
    <w:rsid w:val="005423FC"/>
    <w:rsid w:val="0054250E"/>
    <w:rsid w:val="005427B1"/>
    <w:rsid w:val="0054288F"/>
    <w:rsid w:val="0054289B"/>
    <w:rsid w:val="005430A8"/>
    <w:rsid w:val="00543288"/>
    <w:rsid w:val="00543878"/>
    <w:rsid w:val="005438C9"/>
    <w:rsid w:val="00543B2C"/>
    <w:rsid w:val="00543E11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DA1"/>
    <w:rsid w:val="00547E8D"/>
    <w:rsid w:val="00547FBA"/>
    <w:rsid w:val="005500B8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9B0"/>
    <w:rsid w:val="005527AC"/>
    <w:rsid w:val="00552921"/>
    <w:rsid w:val="0055292F"/>
    <w:rsid w:val="00552EF5"/>
    <w:rsid w:val="00553170"/>
    <w:rsid w:val="00553345"/>
    <w:rsid w:val="0055477B"/>
    <w:rsid w:val="00554BBC"/>
    <w:rsid w:val="00554D53"/>
    <w:rsid w:val="00554DD1"/>
    <w:rsid w:val="005555F7"/>
    <w:rsid w:val="00555EF8"/>
    <w:rsid w:val="00556AB8"/>
    <w:rsid w:val="00557093"/>
    <w:rsid w:val="005578D6"/>
    <w:rsid w:val="00557CBB"/>
    <w:rsid w:val="0056005B"/>
    <w:rsid w:val="00560330"/>
    <w:rsid w:val="00560734"/>
    <w:rsid w:val="005607AA"/>
    <w:rsid w:val="00560C99"/>
    <w:rsid w:val="00560D1E"/>
    <w:rsid w:val="00560F0A"/>
    <w:rsid w:val="0056101A"/>
    <w:rsid w:val="00561438"/>
    <w:rsid w:val="005615F2"/>
    <w:rsid w:val="005616A0"/>
    <w:rsid w:val="005617E2"/>
    <w:rsid w:val="00561BF3"/>
    <w:rsid w:val="00561CDF"/>
    <w:rsid w:val="00561F8B"/>
    <w:rsid w:val="00562083"/>
    <w:rsid w:val="005621ED"/>
    <w:rsid w:val="00562796"/>
    <w:rsid w:val="00562D42"/>
    <w:rsid w:val="00563172"/>
    <w:rsid w:val="00563290"/>
    <w:rsid w:val="00563650"/>
    <w:rsid w:val="00563E71"/>
    <w:rsid w:val="00563EA3"/>
    <w:rsid w:val="00563F82"/>
    <w:rsid w:val="00564430"/>
    <w:rsid w:val="00564761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3D8"/>
    <w:rsid w:val="0056795E"/>
    <w:rsid w:val="00567A38"/>
    <w:rsid w:val="00567F64"/>
    <w:rsid w:val="005705B5"/>
    <w:rsid w:val="00571668"/>
    <w:rsid w:val="0057176B"/>
    <w:rsid w:val="005717BC"/>
    <w:rsid w:val="00571E3C"/>
    <w:rsid w:val="00571FBA"/>
    <w:rsid w:val="005720EE"/>
    <w:rsid w:val="00572EC3"/>
    <w:rsid w:val="005737E2"/>
    <w:rsid w:val="00573839"/>
    <w:rsid w:val="00573B61"/>
    <w:rsid w:val="00573DA2"/>
    <w:rsid w:val="00574730"/>
    <w:rsid w:val="005747D4"/>
    <w:rsid w:val="00574A92"/>
    <w:rsid w:val="00574C2E"/>
    <w:rsid w:val="00574C79"/>
    <w:rsid w:val="00574D61"/>
    <w:rsid w:val="00574F4C"/>
    <w:rsid w:val="00574FD2"/>
    <w:rsid w:val="005751E6"/>
    <w:rsid w:val="00575358"/>
    <w:rsid w:val="005756BA"/>
    <w:rsid w:val="00575724"/>
    <w:rsid w:val="00575934"/>
    <w:rsid w:val="00575D1F"/>
    <w:rsid w:val="00575DBF"/>
    <w:rsid w:val="00575E76"/>
    <w:rsid w:val="00575F7A"/>
    <w:rsid w:val="00576170"/>
    <w:rsid w:val="00576188"/>
    <w:rsid w:val="005761A1"/>
    <w:rsid w:val="005762CD"/>
    <w:rsid w:val="0057639D"/>
    <w:rsid w:val="00576795"/>
    <w:rsid w:val="00576B63"/>
    <w:rsid w:val="00576D88"/>
    <w:rsid w:val="00577472"/>
    <w:rsid w:val="005777E7"/>
    <w:rsid w:val="00577878"/>
    <w:rsid w:val="00580170"/>
    <w:rsid w:val="005802FE"/>
    <w:rsid w:val="00580479"/>
    <w:rsid w:val="00580530"/>
    <w:rsid w:val="00580C15"/>
    <w:rsid w:val="005817E5"/>
    <w:rsid w:val="0058185D"/>
    <w:rsid w:val="0058232A"/>
    <w:rsid w:val="00582492"/>
    <w:rsid w:val="00582A05"/>
    <w:rsid w:val="00582D4D"/>
    <w:rsid w:val="005830E4"/>
    <w:rsid w:val="00583596"/>
    <w:rsid w:val="00583925"/>
    <w:rsid w:val="00583B93"/>
    <w:rsid w:val="005840E5"/>
    <w:rsid w:val="005842A6"/>
    <w:rsid w:val="00584A17"/>
    <w:rsid w:val="00584D4B"/>
    <w:rsid w:val="00584E0E"/>
    <w:rsid w:val="00584F7B"/>
    <w:rsid w:val="00585078"/>
    <w:rsid w:val="005854E5"/>
    <w:rsid w:val="005857E8"/>
    <w:rsid w:val="00585AA2"/>
    <w:rsid w:val="00585FA3"/>
    <w:rsid w:val="00586876"/>
    <w:rsid w:val="00586971"/>
    <w:rsid w:val="00586A5D"/>
    <w:rsid w:val="00587B3B"/>
    <w:rsid w:val="00587BF2"/>
    <w:rsid w:val="00587EDB"/>
    <w:rsid w:val="00590725"/>
    <w:rsid w:val="00590928"/>
    <w:rsid w:val="0059176C"/>
    <w:rsid w:val="00591CDE"/>
    <w:rsid w:val="00591D75"/>
    <w:rsid w:val="00591E1F"/>
    <w:rsid w:val="00591E37"/>
    <w:rsid w:val="00591F19"/>
    <w:rsid w:val="00592095"/>
    <w:rsid w:val="00592154"/>
    <w:rsid w:val="0059255F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45DB"/>
    <w:rsid w:val="005949B1"/>
    <w:rsid w:val="00594ED2"/>
    <w:rsid w:val="005950C3"/>
    <w:rsid w:val="005951E1"/>
    <w:rsid w:val="0059559D"/>
    <w:rsid w:val="00595AAC"/>
    <w:rsid w:val="00595BAD"/>
    <w:rsid w:val="00596087"/>
    <w:rsid w:val="005961B9"/>
    <w:rsid w:val="00596883"/>
    <w:rsid w:val="00596A43"/>
    <w:rsid w:val="005970E8"/>
    <w:rsid w:val="0059718B"/>
    <w:rsid w:val="005971D3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F48"/>
    <w:rsid w:val="005A2199"/>
    <w:rsid w:val="005A21D2"/>
    <w:rsid w:val="005A2968"/>
    <w:rsid w:val="005A29DB"/>
    <w:rsid w:val="005A32E3"/>
    <w:rsid w:val="005A3373"/>
    <w:rsid w:val="005A35F7"/>
    <w:rsid w:val="005A3671"/>
    <w:rsid w:val="005A3D84"/>
    <w:rsid w:val="005A3D8D"/>
    <w:rsid w:val="005A3DC7"/>
    <w:rsid w:val="005A3EB7"/>
    <w:rsid w:val="005A4494"/>
    <w:rsid w:val="005A453C"/>
    <w:rsid w:val="005A45E6"/>
    <w:rsid w:val="005A5206"/>
    <w:rsid w:val="005A575E"/>
    <w:rsid w:val="005A5EAE"/>
    <w:rsid w:val="005A5EE9"/>
    <w:rsid w:val="005A6556"/>
    <w:rsid w:val="005A6587"/>
    <w:rsid w:val="005A676B"/>
    <w:rsid w:val="005A6831"/>
    <w:rsid w:val="005A6888"/>
    <w:rsid w:val="005A6A59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ED2"/>
    <w:rsid w:val="005B1F2F"/>
    <w:rsid w:val="005B2322"/>
    <w:rsid w:val="005B2351"/>
    <w:rsid w:val="005B2476"/>
    <w:rsid w:val="005B28F4"/>
    <w:rsid w:val="005B2DBF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987"/>
    <w:rsid w:val="005B5B4C"/>
    <w:rsid w:val="005B5E15"/>
    <w:rsid w:val="005B6546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8F"/>
    <w:rsid w:val="005C0191"/>
    <w:rsid w:val="005C0455"/>
    <w:rsid w:val="005C04C2"/>
    <w:rsid w:val="005C0709"/>
    <w:rsid w:val="005C0A07"/>
    <w:rsid w:val="005C0BF7"/>
    <w:rsid w:val="005C0E4E"/>
    <w:rsid w:val="005C1042"/>
    <w:rsid w:val="005C1480"/>
    <w:rsid w:val="005C14AF"/>
    <w:rsid w:val="005C1A52"/>
    <w:rsid w:val="005C1AE3"/>
    <w:rsid w:val="005C1BE4"/>
    <w:rsid w:val="005C1C71"/>
    <w:rsid w:val="005C1D8F"/>
    <w:rsid w:val="005C1F72"/>
    <w:rsid w:val="005C2025"/>
    <w:rsid w:val="005C2511"/>
    <w:rsid w:val="005C2DA4"/>
    <w:rsid w:val="005C2E82"/>
    <w:rsid w:val="005C3019"/>
    <w:rsid w:val="005C3504"/>
    <w:rsid w:val="005C367D"/>
    <w:rsid w:val="005C3734"/>
    <w:rsid w:val="005C3ADB"/>
    <w:rsid w:val="005C3C55"/>
    <w:rsid w:val="005C3DA9"/>
    <w:rsid w:val="005C4438"/>
    <w:rsid w:val="005C489E"/>
    <w:rsid w:val="005C50F2"/>
    <w:rsid w:val="005C56AD"/>
    <w:rsid w:val="005C591C"/>
    <w:rsid w:val="005C5DBE"/>
    <w:rsid w:val="005C5E3E"/>
    <w:rsid w:val="005C61F7"/>
    <w:rsid w:val="005C6271"/>
    <w:rsid w:val="005C63F1"/>
    <w:rsid w:val="005C644F"/>
    <w:rsid w:val="005C6588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92B"/>
    <w:rsid w:val="005D0B62"/>
    <w:rsid w:val="005D23BC"/>
    <w:rsid w:val="005D2464"/>
    <w:rsid w:val="005D25AE"/>
    <w:rsid w:val="005D2907"/>
    <w:rsid w:val="005D2B12"/>
    <w:rsid w:val="005D2D48"/>
    <w:rsid w:val="005D2E33"/>
    <w:rsid w:val="005D333C"/>
    <w:rsid w:val="005D3D5E"/>
    <w:rsid w:val="005D4A60"/>
    <w:rsid w:val="005D4AC9"/>
    <w:rsid w:val="005D4DA4"/>
    <w:rsid w:val="005D4F97"/>
    <w:rsid w:val="005D55EB"/>
    <w:rsid w:val="005D55FB"/>
    <w:rsid w:val="005D5A18"/>
    <w:rsid w:val="005D5D07"/>
    <w:rsid w:val="005D5FD6"/>
    <w:rsid w:val="005D633F"/>
    <w:rsid w:val="005D6682"/>
    <w:rsid w:val="005D6961"/>
    <w:rsid w:val="005D6AD9"/>
    <w:rsid w:val="005D6ADF"/>
    <w:rsid w:val="005D76BA"/>
    <w:rsid w:val="005D7933"/>
    <w:rsid w:val="005D7A09"/>
    <w:rsid w:val="005E017A"/>
    <w:rsid w:val="005E027E"/>
    <w:rsid w:val="005E0A02"/>
    <w:rsid w:val="005E0CF0"/>
    <w:rsid w:val="005E1196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3BB9"/>
    <w:rsid w:val="005E4B00"/>
    <w:rsid w:val="005E4BA1"/>
    <w:rsid w:val="005E50E4"/>
    <w:rsid w:val="005E55CE"/>
    <w:rsid w:val="005E5AC5"/>
    <w:rsid w:val="005E5D8F"/>
    <w:rsid w:val="005E5F74"/>
    <w:rsid w:val="005E634F"/>
    <w:rsid w:val="005E679C"/>
    <w:rsid w:val="005E67C4"/>
    <w:rsid w:val="005E6920"/>
    <w:rsid w:val="005E6ED0"/>
    <w:rsid w:val="005E6EEB"/>
    <w:rsid w:val="005E71A2"/>
    <w:rsid w:val="005E78C8"/>
    <w:rsid w:val="005E7BD4"/>
    <w:rsid w:val="005E7E60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A0D"/>
    <w:rsid w:val="005F3AC1"/>
    <w:rsid w:val="005F3D38"/>
    <w:rsid w:val="005F4074"/>
    <w:rsid w:val="005F49E9"/>
    <w:rsid w:val="005F4C68"/>
    <w:rsid w:val="005F4F1B"/>
    <w:rsid w:val="005F5343"/>
    <w:rsid w:val="005F550A"/>
    <w:rsid w:val="005F550B"/>
    <w:rsid w:val="005F56C0"/>
    <w:rsid w:val="005F5715"/>
    <w:rsid w:val="005F5971"/>
    <w:rsid w:val="005F5AF1"/>
    <w:rsid w:val="005F6330"/>
    <w:rsid w:val="005F64C3"/>
    <w:rsid w:val="005F6C70"/>
    <w:rsid w:val="005F6EF4"/>
    <w:rsid w:val="005F6F4A"/>
    <w:rsid w:val="005F7317"/>
    <w:rsid w:val="005F74F4"/>
    <w:rsid w:val="005F7B1F"/>
    <w:rsid w:val="006003FA"/>
    <w:rsid w:val="0060070C"/>
    <w:rsid w:val="00600BC2"/>
    <w:rsid w:val="0060102C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C4D"/>
    <w:rsid w:val="006055DF"/>
    <w:rsid w:val="00605900"/>
    <w:rsid w:val="006061DD"/>
    <w:rsid w:val="00606222"/>
    <w:rsid w:val="0060629B"/>
    <w:rsid w:val="0060661F"/>
    <w:rsid w:val="00607239"/>
    <w:rsid w:val="0060725F"/>
    <w:rsid w:val="0060797C"/>
    <w:rsid w:val="00607BF1"/>
    <w:rsid w:val="00610285"/>
    <w:rsid w:val="0061032A"/>
    <w:rsid w:val="00610530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1A3E"/>
    <w:rsid w:val="006121C4"/>
    <w:rsid w:val="006121D8"/>
    <w:rsid w:val="00612424"/>
    <w:rsid w:val="00612488"/>
    <w:rsid w:val="00612BBE"/>
    <w:rsid w:val="00612FD4"/>
    <w:rsid w:val="00613318"/>
    <w:rsid w:val="0061409A"/>
    <w:rsid w:val="0061447B"/>
    <w:rsid w:val="0061451B"/>
    <w:rsid w:val="0061456F"/>
    <w:rsid w:val="00614ABF"/>
    <w:rsid w:val="00614BB5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0CF"/>
    <w:rsid w:val="0061618F"/>
    <w:rsid w:val="00616AE4"/>
    <w:rsid w:val="00617196"/>
    <w:rsid w:val="0061790D"/>
    <w:rsid w:val="00617B34"/>
    <w:rsid w:val="00617C77"/>
    <w:rsid w:val="00620546"/>
    <w:rsid w:val="0062057F"/>
    <w:rsid w:val="00620AB0"/>
    <w:rsid w:val="00620C13"/>
    <w:rsid w:val="00621761"/>
    <w:rsid w:val="0062178F"/>
    <w:rsid w:val="00621E2E"/>
    <w:rsid w:val="00621E2F"/>
    <w:rsid w:val="006220E2"/>
    <w:rsid w:val="00622A58"/>
    <w:rsid w:val="00623178"/>
    <w:rsid w:val="006239FD"/>
    <w:rsid w:val="00623AC3"/>
    <w:rsid w:val="0062404B"/>
    <w:rsid w:val="0062467E"/>
    <w:rsid w:val="00625052"/>
    <w:rsid w:val="006251C0"/>
    <w:rsid w:val="00625618"/>
    <w:rsid w:val="00625B68"/>
    <w:rsid w:val="00625C3E"/>
    <w:rsid w:val="00625D0E"/>
    <w:rsid w:val="00625F01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C7A"/>
    <w:rsid w:val="00631F40"/>
    <w:rsid w:val="00632CA9"/>
    <w:rsid w:val="00632DC8"/>
    <w:rsid w:val="00632FDB"/>
    <w:rsid w:val="0063326E"/>
    <w:rsid w:val="00633283"/>
    <w:rsid w:val="0063331A"/>
    <w:rsid w:val="0063368D"/>
    <w:rsid w:val="006338A6"/>
    <w:rsid w:val="00633B5C"/>
    <w:rsid w:val="006340FE"/>
    <w:rsid w:val="006344B5"/>
    <w:rsid w:val="0063451E"/>
    <w:rsid w:val="006350A3"/>
    <w:rsid w:val="006351AA"/>
    <w:rsid w:val="006354AE"/>
    <w:rsid w:val="00635AC1"/>
    <w:rsid w:val="00635B78"/>
    <w:rsid w:val="00635FEA"/>
    <w:rsid w:val="006366D8"/>
    <w:rsid w:val="00636730"/>
    <w:rsid w:val="00636CBB"/>
    <w:rsid w:val="00637426"/>
    <w:rsid w:val="00637741"/>
    <w:rsid w:val="00637EE5"/>
    <w:rsid w:val="00640095"/>
    <w:rsid w:val="006405D3"/>
    <w:rsid w:val="00640A06"/>
    <w:rsid w:val="00640B89"/>
    <w:rsid w:val="00640CC8"/>
    <w:rsid w:val="00640EBC"/>
    <w:rsid w:val="00640FFA"/>
    <w:rsid w:val="00641638"/>
    <w:rsid w:val="006418FA"/>
    <w:rsid w:val="0064197A"/>
    <w:rsid w:val="00641988"/>
    <w:rsid w:val="00641E7D"/>
    <w:rsid w:val="00642118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3F37"/>
    <w:rsid w:val="00644049"/>
    <w:rsid w:val="00644703"/>
    <w:rsid w:val="00645141"/>
    <w:rsid w:val="0064536C"/>
    <w:rsid w:val="00645E3D"/>
    <w:rsid w:val="0064607B"/>
    <w:rsid w:val="00646220"/>
    <w:rsid w:val="00646B7B"/>
    <w:rsid w:val="0064712E"/>
    <w:rsid w:val="0064715F"/>
    <w:rsid w:val="00647175"/>
    <w:rsid w:val="00647421"/>
    <w:rsid w:val="00647443"/>
    <w:rsid w:val="00647663"/>
    <w:rsid w:val="0065000C"/>
    <w:rsid w:val="0065016D"/>
    <w:rsid w:val="00650316"/>
    <w:rsid w:val="00650696"/>
    <w:rsid w:val="00650785"/>
    <w:rsid w:val="006509E4"/>
    <w:rsid w:val="00650D7F"/>
    <w:rsid w:val="00650F20"/>
    <w:rsid w:val="00651300"/>
    <w:rsid w:val="006515AB"/>
    <w:rsid w:val="00651728"/>
    <w:rsid w:val="00651C5C"/>
    <w:rsid w:val="00652B75"/>
    <w:rsid w:val="0065331F"/>
    <w:rsid w:val="006537DF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4A5"/>
    <w:rsid w:val="006556F3"/>
    <w:rsid w:val="00655939"/>
    <w:rsid w:val="0065597B"/>
    <w:rsid w:val="00655DC2"/>
    <w:rsid w:val="0065660E"/>
    <w:rsid w:val="00656A36"/>
    <w:rsid w:val="00657040"/>
    <w:rsid w:val="006571B7"/>
    <w:rsid w:val="00657989"/>
    <w:rsid w:val="00660099"/>
    <w:rsid w:val="00660B2C"/>
    <w:rsid w:val="00661258"/>
    <w:rsid w:val="006614A7"/>
    <w:rsid w:val="0066175A"/>
    <w:rsid w:val="00661856"/>
    <w:rsid w:val="00661A0D"/>
    <w:rsid w:val="00661A73"/>
    <w:rsid w:val="00662204"/>
    <w:rsid w:val="006625FF"/>
    <w:rsid w:val="006626E7"/>
    <w:rsid w:val="0066271E"/>
    <w:rsid w:val="00662977"/>
    <w:rsid w:val="00663383"/>
    <w:rsid w:val="006633AA"/>
    <w:rsid w:val="00663C95"/>
    <w:rsid w:val="0066450B"/>
    <w:rsid w:val="00664997"/>
    <w:rsid w:val="00664CF3"/>
    <w:rsid w:val="00665088"/>
    <w:rsid w:val="006652F3"/>
    <w:rsid w:val="00665532"/>
    <w:rsid w:val="00665627"/>
    <w:rsid w:val="0066584E"/>
    <w:rsid w:val="00665A44"/>
    <w:rsid w:val="00665AC9"/>
    <w:rsid w:val="00665D96"/>
    <w:rsid w:val="00665E96"/>
    <w:rsid w:val="00666476"/>
    <w:rsid w:val="0066664B"/>
    <w:rsid w:val="0066686B"/>
    <w:rsid w:val="00666B03"/>
    <w:rsid w:val="00666DBD"/>
    <w:rsid w:val="006672C4"/>
    <w:rsid w:val="006675BE"/>
    <w:rsid w:val="00667652"/>
    <w:rsid w:val="00667D52"/>
    <w:rsid w:val="00667E8A"/>
    <w:rsid w:val="00667F41"/>
    <w:rsid w:val="00670001"/>
    <w:rsid w:val="00670390"/>
    <w:rsid w:val="00670755"/>
    <w:rsid w:val="00670892"/>
    <w:rsid w:val="0067100F"/>
    <w:rsid w:val="00671569"/>
    <w:rsid w:val="0067213B"/>
    <w:rsid w:val="006727DE"/>
    <w:rsid w:val="00672BD7"/>
    <w:rsid w:val="00672C2D"/>
    <w:rsid w:val="00672D1C"/>
    <w:rsid w:val="0067302B"/>
    <w:rsid w:val="00673225"/>
    <w:rsid w:val="0067324B"/>
    <w:rsid w:val="00673928"/>
    <w:rsid w:val="00673DF1"/>
    <w:rsid w:val="0067420B"/>
    <w:rsid w:val="006742CE"/>
    <w:rsid w:val="00674712"/>
    <w:rsid w:val="006748DE"/>
    <w:rsid w:val="00674A0D"/>
    <w:rsid w:val="00674A2A"/>
    <w:rsid w:val="00674BC2"/>
    <w:rsid w:val="00674F5F"/>
    <w:rsid w:val="006751A0"/>
    <w:rsid w:val="00675853"/>
    <w:rsid w:val="0067587F"/>
    <w:rsid w:val="00675941"/>
    <w:rsid w:val="00675CC4"/>
    <w:rsid w:val="00676F88"/>
    <w:rsid w:val="006774E9"/>
    <w:rsid w:val="0067751F"/>
    <w:rsid w:val="00677662"/>
    <w:rsid w:val="00677845"/>
    <w:rsid w:val="00677A44"/>
    <w:rsid w:val="00680418"/>
    <w:rsid w:val="00680B44"/>
    <w:rsid w:val="00680E10"/>
    <w:rsid w:val="006813ED"/>
    <w:rsid w:val="0068145D"/>
    <w:rsid w:val="00681B21"/>
    <w:rsid w:val="00681B28"/>
    <w:rsid w:val="00681C73"/>
    <w:rsid w:val="00681D3C"/>
    <w:rsid w:val="00681D54"/>
    <w:rsid w:val="0068229F"/>
    <w:rsid w:val="0068308D"/>
    <w:rsid w:val="006831C2"/>
    <w:rsid w:val="00683509"/>
    <w:rsid w:val="00683D91"/>
    <w:rsid w:val="00683E81"/>
    <w:rsid w:val="00684488"/>
    <w:rsid w:val="00684DEE"/>
    <w:rsid w:val="006857E5"/>
    <w:rsid w:val="0068586F"/>
    <w:rsid w:val="00685A0E"/>
    <w:rsid w:val="00685CB5"/>
    <w:rsid w:val="00686C87"/>
    <w:rsid w:val="00686E55"/>
    <w:rsid w:val="006870AC"/>
    <w:rsid w:val="0068712B"/>
    <w:rsid w:val="0068724F"/>
    <w:rsid w:val="00687894"/>
    <w:rsid w:val="0068794D"/>
    <w:rsid w:val="00687C77"/>
    <w:rsid w:val="00687DA3"/>
    <w:rsid w:val="0069001B"/>
    <w:rsid w:val="00690367"/>
    <w:rsid w:val="0069046E"/>
    <w:rsid w:val="006909BE"/>
    <w:rsid w:val="00690EF5"/>
    <w:rsid w:val="00691069"/>
    <w:rsid w:val="0069120D"/>
    <w:rsid w:val="006913AA"/>
    <w:rsid w:val="006913E4"/>
    <w:rsid w:val="006915F4"/>
    <w:rsid w:val="00691B0F"/>
    <w:rsid w:val="00691BA2"/>
    <w:rsid w:val="006921F3"/>
    <w:rsid w:val="006925D8"/>
    <w:rsid w:val="006929BB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929"/>
    <w:rsid w:val="00696A0A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10C3"/>
    <w:rsid w:val="006A1165"/>
    <w:rsid w:val="006A11B5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C73"/>
    <w:rsid w:val="006A2DE6"/>
    <w:rsid w:val="006A2F90"/>
    <w:rsid w:val="006A3140"/>
    <w:rsid w:val="006A3868"/>
    <w:rsid w:val="006A3904"/>
    <w:rsid w:val="006A395A"/>
    <w:rsid w:val="006A39E7"/>
    <w:rsid w:val="006A3C38"/>
    <w:rsid w:val="006A3D3D"/>
    <w:rsid w:val="006A429F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3C5"/>
    <w:rsid w:val="006A6440"/>
    <w:rsid w:val="006A6834"/>
    <w:rsid w:val="006A6A96"/>
    <w:rsid w:val="006A6DB4"/>
    <w:rsid w:val="006A6FEF"/>
    <w:rsid w:val="006A7050"/>
    <w:rsid w:val="006A74DF"/>
    <w:rsid w:val="006A7A26"/>
    <w:rsid w:val="006B007C"/>
    <w:rsid w:val="006B05F3"/>
    <w:rsid w:val="006B0B74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9D"/>
    <w:rsid w:val="006B3020"/>
    <w:rsid w:val="006B3089"/>
    <w:rsid w:val="006B30B5"/>
    <w:rsid w:val="006B3542"/>
    <w:rsid w:val="006B359F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2B1"/>
    <w:rsid w:val="006B6425"/>
    <w:rsid w:val="006B6626"/>
    <w:rsid w:val="006B68FD"/>
    <w:rsid w:val="006B6933"/>
    <w:rsid w:val="006B7818"/>
    <w:rsid w:val="006B7C73"/>
    <w:rsid w:val="006C0408"/>
    <w:rsid w:val="006C0845"/>
    <w:rsid w:val="006C11A9"/>
    <w:rsid w:val="006C11DA"/>
    <w:rsid w:val="006C17A6"/>
    <w:rsid w:val="006C17CA"/>
    <w:rsid w:val="006C1920"/>
    <w:rsid w:val="006C1E08"/>
    <w:rsid w:val="006C20DF"/>
    <w:rsid w:val="006C2369"/>
    <w:rsid w:val="006C2485"/>
    <w:rsid w:val="006C2BD1"/>
    <w:rsid w:val="006C2E29"/>
    <w:rsid w:val="006C3304"/>
    <w:rsid w:val="006C3428"/>
    <w:rsid w:val="006C350D"/>
    <w:rsid w:val="006C3B18"/>
    <w:rsid w:val="006C4461"/>
    <w:rsid w:val="006C5BE8"/>
    <w:rsid w:val="006C5D47"/>
    <w:rsid w:val="006C6061"/>
    <w:rsid w:val="006C638B"/>
    <w:rsid w:val="006C63F5"/>
    <w:rsid w:val="006C6612"/>
    <w:rsid w:val="006C6685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416B"/>
    <w:rsid w:val="006D4245"/>
    <w:rsid w:val="006D43B8"/>
    <w:rsid w:val="006D488F"/>
    <w:rsid w:val="006D4B93"/>
    <w:rsid w:val="006D4F2E"/>
    <w:rsid w:val="006D51B6"/>
    <w:rsid w:val="006D51B7"/>
    <w:rsid w:val="006D5902"/>
    <w:rsid w:val="006D5C4B"/>
    <w:rsid w:val="006D5F26"/>
    <w:rsid w:val="006D694E"/>
    <w:rsid w:val="006D6B1F"/>
    <w:rsid w:val="006D70A3"/>
    <w:rsid w:val="006D719D"/>
    <w:rsid w:val="006D74DC"/>
    <w:rsid w:val="006D79BC"/>
    <w:rsid w:val="006D7DC2"/>
    <w:rsid w:val="006E00DA"/>
    <w:rsid w:val="006E020C"/>
    <w:rsid w:val="006E02D2"/>
    <w:rsid w:val="006E062B"/>
    <w:rsid w:val="006E0C95"/>
    <w:rsid w:val="006E0F0D"/>
    <w:rsid w:val="006E1260"/>
    <w:rsid w:val="006E17BC"/>
    <w:rsid w:val="006E1AB6"/>
    <w:rsid w:val="006E20BF"/>
    <w:rsid w:val="006E2115"/>
    <w:rsid w:val="006E21A2"/>
    <w:rsid w:val="006E24DE"/>
    <w:rsid w:val="006E260B"/>
    <w:rsid w:val="006E27BE"/>
    <w:rsid w:val="006E2934"/>
    <w:rsid w:val="006E2B77"/>
    <w:rsid w:val="006E3802"/>
    <w:rsid w:val="006E3904"/>
    <w:rsid w:val="006E3AB6"/>
    <w:rsid w:val="006E3CB2"/>
    <w:rsid w:val="006E4C2B"/>
    <w:rsid w:val="006E4FE7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6DC8"/>
    <w:rsid w:val="006E7180"/>
    <w:rsid w:val="006E7770"/>
    <w:rsid w:val="006E783E"/>
    <w:rsid w:val="006E7C06"/>
    <w:rsid w:val="006E7C3F"/>
    <w:rsid w:val="006E7E32"/>
    <w:rsid w:val="006F0221"/>
    <w:rsid w:val="006F0703"/>
    <w:rsid w:val="006F0709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53F3"/>
    <w:rsid w:val="006F56B8"/>
    <w:rsid w:val="006F5ADE"/>
    <w:rsid w:val="006F65FE"/>
    <w:rsid w:val="006F6D95"/>
    <w:rsid w:val="006F748F"/>
    <w:rsid w:val="006F7DD7"/>
    <w:rsid w:val="006F7F2E"/>
    <w:rsid w:val="0070017B"/>
    <w:rsid w:val="00700418"/>
    <w:rsid w:val="00700452"/>
    <w:rsid w:val="00700666"/>
    <w:rsid w:val="00700D8C"/>
    <w:rsid w:val="00701016"/>
    <w:rsid w:val="0070130C"/>
    <w:rsid w:val="007014A1"/>
    <w:rsid w:val="007014D4"/>
    <w:rsid w:val="00701878"/>
    <w:rsid w:val="00701AB1"/>
    <w:rsid w:val="00701C01"/>
    <w:rsid w:val="00701FD6"/>
    <w:rsid w:val="00702000"/>
    <w:rsid w:val="00702362"/>
    <w:rsid w:val="00702A21"/>
    <w:rsid w:val="00702C07"/>
    <w:rsid w:val="00702C5E"/>
    <w:rsid w:val="00702E85"/>
    <w:rsid w:val="0070300E"/>
    <w:rsid w:val="0070314D"/>
    <w:rsid w:val="00703256"/>
    <w:rsid w:val="00703345"/>
    <w:rsid w:val="00703463"/>
    <w:rsid w:val="00703654"/>
    <w:rsid w:val="00703C18"/>
    <w:rsid w:val="00703E02"/>
    <w:rsid w:val="00704AFD"/>
    <w:rsid w:val="00704BD0"/>
    <w:rsid w:val="007053FE"/>
    <w:rsid w:val="007056A9"/>
    <w:rsid w:val="00705985"/>
    <w:rsid w:val="00705CDB"/>
    <w:rsid w:val="0070697C"/>
    <w:rsid w:val="00706AC5"/>
    <w:rsid w:val="00706D44"/>
    <w:rsid w:val="00706DC8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1C0"/>
    <w:rsid w:val="0071043E"/>
    <w:rsid w:val="00710A08"/>
    <w:rsid w:val="00711161"/>
    <w:rsid w:val="00711731"/>
    <w:rsid w:val="0071179A"/>
    <w:rsid w:val="00711940"/>
    <w:rsid w:val="00711ECE"/>
    <w:rsid w:val="0071208E"/>
    <w:rsid w:val="007121DF"/>
    <w:rsid w:val="00712249"/>
    <w:rsid w:val="0071244F"/>
    <w:rsid w:val="00712A5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A27"/>
    <w:rsid w:val="00715C12"/>
    <w:rsid w:val="0071609F"/>
    <w:rsid w:val="0071617E"/>
    <w:rsid w:val="00716904"/>
    <w:rsid w:val="00716DE5"/>
    <w:rsid w:val="00716E0E"/>
    <w:rsid w:val="00717564"/>
    <w:rsid w:val="007176BB"/>
    <w:rsid w:val="00717990"/>
    <w:rsid w:val="00717CD7"/>
    <w:rsid w:val="00717FE8"/>
    <w:rsid w:val="00720962"/>
    <w:rsid w:val="00720B2A"/>
    <w:rsid w:val="00720B2D"/>
    <w:rsid w:val="00720BE4"/>
    <w:rsid w:val="00720E54"/>
    <w:rsid w:val="00721084"/>
    <w:rsid w:val="007213D7"/>
    <w:rsid w:val="007218F1"/>
    <w:rsid w:val="00721D33"/>
    <w:rsid w:val="007224BE"/>
    <w:rsid w:val="00722531"/>
    <w:rsid w:val="00723199"/>
    <w:rsid w:val="007233A9"/>
    <w:rsid w:val="00723B42"/>
    <w:rsid w:val="00723C90"/>
    <w:rsid w:val="00723D2E"/>
    <w:rsid w:val="007245DB"/>
    <w:rsid w:val="00725161"/>
    <w:rsid w:val="00725237"/>
    <w:rsid w:val="0072599C"/>
    <w:rsid w:val="00725BEA"/>
    <w:rsid w:val="00726542"/>
    <w:rsid w:val="0072689D"/>
    <w:rsid w:val="00726CC0"/>
    <w:rsid w:val="00726E25"/>
    <w:rsid w:val="00727171"/>
    <w:rsid w:val="00727E50"/>
    <w:rsid w:val="0073019A"/>
    <w:rsid w:val="0073023D"/>
    <w:rsid w:val="00730C90"/>
    <w:rsid w:val="00730E9F"/>
    <w:rsid w:val="00731044"/>
    <w:rsid w:val="00731434"/>
    <w:rsid w:val="00731703"/>
    <w:rsid w:val="0073173D"/>
    <w:rsid w:val="00731773"/>
    <w:rsid w:val="00731F1F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83F"/>
    <w:rsid w:val="00736AC6"/>
    <w:rsid w:val="00736AD5"/>
    <w:rsid w:val="00736B35"/>
    <w:rsid w:val="0073757F"/>
    <w:rsid w:val="007376AC"/>
    <w:rsid w:val="007400A9"/>
    <w:rsid w:val="007404CA"/>
    <w:rsid w:val="00740543"/>
    <w:rsid w:val="00740D3F"/>
    <w:rsid w:val="00740F25"/>
    <w:rsid w:val="007411ED"/>
    <w:rsid w:val="0074175C"/>
    <w:rsid w:val="00741B1D"/>
    <w:rsid w:val="00741CC5"/>
    <w:rsid w:val="00741E9C"/>
    <w:rsid w:val="007420CC"/>
    <w:rsid w:val="007423FB"/>
    <w:rsid w:val="00742752"/>
    <w:rsid w:val="00742786"/>
    <w:rsid w:val="00742AD8"/>
    <w:rsid w:val="00742F7F"/>
    <w:rsid w:val="00743063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2B4"/>
    <w:rsid w:val="00745394"/>
    <w:rsid w:val="00745642"/>
    <w:rsid w:val="007461F0"/>
    <w:rsid w:val="0074629C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209"/>
    <w:rsid w:val="00750BB7"/>
    <w:rsid w:val="007510D9"/>
    <w:rsid w:val="007514C1"/>
    <w:rsid w:val="00751A5B"/>
    <w:rsid w:val="00751E6E"/>
    <w:rsid w:val="00752187"/>
    <w:rsid w:val="00752568"/>
    <w:rsid w:val="00753670"/>
    <w:rsid w:val="007536CD"/>
    <w:rsid w:val="00753946"/>
    <w:rsid w:val="00753C93"/>
    <w:rsid w:val="00753D66"/>
    <w:rsid w:val="00754419"/>
    <w:rsid w:val="007546D4"/>
    <w:rsid w:val="00754968"/>
    <w:rsid w:val="00754BED"/>
    <w:rsid w:val="00755A60"/>
    <w:rsid w:val="00755B80"/>
    <w:rsid w:val="00755C43"/>
    <w:rsid w:val="00755F47"/>
    <w:rsid w:val="00756724"/>
    <w:rsid w:val="0075723D"/>
    <w:rsid w:val="0075743D"/>
    <w:rsid w:val="00757E12"/>
    <w:rsid w:val="007602B9"/>
    <w:rsid w:val="007602EF"/>
    <w:rsid w:val="007604DB"/>
    <w:rsid w:val="00760534"/>
    <w:rsid w:val="007605EE"/>
    <w:rsid w:val="0076070D"/>
    <w:rsid w:val="00760866"/>
    <w:rsid w:val="00760F08"/>
    <w:rsid w:val="00760FA5"/>
    <w:rsid w:val="007613CF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9E5"/>
    <w:rsid w:val="00762A37"/>
    <w:rsid w:val="00763299"/>
    <w:rsid w:val="007632BE"/>
    <w:rsid w:val="00763CDD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669"/>
    <w:rsid w:val="00766775"/>
    <w:rsid w:val="0076720D"/>
    <w:rsid w:val="0076732A"/>
    <w:rsid w:val="007674BF"/>
    <w:rsid w:val="007676D3"/>
    <w:rsid w:val="00767C0E"/>
    <w:rsid w:val="00767D4C"/>
    <w:rsid w:val="00767E49"/>
    <w:rsid w:val="00767F7E"/>
    <w:rsid w:val="007706EF"/>
    <w:rsid w:val="0077073A"/>
    <w:rsid w:val="00770FBE"/>
    <w:rsid w:val="007710B6"/>
    <w:rsid w:val="00771219"/>
    <w:rsid w:val="0077192C"/>
    <w:rsid w:val="00771CF0"/>
    <w:rsid w:val="00771D2F"/>
    <w:rsid w:val="00772623"/>
    <w:rsid w:val="007727F7"/>
    <w:rsid w:val="00772B81"/>
    <w:rsid w:val="00772EDB"/>
    <w:rsid w:val="00773382"/>
    <w:rsid w:val="00773906"/>
    <w:rsid w:val="00773BC6"/>
    <w:rsid w:val="00773E18"/>
    <w:rsid w:val="0077495E"/>
    <w:rsid w:val="00774AEF"/>
    <w:rsid w:val="00774B54"/>
    <w:rsid w:val="00774FEB"/>
    <w:rsid w:val="0077528A"/>
    <w:rsid w:val="00775DAE"/>
    <w:rsid w:val="00775EAE"/>
    <w:rsid w:val="00776DFF"/>
    <w:rsid w:val="0077701A"/>
    <w:rsid w:val="007770A7"/>
    <w:rsid w:val="007771CC"/>
    <w:rsid w:val="0077767B"/>
    <w:rsid w:val="007779BC"/>
    <w:rsid w:val="007779F3"/>
    <w:rsid w:val="00780211"/>
    <w:rsid w:val="00780902"/>
    <w:rsid w:val="00780932"/>
    <w:rsid w:val="00780D08"/>
    <w:rsid w:val="00780D7C"/>
    <w:rsid w:val="0078142D"/>
    <w:rsid w:val="00781594"/>
    <w:rsid w:val="00781A0B"/>
    <w:rsid w:val="00781CD6"/>
    <w:rsid w:val="00781CF1"/>
    <w:rsid w:val="00781FC4"/>
    <w:rsid w:val="007821D9"/>
    <w:rsid w:val="00782343"/>
    <w:rsid w:val="00782900"/>
    <w:rsid w:val="00782A11"/>
    <w:rsid w:val="00783207"/>
    <w:rsid w:val="00783811"/>
    <w:rsid w:val="00783858"/>
    <w:rsid w:val="00784188"/>
    <w:rsid w:val="007842CA"/>
    <w:rsid w:val="00784391"/>
    <w:rsid w:val="0078463D"/>
    <w:rsid w:val="007849BB"/>
    <w:rsid w:val="00785050"/>
    <w:rsid w:val="0078547F"/>
    <w:rsid w:val="00785970"/>
    <w:rsid w:val="0078646A"/>
    <w:rsid w:val="00786740"/>
    <w:rsid w:val="00786D16"/>
    <w:rsid w:val="00786D41"/>
    <w:rsid w:val="007873C7"/>
    <w:rsid w:val="00787443"/>
    <w:rsid w:val="00790303"/>
    <w:rsid w:val="0079034B"/>
    <w:rsid w:val="0079089B"/>
    <w:rsid w:val="00790C09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F71"/>
    <w:rsid w:val="00792FE1"/>
    <w:rsid w:val="00793AB5"/>
    <w:rsid w:val="00793EAF"/>
    <w:rsid w:val="0079404A"/>
    <w:rsid w:val="00794061"/>
    <w:rsid w:val="00794ADA"/>
    <w:rsid w:val="007955A4"/>
    <w:rsid w:val="0079578C"/>
    <w:rsid w:val="00795C1E"/>
    <w:rsid w:val="00795C24"/>
    <w:rsid w:val="00795CE3"/>
    <w:rsid w:val="00796112"/>
    <w:rsid w:val="007967D9"/>
    <w:rsid w:val="00796D79"/>
    <w:rsid w:val="007973A6"/>
    <w:rsid w:val="00797446"/>
    <w:rsid w:val="00797568"/>
    <w:rsid w:val="00797691"/>
    <w:rsid w:val="00797B19"/>
    <w:rsid w:val="00797E16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620"/>
    <w:rsid w:val="007A275C"/>
    <w:rsid w:val="007A2C3A"/>
    <w:rsid w:val="007A2C9E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5694"/>
    <w:rsid w:val="007A5867"/>
    <w:rsid w:val="007A5DA1"/>
    <w:rsid w:val="007A5E39"/>
    <w:rsid w:val="007A6E29"/>
    <w:rsid w:val="007A72A1"/>
    <w:rsid w:val="007A74C2"/>
    <w:rsid w:val="007A7947"/>
    <w:rsid w:val="007B01C3"/>
    <w:rsid w:val="007B04FF"/>
    <w:rsid w:val="007B06B2"/>
    <w:rsid w:val="007B0706"/>
    <w:rsid w:val="007B0790"/>
    <w:rsid w:val="007B08BF"/>
    <w:rsid w:val="007B0ADD"/>
    <w:rsid w:val="007B0B4A"/>
    <w:rsid w:val="007B0BB5"/>
    <w:rsid w:val="007B0C49"/>
    <w:rsid w:val="007B1484"/>
    <w:rsid w:val="007B1883"/>
    <w:rsid w:val="007B18D6"/>
    <w:rsid w:val="007B19B1"/>
    <w:rsid w:val="007B1A30"/>
    <w:rsid w:val="007B1AEF"/>
    <w:rsid w:val="007B1EEB"/>
    <w:rsid w:val="007B2D9F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86E"/>
    <w:rsid w:val="007B6F65"/>
    <w:rsid w:val="007B71C8"/>
    <w:rsid w:val="007B7682"/>
    <w:rsid w:val="007B797E"/>
    <w:rsid w:val="007B79F7"/>
    <w:rsid w:val="007C090A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C52"/>
    <w:rsid w:val="007C2852"/>
    <w:rsid w:val="007C2F7F"/>
    <w:rsid w:val="007C38DF"/>
    <w:rsid w:val="007C3D4B"/>
    <w:rsid w:val="007C3F5A"/>
    <w:rsid w:val="007C3FDD"/>
    <w:rsid w:val="007C447F"/>
    <w:rsid w:val="007C4ACC"/>
    <w:rsid w:val="007C4BB6"/>
    <w:rsid w:val="007C4BB7"/>
    <w:rsid w:val="007C4FC9"/>
    <w:rsid w:val="007C51E0"/>
    <w:rsid w:val="007C599E"/>
    <w:rsid w:val="007C5C1E"/>
    <w:rsid w:val="007C5D9B"/>
    <w:rsid w:val="007C607E"/>
    <w:rsid w:val="007C6176"/>
    <w:rsid w:val="007C62B2"/>
    <w:rsid w:val="007C6C02"/>
    <w:rsid w:val="007C6D26"/>
    <w:rsid w:val="007C73AF"/>
    <w:rsid w:val="007C74CE"/>
    <w:rsid w:val="007C7811"/>
    <w:rsid w:val="007C7E30"/>
    <w:rsid w:val="007D001D"/>
    <w:rsid w:val="007D043A"/>
    <w:rsid w:val="007D065A"/>
    <w:rsid w:val="007D073E"/>
    <w:rsid w:val="007D0EC6"/>
    <w:rsid w:val="007D0ED6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A66"/>
    <w:rsid w:val="007D2CB3"/>
    <w:rsid w:val="007D2D5A"/>
    <w:rsid w:val="007D30A3"/>
    <w:rsid w:val="007D335F"/>
    <w:rsid w:val="007D337F"/>
    <w:rsid w:val="007D34B7"/>
    <w:rsid w:val="007D3A2C"/>
    <w:rsid w:val="007D3CAD"/>
    <w:rsid w:val="007D42D5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6A7B"/>
    <w:rsid w:val="007D7472"/>
    <w:rsid w:val="007D748F"/>
    <w:rsid w:val="007D753B"/>
    <w:rsid w:val="007D75F9"/>
    <w:rsid w:val="007D77A3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8BF"/>
    <w:rsid w:val="007E2A39"/>
    <w:rsid w:val="007E2FD4"/>
    <w:rsid w:val="007E32B7"/>
    <w:rsid w:val="007E37F1"/>
    <w:rsid w:val="007E3BB8"/>
    <w:rsid w:val="007E3F0E"/>
    <w:rsid w:val="007E4C91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395"/>
    <w:rsid w:val="007E777B"/>
    <w:rsid w:val="007E7845"/>
    <w:rsid w:val="007E787D"/>
    <w:rsid w:val="007E7B06"/>
    <w:rsid w:val="007E7CF3"/>
    <w:rsid w:val="007F06F2"/>
    <w:rsid w:val="007F0F57"/>
    <w:rsid w:val="007F0F85"/>
    <w:rsid w:val="007F116E"/>
    <w:rsid w:val="007F1507"/>
    <w:rsid w:val="007F1758"/>
    <w:rsid w:val="007F194C"/>
    <w:rsid w:val="007F1AF3"/>
    <w:rsid w:val="007F2092"/>
    <w:rsid w:val="007F2422"/>
    <w:rsid w:val="007F2AE2"/>
    <w:rsid w:val="007F2CED"/>
    <w:rsid w:val="007F2CF4"/>
    <w:rsid w:val="007F30A5"/>
    <w:rsid w:val="007F32EE"/>
    <w:rsid w:val="007F32F2"/>
    <w:rsid w:val="007F352B"/>
    <w:rsid w:val="007F3C36"/>
    <w:rsid w:val="007F3EA6"/>
    <w:rsid w:val="007F3FF4"/>
    <w:rsid w:val="007F4452"/>
    <w:rsid w:val="007F4CB9"/>
    <w:rsid w:val="007F514B"/>
    <w:rsid w:val="007F5DB1"/>
    <w:rsid w:val="007F6261"/>
    <w:rsid w:val="007F63C3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508"/>
    <w:rsid w:val="00801239"/>
    <w:rsid w:val="0080130B"/>
    <w:rsid w:val="008013F3"/>
    <w:rsid w:val="00801588"/>
    <w:rsid w:val="00801DD0"/>
    <w:rsid w:val="00801E7B"/>
    <w:rsid w:val="00802235"/>
    <w:rsid w:val="008028E4"/>
    <w:rsid w:val="00802A9D"/>
    <w:rsid w:val="00802F92"/>
    <w:rsid w:val="00803244"/>
    <w:rsid w:val="008034E0"/>
    <w:rsid w:val="008037D1"/>
    <w:rsid w:val="00803957"/>
    <w:rsid w:val="00803969"/>
    <w:rsid w:val="00803978"/>
    <w:rsid w:val="00803A2F"/>
    <w:rsid w:val="00803AB4"/>
    <w:rsid w:val="00803B72"/>
    <w:rsid w:val="00803FE9"/>
    <w:rsid w:val="008046B8"/>
    <w:rsid w:val="00804A3B"/>
    <w:rsid w:val="0080502F"/>
    <w:rsid w:val="00805397"/>
    <w:rsid w:val="0080584F"/>
    <w:rsid w:val="0080591F"/>
    <w:rsid w:val="00805E34"/>
    <w:rsid w:val="0080629A"/>
    <w:rsid w:val="008068C9"/>
    <w:rsid w:val="0080694E"/>
    <w:rsid w:val="00806961"/>
    <w:rsid w:val="00806C68"/>
    <w:rsid w:val="00807302"/>
    <w:rsid w:val="008075B1"/>
    <w:rsid w:val="00807800"/>
    <w:rsid w:val="0080780A"/>
    <w:rsid w:val="00807974"/>
    <w:rsid w:val="00807B2E"/>
    <w:rsid w:val="00807D55"/>
    <w:rsid w:val="008107B9"/>
    <w:rsid w:val="00810CCD"/>
    <w:rsid w:val="008113F0"/>
    <w:rsid w:val="008114CF"/>
    <w:rsid w:val="00811517"/>
    <w:rsid w:val="00812193"/>
    <w:rsid w:val="008126C4"/>
    <w:rsid w:val="00812E13"/>
    <w:rsid w:val="00813428"/>
    <w:rsid w:val="008136C7"/>
    <w:rsid w:val="00813AD1"/>
    <w:rsid w:val="00813B3A"/>
    <w:rsid w:val="00813CA5"/>
    <w:rsid w:val="00813FBC"/>
    <w:rsid w:val="00814390"/>
    <w:rsid w:val="00814564"/>
    <w:rsid w:val="00814785"/>
    <w:rsid w:val="00814812"/>
    <w:rsid w:val="008148C3"/>
    <w:rsid w:val="00814961"/>
    <w:rsid w:val="00815176"/>
    <w:rsid w:val="008154C8"/>
    <w:rsid w:val="00815746"/>
    <w:rsid w:val="00815802"/>
    <w:rsid w:val="0081597F"/>
    <w:rsid w:val="00815B0D"/>
    <w:rsid w:val="00816279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1F4"/>
    <w:rsid w:val="008204C4"/>
    <w:rsid w:val="00820846"/>
    <w:rsid w:val="00820D63"/>
    <w:rsid w:val="00821278"/>
    <w:rsid w:val="0082130F"/>
    <w:rsid w:val="0082186A"/>
    <w:rsid w:val="0082195D"/>
    <w:rsid w:val="00821A59"/>
    <w:rsid w:val="00821D69"/>
    <w:rsid w:val="008220CE"/>
    <w:rsid w:val="008224DF"/>
    <w:rsid w:val="00822643"/>
    <w:rsid w:val="00822996"/>
    <w:rsid w:val="00822C9A"/>
    <w:rsid w:val="00822EDC"/>
    <w:rsid w:val="00823421"/>
    <w:rsid w:val="00823676"/>
    <w:rsid w:val="00823840"/>
    <w:rsid w:val="0082385A"/>
    <w:rsid w:val="00823B24"/>
    <w:rsid w:val="00824420"/>
    <w:rsid w:val="008246AD"/>
    <w:rsid w:val="0082491D"/>
    <w:rsid w:val="00824AF0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710A"/>
    <w:rsid w:val="008273B3"/>
    <w:rsid w:val="008276CD"/>
    <w:rsid w:val="00827785"/>
    <w:rsid w:val="008278E9"/>
    <w:rsid w:val="00827C3F"/>
    <w:rsid w:val="00830728"/>
    <w:rsid w:val="00830809"/>
    <w:rsid w:val="008308E8"/>
    <w:rsid w:val="00830AE4"/>
    <w:rsid w:val="008310B0"/>
    <w:rsid w:val="00831259"/>
    <w:rsid w:val="00831748"/>
    <w:rsid w:val="00831A16"/>
    <w:rsid w:val="00831A6F"/>
    <w:rsid w:val="0083206D"/>
    <w:rsid w:val="00832281"/>
    <w:rsid w:val="0083253A"/>
    <w:rsid w:val="00832B2D"/>
    <w:rsid w:val="00832F58"/>
    <w:rsid w:val="00833111"/>
    <w:rsid w:val="00833277"/>
    <w:rsid w:val="00833696"/>
    <w:rsid w:val="00833C41"/>
    <w:rsid w:val="00833D4C"/>
    <w:rsid w:val="00833E98"/>
    <w:rsid w:val="00834146"/>
    <w:rsid w:val="0083444B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24E"/>
    <w:rsid w:val="0083739D"/>
    <w:rsid w:val="00837517"/>
    <w:rsid w:val="0083797E"/>
    <w:rsid w:val="00837A41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2450"/>
    <w:rsid w:val="008424A1"/>
    <w:rsid w:val="008430B3"/>
    <w:rsid w:val="00843C9B"/>
    <w:rsid w:val="00844134"/>
    <w:rsid w:val="008444B5"/>
    <w:rsid w:val="008444F5"/>
    <w:rsid w:val="00844CDF"/>
    <w:rsid w:val="0084511D"/>
    <w:rsid w:val="008457E8"/>
    <w:rsid w:val="00845B20"/>
    <w:rsid w:val="008462E2"/>
    <w:rsid w:val="00846865"/>
    <w:rsid w:val="00846B21"/>
    <w:rsid w:val="00847700"/>
    <w:rsid w:val="00847C15"/>
    <w:rsid w:val="00847EBF"/>
    <w:rsid w:val="00850070"/>
    <w:rsid w:val="00850265"/>
    <w:rsid w:val="0085026A"/>
    <w:rsid w:val="008503F7"/>
    <w:rsid w:val="00851686"/>
    <w:rsid w:val="00851735"/>
    <w:rsid w:val="00851996"/>
    <w:rsid w:val="00851B57"/>
    <w:rsid w:val="00851C3E"/>
    <w:rsid w:val="00851D14"/>
    <w:rsid w:val="00851E9B"/>
    <w:rsid w:val="00851F90"/>
    <w:rsid w:val="008522F6"/>
    <w:rsid w:val="008523C2"/>
    <w:rsid w:val="008526BB"/>
    <w:rsid w:val="0085279F"/>
    <w:rsid w:val="008529DF"/>
    <w:rsid w:val="008532A2"/>
    <w:rsid w:val="00853F7F"/>
    <w:rsid w:val="0085411B"/>
    <w:rsid w:val="008542D3"/>
    <w:rsid w:val="008549AF"/>
    <w:rsid w:val="00854D3D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85E"/>
    <w:rsid w:val="00860B28"/>
    <w:rsid w:val="00861196"/>
    <w:rsid w:val="0086165E"/>
    <w:rsid w:val="00861A49"/>
    <w:rsid w:val="00861B6D"/>
    <w:rsid w:val="00862529"/>
    <w:rsid w:val="00862791"/>
    <w:rsid w:val="00862D0D"/>
    <w:rsid w:val="00862FBD"/>
    <w:rsid w:val="0086343D"/>
    <w:rsid w:val="00863DBB"/>
    <w:rsid w:val="00864215"/>
    <w:rsid w:val="00864257"/>
    <w:rsid w:val="008643DC"/>
    <w:rsid w:val="00864419"/>
    <w:rsid w:val="008646A9"/>
    <w:rsid w:val="00864769"/>
    <w:rsid w:val="00864A6A"/>
    <w:rsid w:val="00864B6E"/>
    <w:rsid w:val="00864B82"/>
    <w:rsid w:val="0086509B"/>
    <w:rsid w:val="008650F0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C3A"/>
    <w:rsid w:val="00867DB3"/>
    <w:rsid w:val="0087105D"/>
    <w:rsid w:val="008710D2"/>
    <w:rsid w:val="008711E3"/>
    <w:rsid w:val="00871B34"/>
    <w:rsid w:val="008720D5"/>
    <w:rsid w:val="0087233B"/>
    <w:rsid w:val="008724BD"/>
    <w:rsid w:val="0087280C"/>
    <w:rsid w:val="008728D5"/>
    <w:rsid w:val="0087311A"/>
    <w:rsid w:val="0087349B"/>
    <w:rsid w:val="008737CE"/>
    <w:rsid w:val="00874003"/>
    <w:rsid w:val="00874389"/>
    <w:rsid w:val="008745F9"/>
    <w:rsid w:val="00874638"/>
    <w:rsid w:val="008747CF"/>
    <w:rsid w:val="008748E0"/>
    <w:rsid w:val="00875225"/>
    <w:rsid w:val="00875560"/>
    <w:rsid w:val="008755B3"/>
    <w:rsid w:val="008757CE"/>
    <w:rsid w:val="0087594D"/>
    <w:rsid w:val="00875A78"/>
    <w:rsid w:val="00876053"/>
    <w:rsid w:val="00876116"/>
    <w:rsid w:val="0087639E"/>
    <w:rsid w:val="00876701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4015"/>
    <w:rsid w:val="0088485A"/>
    <w:rsid w:val="00884C8B"/>
    <w:rsid w:val="00884F6D"/>
    <w:rsid w:val="00885036"/>
    <w:rsid w:val="00885054"/>
    <w:rsid w:val="0088519F"/>
    <w:rsid w:val="00885224"/>
    <w:rsid w:val="00885A9F"/>
    <w:rsid w:val="0088605A"/>
    <w:rsid w:val="008865EF"/>
    <w:rsid w:val="0088689B"/>
    <w:rsid w:val="00886DE0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A1D"/>
    <w:rsid w:val="00891B4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5D9C"/>
    <w:rsid w:val="00896CF3"/>
    <w:rsid w:val="00896CF9"/>
    <w:rsid w:val="00896CFC"/>
    <w:rsid w:val="00896D0C"/>
    <w:rsid w:val="008970AC"/>
    <w:rsid w:val="0089721E"/>
    <w:rsid w:val="00897BA5"/>
    <w:rsid w:val="008A0566"/>
    <w:rsid w:val="008A0576"/>
    <w:rsid w:val="008A0716"/>
    <w:rsid w:val="008A090A"/>
    <w:rsid w:val="008A0DBC"/>
    <w:rsid w:val="008A0F0B"/>
    <w:rsid w:val="008A1436"/>
    <w:rsid w:val="008A1469"/>
    <w:rsid w:val="008A15B4"/>
    <w:rsid w:val="008A1D88"/>
    <w:rsid w:val="008A2589"/>
    <w:rsid w:val="008A2636"/>
    <w:rsid w:val="008A2AD6"/>
    <w:rsid w:val="008A2CC7"/>
    <w:rsid w:val="008A2E71"/>
    <w:rsid w:val="008A2EB9"/>
    <w:rsid w:val="008A30E0"/>
    <w:rsid w:val="008A325C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C94"/>
    <w:rsid w:val="008A4D81"/>
    <w:rsid w:val="008A4EE9"/>
    <w:rsid w:val="008A4F24"/>
    <w:rsid w:val="008A566C"/>
    <w:rsid w:val="008A63DB"/>
    <w:rsid w:val="008A6920"/>
    <w:rsid w:val="008A6C2C"/>
    <w:rsid w:val="008A6D08"/>
    <w:rsid w:val="008A6D83"/>
    <w:rsid w:val="008A6F09"/>
    <w:rsid w:val="008A7033"/>
    <w:rsid w:val="008A731D"/>
    <w:rsid w:val="008A7585"/>
    <w:rsid w:val="008A7633"/>
    <w:rsid w:val="008A7849"/>
    <w:rsid w:val="008A7A05"/>
    <w:rsid w:val="008A7ECA"/>
    <w:rsid w:val="008B002C"/>
    <w:rsid w:val="008B01F8"/>
    <w:rsid w:val="008B05BE"/>
    <w:rsid w:val="008B0895"/>
    <w:rsid w:val="008B0A76"/>
    <w:rsid w:val="008B0B5C"/>
    <w:rsid w:val="008B11FC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7C4"/>
    <w:rsid w:val="008B3D03"/>
    <w:rsid w:val="008B49CC"/>
    <w:rsid w:val="008B4E3B"/>
    <w:rsid w:val="008B4ECA"/>
    <w:rsid w:val="008B56CB"/>
    <w:rsid w:val="008B5A33"/>
    <w:rsid w:val="008B6319"/>
    <w:rsid w:val="008B63A0"/>
    <w:rsid w:val="008B69DD"/>
    <w:rsid w:val="008B7027"/>
    <w:rsid w:val="008B702F"/>
    <w:rsid w:val="008B7344"/>
    <w:rsid w:val="008B75F5"/>
    <w:rsid w:val="008B7767"/>
    <w:rsid w:val="008C0069"/>
    <w:rsid w:val="008C0126"/>
    <w:rsid w:val="008C04FD"/>
    <w:rsid w:val="008C0517"/>
    <w:rsid w:val="008C0C24"/>
    <w:rsid w:val="008C0D2B"/>
    <w:rsid w:val="008C0FCE"/>
    <w:rsid w:val="008C1209"/>
    <w:rsid w:val="008C13A9"/>
    <w:rsid w:val="008C14CC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B2F"/>
    <w:rsid w:val="008C3E3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653"/>
    <w:rsid w:val="008C6CEB"/>
    <w:rsid w:val="008C6FBB"/>
    <w:rsid w:val="008C7033"/>
    <w:rsid w:val="008C7388"/>
    <w:rsid w:val="008C73F3"/>
    <w:rsid w:val="008C77AC"/>
    <w:rsid w:val="008C7B80"/>
    <w:rsid w:val="008D03DF"/>
    <w:rsid w:val="008D052B"/>
    <w:rsid w:val="008D075E"/>
    <w:rsid w:val="008D08BD"/>
    <w:rsid w:val="008D0A26"/>
    <w:rsid w:val="008D1013"/>
    <w:rsid w:val="008D15A5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41DD"/>
    <w:rsid w:val="008D42B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9EF"/>
    <w:rsid w:val="008E0F7C"/>
    <w:rsid w:val="008E10C6"/>
    <w:rsid w:val="008E1143"/>
    <w:rsid w:val="008E1584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D48"/>
    <w:rsid w:val="008E2DD2"/>
    <w:rsid w:val="008E2F46"/>
    <w:rsid w:val="008E31E9"/>
    <w:rsid w:val="008E32D4"/>
    <w:rsid w:val="008E3C3F"/>
    <w:rsid w:val="008E3F42"/>
    <w:rsid w:val="008E4124"/>
    <w:rsid w:val="008E41DF"/>
    <w:rsid w:val="008E46C6"/>
    <w:rsid w:val="008E46E5"/>
    <w:rsid w:val="008E4BE7"/>
    <w:rsid w:val="008E4BFA"/>
    <w:rsid w:val="008E4F5C"/>
    <w:rsid w:val="008E5034"/>
    <w:rsid w:val="008E51F3"/>
    <w:rsid w:val="008E5372"/>
    <w:rsid w:val="008E5949"/>
    <w:rsid w:val="008E5BF2"/>
    <w:rsid w:val="008E5C9D"/>
    <w:rsid w:val="008E6364"/>
    <w:rsid w:val="008E6552"/>
    <w:rsid w:val="008E6636"/>
    <w:rsid w:val="008E6ECA"/>
    <w:rsid w:val="008E6F13"/>
    <w:rsid w:val="008E6FD4"/>
    <w:rsid w:val="008E77C7"/>
    <w:rsid w:val="008E795A"/>
    <w:rsid w:val="008E7E57"/>
    <w:rsid w:val="008F0074"/>
    <w:rsid w:val="008F026E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AA"/>
    <w:rsid w:val="008F3645"/>
    <w:rsid w:val="008F365D"/>
    <w:rsid w:val="008F3871"/>
    <w:rsid w:val="008F3E96"/>
    <w:rsid w:val="008F4052"/>
    <w:rsid w:val="008F42B0"/>
    <w:rsid w:val="008F45A9"/>
    <w:rsid w:val="008F48A8"/>
    <w:rsid w:val="008F4AF4"/>
    <w:rsid w:val="008F4FCB"/>
    <w:rsid w:val="008F50B7"/>
    <w:rsid w:val="008F5252"/>
    <w:rsid w:val="008F53F0"/>
    <w:rsid w:val="008F5453"/>
    <w:rsid w:val="008F574D"/>
    <w:rsid w:val="008F5F46"/>
    <w:rsid w:val="008F6061"/>
    <w:rsid w:val="008F6CF0"/>
    <w:rsid w:val="008F6DA5"/>
    <w:rsid w:val="008F7310"/>
    <w:rsid w:val="008F77CB"/>
    <w:rsid w:val="008F7D3C"/>
    <w:rsid w:val="009011FD"/>
    <w:rsid w:val="00901259"/>
    <w:rsid w:val="00901288"/>
    <w:rsid w:val="009014A1"/>
    <w:rsid w:val="0090257F"/>
    <w:rsid w:val="00902AB4"/>
    <w:rsid w:val="00902B4D"/>
    <w:rsid w:val="009030F4"/>
    <w:rsid w:val="009031D6"/>
    <w:rsid w:val="0090388D"/>
    <w:rsid w:val="00903C2E"/>
    <w:rsid w:val="00903D31"/>
    <w:rsid w:val="00903EC6"/>
    <w:rsid w:val="0090401F"/>
    <w:rsid w:val="0090424A"/>
    <w:rsid w:val="00904C13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317"/>
    <w:rsid w:val="00907869"/>
    <w:rsid w:val="00907C72"/>
    <w:rsid w:val="00907DEA"/>
    <w:rsid w:val="009101AE"/>
    <w:rsid w:val="0091049D"/>
    <w:rsid w:val="00910690"/>
    <w:rsid w:val="00910709"/>
    <w:rsid w:val="00910A29"/>
    <w:rsid w:val="00910BE3"/>
    <w:rsid w:val="00910C32"/>
    <w:rsid w:val="00910EB4"/>
    <w:rsid w:val="009110CC"/>
    <w:rsid w:val="009114A5"/>
    <w:rsid w:val="00911737"/>
    <w:rsid w:val="00911935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BF1"/>
    <w:rsid w:val="00913FD9"/>
    <w:rsid w:val="009145BC"/>
    <w:rsid w:val="00914977"/>
    <w:rsid w:val="00914F49"/>
    <w:rsid w:val="0091533F"/>
    <w:rsid w:val="009159FC"/>
    <w:rsid w:val="00915BCA"/>
    <w:rsid w:val="00915FE1"/>
    <w:rsid w:val="00916153"/>
    <w:rsid w:val="00916C8B"/>
    <w:rsid w:val="009174D2"/>
    <w:rsid w:val="0091752D"/>
    <w:rsid w:val="00917558"/>
    <w:rsid w:val="009178DA"/>
    <w:rsid w:val="009178F5"/>
    <w:rsid w:val="00917BC3"/>
    <w:rsid w:val="0092049E"/>
    <w:rsid w:val="00920525"/>
    <w:rsid w:val="0092055F"/>
    <w:rsid w:val="0092062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C4"/>
    <w:rsid w:val="00922C3A"/>
    <w:rsid w:val="00922E75"/>
    <w:rsid w:val="009234B7"/>
    <w:rsid w:val="0092396B"/>
    <w:rsid w:val="00923A07"/>
    <w:rsid w:val="00924092"/>
    <w:rsid w:val="009247B9"/>
    <w:rsid w:val="0092482C"/>
    <w:rsid w:val="00924A5A"/>
    <w:rsid w:val="00924C1B"/>
    <w:rsid w:val="009257A9"/>
    <w:rsid w:val="0092598F"/>
    <w:rsid w:val="00925A15"/>
    <w:rsid w:val="00926065"/>
    <w:rsid w:val="009262E4"/>
    <w:rsid w:val="00926611"/>
    <w:rsid w:val="0092687F"/>
    <w:rsid w:val="0092694F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E65"/>
    <w:rsid w:val="0093200F"/>
    <w:rsid w:val="00932467"/>
    <w:rsid w:val="00932722"/>
    <w:rsid w:val="00932B07"/>
    <w:rsid w:val="00932FC4"/>
    <w:rsid w:val="00933007"/>
    <w:rsid w:val="009330EB"/>
    <w:rsid w:val="009334E7"/>
    <w:rsid w:val="00933A2D"/>
    <w:rsid w:val="009341D5"/>
    <w:rsid w:val="00934205"/>
    <w:rsid w:val="009342AF"/>
    <w:rsid w:val="0093439B"/>
    <w:rsid w:val="00934646"/>
    <w:rsid w:val="00934D68"/>
    <w:rsid w:val="00934EBA"/>
    <w:rsid w:val="0093620D"/>
    <w:rsid w:val="00936213"/>
    <w:rsid w:val="009362BF"/>
    <w:rsid w:val="00936580"/>
    <w:rsid w:val="009368D2"/>
    <w:rsid w:val="00936B56"/>
    <w:rsid w:val="00937111"/>
    <w:rsid w:val="009372A1"/>
    <w:rsid w:val="009373FD"/>
    <w:rsid w:val="00937402"/>
    <w:rsid w:val="00937FE2"/>
    <w:rsid w:val="009405E1"/>
    <w:rsid w:val="00940D2F"/>
    <w:rsid w:val="00940DD2"/>
    <w:rsid w:val="009410B6"/>
    <w:rsid w:val="0094132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3D3"/>
    <w:rsid w:val="00945EC4"/>
    <w:rsid w:val="009465F7"/>
    <w:rsid w:val="00946628"/>
    <w:rsid w:val="0094693C"/>
    <w:rsid w:val="009469D6"/>
    <w:rsid w:val="00946B43"/>
    <w:rsid w:val="00946C47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D20"/>
    <w:rsid w:val="00951F9F"/>
    <w:rsid w:val="00953992"/>
    <w:rsid w:val="00953BB6"/>
    <w:rsid w:val="0095427F"/>
    <w:rsid w:val="0095461A"/>
    <w:rsid w:val="00954CC9"/>
    <w:rsid w:val="00954F2C"/>
    <w:rsid w:val="00954F8E"/>
    <w:rsid w:val="00955504"/>
    <w:rsid w:val="009566C2"/>
    <w:rsid w:val="00956B23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E60"/>
    <w:rsid w:val="00960EAD"/>
    <w:rsid w:val="00960FB8"/>
    <w:rsid w:val="00961751"/>
    <w:rsid w:val="00961AB8"/>
    <w:rsid w:val="00961C70"/>
    <w:rsid w:val="0096230C"/>
    <w:rsid w:val="0096248E"/>
    <w:rsid w:val="009634DF"/>
    <w:rsid w:val="009636EB"/>
    <w:rsid w:val="00964574"/>
    <w:rsid w:val="00964B29"/>
    <w:rsid w:val="00964C89"/>
    <w:rsid w:val="00964DD9"/>
    <w:rsid w:val="00964E0F"/>
    <w:rsid w:val="00964E6E"/>
    <w:rsid w:val="00964E92"/>
    <w:rsid w:val="0096506D"/>
    <w:rsid w:val="0096532F"/>
    <w:rsid w:val="00965710"/>
    <w:rsid w:val="00965AC1"/>
    <w:rsid w:val="00965AC3"/>
    <w:rsid w:val="00965CA8"/>
    <w:rsid w:val="0096634C"/>
    <w:rsid w:val="009663AA"/>
    <w:rsid w:val="00966869"/>
    <w:rsid w:val="00966B2B"/>
    <w:rsid w:val="00966FC4"/>
    <w:rsid w:val="00967143"/>
    <w:rsid w:val="00967166"/>
    <w:rsid w:val="009671AC"/>
    <w:rsid w:val="009677AF"/>
    <w:rsid w:val="00967C54"/>
    <w:rsid w:val="00970E15"/>
    <w:rsid w:val="009713B2"/>
    <w:rsid w:val="00971940"/>
    <w:rsid w:val="00971BFC"/>
    <w:rsid w:val="00971D9A"/>
    <w:rsid w:val="009725B4"/>
    <w:rsid w:val="00972929"/>
    <w:rsid w:val="00972C73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C38"/>
    <w:rsid w:val="00977606"/>
    <w:rsid w:val="009777AD"/>
    <w:rsid w:val="009777D5"/>
    <w:rsid w:val="0097798D"/>
    <w:rsid w:val="00977DE8"/>
    <w:rsid w:val="00977F6C"/>
    <w:rsid w:val="0098013D"/>
    <w:rsid w:val="00980547"/>
    <w:rsid w:val="009808E4"/>
    <w:rsid w:val="00980BAD"/>
    <w:rsid w:val="00980BEE"/>
    <w:rsid w:val="00980CD8"/>
    <w:rsid w:val="009810AB"/>
    <w:rsid w:val="009814F5"/>
    <w:rsid w:val="009815AB"/>
    <w:rsid w:val="00981897"/>
    <w:rsid w:val="009819DA"/>
    <w:rsid w:val="00981BA1"/>
    <w:rsid w:val="00981E4A"/>
    <w:rsid w:val="00982286"/>
    <w:rsid w:val="00982696"/>
    <w:rsid w:val="00982E48"/>
    <w:rsid w:val="00982F10"/>
    <w:rsid w:val="00983324"/>
    <w:rsid w:val="0098350B"/>
    <w:rsid w:val="00983652"/>
    <w:rsid w:val="00983FA0"/>
    <w:rsid w:val="00984008"/>
    <w:rsid w:val="00984C25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ECC"/>
    <w:rsid w:val="00986F84"/>
    <w:rsid w:val="009870B5"/>
    <w:rsid w:val="009873EE"/>
    <w:rsid w:val="00987600"/>
    <w:rsid w:val="00987B6E"/>
    <w:rsid w:val="00987BCA"/>
    <w:rsid w:val="00987EFA"/>
    <w:rsid w:val="00987F84"/>
    <w:rsid w:val="00990B5C"/>
    <w:rsid w:val="00990CD7"/>
    <w:rsid w:val="00990F5D"/>
    <w:rsid w:val="009911B3"/>
    <w:rsid w:val="00991C1B"/>
    <w:rsid w:val="00991C75"/>
    <w:rsid w:val="00991CF6"/>
    <w:rsid w:val="009922FE"/>
    <w:rsid w:val="00992B3B"/>
    <w:rsid w:val="00992CBE"/>
    <w:rsid w:val="00992EC6"/>
    <w:rsid w:val="0099333D"/>
    <w:rsid w:val="009937DF"/>
    <w:rsid w:val="00993984"/>
    <w:rsid w:val="00993B83"/>
    <w:rsid w:val="00993DCB"/>
    <w:rsid w:val="009942E8"/>
    <w:rsid w:val="00994611"/>
    <w:rsid w:val="009948E7"/>
    <w:rsid w:val="00994A21"/>
    <w:rsid w:val="00994E13"/>
    <w:rsid w:val="00994E22"/>
    <w:rsid w:val="00994ECF"/>
    <w:rsid w:val="00995056"/>
    <w:rsid w:val="0099536F"/>
    <w:rsid w:val="00995A42"/>
    <w:rsid w:val="00995B88"/>
    <w:rsid w:val="009962BC"/>
    <w:rsid w:val="009967A5"/>
    <w:rsid w:val="0099741A"/>
    <w:rsid w:val="0099757F"/>
    <w:rsid w:val="00997708"/>
    <w:rsid w:val="00997B0B"/>
    <w:rsid w:val="009A00D0"/>
    <w:rsid w:val="009A034C"/>
    <w:rsid w:val="009A056E"/>
    <w:rsid w:val="009A0DA9"/>
    <w:rsid w:val="009A0F46"/>
    <w:rsid w:val="009A105D"/>
    <w:rsid w:val="009A11D2"/>
    <w:rsid w:val="009A1387"/>
    <w:rsid w:val="009A1E66"/>
    <w:rsid w:val="009A22A3"/>
    <w:rsid w:val="009A26E0"/>
    <w:rsid w:val="009A26F5"/>
    <w:rsid w:val="009A289A"/>
    <w:rsid w:val="009A2BB1"/>
    <w:rsid w:val="009A2C7D"/>
    <w:rsid w:val="009A2CE1"/>
    <w:rsid w:val="009A2EB5"/>
    <w:rsid w:val="009A3495"/>
    <w:rsid w:val="009A3C02"/>
    <w:rsid w:val="009A4632"/>
    <w:rsid w:val="009A47ED"/>
    <w:rsid w:val="009A49E7"/>
    <w:rsid w:val="009A4B4B"/>
    <w:rsid w:val="009A4C1F"/>
    <w:rsid w:val="009A4C94"/>
    <w:rsid w:val="009A53C1"/>
    <w:rsid w:val="009A55D4"/>
    <w:rsid w:val="009A5825"/>
    <w:rsid w:val="009A5957"/>
    <w:rsid w:val="009A595F"/>
    <w:rsid w:val="009A6065"/>
    <w:rsid w:val="009A629F"/>
    <w:rsid w:val="009A6735"/>
    <w:rsid w:val="009A7714"/>
    <w:rsid w:val="009A7D66"/>
    <w:rsid w:val="009A7E6A"/>
    <w:rsid w:val="009A7ED7"/>
    <w:rsid w:val="009B007A"/>
    <w:rsid w:val="009B021B"/>
    <w:rsid w:val="009B0225"/>
    <w:rsid w:val="009B02D4"/>
    <w:rsid w:val="009B02E5"/>
    <w:rsid w:val="009B04AA"/>
    <w:rsid w:val="009B0578"/>
    <w:rsid w:val="009B08F1"/>
    <w:rsid w:val="009B0FB7"/>
    <w:rsid w:val="009B11EE"/>
    <w:rsid w:val="009B11F5"/>
    <w:rsid w:val="009B123E"/>
    <w:rsid w:val="009B1564"/>
    <w:rsid w:val="009B19BC"/>
    <w:rsid w:val="009B1AF3"/>
    <w:rsid w:val="009B1BB9"/>
    <w:rsid w:val="009B2052"/>
    <w:rsid w:val="009B20AA"/>
    <w:rsid w:val="009B2DC1"/>
    <w:rsid w:val="009B2E3F"/>
    <w:rsid w:val="009B3061"/>
    <w:rsid w:val="009B3175"/>
    <w:rsid w:val="009B32AE"/>
    <w:rsid w:val="009B3A38"/>
    <w:rsid w:val="009B41A3"/>
    <w:rsid w:val="009B432F"/>
    <w:rsid w:val="009B4367"/>
    <w:rsid w:val="009B4B44"/>
    <w:rsid w:val="009B4C27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6A1"/>
    <w:rsid w:val="009B7424"/>
    <w:rsid w:val="009B75AA"/>
    <w:rsid w:val="009B7B4C"/>
    <w:rsid w:val="009B7B7F"/>
    <w:rsid w:val="009C0025"/>
    <w:rsid w:val="009C0111"/>
    <w:rsid w:val="009C05CF"/>
    <w:rsid w:val="009C0725"/>
    <w:rsid w:val="009C0AA6"/>
    <w:rsid w:val="009C0DC1"/>
    <w:rsid w:val="009C0FFF"/>
    <w:rsid w:val="009C1087"/>
    <w:rsid w:val="009C131E"/>
    <w:rsid w:val="009C141E"/>
    <w:rsid w:val="009C1552"/>
    <w:rsid w:val="009C1DD8"/>
    <w:rsid w:val="009C25B0"/>
    <w:rsid w:val="009C28B7"/>
    <w:rsid w:val="009C2969"/>
    <w:rsid w:val="009C2BA3"/>
    <w:rsid w:val="009C2D57"/>
    <w:rsid w:val="009C2DFC"/>
    <w:rsid w:val="009C32FE"/>
    <w:rsid w:val="009C37C2"/>
    <w:rsid w:val="009C38B3"/>
    <w:rsid w:val="009C405E"/>
    <w:rsid w:val="009C42EF"/>
    <w:rsid w:val="009C4745"/>
    <w:rsid w:val="009C4C83"/>
    <w:rsid w:val="009C583B"/>
    <w:rsid w:val="009C5B46"/>
    <w:rsid w:val="009C5D2B"/>
    <w:rsid w:val="009C6033"/>
    <w:rsid w:val="009C625F"/>
    <w:rsid w:val="009C6ED3"/>
    <w:rsid w:val="009C746D"/>
    <w:rsid w:val="009C7DDE"/>
    <w:rsid w:val="009D01DF"/>
    <w:rsid w:val="009D0570"/>
    <w:rsid w:val="009D07CF"/>
    <w:rsid w:val="009D0D08"/>
    <w:rsid w:val="009D0D6C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D27"/>
    <w:rsid w:val="009D4BF1"/>
    <w:rsid w:val="009D4C4E"/>
    <w:rsid w:val="009D4D73"/>
    <w:rsid w:val="009D4F2D"/>
    <w:rsid w:val="009D515A"/>
    <w:rsid w:val="009D556A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110"/>
    <w:rsid w:val="009D7A10"/>
    <w:rsid w:val="009D7CEA"/>
    <w:rsid w:val="009E00FA"/>
    <w:rsid w:val="009E01F8"/>
    <w:rsid w:val="009E0306"/>
    <w:rsid w:val="009E05F2"/>
    <w:rsid w:val="009E0D69"/>
    <w:rsid w:val="009E0EE4"/>
    <w:rsid w:val="009E1105"/>
    <w:rsid w:val="009E21C4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A1D"/>
    <w:rsid w:val="009E3B50"/>
    <w:rsid w:val="009E3D16"/>
    <w:rsid w:val="009E4242"/>
    <w:rsid w:val="009E4855"/>
    <w:rsid w:val="009E4889"/>
    <w:rsid w:val="009E4F3B"/>
    <w:rsid w:val="009E5365"/>
    <w:rsid w:val="009E53E2"/>
    <w:rsid w:val="009E650F"/>
    <w:rsid w:val="009E6558"/>
    <w:rsid w:val="009E6651"/>
    <w:rsid w:val="009E685B"/>
    <w:rsid w:val="009E6E32"/>
    <w:rsid w:val="009E6E33"/>
    <w:rsid w:val="009E73DA"/>
    <w:rsid w:val="009E7FE3"/>
    <w:rsid w:val="009F003E"/>
    <w:rsid w:val="009F040C"/>
    <w:rsid w:val="009F082A"/>
    <w:rsid w:val="009F0990"/>
    <w:rsid w:val="009F0B1A"/>
    <w:rsid w:val="009F0D27"/>
    <w:rsid w:val="009F0E93"/>
    <w:rsid w:val="009F0ED1"/>
    <w:rsid w:val="009F13FE"/>
    <w:rsid w:val="009F187B"/>
    <w:rsid w:val="009F1C17"/>
    <w:rsid w:val="009F1E02"/>
    <w:rsid w:val="009F1E5E"/>
    <w:rsid w:val="009F212C"/>
    <w:rsid w:val="009F2243"/>
    <w:rsid w:val="009F22BD"/>
    <w:rsid w:val="009F2480"/>
    <w:rsid w:val="009F25F1"/>
    <w:rsid w:val="009F2969"/>
    <w:rsid w:val="009F3053"/>
    <w:rsid w:val="009F3920"/>
    <w:rsid w:val="009F4171"/>
    <w:rsid w:val="009F42A2"/>
    <w:rsid w:val="009F42AB"/>
    <w:rsid w:val="009F4503"/>
    <w:rsid w:val="009F4C50"/>
    <w:rsid w:val="009F4E2B"/>
    <w:rsid w:val="009F52EE"/>
    <w:rsid w:val="009F5316"/>
    <w:rsid w:val="009F56A8"/>
    <w:rsid w:val="009F5834"/>
    <w:rsid w:val="009F5B54"/>
    <w:rsid w:val="009F5BBF"/>
    <w:rsid w:val="009F67C7"/>
    <w:rsid w:val="009F6B55"/>
    <w:rsid w:val="009F6BBB"/>
    <w:rsid w:val="009F6CF3"/>
    <w:rsid w:val="009F6D59"/>
    <w:rsid w:val="009F7728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711"/>
    <w:rsid w:val="00A0281C"/>
    <w:rsid w:val="00A02A40"/>
    <w:rsid w:val="00A02F81"/>
    <w:rsid w:val="00A03072"/>
    <w:rsid w:val="00A03232"/>
    <w:rsid w:val="00A0352C"/>
    <w:rsid w:val="00A037C1"/>
    <w:rsid w:val="00A038EA"/>
    <w:rsid w:val="00A03A7E"/>
    <w:rsid w:val="00A03BEE"/>
    <w:rsid w:val="00A043A5"/>
    <w:rsid w:val="00A04486"/>
    <w:rsid w:val="00A05B4F"/>
    <w:rsid w:val="00A05CED"/>
    <w:rsid w:val="00A060DC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756"/>
    <w:rsid w:val="00A10A48"/>
    <w:rsid w:val="00A119F9"/>
    <w:rsid w:val="00A11CC8"/>
    <w:rsid w:val="00A11DB0"/>
    <w:rsid w:val="00A11EA3"/>
    <w:rsid w:val="00A12018"/>
    <w:rsid w:val="00A129D5"/>
    <w:rsid w:val="00A12E76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CBA"/>
    <w:rsid w:val="00A14D91"/>
    <w:rsid w:val="00A1554E"/>
    <w:rsid w:val="00A15568"/>
    <w:rsid w:val="00A15D7A"/>
    <w:rsid w:val="00A162C8"/>
    <w:rsid w:val="00A16390"/>
    <w:rsid w:val="00A1674B"/>
    <w:rsid w:val="00A16CB8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084"/>
    <w:rsid w:val="00A24943"/>
    <w:rsid w:val="00A24ABB"/>
    <w:rsid w:val="00A2549E"/>
    <w:rsid w:val="00A2586E"/>
    <w:rsid w:val="00A260F6"/>
    <w:rsid w:val="00A26268"/>
    <w:rsid w:val="00A26731"/>
    <w:rsid w:val="00A26823"/>
    <w:rsid w:val="00A26B9D"/>
    <w:rsid w:val="00A26BD5"/>
    <w:rsid w:val="00A26BF3"/>
    <w:rsid w:val="00A26CEC"/>
    <w:rsid w:val="00A26D7F"/>
    <w:rsid w:val="00A26E40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13A4"/>
    <w:rsid w:val="00A314F1"/>
    <w:rsid w:val="00A317C9"/>
    <w:rsid w:val="00A31A2A"/>
    <w:rsid w:val="00A31B45"/>
    <w:rsid w:val="00A31EEA"/>
    <w:rsid w:val="00A32CAB"/>
    <w:rsid w:val="00A331BB"/>
    <w:rsid w:val="00A331C1"/>
    <w:rsid w:val="00A3340F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EE"/>
    <w:rsid w:val="00A41099"/>
    <w:rsid w:val="00A41122"/>
    <w:rsid w:val="00A412B5"/>
    <w:rsid w:val="00A412C2"/>
    <w:rsid w:val="00A415CA"/>
    <w:rsid w:val="00A416FB"/>
    <w:rsid w:val="00A41A5E"/>
    <w:rsid w:val="00A41F9F"/>
    <w:rsid w:val="00A42311"/>
    <w:rsid w:val="00A423F9"/>
    <w:rsid w:val="00A423FC"/>
    <w:rsid w:val="00A42949"/>
    <w:rsid w:val="00A42F1B"/>
    <w:rsid w:val="00A43969"/>
    <w:rsid w:val="00A441A0"/>
    <w:rsid w:val="00A442D1"/>
    <w:rsid w:val="00A44495"/>
    <w:rsid w:val="00A44538"/>
    <w:rsid w:val="00A449C7"/>
    <w:rsid w:val="00A44A53"/>
    <w:rsid w:val="00A44DB9"/>
    <w:rsid w:val="00A44DCE"/>
    <w:rsid w:val="00A45299"/>
    <w:rsid w:val="00A452D0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9D4"/>
    <w:rsid w:val="00A47A6A"/>
    <w:rsid w:val="00A47C2F"/>
    <w:rsid w:val="00A47C7B"/>
    <w:rsid w:val="00A47F54"/>
    <w:rsid w:val="00A502A2"/>
    <w:rsid w:val="00A502AC"/>
    <w:rsid w:val="00A5038F"/>
    <w:rsid w:val="00A506AB"/>
    <w:rsid w:val="00A50860"/>
    <w:rsid w:val="00A50C68"/>
    <w:rsid w:val="00A510E6"/>
    <w:rsid w:val="00A513F3"/>
    <w:rsid w:val="00A51424"/>
    <w:rsid w:val="00A514EC"/>
    <w:rsid w:val="00A51514"/>
    <w:rsid w:val="00A515FF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B4E"/>
    <w:rsid w:val="00A53E2C"/>
    <w:rsid w:val="00A5418C"/>
    <w:rsid w:val="00A5430B"/>
    <w:rsid w:val="00A546F8"/>
    <w:rsid w:val="00A54730"/>
    <w:rsid w:val="00A54859"/>
    <w:rsid w:val="00A549F3"/>
    <w:rsid w:val="00A54DCE"/>
    <w:rsid w:val="00A54F92"/>
    <w:rsid w:val="00A55045"/>
    <w:rsid w:val="00A55047"/>
    <w:rsid w:val="00A550DE"/>
    <w:rsid w:val="00A5539B"/>
    <w:rsid w:val="00A5540A"/>
    <w:rsid w:val="00A5551F"/>
    <w:rsid w:val="00A558D1"/>
    <w:rsid w:val="00A55AE4"/>
    <w:rsid w:val="00A56241"/>
    <w:rsid w:val="00A563FE"/>
    <w:rsid w:val="00A567F8"/>
    <w:rsid w:val="00A56D01"/>
    <w:rsid w:val="00A56D0D"/>
    <w:rsid w:val="00A570AD"/>
    <w:rsid w:val="00A571B1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2C7"/>
    <w:rsid w:val="00A64F37"/>
    <w:rsid w:val="00A65A56"/>
    <w:rsid w:val="00A65C37"/>
    <w:rsid w:val="00A65F9D"/>
    <w:rsid w:val="00A660FD"/>
    <w:rsid w:val="00A66190"/>
    <w:rsid w:val="00A661A3"/>
    <w:rsid w:val="00A66C83"/>
    <w:rsid w:val="00A66E72"/>
    <w:rsid w:val="00A670B7"/>
    <w:rsid w:val="00A6751C"/>
    <w:rsid w:val="00A675C5"/>
    <w:rsid w:val="00A678F8"/>
    <w:rsid w:val="00A67D41"/>
    <w:rsid w:val="00A67F9F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1BE9"/>
    <w:rsid w:val="00A72702"/>
    <w:rsid w:val="00A72B10"/>
    <w:rsid w:val="00A72EDC"/>
    <w:rsid w:val="00A737D9"/>
    <w:rsid w:val="00A73B05"/>
    <w:rsid w:val="00A74B3E"/>
    <w:rsid w:val="00A74D74"/>
    <w:rsid w:val="00A74F9F"/>
    <w:rsid w:val="00A7519F"/>
    <w:rsid w:val="00A75236"/>
    <w:rsid w:val="00A7571F"/>
    <w:rsid w:val="00A75730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C72"/>
    <w:rsid w:val="00A77D4D"/>
    <w:rsid w:val="00A77DE3"/>
    <w:rsid w:val="00A8016C"/>
    <w:rsid w:val="00A80931"/>
    <w:rsid w:val="00A80D82"/>
    <w:rsid w:val="00A80F03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2B3D"/>
    <w:rsid w:val="00A83BEE"/>
    <w:rsid w:val="00A83C4F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3F"/>
    <w:rsid w:val="00A87527"/>
    <w:rsid w:val="00A8775E"/>
    <w:rsid w:val="00A87BBA"/>
    <w:rsid w:val="00A87F4E"/>
    <w:rsid w:val="00A90279"/>
    <w:rsid w:val="00A904EC"/>
    <w:rsid w:val="00A90912"/>
    <w:rsid w:val="00A90B9F"/>
    <w:rsid w:val="00A90EDC"/>
    <w:rsid w:val="00A90F60"/>
    <w:rsid w:val="00A90FA0"/>
    <w:rsid w:val="00A91348"/>
    <w:rsid w:val="00A91796"/>
    <w:rsid w:val="00A9194E"/>
    <w:rsid w:val="00A92968"/>
    <w:rsid w:val="00A92ECE"/>
    <w:rsid w:val="00A92EFA"/>
    <w:rsid w:val="00A931B2"/>
    <w:rsid w:val="00A9321E"/>
    <w:rsid w:val="00A93A04"/>
    <w:rsid w:val="00A93D42"/>
    <w:rsid w:val="00A93E41"/>
    <w:rsid w:val="00A943C5"/>
    <w:rsid w:val="00A945FA"/>
    <w:rsid w:val="00A946AA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25D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2190"/>
    <w:rsid w:val="00AA21F9"/>
    <w:rsid w:val="00AA22CA"/>
    <w:rsid w:val="00AA26BB"/>
    <w:rsid w:val="00AA271B"/>
    <w:rsid w:val="00AA2794"/>
    <w:rsid w:val="00AA287F"/>
    <w:rsid w:val="00AA2A61"/>
    <w:rsid w:val="00AA2BC1"/>
    <w:rsid w:val="00AA3A6B"/>
    <w:rsid w:val="00AA3C86"/>
    <w:rsid w:val="00AA447D"/>
    <w:rsid w:val="00AA47D7"/>
    <w:rsid w:val="00AA4A75"/>
    <w:rsid w:val="00AA5351"/>
    <w:rsid w:val="00AA589B"/>
    <w:rsid w:val="00AA5C60"/>
    <w:rsid w:val="00AA5D5A"/>
    <w:rsid w:val="00AA5F23"/>
    <w:rsid w:val="00AA61C9"/>
    <w:rsid w:val="00AA6343"/>
    <w:rsid w:val="00AA641C"/>
    <w:rsid w:val="00AA6589"/>
    <w:rsid w:val="00AA66C2"/>
    <w:rsid w:val="00AA6A70"/>
    <w:rsid w:val="00AA6ED8"/>
    <w:rsid w:val="00AA7214"/>
    <w:rsid w:val="00AB0289"/>
    <w:rsid w:val="00AB1630"/>
    <w:rsid w:val="00AB1BE6"/>
    <w:rsid w:val="00AB2CAB"/>
    <w:rsid w:val="00AB30AA"/>
    <w:rsid w:val="00AB3728"/>
    <w:rsid w:val="00AB3A34"/>
    <w:rsid w:val="00AB3A3D"/>
    <w:rsid w:val="00AB3CD7"/>
    <w:rsid w:val="00AB43AF"/>
    <w:rsid w:val="00AB485D"/>
    <w:rsid w:val="00AB48EC"/>
    <w:rsid w:val="00AB4920"/>
    <w:rsid w:val="00AB4C79"/>
    <w:rsid w:val="00AB4F4D"/>
    <w:rsid w:val="00AB5B96"/>
    <w:rsid w:val="00AB5C28"/>
    <w:rsid w:val="00AB5C5B"/>
    <w:rsid w:val="00AB6204"/>
    <w:rsid w:val="00AB7063"/>
    <w:rsid w:val="00AB7141"/>
    <w:rsid w:val="00AB7562"/>
    <w:rsid w:val="00AB7696"/>
    <w:rsid w:val="00AB7CA4"/>
    <w:rsid w:val="00AB7D53"/>
    <w:rsid w:val="00AC011A"/>
    <w:rsid w:val="00AC01FA"/>
    <w:rsid w:val="00AC0360"/>
    <w:rsid w:val="00AC07AD"/>
    <w:rsid w:val="00AC09DA"/>
    <w:rsid w:val="00AC1042"/>
    <w:rsid w:val="00AC11A6"/>
    <w:rsid w:val="00AC1AF9"/>
    <w:rsid w:val="00AC1B15"/>
    <w:rsid w:val="00AC279D"/>
    <w:rsid w:val="00AC2994"/>
    <w:rsid w:val="00AC36E4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06D7"/>
    <w:rsid w:val="00AD1B8D"/>
    <w:rsid w:val="00AD1B96"/>
    <w:rsid w:val="00AD201D"/>
    <w:rsid w:val="00AD2115"/>
    <w:rsid w:val="00AD2160"/>
    <w:rsid w:val="00AD21F1"/>
    <w:rsid w:val="00AD2735"/>
    <w:rsid w:val="00AD27FD"/>
    <w:rsid w:val="00AD2E9F"/>
    <w:rsid w:val="00AD2F7B"/>
    <w:rsid w:val="00AD31D7"/>
    <w:rsid w:val="00AD3B43"/>
    <w:rsid w:val="00AD3F6E"/>
    <w:rsid w:val="00AD4053"/>
    <w:rsid w:val="00AD420F"/>
    <w:rsid w:val="00AD44C1"/>
    <w:rsid w:val="00AD4867"/>
    <w:rsid w:val="00AD4A79"/>
    <w:rsid w:val="00AD4FBC"/>
    <w:rsid w:val="00AD508B"/>
    <w:rsid w:val="00AD5370"/>
    <w:rsid w:val="00AD5CA0"/>
    <w:rsid w:val="00AD62AA"/>
    <w:rsid w:val="00AD640A"/>
    <w:rsid w:val="00AD70B0"/>
    <w:rsid w:val="00AD718E"/>
    <w:rsid w:val="00AD7733"/>
    <w:rsid w:val="00AD7B3C"/>
    <w:rsid w:val="00AD7D4F"/>
    <w:rsid w:val="00AE0A37"/>
    <w:rsid w:val="00AE0F0C"/>
    <w:rsid w:val="00AE0FB9"/>
    <w:rsid w:val="00AE1035"/>
    <w:rsid w:val="00AE12CB"/>
    <w:rsid w:val="00AE13D4"/>
    <w:rsid w:val="00AE17A4"/>
    <w:rsid w:val="00AE18A7"/>
    <w:rsid w:val="00AE1CA1"/>
    <w:rsid w:val="00AE1F73"/>
    <w:rsid w:val="00AE29AF"/>
    <w:rsid w:val="00AE2BAF"/>
    <w:rsid w:val="00AE3068"/>
    <w:rsid w:val="00AE3270"/>
    <w:rsid w:val="00AE3712"/>
    <w:rsid w:val="00AE42BC"/>
    <w:rsid w:val="00AE4955"/>
    <w:rsid w:val="00AE49CC"/>
    <w:rsid w:val="00AE4BFF"/>
    <w:rsid w:val="00AE5221"/>
    <w:rsid w:val="00AE5906"/>
    <w:rsid w:val="00AE59F1"/>
    <w:rsid w:val="00AE5D91"/>
    <w:rsid w:val="00AE6318"/>
    <w:rsid w:val="00AE65CC"/>
    <w:rsid w:val="00AE67AB"/>
    <w:rsid w:val="00AE69FF"/>
    <w:rsid w:val="00AE6D84"/>
    <w:rsid w:val="00AE72B0"/>
    <w:rsid w:val="00AE7917"/>
    <w:rsid w:val="00AE7CF7"/>
    <w:rsid w:val="00AE7E65"/>
    <w:rsid w:val="00AF01B7"/>
    <w:rsid w:val="00AF051B"/>
    <w:rsid w:val="00AF1625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76BA"/>
    <w:rsid w:val="00AF7C21"/>
    <w:rsid w:val="00AF7C51"/>
    <w:rsid w:val="00AF7D75"/>
    <w:rsid w:val="00AF7DA2"/>
    <w:rsid w:val="00AF7E91"/>
    <w:rsid w:val="00B00433"/>
    <w:rsid w:val="00B00801"/>
    <w:rsid w:val="00B00938"/>
    <w:rsid w:val="00B009E3"/>
    <w:rsid w:val="00B00B1F"/>
    <w:rsid w:val="00B00EEE"/>
    <w:rsid w:val="00B01022"/>
    <w:rsid w:val="00B01153"/>
    <w:rsid w:val="00B01519"/>
    <w:rsid w:val="00B01AB2"/>
    <w:rsid w:val="00B01C66"/>
    <w:rsid w:val="00B01C85"/>
    <w:rsid w:val="00B0294C"/>
    <w:rsid w:val="00B02C3C"/>
    <w:rsid w:val="00B031DB"/>
    <w:rsid w:val="00B03205"/>
    <w:rsid w:val="00B0343C"/>
    <w:rsid w:val="00B03446"/>
    <w:rsid w:val="00B03FA9"/>
    <w:rsid w:val="00B0466B"/>
    <w:rsid w:val="00B04674"/>
    <w:rsid w:val="00B04961"/>
    <w:rsid w:val="00B056C2"/>
    <w:rsid w:val="00B056D7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972"/>
    <w:rsid w:val="00B12CC8"/>
    <w:rsid w:val="00B13150"/>
    <w:rsid w:val="00B13E87"/>
    <w:rsid w:val="00B1404C"/>
    <w:rsid w:val="00B142BD"/>
    <w:rsid w:val="00B145CA"/>
    <w:rsid w:val="00B14723"/>
    <w:rsid w:val="00B14B59"/>
    <w:rsid w:val="00B14BA6"/>
    <w:rsid w:val="00B14F4D"/>
    <w:rsid w:val="00B15641"/>
    <w:rsid w:val="00B159FD"/>
    <w:rsid w:val="00B15E88"/>
    <w:rsid w:val="00B15EE0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11CA"/>
    <w:rsid w:val="00B213FB"/>
    <w:rsid w:val="00B21496"/>
    <w:rsid w:val="00B21608"/>
    <w:rsid w:val="00B217C6"/>
    <w:rsid w:val="00B21D5A"/>
    <w:rsid w:val="00B222CB"/>
    <w:rsid w:val="00B2241E"/>
    <w:rsid w:val="00B2261C"/>
    <w:rsid w:val="00B22B04"/>
    <w:rsid w:val="00B23198"/>
    <w:rsid w:val="00B23373"/>
    <w:rsid w:val="00B239A0"/>
    <w:rsid w:val="00B23B61"/>
    <w:rsid w:val="00B23BD6"/>
    <w:rsid w:val="00B23D96"/>
    <w:rsid w:val="00B241CB"/>
    <w:rsid w:val="00B2435C"/>
    <w:rsid w:val="00B24362"/>
    <w:rsid w:val="00B24525"/>
    <w:rsid w:val="00B24A71"/>
    <w:rsid w:val="00B24DEC"/>
    <w:rsid w:val="00B25205"/>
    <w:rsid w:val="00B2526D"/>
    <w:rsid w:val="00B254BB"/>
    <w:rsid w:val="00B25908"/>
    <w:rsid w:val="00B25EA4"/>
    <w:rsid w:val="00B267ED"/>
    <w:rsid w:val="00B26D0A"/>
    <w:rsid w:val="00B26EAB"/>
    <w:rsid w:val="00B2757B"/>
    <w:rsid w:val="00B2779A"/>
    <w:rsid w:val="00B302AC"/>
    <w:rsid w:val="00B305A8"/>
    <w:rsid w:val="00B30C6B"/>
    <w:rsid w:val="00B30FB7"/>
    <w:rsid w:val="00B31324"/>
    <w:rsid w:val="00B31374"/>
    <w:rsid w:val="00B3180D"/>
    <w:rsid w:val="00B321B1"/>
    <w:rsid w:val="00B321B5"/>
    <w:rsid w:val="00B326D9"/>
    <w:rsid w:val="00B327B6"/>
    <w:rsid w:val="00B32B8E"/>
    <w:rsid w:val="00B32C8F"/>
    <w:rsid w:val="00B33007"/>
    <w:rsid w:val="00B33377"/>
    <w:rsid w:val="00B33626"/>
    <w:rsid w:val="00B33653"/>
    <w:rsid w:val="00B33C8F"/>
    <w:rsid w:val="00B33EE4"/>
    <w:rsid w:val="00B33EF7"/>
    <w:rsid w:val="00B34247"/>
    <w:rsid w:val="00B347C5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B7D"/>
    <w:rsid w:val="00B40649"/>
    <w:rsid w:val="00B40808"/>
    <w:rsid w:val="00B40EF6"/>
    <w:rsid w:val="00B40FF3"/>
    <w:rsid w:val="00B41129"/>
    <w:rsid w:val="00B4116C"/>
    <w:rsid w:val="00B412EB"/>
    <w:rsid w:val="00B41391"/>
    <w:rsid w:val="00B41532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644"/>
    <w:rsid w:val="00B438B0"/>
    <w:rsid w:val="00B4396A"/>
    <w:rsid w:val="00B43A4D"/>
    <w:rsid w:val="00B44A0A"/>
    <w:rsid w:val="00B44D0F"/>
    <w:rsid w:val="00B44E0C"/>
    <w:rsid w:val="00B44F0E"/>
    <w:rsid w:val="00B456B0"/>
    <w:rsid w:val="00B4595D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235"/>
    <w:rsid w:val="00B475C2"/>
    <w:rsid w:val="00B47D22"/>
    <w:rsid w:val="00B50699"/>
    <w:rsid w:val="00B50A98"/>
    <w:rsid w:val="00B50D12"/>
    <w:rsid w:val="00B50DA3"/>
    <w:rsid w:val="00B50E2B"/>
    <w:rsid w:val="00B50FA3"/>
    <w:rsid w:val="00B5104C"/>
    <w:rsid w:val="00B510B2"/>
    <w:rsid w:val="00B51129"/>
    <w:rsid w:val="00B512B1"/>
    <w:rsid w:val="00B517CF"/>
    <w:rsid w:val="00B51833"/>
    <w:rsid w:val="00B51D23"/>
    <w:rsid w:val="00B51D51"/>
    <w:rsid w:val="00B52251"/>
    <w:rsid w:val="00B5242D"/>
    <w:rsid w:val="00B52787"/>
    <w:rsid w:val="00B527FB"/>
    <w:rsid w:val="00B52EBA"/>
    <w:rsid w:val="00B53247"/>
    <w:rsid w:val="00B533AE"/>
    <w:rsid w:val="00B5382E"/>
    <w:rsid w:val="00B53AEE"/>
    <w:rsid w:val="00B53D0B"/>
    <w:rsid w:val="00B54636"/>
    <w:rsid w:val="00B54AB8"/>
    <w:rsid w:val="00B55401"/>
    <w:rsid w:val="00B55EC8"/>
    <w:rsid w:val="00B55EDF"/>
    <w:rsid w:val="00B55FEA"/>
    <w:rsid w:val="00B56023"/>
    <w:rsid w:val="00B572C4"/>
    <w:rsid w:val="00B5765E"/>
    <w:rsid w:val="00B577C8"/>
    <w:rsid w:val="00B578F0"/>
    <w:rsid w:val="00B57A50"/>
    <w:rsid w:val="00B57EBF"/>
    <w:rsid w:val="00B60721"/>
    <w:rsid w:val="00B6077C"/>
    <w:rsid w:val="00B6090F"/>
    <w:rsid w:val="00B615DD"/>
    <w:rsid w:val="00B6232B"/>
    <w:rsid w:val="00B62440"/>
    <w:rsid w:val="00B624A0"/>
    <w:rsid w:val="00B62A83"/>
    <w:rsid w:val="00B62BC5"/>
    <w:rsid w:val="00B62E0E"/>
    <w:rsid w:val="00B62EE4"/>
    <w:rsid w:val="00B630F2"/>
    <w:rsid w:val="00B6315D"/>
    <w:rsid w:val="00B632C1"/>
    <w:rsid w:val="00B63315"/>
    <w:rsid w:val="00B633BB"/>
    <w:rsid w:val="00B63725"/>
    <w:rsid w:val="00B63CB2"/>
    <w:rsid w:val="00B63F4B"/>
    <w:rsid w:val="00B64062"/>
    <w:rsid w:val="00B64224"/>
    <w:rsid w:val="00B64935"/>
    <w:rsid w:val="00B64ED5"/>
    <w:rsid w:val="00B6502F"/>
    <w:rsid w:val="00B651BB"/>
    <w:rsid w:val="00B65444"/>
    <w:rsid w:val="00B657B3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701B2"/>
    <w:rsid w:val="00B70443"/>
    <w:rsid w:val="00B70990"/>
    <w:rsid w:val="00B70A31"/>
    <w:rsid w:val="00B7156F"/>
    <w:rsid w:val="00B71F78"/>
    <w:rsid w:val="00B721A0"/>
    <w:rsid w:val="00B721BE"/>
    <w:rsid w:val="00B725C8"/>
    <w:rsid w:val="00B72C8C"/>
    <w:rsid w:val="00B7301C"/>
    <w:rsid w:val="00B73266"/>
    <w:rsid w:val="00B7374C"/>
    <w:rsid w:val="00B73AAA"/>
    <w:rsid w:val="00B73F85"/>
    <w:rsid w:val="00B742FC"/>
    <w:rsid w:val="00B7434F"/>
    <w:rsid w:val="00B743F0"/>
    <w:rsid w:val="00B744EF"/>
    <w:rsid w:val="00B74A2B"/>
    <w:rsid w:val="00B74AFF"/>
    <w:rsid w:val="00B750BB"/>
    <w:rsid w:val="00B750E7"/>
    <w:rsid w:val="00B75890"/>
    <w:rsid w:val="00B75B7F"/>
    <w:rsid w:val="00B75F13"/>
    <w:rsid w:val="00B75FD1"/>
    <w:rsid w:val="00B76028"/>
    <w:rsid w:val="00B76626"/>
    <w:rsid w:val="00B76937"/>
    <w:rsid w:val="00B76B31"/>
    <w:rsid w:val="00B777A9"/>
    <w:rsid w:val="00B77A6C"/>
    <w:rsid w:val="00B80218"/>
    <w:rsid w:val="00B8076E"/>
    <w:rsid w:val="00B808DF"/>
    <w:rsid w:val="00B809DC"/>
    <w:rsid w:val="00B80D5D"/>
    <w:rsid w:val="00B80DBB"/>
    <w:rsid w:val="00B81179"/>
    <w:rsid w:val="00B812D6"/>
    <w:rsid w:val="00B81954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FE"/>
    <w:rsid w:val="00B853C9"/>
    <w:rsid w:val="00B8555F"/>
    <w:rsid w:val="00B85B4A"/>
    <w:rsid w:val="00B85DA4"/>
    <w:rsid w:val="00B85DC6"/>
    <w:rsid w:val="00B867B6"/>
    <w:rsid w:val="00B871CC"/>
    <w:rsid w:val="00B87558"/>
    <w:rsid w:val="00B87657"/>
    <w:rsid w:val="00B879BE"/>
    <w:rsid w:val="00B87E28"/>
    <w:rsid w:val="00B904E6"/>
    <w:rsid w:val="00B90DA5"/>
    <w:rsid w:val="00B90F6E"/>
    <w:rsid w:val="00B90FD7"/>
    <w:rsid w:val="00B9110F"/>
    <w:rsid w:val="00B912E4"/>
    <w:rsid w:val="00B91DF9"/>
    <w:rsid w:val="00B92337"/>
    <w:rsid w:val="00B9276F"/>
    <w:rsid w:val="00B92A47"/>
    <w:rsid w:val="00B92AEA"/>
    <w:rsid w:val="00B935E5"/>
    <w:rsid w:val="00B9369F"/>
    <w:rsid w:val="00B9386F"/>
    <w:rsid w:val="00B93B8F"/>
    <w:rsid w:val="00B943E4"/>
    <w:rsid w:val="00B94E95"/>
    <w:rsid w:val="00B95051"/>
    <w:rsid w:val="00B951EC"/>
    <w:rsid w:val="00B958C6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FC0"/>
    <w:rsid w:val="00BA0721"/>
    <w:rsid w:val="00BA0821"/>
    <w:rsid w:val="00BA0AFF"/>
    <w:rsid w:val="00BA0BD5"/>
    <w:rsid w:val="00BA0D09"/>
    <w:rsid w:val="00BA1441"/>
    <w:rsid w:val="00BA1758"/>
    <w:rsid w:val="00BA19A7"/>
    <w:rsid w:val="00BA1D48"/>
    <w:rsid w:val="00BA20A3"/>
    <w:rsid w:val="00BA21A8"/>
    <w:rsid w:val="00BA22B4"/>
    <w:rsid w:val="00BA22FB"/>
    <w:rsid w:val="00BA26A7"/>
    <w:rsid w:val="00BA2DB8"/>
    <w:rsid w:val="00BA3497"/>
    <w:rsid w:val="00BA353A"/>
    <w:rsid w:val="00BA3D2E"/>
    <w:rsid w:val="00BA3E36"/>
    <w:rsid w:val="00BA3FA5"/>
    <w:rsid w:val="00BA48F4"/>
    <w:rsid w:val="00BA5022"/>
    <w:rsid w:val="00BA5892"/>
    <w:rsid w:val="00BA58BA"/>
    <w:rsid w:val="00BA60D4"/>
    <w:rsid w:val="00BA64B6"/>
    <w:rsid w:val="00BA661F"/>
    <w:rsid w:val="00BA6A21"/>
    <w:rsid w:val="00BA712E"/>
    <w:rsid w:val="00BA776F"/>
    <w:rsid w:val="00BA7CAC"/>
    <w:rsid w:val="00BA7EDD"/>
    <w:rsid w:val="00BB039A"/>
    <w:rsid w:val="00BB07E0"/>
    <w:rsid w:val="00BB0EAD"/>
    <w:rsid w:val="00BB0F85"/>
    <w:rsid w:val="00BB11D6"/>
    <w:rsid w:val="00BB1AFF"/>
    <w:rsid w:val="00BB1E8E"/>
    <w:rsid w:val="00BB2235"/>
    <w:rsid w:val="00BB2920"/>
    <w:rsid w:val="00BB2B79"/>
    <w:rsid w:val="00BB3243"/>
    <w:rsid w:val="00BB3569"/>
    <w:rsid w:val="00BB36DE"/>
    <w:rsid w:val="00BB3A2F"/>
    <w:rsid w:val="00BB3C22"/>
    <w:rsid w:val="00BB3D48"/>
    <w:rsid w:val="00BB3E40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4DE"/>
    <w:rsid w:val="00BC06E4"/>
    <w:rsid w:val="00BC0D8C"/>
    <w:rsid w:val="00BC0F24"/>
    <w:rsid w:val="00BC166E"/>
    <w:rsid w:val="00BC17E9"/>
    <w:rsid w:val="00BC20C3"/>
    <w:rsid w:val="00BC21ED"/>
    <w:rsid w:val="00BC24CC"/>
    <w:rsid w:val="00BC24DD"/>
    <w:rsid w:val="00BC25AC"/>
    <w:rsid w:val="00BC2699"/>
    <w:rsid w:val="00BC2914"/>
    <w:rsid w:val="00BC2C17"/>
    <w:rsid w:val="00BC3418"/>
    <w:rsid w:val="00BC350A"/>
    <w:rsid w:val="00BC3728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8C"/>
    <w:rsid w:val="00BC62F1"/>
    <w:rsid w:val="00BC6799"/>
    <w:rsid w:val="00BC6856"/>
    <w:rsid w:val="00BC6D8D"/>
    <w:rsid w:val="00BC709E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9C3"/>
    <w:rsid w:val="00BD1AA9"/>
    <w:rsid w:val="00BD1BBC"/>
    <w:rsid w:val="00BD1F02"/>
    <w:rsid w:val="00BD2710"/>
    <w:rsid w:val="00BD2718"/>
    <w:rsid w:val="00BD29C5"/>
    <w:rsid w:val="00BD2B51"/>
    <w:rsid w:val="00BD2D37"/>
    <w:rsid w:val="00BD2DE3"/>
    <w:rsid w:val="00BD2EE2"/>
    <w:rsid w:val="00BD307A"/>
    <w:rsid w:val="00BD3176"/>
    <w:rsid w:val="00BD33BE"/>
    <w:rsid w:val="00BD3415"/>
    <w:rsid w:val="00BD361F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18E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1277"/>
    <w:rsid w:val="00BE130C"/>
    <w:rsid w:val="00BE1823"/>
    <w:rsid w:val="00BE1EAF"/>
    <w:rsid w:val="00BE2060"/>
    <w:rsid w:val="00BE20E5"/>
    <w:rsid w:val="00BE213D"/>
    <w:rsid w:val="00BE29B0"/>
    <w:rsid w:val="00BE2A2B"/>
    <w:rsid w:val="00BE2BA9"/>
    <w:rsid w:val="00BE2BBA"/>
    <w:rsid w:val="00BE2BCD"/>
    <w:rsid w:val="00BE2E75"/>
    <w:rsid w:val="00BE30BB"/>
    <w:rsid w:val="00BE3136"/>
    <w:rsid w:val="00BE3252"/>
    <w:rsid w:val="00BE3777"/>
    <w:rsid w:val="00BE3D17"/>
    <w:rsid w:val="00BE41E5"/>
    <w:rsid w:val="00BE42B2"/>
    <w:rsid w:val="00BE42D0"/>
    <w:rsid w:val="00BE4738"/>
    <w:rsid w:val="00BE4A5E"/>
    <w:rsid w:val="00BE4ADE"/>
    <w:rsid w:val="00BE4CF3"/>
    <w:rsid w:val="00BE56C2"/>
    <w:rsid w:val="00BE5703"/>
    <w:rsid w:val="00BE584A"/>
    <w:rsid w:val="00BE59F8"/>
    <w:rsid w:val="00BE5B96"/>
    <w:rsid w:val="00BE5F20"/>
    <w:rsid w:val="00BE6214"/>
    <w:rsid w:val="00BE629A"/>
    <w:rsid w:val="00BE63E1"/>
    <w:rsid w:val="00BE641F"/>
    <w:rsid w:val="00BE64E5"/>
    <w:rsid w:val="00BE6604"/>
    <w:rsid w:val="00BE66E0"/>
    <w:rsid w:val="00BE674E"/>
    <w:rsid w:val="00BE68CC"/>
    <w:rsid w:val="00BE6D1E"/>
    <w:rsid w:val="00BE6DD3"/>
    <w:rsid w:val="00BE733B"/>
    <w:rsid w:val="00BE7495"/>
    <w:rsid w:val="00BE79DF"/>
    <w:rsid w:val="00BE7A7E"/>
    <w:rsid w:val="00BF01F8"/>
    <w:rsid w:val="00BF026F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88"/>
    <w:rsid w:val="00BF252D"/>
    <w:rsid w:val="00BF2721"/>
    <w:rsid w:val="00BF2AA2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AA1"/>
    <w:rsid w:val="00BF4C43"/>
    <w:rsid w:val="00BF5295"/>
    <w:rsid w:val="00BF52FB"/>
    <w:rsid w:val="00BF545C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E4E"/>
    <w:rsid w:val="00C01F82"/>
    <w:rsid w:val="00C02566"/>
    <w:rsid w:val="00C02670"/>
    <w:rsid w:val="00C027F2"/>
    <w:rsid w:val="00C02AB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550"/>
    <w:rsid w:val="00C0558F"/>
    <w:rsid w:val="00C05892"/>
    <w:rsid w:val="00C05BC3"/>
    <w:rsid w:val="00C05D7A"/>
    <w:rsid w:val="00C0618B"/>
    <w:rsid w:val="00C062F9"/>
    <w:rsid w:val="00C06432"/>
    <w:rsid w:val="00C06A2A"/>
    <w:rsid w:val="00C0713E"/>
    <w:rsid w:val="00C074AC"/>
    <w:rsid w:val="00C077F1"/>
    <w:rsid w:val="00C07879"/>
    <w:rsid w:val="00C078DB"/>
    <w:rsid w:val="00C07912"/>
    <w:rsid w:val="00C07D4E"/>
    <w:rsid w:val="00C07E5C"/>
    <w:rsid w:val="00C07EB8"/>
    <w:rsid w:val="00C07F17"/>
    <w:rsid w:val="00C07FB6"/>
    <w:rsid w:val="00C10289"/>
    <w:rsid w:val="00C10386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22F0"/>
    <w:rsid w:val="00C12862"/>
    <w:rsid w:val="00C12A1A"/>
    <w:rsid w:val="00C12DFF"/>
    <w:rsid w:val="00C12EBB"/>
    <w:rsid w:val="00C136FA"/>
    <w:rsid w:val="00C13D02"/>
    <w:rsid w:val="00C140B8"/>
    <w:rsid w:val="00C14EDB"/>
    <w:rsid w:val="00C1540C"/>
    <w:rsid w:val="00C15605"/>
    <w:rsid w:val="00C159FA"/>
    <w:rsid w:val="00C16583"/>
    <w:rsid w:val="00C168D5"/>
    <w:rsid w:val="00C16ED1"/>
    <w:rsid w:val="00C1716B"/>
    <w:rsid w:val="00C1738E"/>
    <w:rsid w:val="00C178E8"/>
    <w:rsid w:val="00C17E1C"/>
    <w:rsid w:val="00C17F63"/>
    <w:rsid w:val="00C208CE"/>
    <w:rsid w:val="00C212D9"/>
    <w:rsid w:val="00C213ED"/>
    <w:rsid w:val="00C215B9"/>
    <w:rsid w:val="00C216C4"/>
    <w:rsid w:val="00C21757"/>
    <w:rsid w:val="00C2195A"/>
    <w:rsid w:val="00C21981"/>
    <w:rsid w:val="00C21CB5"/>
    <w:rsid w:val="00C22625"/>
    <w:rsid w:val="00C22EE2"/>
    <w:rsid w:val="00C22F59"/>
    <w:rsid w:val="00C2301A"/>
    <w:rsid w:val="00C23503"/>
    <w:rsid w:val="00C24634"/>
    <w:rsid w:val="00C2494B"/>
    <w:rsid w:val="00C24C0A"/>
    <w:rsid w:val="00C24DD2"/>
    <w:rsid w:val="00C25388"/>
    <w:rsid w:val="00C25437"/>
    <w:rsid w:val="00C25661"/>
    <w:rsid w:val="00C25872"/>
    <w:rsid w:val="00C25AA8"/>
    <w:rsid w:val="00C26372"/>
    <w:rsid w:val="00C26420"/>
    <w:rsid w:val="00C26847"/>
    <w:rsid w:val="00C26A98"/>
    <w:rsid w:val="00C27CBA"/>
    <w:rsid w:val="00C27D07"/>
    <w:rsid w:val="00C30005"/>
    <w:rsid w:val="00C30867"/>
    <w:rsid w:val="00C3096C"/>
    <w:rsid w:val="00C313DE"/>
    <w:rsid w:val="00C31FB3"/>
    <w:rsid w:val="00C32943"/>
    <w:rsid w:val="00C32BB1"/>
    <w:rsid w:val="00C32F07"/>
    <w:rsid w:val="00C331A2"/>
    <w:rsid w:val="00C33231"/>
    <w:rsid w:val="00C339EA"/>
    <w:rsid w:val="00C33DDF"/>
    <w:rsid w:val="00C33F2F"/>
    <w:rsid w:val="00C34056"/>
    <w:rsid w:val="00C345C9"/>
    <w:rsid w:val="00C3462B"/>
    <w:rsid w:val="00C348AA"/>
    <w:rsid w:val="00C34D2B"/>
    <w:rsid w:val="00C35346"/>
    <w:rsid w:val="00C3579E"/>
    <w:rsid w:val="00C35829"/>
    <w:rsid w:val="00C35A81"/>
    <w:rsid w:val="00C35AE1"/>
    <w:rsid w:val="00C35AE2"/>
    <w:rsid w:val="00C35B61"/>
    <w:rsid w:val="00C368C8"/>
    <w:rsid w:val="00C36DE4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BC5"/>
    <w:rsid w:val="00C42177"/>
    <w:rsid w:val="00C42411"/>
    <w:rsid w:val="00C42F11"/>
    <w:rsid w:val="00C42F35"/>
    <w:rsid w:val="00C43194"/>
    <w:rsid w:val="00C4353F"/>
    <w:rsid w:val="00C435AE"/>
    <w:rsid w:val="00C438A1"/>
    <w:rsid w:val="00C4398E"/>
    <w:rsid w:val="00C43BA9"/>
    <w:rsid w:val="00C4419F"/>
    <w:rsid w:val="00C441AD"/>
    <w:rsid w:val="00C44205"/>
    <w:rsid w:val="00C44289"/>
    <w:rsid w:val="00C44428"/>
    <w:rsid w:val="00C444D6"/>
    <w:rsid w:val="00C445F8"/>
    <w:rsid w:val="00C44C4B"/>
    <w:rsid w:val="00C454EC"/>
    <w:rsid w:val="00C455B3"/>
    <w:rsid w:val="00C45789"/>
    <w:rsid w:val="00C45C1E"/>
    <w:rsid w:val="00C45C51"/>
    <w:rsid w:val="00C4624F"/>
    <w:rsid w:val="00C4632A"/>
    <w:rsid w:val="00C474DC"/>
    <w:rsid w:val="00C47617"/>
    <w:rsid w:val="00C47B9D"/>
    <w:rsid w:val="00C47CC0"/>
    <w:rsid w:val="00C47DD5"/>
    <w:rsid w:val="00C50513"/>
    <w:rsid w:val="00C5053D"/>
    <w:rsid w:val="00C50D86"/>
    <w:rsid w:val="00C50E74"/>
    <w:rsid w:val="00C510C0"/>
    <w:rsid w:val="00C5210E"/>
    <w:rsid w:val="00C5281B"/>
    <w:rsid w:val="00C5287F"/>
    <w:rsid w:val="00C52D9D"/>
    <w:rsid w:val="00C52DD4"/>
    <w:rsid w:val="00C53920"/>
    <w:rsid w:val="00C539F0"/>
    <w:rsid w:val="00C53A36"/>
    <w:rsid w:val="00C53A47"/>
    <w:rsid w:val="00C53B03"/>
    <w:rsid w:val="00C544A9"/>
    <w:rsid w:val="00C54558"/>
    <w:rsid w:val="00C56227"/>
    <w:rsid w:val="00C56ACC"/>
    <w:rsid w:val="00C5707B"/>
    <w:rsid w:val="00C571FA"/>
    <w:rsid w:val="00C57331"/>
    <w:rsid w:val="00C57668"/>
    <w:rsid w:val="00C57935"/>
    <w:rsid w:val="00C57D12"/>
    <w:rsid w:val="00C57D40"/>
    <w:rsid w:val="00C60931"/>
    <w:rsid w:val="00C60CC1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A77"/>
    <w:rsid w:val="00C62C44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40EF"/>
    <w:rsid w:val="00C641A8"/>
    <w:rsid w:val="00C64353"/>
    <w:rsid w:val="00C64471"/>
    <w:rsid w:val="00C64C2C"/>
    <w:rsid w:val="00C650ED"/>
    <w:rsid w:val="00C65442"/>
    <w:rsid w:val="00C65538"/>
    <w:rsid w:val="00C65673"/>
    <w:rsid w:val="00C65BD1"/>
    <w:rsid w:val="00C65D3D"/>
    <w:rsid w:val="00C6617C"/>
    <w:rsid w:val="00C6626A"/>
    <w:rsid w:val="00C66282"/>
    <w:rsid w:val="00C6669E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139"/>
    <w:rsid w:val="00C7037F"/>
    <w:rsid w:val="00C705E4"/>
    <w:rsid w:val="00C70699"/>
    <w:rsid w:val="00C70A62"/>
    <w:rsid w:val="00C70DD0"/>
    <w:rsid w:val="00C70FA9"/>
    <w:rsid w:val="00C71535"/>
    <w:rsid w:val="00C71799"/>
    <w:rsid w:val="00C7180E"/>
    <w:rsid w:val="00C7183F"/>
    <w:rsid w:val="00C71908"/>
    <w:rsid w:val="00C71CE8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E1D"/>
    <w:rsid w:val="00C76EFD"/>
    <w:rsid w:val="00C77148"/>
    <w:rsid w:val="00C77680"/>
    <w:rsid w:val="00C80D52"/>
    <w:rsid w:val="00C812C5"/>
    <w:rsid w:val="00C813EB"/>
    <w:rsid w:val="00C815A9"/>
    <w:rsid w:val="00C8183B"/>
    <w:rsid w:val="00C81C22"/>
    <w:rsid w:val="00C82793"/>
    <w:rsid w:val="00C827FF"/>
    <w:rsid w:val="00C82AE1"/>
    <w:rsid w:val="00C82BEB"/>
    <w:rsid w:val="00C8317A"/>
    <w:rsid w:val="00C8345A"/>
    <w:rsid w:val="00C8361E"/>
    <w:rsid w:val="00C83647"/>
    <w:rsid w:val="00C83739"/>
    <w:rsid w:val="00C841CB"/>
    <w:rsid w:val="00C84506"/>
    <w:rsid w:val="00C84686"/>
    <w:rsid w:val="00C8471E"/>
    <w:rsid w:val="00C84ABA"/>
    <w:rsid w:val="00C84B05"/>
    <w:rsid w:val="00C852A8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FE1"/>
    <w:rsid w:val="00C90A3B"/>
    <w:rsid w:val="00C90A80"/>
    <w:rsid w:val="00C90BEA"/>
    <w:rsid w:val="00C90C92"/>
    <w:rsid w:val="00C90E45"/>
    <w:rsid w:val="00C91C45"/>
    <w:rsid w:val="00C91FF3"/>
    <w:rsid w:val="00C926AE"/>
    <w:rsid w:val="00C92848"/>
    <w:rsid w:val="00C92912"/>
    <w:rsid w:val="00C92A54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113"/>
    <w:rsid w:val="00C95659"/>
    <w:rsid w:val="00C9570B"/>
    <w:rsid w:val="00C958DC"/>
    <w:rsid w:val="00C96543"/>
    <w:rsid w:val="00C9691D"/>
    <w:rsid w:val="00C9695E"/>
    <w:rsid w:val="00C96AC0"/>
    <w:rsid w:val="00C96FE4"/>
    <w:rsid w:val="00C97518"/>
    <w:rsid w:val="00C97671"/>
    <w:rsid w:val="00C976F7"/>
    <w:rsid w:val="00C97847"/>
    <w:rsid w:val="00C97891"/>
    <w:rsid w:val="00C97F39"/>
    <w:rsid w:val="00CA04D3"/>
    <w:rsid w:val="00CA0595"/>
    <w:rsid w:val="00CA0FFE"/>
    <w:rsid w:val="00CA1D1D"/>
    <w:rsid w:val="00CA1DD1"/>
    <w:rsid w:val="00CA1DE2"/>
    <w:rsid w:val="00CA21A6"/>
    <w:rsid w:val="00CA2A96"/>
    <w:rsid w:val="00CA2B1C"/>
    <w:rsid w:val="00CA2B7C"/>
    <w:rsid w:val="00CA310B"/>
    <w:rsid w:val="00CA3736"/>
    <w:rsid w:val="00CA3990"/>
    <w:rsid w:val="00CA423E"/>
    <w:rsid w:val="00CA47CC"/>
    <w:rsid w:val="00CA4EFC"/>
    <w:rsid w:val="00CA50BD"/>
    <w:rsid w:val="00CA521F"/>
    <w:rsid w:val="00CA56B5"/>
    <w:rsid w:val="00CA585F"/>
    <w:rsid w:val="00CA5A26"/>
    <w:rsid w:val="00CA60B0"/>
    <w:rsid w:val="00CA6173"/>
    <w:rsid w:val="00CA65DE"/>
    <w:rsid w:val="00CA6AD3"/>
    <w:rsid w:val="00CA7074"/>
    <w:rsid w:val="00CA7F7E"/>
    <w:rsid w:val="00CB02A5"/>
    <w:rsid w:val="00CB054E"/>
    <w:rsid w:val="00CB06BC"/>
    <w:rsid w:val="00CB0710"/>
    <w:rsid w:val="00CB0C10"/>
    <w:rsid w:val="00CB0EB7"/>
    <w:rsid w:val="00CB0EC3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F6E"/>
    <w:rsid w:val="00CC1024"/>
    <w:rsid w:val="00CC179E"/>
    <w:rsid w:val="00CC1B88"/>
    <w:rsid w:val="00CC1C20"/>
    <w:rsid w:val="00CC2062"/>
    <w:rsid w:val="00CC23E6"/>
    <w:rsid w:val="00CC2443"/>
    <w:rsid w:val="00CC24CC"/>
    <w:rsid w:val="00CC2635"/>
    <w:rsid w:val="00CC2919"/>
    <w:rsid w:val="00CC2983"/>
    <w:rsid w:val="00CC2B39"/>
    <w:rsid w:val="00CC2CEA"/>
    <w:rsid w:val="00CC3117"/>
    <w:rsid w:val="00CC312D"/>
    <w:rsid w:val="00CC324B"/>
    <w:rsid w:val="00CC4780"/>
    <w:rsid w:val="00CC49B4"/>
    <w:rsid w:val="00CC5352"/>
    <w:rsid w:val="00CC573B"/>
    <w:rsid w:val="00CC5C4F"/>
    <w:rsid w:val="00CC5C80"/>
    <w:rsid w:val="00CC619F"/>
    <w:rsid w:val="00CC653F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12DD"/>
    <w:rsid w:val="00CD1ADF"/>
    <w:rsid w:val="00CD1C44"/>
    <w:rsid w:val="00CD1D93"/>
    <w:rsid w:val="00CD20D9"/>
    <w:rsid w:val="00CD238C"/>
    <w:rsid w:val="00CD2775"/>
    <w:rsid w:val="00CD3020"/>
    <w:rsid w:val="00CD31EA"/>
    <w:rsid w:val="00CD3448"/>
    <w:rsid w:val="00CD36BA"/>
    <w:rsid w:val="00CD3C9F"/>
    <w:rsid w:val="00CD3E76"/>
    <w:rsid w:val="00CD4588"/>
    <w:rsid w:val="00CD5D04"/>
    <w:rsid w:val="00CD60F1"/>
    <w:rsid w:val="00CD6201"/>
    <w:rsid w:val="00CD6278"/>
    <w:rsid w:val="00CD6935"/>
    <w:rsid w:val="00CD7002"/>
    <w:rsid w:val="00CD78DE"/>
    <w:rsid w:val="00CD7EFF"/>
    <w:rsid w:val="00CE046B"/>
    <w:rsid w:val="00CE055F"/>
    <w:rsid w:val="00CE05CA"/>
    <w:rsid w:val="00CE066F"/>
    <w:rsid w:val="00CE085C"/>
    <w:rsid w:val="00CE0CB3"/>
    <w:rsid w:val="00CE0CC4"/>
    <w:rsid w:val="00CE161C"/>
    <w:rsid w:val="00CE16EE"/>
    <w:rsid w:val="00CE172A"/>
    <w:rsid w:val="00CE1908"/>
    <w:rsid w:val="00CE1BBE"/>
    <w:rsid w:val="00CE234A"/>
    <w:rsid w:val="00CE2455"/>
    <w:rsid w:val="00CE251C"/>
    <w:rsid w:val="00CE25EE"/>
    <w:rsid w:val="00CE2DC7"/>
    <w:rsid w:val="00CE2E2B"/>
    <w:rsid w:val="00CE2FE3"/>
    <w:rsid w:val="00CE3051"/>
    <w:rsid w:val="00CE32D1"/>
    <w:rsid w:val="00CE34CC"/>
    <w:rsid w:val="00CE42EF"/>
    <w:rsid w:val="00CE465B"/>
    <w:rsid w:val="00CE46C7"/>
    <w:rsid w:val="00CE46D3"/>
    <w:rsid w:val="00CE47E8"/>
    <w:rsid w:val="00CE497B"/>
    <w:rsid w:val="00CE4BA8"/>
    <w:rsid w:val="00CE4E16"/>
    <w:rsid w:val="00CE5930"/>
    <w:rsid w:val="00CE60DB"/>
    <w:rsid w:val="00CE6557"/>
    <w:rsid w:val="00CE68C9"/>
    <w:rsid w:val="00CE6976"/>
    <w:rsid w:val="00CE6A54"/>
    <w:rsid w:val="00CE6C1B"/>
    <w:rsid w:val="00CE6E29"/>
    <w:rsid w:val="00CE6ECB"/>
    <w:rsid w:val="00CE70AD"/>
    <w:rsid w:val="00CE7161"/>
    <w:rsid w:val="00CE7607"/>
    <w:rsid w:val="00CE7651"/>
    <w:rsid w:val="00CE7D28"/>
    <w:rsid w:val="00CE7F33"/>
    <w:rsid w:val="00CF0250"/>
    <w:rsid w:val="00CF02AB"/>
    <w:rsid w:val="00CF062E"/>
    <w:rsid w:val="00CF0641"/>
    <w:rsid w:val="00CF070A"/>
    <w:rsid w:val="00CF08CB"/>
    <w:rsid w:val="00CF08EB"/>
    <w:rsid w:val="00CF0922"/>
    <w:rsid w:val="00CF0A48"/>
    <w:rsid w:val="00CF0DC0"/>
    <w:rsid w:val="00CF16E2"/>
    <w:rsid w:val="00CF16FA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39CB"/>
    <w:rsid w:val="00CF3B30"/>
    <w:rsid w:val="00CF416B"/>
    <w:rsid w:val="00CF446E"/>
    <w:rsid w:val="00CF4CE4"/>
    <w:rsid w:val="00CF5191"/>
    <w:rsid w:val="00CF5C55"/>
    <w:rsid w:val="00CF5D69"/>
    <w:rsid w:val="00CF63B8"/>
    <w:rsid w:val="00CF65A3"/>
    <w:rsid w:val="00CF6BBE"/>
    <w:rsid w:val="00CF6FAA"/>
    <w:rsid w:val="00CF6FCE"/>
    <w:rsid w:val="00CF6FF7"/>
    <w:rsid w:val="00CF7210"/>
    <w:rsid w:val="00CF76BD"/>
    <w:rsid w:val="00CF7835"/>
    <w:rsid w:val="00D0023D"/>
    <w:rsid w:val="00D00863"/>
    <w:rsid w:val="00D00BFA"/>
    <w:rsid w:val="00D00C53"/>
    <w:rsid w:val="00D015AB"/>
    <w:rsid w:val="00D016DC"/>
    <w:rsid w:val="00D019F2"/>
    <w:rsid w:val="00D02018"/>
    <w:rsid w:val="00D020D1"/>
    <w:rsid w:val="00D021E0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380E"/>
    <w:rsid w:val="00D0434A"/>
    <w:rsid w:val="00D045C4"/>
    <w:rsid w:val="00D0497E"/>
    <w:rsid w:val="00D04ADD"/>
    <w:rsid w:val="00D04DEF"/>
    <w:rsid w:val="00D04EA9"/>
    <w:rsid w:val="00D0557C"/>
    <w:rsid w:val="00D05ABB"/>
    <w:rsid w:val="00D05C51"/>
    <w:rsid w:val="00D05DF0"/>
    <w:rsid w:val="00D061F1"/>
    <w:rsid w:val="00D06D14"/>
    <w:rsid w:val="00D06E1C"/>
    <w:rsid w:val="00D06FF4"/>
    <w:rsid w:val="00D07219"/>
    <w:rsid w:val="00D07458"/>
    <w:rsid w:val="00D0748D"/>
    <w:rsid w:val="00D0781C"/>
    <w:rsid w:val="00D079E9"/>
    <w:rsid w:val="00D079EF"/>
    <w:rsid w:val="00D07F95"/>
    <w:rsid w:val="00D102D1"/>
    <w:rsid w:val="00D108D1"/>
    <w:rsid w:val="00D10C4A"/>
    <w:rsid w:val="00D111CC"/>
    <w:rsid w:val="00D1158A"/>
    <w:rsid w:val="00D116BC"/>
    <w:rsid w:val="00D11822"/>
    <w:rsid w:val="00D11E21"/>
    <w:rsid w:val="00D12151"/>
    <w:rsid w:val="00D12C94"/>
    <w:rsid w:val="00D12D39"/>
    <w:rsid w:val="00D12D9C"/>
    <w:rsid w:val="00D12EEB"/>
    <w:rsid w:val="00D1391D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7179"/>
    <w:rsid w:val="00D174D6"/>
    <w:rsid w:val="00D17516"/>
    <w:rsid w:val="00D179E9"/>
    <w:rsid w:val="00D17D71"/>
    <w:rsid w:val="00D17F58"/>
    <w:rsid w:val="00D2024F"/>
    <w:rsid w:val="00D20668"/>
    <w:rsid w:val="00D2090B"/>
    <w:rsid w:val="00D20913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2A7"/>
    <w:rsid w:val="00D222D6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4E6B"/>
    <w:rsid w:val="00D2579A"/>
    <w:rsid w:val="00D25ECF"/>
    <w:rsid w:val="00D2615F"/>
    <w:rsid w:val="00D26195"/>
    <w:rsid w:val="00D2643A"/>
    <w:rsid w:val="00D267EC"/>
    <w:rsid w:val="00D2692C"/>
    <w:rsid w:val="00D26D90"/>
    <w:rsid w:val="00D27173"/>
    <w:rsid w:val="00D27428"/>
    <w:rsid w:val="00D27E88"/>
    <w:rsid w:val="00D27EF0"/>
    <w:rsid w:val="00D30287"/>
    <w:rsid w:val="00D307A2"/>
    <w:rsid w:val="00D30C79"/>
    <w:rsid w:val="00D3126C"/>
    <w:rsid w:val="00D31503"/>
    <w:rsid w:val="00D31526"/>
    <w:rsid w:val="00D32308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53E1"/>
    <w:rsid w:val="00D35AFE"/>
    <w:rsid w:val="00D35C8B"/>
    <w:rsid w:val="00D3614C"/>
    <w:rsid w:val="00D36ECB"/>
    <w:rsid w:val="00D36F14"/>
    <w:rsid w:val="00D37112"/>
    <w:rsid w:val="00D373B9"/>
    <w:rsid w:val="00D373F9"/>
    <w:rsid w:val="00D375C2"/>
    <w:rsid w:val="00D379CC"/>
    <w:rsid w:val="00D37C6A"/>
    <w:rsid w:val="00D37F75"/>
    <w:rsid w:val="00D40565"/>
    <w:rsid w:val="00D405B1"/>
    <w:rsid w:val="00D40603"/>
    <w:rsid w:val="00D40FBF"/>
    <w:rsid w:val="00D410D7"/>
    <w:rsid w:val="00D41227"/>
    <w:rsid w:val="00D41940"/>
    <w:rsid w:val="00D41A7D"/>
    <w:rsid w:val="00D42567"/>
    <w:rsid w:val="00D4352A"/>
    <w:rsid w:val="00D435A4"/>
    <w:rsid w:val="00D436CE"/>
    <w:rsid w:val="00D43758"/>
    <w:rsid w:val="00D4394E"/>
    <w:rsid w:val="00D43CC4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8D5"/>
    <w:rsid w:val="00D45910"/>
    <w:rsid w:val="00D45D78"/>
    <w:rsid w:val="00D45DBF"/>
    <w:rsid w:val="00D46541"/>
    <w:rsid w:val="00D46ACB"/>
    <w:rsid w:val="00D46BC3"/>
    <w:rsid w:val="00D46EDA"/>
    <w:rsid w:val="00D4706F"/>
    <w:rsid w:val="00D475B3"/>
    <w:rsid w:val="00D477D6"/>
    <w:rsid w:val="00D47DF1"/>
    <w:rsid w:val="00D504FA"/>
    <w:rsid w:val="00D5060C"/>
    <w:rsid w:val="00D50855"/>
    <w:rsid w:val="00D51729"/>
    <w:rsid w:val="00D51C10"/>
    <w:rsid w:val="00D51F58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281"/>
    <w:rsid w:val="00D548C5"/>
    <w:rsid w:val="00D5491F"/>
    <w:rsid w:val="00D54AC1"/>
    <w:rsid w:val="00D54FDE"/>
    <w:rsid w:val="00D552E1"/>
    <w:rsid w:val="00D556E7"/>
    <w:rsid w:val="00D55980"/>
    <w:rsid w:val="00D55DD5"/>
    <w:rsid w:val="00D56272"/>
    <w:rsid w:val="00D57037"/>
    <w:rsid w:val="00D57188"/>
    <w:rsid w:val="00D57304"/>
    <w:rsid w:val="00D577E0"/>
    <w:rsid w:val="00D57AB5"/>
    <w:rsid w:val="00D57ABC"/>
    <w:rsid w:val="00D57B3B"/>
    <w:rsid w:val="00D57CD8"/>
    <w:rsid w:val="00D57ED5"/>
    <w:rsid w:val="00D60066"/>
    <w:rsid w:val="00D601CD"/>
    <w:rsid w:val="00D60FCF"/>
    <w:rsid w:val="00D6120B"/>
    <w:rsid w:val="00D61491"/>
    <w:rsid w:val="00D6190D"/>
    <w:rsid w:val="00D619B8"/>
    <w:rsid w:val="00D61A00"/>
    <w:rsid w:val="00D621C5"/>
    <w:rsid w:val="00D6243F"/>
    <w:rsid w:val="00D628F8"/>
    <w:rsid w:val="00D634F7"/>
    <w:rsid w:val="00D6355A"/>
    <w:rsid w:val="00D638E6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A4C"/>
    <w:rsid w:val="00D66D10"/>
    <w:rsid w:val="00D66D1F"/>
    <w:rsid w:val="00D671A8"/>
    <w:rsid w:val="00D67B91"/>
    <w:rsid w:val="00D704F6"/>
    <w:rsid w:val="00D70692"/>
    <w:rsid w:val="00D70DFB"/>
    <w:rsid w:val="00D71017"/>
    <w:rsid w:val="00D71158"/>
    <w:rsid w:val="00D7116C"/>
    <w:rsid w:val="00D7127B"/>
    <w:rsid w:val="00D712F6"/>
    <w:rsid w:val="00D714E6"/>
    <w:rsid w:val="00D71577"/>
    <w:rsid w:val="00D7183C"/>
    <w:rsid w:val="00D71984"/>
    <w:rsid w:val="00D72682"/>
    <w:rsid w:val="00D72740"/>
    <w:rsid w:val="00D7392B"/>
    <w:rsid w:val="00D739A4"/>
    <w:rsid w:val="00D73A21"/>
    <w:rsid w:val="00D74359"/>
    <w:rsid w:val="00D74773"/>
    <w:rsid w:val="00D747B2"/>
    <w:rsid w:val="00D74D04"/>
    <w:rsid w:val="00D7523F"/>
    <w:rsid w:val="00D75409"/>
    <w:rsid w:val="00D75542"/>
    <w:rsid w:val="00D755D8"/>
    <w:rsid w:val="00D75867"/>
    <w:rsid w:val="00D759E0"/>
    <w:rsid w:val="00D75FCA"/>
    <w:rsid w:val="00D763AD"/>
    <w:rsid w:val="00D764D1"/>
    <w:rsid w:val="00D766C2"/>
    <w:rsid w:val="00D766DC"/>
    <w:rsid w:val="00D768FE"/>
    <w:rsid w:val="00D76B77"/>
    <w:rsid w:val="00D76C80"/>
    <w:rsid w:val="00D76DA8"/>
    <w:rsid w:val="00D76E03"/>
    <w:rsid w:val="00D773A7"/>
    <w:rsid w:val="00D773E0"/>
    <w:rsid w:val="00D773F6"/>
    <w:rsid w:val="00D774CF"/>
    <w:rsid w:val="00D77A3A"/>
    <w:rsid w:val="00D77B84"/>
    <w:rsid w:val="00D77CC5"/>
    <w:rsid w:val="00D801ED"/>
    <w:rsid w:val="00D803D4"/>
    <w:rsid w:val="00D80426"/>
    <w:rsid w:val="00D80838"/>
    <w:rsid w:val="00D80D36"/>
    <w:rsid w:val="00D80EFA"/>
    <w:rsid w:val="00D81141"/>
    <w:rsid w:val="00D81165"/>
    <w:rsid w:val="00D8128E"/>
    <w:rsid w:val="00D81482"/>
    <w:rsid w:val="00D819FE"/>
    <w:rsid w:val="00D81A41"/>
    <w:rsid w:val="00D81C7B"/>
    <w:rsid w:val="00D81DF8"/>
    <w:rsid w:val="00D82282"/>
    <w:rsid w:val="00D82658"/>
    <w:rsid w:val="00D8298C"/>
    <w:rsid w:val="00D82ADE"/>
    <w:rsid w:val="00D82D3B"/>
    <w:rsid w:val="00D82E3F"/>
    <w:rsid w:val="00D830CD"/>
    <w:rsid w:val="00D83294"/>
    <w:rsid w:val="00D83750"/>
    <w:rsid w:val="00D838CB"/>
    <w:rsid w:val="00D84CA8"/>
    <w:rsid w:val="00D84D8F"/>
    <w:rsid w:val="00D85518"/>
    <w:rsid w:val="00D85702"/>
    <w:rsid w:val="00D8578A"/>
    <w:rsid w:val="00D859CC"/>
    <w:rsid w:val="00D85C82"/>
    <w:rsid w:val="00D85DDA"/>
    <w:rsid w:val="00D86429"/>
    <w:rsid w:val="00D866E4"/>
    <w:rsid w:val="00D8678D"/>
    <w:rsid w:val="00D86986"/>
    <w:rsid w:val="00D869BE"/>
    <w:rsid w:val="00D86C5B"/>
    <w:rsid w:val="00D877EB"/>
    <w:rsid w:val="00D87871"/>
    <w:rsid w:val="00D879B3"/>
    <w:rsid w:val="00D87CFF"/>
    <w:rsid w:val="00D9014E"/>
    <w:rsid w:val="00D90536"/>
    <w:rsid w:val="00D9060C"/>
    <w:rsid w:val="00D90640"/>
    <w:rsid w:val="00D90CC6"/>
    <w:rsid w:val="00D90E0E"/>
    <w:rsid w:val="00D90F48"/>
    <w:rsid w:val="00D910D7"/>
    <w:rsid w:val="00D91497"/>
    <w:rsid w:val="00D915BA"/>
    <w:rsid w:val="00D916BB"/>
    <w:rsid w:val="00D92CAA"/>
    <w:rsid w:val="00D92DB0"/>
    <w:rsid w:val="00D92EB0"/>
    <w:rsid w:val="00D94090"/>
    <w:rsid w:val="00D9418B"/>
    <w:rsid w:val="00D94326"/>
    <w:rsid w:val="00D94337"/>
    <w:rsid w:val="00D94E44"/>
    <w:rsid w:val="00D95080"/>
    <w:rsid w:val="00D951C5"/>
    <w:rsid w:val="00D957B6"/>
    <w:rsid w:val="00D95E1B"/>
    <w:rsid w:val="00D96078"/>
    <w:rsid w:val="00D9614D"/>
    <w:rsid w:val="00D963BC"/>
    <w:rsid w:val="00D9643A"/>
    <w:rsid w:val="00D96BB6"/>
    <w:rsid w:val="00D96D14"/>
    <w:rsid w:val="00D96F42"/>
    <w:rsid w:val="00D9734A"/>
    <w:rsid w:val="00D978B3"/>
    <w:rsid w:val="00D97B5E"/>
    <w:rsid w:val="00D97D38"/>
    <w:rsid w:val="00D97E89"/>
    <w:rsid w:val="00DA00A4"/>
    <w:rsid w:val="00DA01A9"/>
    <w:rsid w:val="00DA05D2"/>
    <w:rsid w:val="00DA112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C7"/>
    <w:rsid w:val="00DA338B"/>
    <w:rsid w:val="00DA3771"/>
    <w:rsid w:val="00DA3E49"/>
    <w:rsid w:val="00DA3EA0"/>
    <w:rsid w:val="00DA42B6"/>
    <w:rsid w:val="00DA4A25"/>
    <w:rsid w:val="00DA4AD6"/>
    <w:rsid w:val="00DA4C8E"/>
    <w:rsid w:val="00DA4D74"/>
    <w:rsid w:val="00DA5385"/>
    <w:rsid w:val="00DA5C68"/>
    <w:rsid w:val="00DA5CAF"/>
    <w:rsid w:val="00DA61A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EF"/>
    <w:rsid w:val="00DB356D"/>
    <w:rsid w:val="00DB3638"/>
    <w:rsid w:val="00DB3E37"/>
    <w:rsid w:val="00DB3FF2"/>
    <w:rsid w:val="00DB4ABD"/>
    <w:rsid w:val="00DB4C15"/>
    <w:rsid w:val="00DB50DD"/>
    <w:rsid w:val="00DB6047"/>
    <w:rsid w:val="00DB63CB"/>
    <w:rsid w:val="00DB690B"/>
    <w:rsid w:val="00DB6DE8"/>
    <w:rsid w:val="00DB6F9C"/>
    <w:rsid w:val="00DB7299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D32"/>
    <w:rsid w:val="00DC1D85"/>
    <w:rsid w:val="00DC1E9B"/>
    <w:rsid w:val="00DC1FCF"/>
    <w:rsid w:val="00DC2524"/>
    <w:rsid w:val="00DC27C7"/>
    <w:rsid w:val="00DC342C"/>
    <w:rsid w:val="00DC3540"/>
    <w:rsid w:val="00DC36F2"/>
    <w:rsid w:val="00DC3970"/>
    <w:rsid w:val="00DC3C1E"/>
    <w:rsid w:val="00DC3D45"/>
    <w:rsid w:val="00DC3EB7"/>
    <w:rsid w:val="00DC4216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636"/>
    <w:rsid w:val="00DC79F9"/>
    <w:rsid w:val="00DC7B5A"/>
    <w:rsid w:val="00DC7E51"/>
    <w:rsid w:val="00DD0EFA"/>
    <w:rsid w:val="00DD1996"/>
    <w:rsid w:val="00DD24DD"/>
    <w:rsid w:val="00DD24E5"/>
    <w:rsid w:val="00DD25D3"/>
    <w:rsid w:val="00DD261E"/>
    <w:rsid w:val="00DD2BB2"/>
    <w:rsid w:val="00DD2E19"/>
    <w:rsid w:val="00DD2E56"/>
    <w:rsid w:val="00DD31CF"/>
    <w:rsid w:val="00DD3431"/>
    <w:rsid w:val="00DD3711"/>
    <w:rsid w:val="00DD374C"/>
    <w:rsid w:val="00DD37EC"/>
    <w:rsid w:val="00DD381C"/>
    <w:rsid w:val="00DD3858"/>
    <w:rsid w:val="00DD3B6B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E4"/>
    <w:rsid w:val="00DD5B23"/>
    <w:rsid w:val="00DD5CE8"/>
    <w:rsid w:val="00DD6238"/>
    <w:rsid w:val="00DD6366"/>
    <w:rsid w:val="00DD6666"/>
    <w:rsid w:val="00DD682E"/>
    <w:rsid w:val="00DD6DD4"/>
    <w:rsid w:val="00DD6F42"/>
    <w:rsid w:val="00DD718A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105F"/>
    <w:rsid w:val="00DE1130"/>
    <w:rsid w:val="00DE1304"/>
    <w:rsid w:val="00DE146C"/>
    <w:rsid w:val="00DE14B9"/>
    <w:rsid w:val="00DE14E5"/>
    <w:rsid w:val="00DE201E"/>
    <w:rsid w:val="00DE2093"/>
    <w:rsid w:val="00DE2A93"/>
    <w:rsid w:val="00DE2DF8"/>
    <w:rsid w:val="00DE393D"/>
    <w:rsid w:val="00DE3CBD"/>
    <w:rsid w:val="00DE3F8D"/>
    <w:rsid w:val="00DE3FFC"/>
    <w:rsid w:val="00DE40F4"/>
    <w:rsid w:val="00DE41F4"/>
    <w:rsid w:val="00DE429D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325"/>
    <w:rsid w:val="00DE73FB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1124"/>
    <w:rsid w:val="00DF13BC"/>
    <w:rsid w:val="00DF1BCC"/>
    <w:rsid w:val="00DF1D55"/>
    <w:rsid w:val="00DF1D6E"/>
    <w:rsid w:val="00DF2334"/>
    <w:rsid w:val="00DF26B1"/>
    <w:rsid w:val="00DF2F4D"/>
    <w:rsid w:val="00DF2FFB"/>
    <w:rsid w:val="00DF3264"/>
    <w:rsid w:val="00DF3680"/>
    <w:rsid w:val="00DF3CB1"/>
    <w:rsid w:val="00DF3DF5"/>
    <w:rsid w:val="00DF3EFA"/>
    <w:rsid w:val="00DF412A"/>
    <w:rsid w:val="00DF4200"/>
    <w:rsid w:val="00DF43F8"/>
    <w:rsid w:val="00DF46FA"/>
    <w:rsid w:val="00DF48ED"/>
    <w:rsid w:val="00DF4D57"/>
    <w:rsid w:val="00DF4FDE"/>
    <w:rsid w:val="00DF5C01"/>
    <w:rsid w:val="00DF62D0"/>
    <w:rsid w:val="00DF653A"/>
    <w:rsid w:val="00DF69DD"/>
    <w:rsid w:val="00DF6B0E"/>
    <w:rsid w:val="00DF6E04"/>
    <w:rsid w:val="00DF6EB7"/>
    <w:rsid w:val="00DF6EBA"/>
    <w:rsid w:val="00DF78EE"/>
    <w:rsid w:val="00DF7D25"/>
    <w:rsid w:val="00DF7E6E"/>
    <w:rsid w:val="00DF7F2F"/>
    <w:rsid w:val="00DF7F8A"/>
    <w:rsid w:val="00E001E9"/>
    <w:rsid w:val="00E0047D"/>
    <w:rsid w:val="00E00A80"/>
    <w:rsid w:val="00E00F87"/>
    <w:rsid w:val="00E0143C"/>
    <w:rsid w:val="00E0178D"/>
    <w:rsid w:val="00E018D3"/>
    <w:rsid w:val="00E01A94"/>
    <w:rsid w:val="00E01B4A"/>
    <w:rsid w:val="00E01E73"/>
    <w:rsid w:val="00E0206F"/>
    <w:rsid w:val="00E0241B"/>
    <w:rsid w:val="00E0243D"/>
    <w:rsid w:val="00E02758"/>
    <w:rsid w:val="00E028D7"/>
    <w:rsid w:val="00E02A67"/>
    <w:rsid w:val="00E02CC3"/>
    <w:rsid w:val="00E03290"/>
    <w:rsid w:val="00E035DA"/>
    <w:rsid w:val="00E04CB6"/>
    <w:rsid w:val="00E05091"/>
    <w:rsid w:val="00E050B6"/>
    <w:rsid w:val="00E0712C"/>
    <w:rsid w:val="00E07312"/>
    <w:rsid w:val="00E0733B"/>
    <w:rsid w:val="00E10082"/>
    <w:rsid w:val="00E1089A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297E"/>
    <w:rsid w:val="00E130CD"/>
    <w:rsid w:val="00E1314E"/>
    <w:rsid w:val="00E1323E"/>
    <w:rsid w:val="00E13368"/>
    <w:rsid w:val="00E13486"/>
    <w:rsid w:val="00E134CF"/>
    <w:rsid w:val="00E13E08"/>
    <w:rsid w:val="00E13E44"/>
    <w:rsid w:val="00E13F17"/>
    <w:rsid w:val="00E1460B"/>
    <w:rsid w:val="00E14648"/>
    <w:rsid w:val="00E14B49"/>
    <w:rsid w:val="00E14F4D"/>
    <w:rsid w:val="00E15CEA"/>
    <w:rsid w:val="00E1609C"/>
    <w:rsid w:val="00E1628A"/>
    <w:rsid w:val="00E16464"/>
    <w:rsid w:val="00E16CBF"/>
    <w:rsid w:val="00E16F84"/>
    <w:rsid w:val="00E17024"/>
    <w:rsid w:val="00E171D3"/>
    <w:rsid w:val="00E17525"/>
    <w:rsid w:val="00E17607"/>
    <w:rsid w:val="00E17B73"/>
    <w:rsid w:val="00E17F88"/>
    <w:rsid w:val="00E2042F"/>
    <w:rsid w:val="00E208C5"/>
    <w:rsid w:val="00E20DD8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E1C"/>
    <w:rsid w:val="00E22E40"/>
    <w:rsid w:val="00E22F0F"/>
    <w:rsid w:val="00E23584"/>
    <w:rsid w:val="00E241E8"/>
    <w:rsid w:val="00E2420E"/>
    <w:rsid w:val="00E244E2"/>
    <w:rsid w:val="00E24691"/>
    <w:rsid w:val="00E246F7"/>
    <w:rsid w:val="00E25ABB"/>
    <w:rsid w:val="00E25F44"/>
    <w:rsid w:val="00E25F92"/>
    <w:rsid w:val="00E261AE"/>
    <w:rsid w:val="00E26866"/>
    <w:rsid w:val="00E268CD"/>
    <w:rsid w:val="00E26C14"/>
    <w:rsid w:val="00E26CBF"/>
    <w:rsid w:val="00E26D27"/>
    <w:rsid w:val="00E2733A"/>
    <w:rsid w:val="00E2753D"/>
    <w:rsid w:val="00E27805"/>
    <w:rsid w:val="00E305A8"/>
    <w:rsid w:val="00E30738"/>
    <w:rsid w:val="00E30914"/>
    <w:rsid w:val="00E3124C"/>
    <w:rsid w:val="00E31800"/>
    <w:rsid w:val="00E31B2C"/>
    <w:rsid w:val="00E31DE9"/>
    <w:rsid w:val="00E3236E"/>
    <w:rsid w:val="00E323E3"/>
    <w:rsid w:val="00E32E1F"/>
    <w:rsid w:val="00E32F59"/>
    <w:rsid w:val="00E33125"/>
    <w:rsid w:val="00E331ED"/>
    <w:rsid w:val="00E34160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732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98"/>
    <w:rsid w:val="00E421A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908"/>
    <w:rsid w:val="00E44AE0"/>
    <w:rsid w:val="00E44BB4"/>
    <w:rsid w:val="00E4539D"/>
    <w:rsid w:val="00E45E0D"/>
    <w:rsid w:val="00E46226"/>
    <w:rsid w:val="00E46718"/>
    <w:rsid w:val="00E469DB"/>
    <w:rsid w:val="00E4708A"/>
    <w:rsid w:val="00E47162"/>
    <w:rsid w:val="00E47713"/>
    <w:rsid w:val="00E47769"/>
    <w:rsid w:val="00E47B22"/>
    <w:rsid w:val="00E47BC4"/>
    <w:rsid w:val="00E47CB9"/>
    <w:rsid w:val="00E47E95"/>
    <w:rsid w:val="00E5053F"/>
    <w:rsid w:val="00E50722"/>
    <w:rsid w:val="00E5080D"/>
    <w:rsid w:val="00E50979"/>
    <w:rsid w:val="00E50A14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23EA"/>
    <w:rsid w:val="00E527F6"/>
    <w:rsid w:val="00E52B2B"/>
    <w:rsid w:val="00E52D59"/>
    <w:rsid w:val="00E52E6B"/>
    <w:rsid w:val="00E52FEC"/>
    <w:rsid w:val="00E53229"/>
    <w:rsid w:val="00E532F1"/>
    <w:rsid w:val="00E53400"/>
    <w:rsid w:val="00E538DB"/>
    <w:rsid w:val="00E53941"/>
    <w:rsid w:val="00E53D85"/>
    <w:rsid w:val="00E544EC"/>
    <w:rsid w:val="00E545BD"/>
    <w:rsid w:val="00E5477A"/>
    <w:rsid w:val="00E549DC"/>
    <w:rsid w:val="00E550BF"/>
    <w:rsid w:val="00E5513F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C2D"/>
    <w:rsid w:val="00E61D7B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568"/>
    <w:rsid w:val="00E65787"/>
    <w:rsid w:val="00E65B0F"/>
    <w:rsid w:val="00E6600B"/>
    <w:rsid w:val="00E66867"/>
    <w:rsid w:val="00E66965"/>
    <w:rsid w:val="00E66C4E"/>
    <w:rsid w:val="00E671AE"/>
    <w:rsid w:val="00E67357"/>
    <w:rsid w:val="00E6755F"/>
    <w:rsid w:val="00E67A06"/>
    <w:rsid w:val="00E67C9F"/>
    <w:rsid w:val="00E67D3C"/>
    <w:rsid w:val="00E67F9B"/>
    <w:rsid w:val="00E705A5"/>
    <w:rsid w:val="00E7106C"/>
    <w:rsid w:val="00E71263"/>
    <w:rsid w:val="00E717C3"/>
    <w:rsid w:val="00E71966"/>
    <w:rsid w:val="00E71DA5"/>
    <w:rsid w:val="00E71E1D"/>
    <w:rsid w:val="00E71FE0"/>
    <w:rsid w:val="00E723ED"/>
    <w:rsid w:val="00E72431"/>
    <w:rsid w:val="00E72621"/>
    <w:rsid w:val="00E7268D"/>
    <w:rsid w:val="00E7280B"/>
    <w:rsid w:val="00E72F05"/>
    <w:rsid w:val="00E72F69"/>
    <w:rsid w:val="00E73268"/>
    <w:rsid w:val="00E73630"/>
    <w:rsid w:val="00E7399A"/>
    <w:rsid w:val="00E739B9"/>
    <w:rsid w:val="00E73C78"/>
    <w:rsid w:val="00E7442D"/>
    <w:rsid w:val="00E744AB"/>
    <w:rsid w:val="00E74620"/>
    <w:rsid w:val="00E747CB"/>
    <w:rsid w:val="00E74B59"/>
    <w:rsid w:val="00E74E48"/>
    <w:rsid w:val="00E758CC"/>
    <w:rsid w:val="00E759E8"/>
    <w:rsid w:val="00E75A04"/>
    <w:rsid w:val="00E75CEC"/>
    <w:rsid w:val="00E76043"/>
    <w:rsid w:val="00E76357"/>
    <w:rsid w:val="00E76897"/>
    <w:rsid w:val="00E76B8D"/>
    <w:rsid w:val="00E76C56"/>
    <w:rsid w:val="00E76DC5"/>
    <w:rsid w:val="00E77137"/>
    <w:rsid w:val="00E77330"/>
    <w:rsid w:val="00E77905"/>
    <w:rsid w:val="00E77A12"/>
    <w:rsid w:val="00E77C67"/>
    <w:rsid w:val="00E802FD"/>
    <w:rsid w:val="00E80327"/>
    <w:rsid w:val="00E80364"/>
    <w:rsid w:val="00E8040E"/>
    <w:rsid w:val="00E807EC"/>
    <w:rsid w:val="00E8132D"/>
    <w:rsid w:val="00E816CE"/>
    <w:rsid w:val="00E816D5"/>
    <w:rsid w:val="00E81D74"/>
    <w:rsid w:val="00E81F90"/>
    <w:rsid w:val="00E82BD6"/>
    <w:rsid w:val="00E82D80"/>
    <w:rsid w:val="00E8318C"/>
    <w:rsid w:val="00E8328E"/>
    <w:rsid w:val="00E83ACD"/>
    <w:rsid w:val="00E8443E"/>
    <w:rsid w:val="00E84898"/>
    <w:rsid w:val="00E84EEC"/>
    <w:rsid w:val="00E85073"/>
    <w:rsid w:val="00E8527A"/>
    <w:rsid w:val="00E85539"/>
    <w:rsid w:val="00E85567"/>
    <w:rsid w:val="00E856C7"/>
    <w:rsid w:val="00E85744"/>
    <w:rsid w:val="00E85855"/>
    <w:rsid w:val="00E85A36"/>
    <w:rsid w:val="00E85B16"/>
    <w:rsid w:val="00E85B67"/>
    <w:rsid w:val="00E863E5"/>
    <w:rsid w:val="00E8664B"/>
    <w:rsid w:val="00E86C2E"/>
    <w:rsid w:val="00E86C8C"/>
    <w:rsid w:val="00E87236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1B08"/>
    <w:rsid w:val="00E91ECD"/>
    <w:rsid w:val="00E92164"/>
    <w:rsid w:val="00E9274F"/>
    <w:rsid w:val="00E9294E"/>
    <w:rsid w:val="00E92A1B"/>
    <w:rsid w:val="00E92A90"/>
    <w:rsid w:val="00E92EF8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77C"/>
    <w:rsid w:val="00E97CAB"/>
    <w:rsid w:val="00E97CCB"/>
    <w:rsid w:val="00E97E35"/>
    <w:rsid w:val="00EA08AB"/>
    <w:rsid w:val="00EA0F05"/>
    <w:rsid w:val="00EA140C"/>
    <w:rsid w:val="00EA169F"/>
    <w:rsid w:val="00EA16F5"/>
    <w:rsid w:val="00EA16FB"/>
    <w:rsid w:val="00EA195E"/>
    <w:rsid w:val="00EA1A96"/>
    <w:rsid w:val="00EA1EBE"/>
    <w:rsid w:val="00EA21A6"/>
    <w:rsid w:val="00EA24FA"/>
    <w:rsid w:val="00EA2ACA"/>
    <w:rsid w:val="00EA2BEE"/>
    <w:rsid w:val="00EA2E23"/>
    <w:rsid w:val="00EA3213"/>
    <w:rsid w:val="00EA33D4"/>
    <w:rsid w:val="00EA3734"/>
    <w:rsid w:val="00EA394C"/>
    <w:rsid w:val="00EA3C0D"/>
    <w:rsid w:val="00EA4B16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786F"/>
    <w:rsid w:val="00EA7C27"/>
    <w:rsid w:val="00EA7D18"/>
    <w:rsid w:val="00EA7E39"/>
    <w:rsid w:val="00EB00C8"/>
    <w:rsid w:val="00EB0126"/>
    <w:rsid w:val="00EB04F2"/>
    <w:rsid w:val="00EB05E9"/>
    <w:rsid w:val="00EB0A55"/>
    <w:rsid w:val="00EB0ED0"/>
    <w:rsid w:val="00EB134D"/>
    <w:rsid w:val="00EB1830"/>
    <w:rsid w:val="00EB1865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18B"/>
    <w:rsid w:val="00EB32AD"/>
    <w:rsid w:val="00EB3988"/>
    <w:rsid w:val="00EB4015"/>
    <w:rsid w:val="00EB4399"/>
    <w:rsid w:val="00EB4682"/>
    <w:rsid w:val="00EB483A"/>
    <w:rsid w:val="00EB494C"/>
    <w:rsid w:val="00EB4AD1"/>
    <w:rsid w:val="00EB4F0D"/>
    <w:rsid w:val="00EB51AB"/>
    <w:rsid w:val="00EB5553"/>
    <w:rsid w:val="00EB58B1"/>
    <w:rsid w:val="00EB6043"/>
    <w:rsid w:val="00EB60D2"/>
    <w:rsid w:val="00EB6100"/>
    <w:rsid w:val="00EB66F2"/>
    <w:rsid w:val="00EB6E68"/>
    <w:rsid w:val="00EB707D"/>
    <w:rsid w:val="00EB7360"/>
    <w:rsid w:val="00EB74DA"/>
    <w:rsid w:val="00EB77BD"/>
    <w:rsid w:val="00EB79BD"/>
    <w:rsid w:val="00EB7AB5"/>
    <w:rsid w:val="00EB7C68"/>
    <w:rsid w:val="00EC01BE"/>
    <w:rsid w:val="00EC01D7"/>
    <w:rsid w:val="00EC02C9"/>
    <w:rsid w:val="00EC057A"/>
    <w:rsid w:val="00EC0B44"/>
    <w:rsid w:val="00EC0FAC"/>
    <w:rsid w:val="00EC1630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1CF"/>
    <w:rsid w:val="00EC43CF"/>
    <w:rsid w:val="00EC466C"/>
    <w:rsid w:val="00EC4742"/>
    <w:rsid w:val="00EC497D"/>
    <w:rsid w:val="00EC4B93"/>
    <w:rsid w:val="00EC51D1"/>
    <w:rsid w:val="00EC56FB"/>
    <w:rsid w:val="00EC5DB5"/>
    <w:rsid w:val="00EC5F15"/>
    <w:rsid w:val="00EC6608"/>
    <w:rsid w:val="00EC6781"/>
    <w:rsid w:val="00EC6814"/>
    <w:rsid w:val="00EC6828"/>
    <w:rsid w:val="00ED0022"/>
    <w:rsid w:val="00ED0774"/>
    <w:rsid w:val="00ED105D"/>
    <w:rsid w:val="00ED11A1"/>
    <w:rsid w:val="00ED1212"/>
    <w:rsid w:val="00ED1B69"/>
    <w:rsid w:val="00ED1C84"/>
    <w:rsid w:val="00ED2282"/>
    <w:rsid w:val="00ED2898"/>
    <w:rsid w:val="00ED2902"/>
    <w:rsid w:val="00ED2991"/>
    <w:rsid w:val="00ED2EE7"/>
    <w:rsid w:val="00ED3049"/>
    <w:rsid w:val="00ED396F"/>
    <w:rsid w:val="00ED3FAC"/>
    <w:rsid w:val="00ED429A"/>
    <w:rsid w:val="00ED464A"/>
    <w:rsid w:val="00ED49FB"/>
    <w:rsid w:val="00ED4A6D"/>
    <w:rsid w:val="00ED4A8F"/>
    <w:rsid w:val="00ED4FC9"/>
    <w:rsid w:val="00ED50E3"/>
    <w:rsid w:val="00ED5516"/>
    <w:rsid w:val="00ED591D"/>
    <w:rsid w:val="00ED5A81"/>
    <w:rsid w:val="00ED5B1A"/>
    <w:rsid w:val="00ED5D7E"/>
    <w:rsid w:val="00ED61F5"/>
    <w:rsid w:val="00ED6298"/>
    <w:rsid w:val="00ED65FF"/>
    <w:rsid w:val="00ED665D"/>
    <w:rsid w:val="00ED666D"/>
    <w:rsid w:val="00ED6762"/>
    <w:rsid w:val="00ED679C"/>
    <w:rsid w:val="00ED6BA0"/>
    <w:rsid w:val="00ED725D"/>
    <w:rsid w:val="00ED738A"/>
    <w:rsid w:val="00ED73D6"/>
    <w:rsid w:val="00ED74D9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566"/>
    <w:rsid w:val="00EE1691"/>
    <w:rsid w:val="00EE1864"/>
    <w:rsid w:val="00EE1F9F"/>
    <w:rsid w:val="00EE2379"/>
    <w:rsid w:val="00EE23D4"/>
    <w:rsid w:val="00EE252D"/>
    <w:rsid w:val="00EE299F"/>
    <w:rsid w:val="00EE302D"/>
    <w:rsid w:val="00EE3463"/>
    <w:rsid w:val="00EE3829"/>
    <w:rsid w:val="00EE3B2E"/>
    <w:rsid w:val="00EE3B96"/>
    <w:rsid w:val="00EE3D86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D29"/>
    <w:rsid w:val="00EE6DC5"/>
    <w:rsid w:val="00EE6EF0"/>
    <w:rsid w:val="00EE7EAC"/>
    <w:rsid w:val="00EE7F2F"/>
    <w:rsid w:val="00EE7FCE"/>
    <w:rsid w:val="00EF0344"/>
    <w:rsid w:val="00EF065C"/>
    <w:rsid w:val="00EF115E"/>
    <w:rsid w:val="00EF17C3"/>
    <w:rsid w:val="00EF1847"/>
    <w:rsid w:val="00EF1ACA"/>
    <w:rsid w:val="00EF1CE4"/>
    <w:rsid w:val="00EF238F"/>
    <w:rsid w:val="00EF2945"/>
    <w:rsid w:val="00EF3385"/>
    <w:rsid w:val="00EF3724"/>
    <w:rsid w:val="00EF3808"/>
    <w:rsid w:val="00EF464F"/>
    <w:rsid w:val="00EF4AFB"/>
    <w:rsid w:val="00EF5024"/>
    <w:rsid w:val="00EF536C"/>
    <w:rsid w:val="00EF57FF"/>
    <w:rsid w:val="00EF59F6"/>
    <w:rsid w:val="00EF5A47"/>
    <w:rsid w:val="00EF5AF1"/>
    <w:rsid w:val="00EF5BB2"/>
    <w:rsid w:val="00EF5BC3"/>
    <w:rsid w:val="00EF5C15"/>
    <w:rsid w:val="00EF5C9F"/>
    <w:rsid w:val="00EF6262"/>
    <w:rsid w:val="00EF69DC"/>
    <w:rsid w:val="00EF6ADA"/>
    <w:rsid w:val="00EF707C"/>
    <w:rsid w:val="00EF7322"/>
    <w:rsid w:val="00EF736D"/>
    <w:rsid w:val="00EF7410"/>
    <w:rsid w:val="00EF75AF"/>
    <w:rsid w:val="00EF75FE"/>
    <w:rsid w:val="00EF7E1D"/>
    <w:rsid w:val="00EF7E70"/>
    <w:rsid w:val="00F00A79"/>
    <w:rsid w:val="00F00A9A"/>
    <w:rsid w:val="00F00E24"/>
    <w:rsid w:val="00F01381"/>
    <w:rsid w:val="00F01445"/>
    <w:rsid w:val="00F016BA"/>
    <w:rsid w:val="00F01732"/>
    <w:rsid w:val="00F01C85"/>
    <w:rsid w:val="00F0202C"/>
    <w:rsid w:val="00F020EA"/>
    <w:rsid w:val="00F024A4"/>
    <w:rsid w:val="00F027C7"/>
    <w:rsid w:val="00F028E1"/>
    <w:rsid w:val="00F02BDA"/>
    <w:rsid w:val="00F02FC7"/>
    <w:rsid w:val="00F0316E"/>
    <w:rsid w:val="00F031FA"/>
    <w:rsid w:val="00F03256"/>
    <w:rsid w:val="00F03303"/>
    <w:rsid w:val="00F037DA"/>
    <w:rsid w:val="00F040B8"/>
    <w:rsid w:val="00F04213"/>
    <w:rsid w:val="00F042F8"/>
    <w:rsid w:val="00F043FC"/>
    <w:rsid w:val="00F0480B"/>
    <w:rsid w:val="00F04A43"/>
    <w:rsid w:val="00F05543"/>
    <w:rsid w:val="00F06277"/>
    <w:rsid w:val="00F0699A"/>
    <w:rsid w:val="00F06B22"/>
    <w:rsid w:val="00F0703C"/>
    <w:rsid w:val="00F07059"/>
    <w:rsid w:val="00F07900"/>
    <w:rsid w:val="00F07928"/>
    <w:rsid w:val="00F07BCE"/>
    <w:rsid w:val="00F07D38"/>
    <w:rsid w:val="00F10111"/>
    <w:rsid w:val="00F10647"/>
    <w:rsid w:val="00F106D4"/>
    <w:rsid w:val="00F10853"/>
    <w:rsid w:val="00F1094F"/>
    <w:rsid w:val="00F1095E"/>
    <w:rsid w:val="00F10D9A"/>
    <w:rsid w:val="00F10DD1"/>
    <w:rsid w:val="00F1123F"/>
    <w:rsid w:val="00F11709"/>
    <w:rsid w:val="00F11D89"/>
    <w:rsid w:val="00F129FB"/>
    <w:rsid w:val="00F12EBC"/>
    <w:rsid w:val="00F12F39"/>
    <w:rsid w:val="00F1378F"/>
    <w:rsid w:val="00F1382C"/>
    <w:rsid w:val="00F139C9"/>
    <w:rsid w:val="00F13D1F"/>
    <w:rsid w:val="00F13DC7"/>
    <w:rsid w:val="00F1422C"/>
    <w:rsid w:val="00F142E0"/>
    <w:rsid w:val="00F147A4"/>
    <w:rsid w:val="00F14899"/>
    <w:rsid w:val="00F1501E"/>
    <w:rsid w:val="00F150E5"/>
    <w:rsid w:val="00F1515D"/>
    <w:rsid w:val="00F153C2"/>
    <w:rsid w:val="00F15EFD"/>
    <w:rsid w:val="00F15F21"/>
    <w:rsid w:val="00F161EB"/>
    <w:rsid w:val="00F16487"/>
    <w:rsid w:val="00F16607"/>
    <w:rsid w:val="00F166D6"/>
    <w:rsid w:val="00F1671E"/>
    <w:rsid w:val="00F1672F"/>
    <w:rsid w:val="00F16985"/>
    <w:rsid w:val="00F17331"/>
    <w:rsid w:val="00F17A44"/>
    <w:rsid w:val="00F17B66"/>
    <w:rsid w:val="00F17E29"/>
    <w:rsid w:val="00F203DD"/>
    <w:rsid w:val="00F2041C"/>
    <w:rsid w:val="00F209BC"/>
    <w:rsid w:val="00F20EA8"/>
    <w:rsid w:val="00F2114F"/>
    <w:rsid w:val="00F2125E"/>
    <w:rsid w:val="00F21610"/>
    <w:rsid w:val="00F21AB3"/>
    <w:rsid w:val="00F21C8C"/>
    <w:rsid w:val="00F21C99"/>
    <w:rsid w:val="00F21E34"/>
    <w:rsid w:val="00F21FE0"/>
    <w:rsid w:val="00F22262"/>
    <w:rsid w:val="00F226ED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A1"/>
    <w:rsid w:val="00F241CE"/>
    <w:rsid w:val="00F2440B"/>
    <w:rsid w:val="00F244D9"/>
    <w:rsid w:val="00F24D66"/>
    <w:rsid w:val="00F250C5"/>
    <w:rsid w:val="00F251C9"/>
    <w:rsid w:val="00F2523D"/>
    <w:rsid w:val="00F2543B"/>
    <w:rsid w:val="00F25664"/>
    <w:rsid w:val="00F256E8"/>
    <w:rsid w:val="00F25DD7"/>
    <w:rsid w:val="00F26074"/>
    <w:rsid w:val="00F26325"/>
    <w:rsid w:val="00F273FA"/>
    <w:rsid w:val="00F27758"/>
    <w:rsid w:val="00F277D5"/>
    <w:rsid w:val="00F279C3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FEB"/>
    <w:rsid w:val="00F3282B"/>
    <w:rsid w:val="00F32878"/>
    <w:rsid w:val="00F32922"/>
    <w:rsid w:val="00F331D4"/>
    <w:rsid w:val="00F336FD"/>
    <w:rsid w:val="00F337F0"/>
    <w:rsid w:val="00F34FFA"/>
    <w:rsid w:val="00F35126"/>
    <w:rsid w:val="00F35575"/>
    <w:rsid w:val="00F35656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476"/>
    <w:rsid w:val="00F40663"/>
    <w:rsid w:val="00F406CC"/>
    <w:rsid w:val="00F40731"/>
    <w:rsid w:val="00F4088E"/>
    <w:rsid w:val="00F40896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910"/>
    <w:rsid w:val="00F429E3"/>
    <w:rsid w:val="00F433A7"/>
    <w:rsid w:val="00F435AB"/>
    <w:rsid w:val="00F4371E"/>
    <w:rsid w:val="00F438CF"/>
    <w:rsid w:val="00F44533"/>
    <w:rsid w:val="00F4458F"/>
    <w:rsid w:val="00F45447"/>
    <w:rsid w:val="00F456CE"/>
    <w:rsid w:val="00F45A33"/>
    <w:rsid w:val="00F45A5E"/>
    <w:rsid w:val="00F45CF9"/>
    <w:rsid w:val="00F45DED"/>
    <w:rsid w:val="00F463A7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B31"/>
    <w:rsid w:val="00F528D9"/>
    <w:rsid w:val="00F5321A"/>
    <w:rsid w:val="00F53321"/>
    <w:rsid w:val="00F5342D"/>
    <w:rsid w:val="00F538CF"/>
    <w:rsid w:val="00F53E55"/>
    <w:rsid w:val="00F54774"/>
    <w:rsid w:val="00F54D8F"/>
    <w:rsid w:val="00F55058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975"/>
    <w:rsid w:val="00F62ADD"/>
    <w:rsid w:val="00F631D7"/>
    <w:rsid w:val="00F63BD4"/>
    <w:rsid w:val="00F63C66"/>
    <w:rsid w:val="00F63DC6"/>
    <w:rsid w:val="00F64FEE"/>
    <w:rsid w:val="00F6597D"/>
    <w:rsid w:val="00F65AC7"/>
    <w:rsid w:val="00F65C3E"/>
    <w:rsid w:val="00F6660A"/>
    <w:rsid w:val="00F66AA1"/>
    <w:rsid w:val="00F67137"/>
    <w:rsid w:val="00F671EF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3256"/>
    <w:rsid w:val="00F7345C"/>
    <w:rsid w:val="00F73AB3"/>
    <w:rsid w:val="00F73BCA"/>
    <w:rsid w:val="00F73F39"/>
    <w:rsid w:val="00F746C9"/>
    <w:rsid w:val="00F748BB"/>
    <w:rsid w:val="00F74B0E"/>
    <w:rsid w:val="00F753A5"/>
    <w:rsid w:val="00F75A0B"/>
    <w:rsid w:val="00F75F6B"/>
    <w:rsid w:val="00F75FF2"/>
    <w:rsid w:val="00F76117"/>
    <w:rsid w:val="00F7660D"/>
    <w:rsid w:val="00F767F7"/>
    <w:rsid w:val="00F76BA8"/>
    <w:rsid w:val="00F77B90"/>
    <w:rsid w:val="00F802FC"/>
    <w:rsid w:val="00F806A9"/>
    <w:rsid w:val="00F807E3"/>
    <w:rsid w:val="00F812B9"/>
    <w:rsid w:val="00F81975"/>
    <w:rsid w:val="00F81BA3"/>
    <w:rsid w:val="00F81BCC"/>
    <w:rsid w:val="00F81E68"/>
    <w:rsid w:val="00F820D9"/>
    <w:rsid w:val="00F82374"/>
    <w:rsid w:val="00F823FF"/>
    <w:rsid w:val="00F8255C"/>
    <w:rsid w:val="00F82710"/>
    <w:rsid w:val="00F8271B"/>
    <w:rsid w:val="00F82F63"/>
    <w:rsid w:val="00F83255"/>
    <w:rsid w:val="00F83579"/>
    <w:rsid w:val="00F83940"/>
    <w:rsid w:val="00F83BEF"/>
    <w:rsid w:val="00F843DD"/>
    <w:rsid w:val="00F8472B"/>
    <w:rsid w:val="00F84D48"/>
    <w:rsid w:val="00F84EF3"/>
    <w:rsid w:val="00F84FE7"/>
    <w:rsid w:val="00F850A4"/>
    <w:rsid w:val="00F850A7"/>
    <w:rsid w:val="00F853E3"/>
    <w:rsid w:val="00F85870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87CE8"/>
    <w:rsid w:val="00F9056F"/>
    <w:rsid w:val="00F905F4"/>
    <w:rsid w:val="00F9064B"/>
    <w:rsid w:val="00F906AB"/>
    <w:rsid w:val="00F907E4"/>
    <w:rsid w:val="00F9084F"/>
    <w:rsid w:val="00F91232"/>
    <w:rsid w:val="00F912D3"/>
    <w:rsid w:val="00F9134C"/>
    <w:rsid w:val="00F9137A"/>
    <w:rsid w:val="00F917B8"/>
    <w:rsid w:val="00F917EA"/>
    <w:rsid w:val="00F91B92"/>
    <w:rsid w:val="00F91D4C"/>
    <w:rsid w:val="00F9266F"/>
    <w:rsid w:val="00F92C49"/>
    <w:rsid w:val="00F92D90"/>
    <w:rsid w:val="00F92DBF"/>
    <w:rsid w:val="00F9353B"/>
    <w:rsid w:val="00F93593"/>
    <w:rsid w:val="00F936AF"/>
    <w:rsid w:val="00F93F95"/>
    <w:rsid w:val="00F948C8"/>
    <w:rsid w:val="00F95084"/>
    <w:rsid w:val="00F951A4"/>
    <w:rsid w:val="00F951AA"/>
    <w:rsid w:val="00F954A7"/>
    <w:rsid w:val="00F954BD"/>
    <w:rsid w:val="00F954DA"/>
    <w:rsid w:val="00F9569D"/>
    <w:rsid w:val="00F95A19"/>
    <w:rsid w:val="00F95C91"/>
    <w:rsid w:val="00F965E2"/>
    <w:rsid w:val="00F966C1"/>
    <w:rsid w:val="00F969C7"/>
    <w:rsid w:val="00F96A68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3263"/>
    <w:rsid w:val="00FA3718"/>
    <w:rsid w:val="00FA37D0"/>
    <w:rsid w:val="00FA3B83"/>
    <w:rsid w:val="00FA3E7B"/>
    <w:rsid w:val="00FA4290"/>
    <w:rsid w:val="00FA4373"/>
    <w:rsid w:val="00FA46AA"/>
    <w:rsid w:val="00FA4AD9"/>
    <w:rsid w:val="00FA4BE2"/>
    <w:rsid w:val="00FA57E0"/>
    <w:rsid w:val="00FA58F1"/>
    <w:rsid w:val="00FA5B70"/>
    <w:rsid w:val="00FA5D3B"/>
    <w:rsid w:val="00FA61B3"/>
    <w:rsid w:val="00FA68A7"/>
    <w:rsid w:val="00FA6C13"/>
    <w:rsid w:val="00FA71DC"/>
    <w:rsid w:val="00FA7EB8"/>
    <w:rsid w:val="00FB0030"/>
    <w:rsid w:val="00FB01D4"/>
    <w:rsid w:val="00FB0500"/>
    <w:rsid w:val="00FB0706"/>
    <w:rsid w:val="00FB0B19"/>
    <w:rsid w:val="00FB0F32"/>
    <w:rsid w:val="00FB10F6"/>
    <w:rsid w:val="00FB1BA1"/>
    <w:rsid w:val="00FB1E1F"/>
    <w:rsid w:val="00FB1FCE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F30"/>
    <w:rsid w:val="00FB4351"/>
    <w:rsid w:val="00FB480A"/>
    <w:rsid w:val="00FB4884"/>
    <w:rsid w:val="00FB48A1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F01"/>
    <w:rsid w:val="00FB6FA8"/>
    <w:rsid w:val="00FB6FF8"/>
    <w:rsid w:val="00FB6FFC"/>
    <w:rsid w:val="00FB78E2"/>
    <w:rsid w:val="00FC008E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856"/>
    <w:rsid w:val="00FC1AF0"/>
    <w:rsid w:val="00FC1C58"/>
    <w:rsid w:val="00FC1FB8"/>
    <w:rsid w:val="00FC21AB"/>
    <w:rsid w:val="00FC2229"/>
    <w:rsid w:val="00FC2352"/>
    <w:rsid w:val="00FC2BEE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4D13"/>
    <w:rsid w:val="00FC5139"/>
    <w:rsid w:val="00FC5350"/>
    <w:rsid w:val="00FC53A6"/>
    <w:rsid w:val="00FC5499"/>
    <w:rsid w:val="00FC54B2"/>
    <w:rsid w:val="00FC55A2"/>
    <w:rsid w:val="00FC580B"/>
    <w:rsid w:val="00FC5A5F"/>
    <w:rsid w:val="00FC5C38"/>
    <w:rsid w:val="00FC5E8B"/>
    <w:rsid w:val="00FC6115"/>
    <w:rsid w:val="00FC61AA"/>
    <w:rsid w:val="00FC62A8"/>
    <w:rsid w:val="00FC65BD"/>
    <w:rsid w:val="00FC685D"/>
    <w:rsid w:val="00FC6F93"/>
    <w:rsid w:val="00FC737B"/>
    <w:rsid w:val="00FC748E"/>
    <w:rsid w:val="00FC772A"/>
    <w:rsid w:val="00FC774A"/>
    <w:rsid w:val="00FC7768"/>
    <w:rsid w:val="00FC77D2"/>
    <w:rsid w:val="00FC7A14"/>
    <w:rsid w:val="00FD039B"/>
    <w:rsid w:val="00FD0AA4"/>
    <w:rsid w:val="00FD10E6"/>
    <w:rsid w:val="00FD11D0"/>
    <w:rsid w:val="00FD149F"/>
    <w:rsid w:val="00FD153C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8A8"/>
    <w:rsid w:val="00FD2AC0"/>
    <w:rsid w:val="00FD2AEC"/>
    <w:rsid w:val="00FD2CCC"/>
    <w:rsid w:val="00FD2F0D"/>
    <w:rsid w:val="00FD3182"/>
    <w:rsid w:val="00FD3355"/>
    <w:rsid w:val="00FD3AD8"/>
    <w:rsid w:val="00FD3E0E"/>
    <w:rsid w:val="00FD3F6C"/>
    <w:rsid w:val="00FD4149"/>
    <w:rsid w:val="00FD4531"/>
    <w:rsid w:val="00FD4B29"/>
    <w:rsid w:val="00FD4B6B"/>
    <w:rsid w:val="00FD4C29"/>
    <w:rsid w:val="00FD4EFF"/>
    <w:rsid w:val="00FD5118"/>
    <w:rsid w:val="00FD5729"/>
    <w:rsid w:val="00FD5B9A"/>
    <w:rsid w:val="00FD5D18"/>
    <w:rsid w:val="00FD62B4"/>
    <w:rsid w:val="00FD6941"/>
    <w:rsid w:val="00FD6DA5"/>
    <w:rsid w:val="00FD7467"/>
    <w:rsid w:val="00FD7687"/>
    <w:rsid w:val="00FD7BAD"/>
    <w:rsid w:val="00FD7CDE"/>
    <w:rsid w:val="00FD7FF4"/>
    <w:rsid w:val="00FE02A1"/>
    <w:rsid w:val="00FE050A"/>
    <w:rsid w:val="00FE0CE3"/>
    <w:rsid w:val="00FE1187"/>
    <w:rsid w:val="00FE12D5"/>
    <w:rsid w:val="00FE186F"/>
    <w:rsid w:val="00FE1937"/>
    <w:rsid w:val="00FE1B2C"/>
    <w:rsid w:val="00FE1BE5"/>
    <w:rsid w:val="00FE1FE8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F7C"/>
    <w:rsid w:val="00FE4FFC"/>
    <w:rsid w:val="00FE543D"/>
    <w:rsid w:val="00FE5879"/>
    <w:rsid w:val="00FE662F"/>
    <w:rsid w:val="00FE66C0"/>
    <w:rsid w:val="00FE6C59"/>
    <w:rsid w:val="00FE6D16"/>
    <w:rsid w:val="00FE70C9"/>
    <w:rsid w:val="00FE7544"/>
    <w:rsid w:val="00FE7583"/>
    <w:rsid w:val="00FE771E"/>
    <w:rsid w:val="00FE7824"/>
    <w:rsid w:val="00FE7A0D"/>
    <w:rsid w:val="00FF0835"/>
    <w:rsid w:val="00FF09F7"/>
    <w:rsid w:val="00FF0BED"/>
    <w:rsid w:val="00FF0DF5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075"/>
    <w:rsid w:val="00FF2134"/>
    <w:rsid w:val="00FF2246"/>
    <w:rsid w:val="00FF2262"/>
    <w:rsid w:val="00FF2355"/>
    <w:rsid w:val="00FF2432"/>
    <w:rsid w:val="00FF2A92"/>
    <w:rsid w:val="00FF358E"/>
    <w:rsid w:val="00FF389B"/>
    <w:rsid w:val="00FF3D0D"/>
    <w:rsid w:val="00FF42D0"/>
    <w:rsid w:val="00FF4F5B"/>
    <w:rsid w:val="00FF5096"/>
    <w:rsid w:val="00FF5315"/>
    <w:rsid w:val="00FF5696"/>
    <w:rsid w:val="00FF59BA"/>
    <w:rsid w:val="00FF600A"/>
    <w:rsid w:val="00FF63C5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2F2CB22"/>
  <w15:docId w15:val="{F3D524CE-D812-4043-83E9-7FE74A68B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66187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4661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6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0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32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59828-3DFC-4D17-83D4-EBC30FB69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425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dc:description/>
  <cp:lastModifiedBy>Khanitha Bunchuchuen</cp:lastModifiedBy>
  <cp:revision>2</cp:revision>
  <cp:lastPrinted>2020-11-03T03:59:00Z</cp:lastPrinted>
  <dcterms:created xsi:type="dcterms:W3CDTF">2020-11-03T09:55:00Z</dcterms:created>
  <dcterms:modified xsi:type="dcterms:W3CDTF">2020-11-03T09:55:00Z</dcterms:modified>
</cp:coreProperties>
</file>