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082E048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49F0C82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3D8D700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E68327E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5241169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EF5A47" w:rsidRPr="009566C2" w14:paraId="31E22F3F" w14:textId="77777777" w:rsidTr="004D487B">
        <w:tc>
          <w:tcPr>
            <w:tcW w:w="1188" w:type="dxa"/>
          </w:tcPr>
          <w:p w14:paraId="6B486350" w14:textId="1273BFC9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316EF2B" w14:textId="7AAFEF84" w:rsidR="00EF5A47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F5A47" w:rsidRPr="009566C2" w14:paraId="4EA119E7" w14:textId="77777777" w:rsidTr="004D487B">
        <w:tc>
          <w:tcPr>
            <w:tcW w:w="1188" w:type="dxa"/>
          </w:tcPr>
          <w:p w14:paraId="2711199D" w14:textId="4EA652E0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56106936" w14:textId="1B417835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5A47" w:rsidRPr="009566C2" w14:paraId="4F037D36" w14:textId="77777777" w:rsidTr="004D487B">
        <w:tc>
          <w:tcPr>
            <w:tcW w:w="1188" w:type="dxa"/>
          </w:tcPr>
          <w:p w14:paraId="156B923B" w14:textId="5DD5B7C7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345" w:type="dxa"/>
          </w:tcPr>
          <w:p w14:paraId="5AD596B5" w14:textId="77777777" w:rsidR="00EF5A47" w:rsidRPr="00463144" w:rsidRDefault="00EF5A47" w:rsidP="00EF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54D0B66B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1F68A6">
        <w:rPr>
          <w:rFonts w:ascii="Angsana New" w:hAnsi="Angsana New"/>
          <w:sz w:val="30"/>
          <w:szCs w:val="30"/>
          <w:cs/>
        </w:rPr>
        <w:t>วันที</w:t>
      </w:r>
      <w:r w:rsidR="00F028E1" w:rsidRPr="001F68A6">
        <w:rPr>
          <w:rFonts w:ascii="Angsana New" w:hAnsi="Angsana New" w:hint="cs"/>
          <w:sz w:val="30"/>
          <w:szCs w:val="30"/>
          <w:cs/>
        </w:rPr>
        <w:t xml:space="preserve">่ </w:t>
      </w:r>
      <w:r w:rsidR="009A2CE1">
        <w:rPr>
          <w:rFonts w:ascii="Angsana New" w:hAnsi="Angsana New"/>
          <w:sz w:val="30"/>
          <w:szCs w:val="30"/>
        </w:rPr>
        <w:t>5</w:t>
      </w:r>
      <w:r w:rsidR="00F917EA">
        <w:rPr>
          <w:rFonts w:ascii="Angsana New" w:hAnsi="Angsana New"/>
          <w:sz w:val="30"/>
          <w:szCs w:val="30"/>
        </w:rPr>
        <w:t xml:space="preserve"> </w:t>
      </w:r>
      <w:r w:rsidR="00F917EA">
        <w:rPr>
          <w:rFonts w:ascii="Angsana New" w:hAnsi="Angsana New" w:hint="cs"/>
          <w:sz w:val="30"/>
          <w:szCs w:val="30"/>
          <w:cs/>
        </w:rPr>
        <w:t>พฤศจิกายน</w:t>
      </w:r>
      <w:r w:rsidR="008E5BF2" w:rsidRPr="001F68A6">
        <w:rPr>
          <w:rFonts w:ascii="Angsana New" w:hAnsi="Angsana New" w:hint="cs"/>
          <w:sz w:val="30"/>
          <w:szCs w:val="30"/>
          <w:cs/>
        </w:rPr>
        <w:t xml:space="preserve"> </w:t>
      </w:r>
      <w:r w:rsidR="009D0D6C" w:rsidRPr="001F68A6">
        <w:rPr>
          <w:rFonts w:ascii="Angsana New" w:hAnsi="Angsana New"/>
          <w:sz w:val="30"/>
          <w:szCs w:val="30"/>
        </w:rPr>
        <w:t>2563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2C9D3F1F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78463D" w:rsidRPr="00537948">
        <w:rPr>
          <w:rFonts w:ascii="Angsana New" w:hAnsi="Angsana New" w:cs="Angsana New"/>
          <w:lang w:val="en-US"/>
        </w:rPr>
        <w:t>3</w:t>
      </w:r>
      <w:r w:rsidR="009D0D6C">
        <w:rPr>
          <w:rFonts w:ascii="Angsana New" w:hAnsi="Angsana New" w:cs="Angsana New"/>
          <w:lang w:val="en-US"/>
        </w:rPr>
        <w:t>0</w:t>
      </w:r>
      <w:r w:rsidR="0078463D" w:rsidRPr="00537948">
        <w:rPr>
          <w:rFonts w:ascii="Angsana New" w:hAnsi="Angsana New" w:cs="Angsana New"/>
          <w:lang w:val="en-US"/>
        </w:rPr>
        <w:t xml:space="preserve"> </w:t>
      </w:r>
      <w:r w:rsidR="00CE42EF">
        <w:rPr>
          <w:rFonts w:ascii="Angsana New" w:hAnsi="Angsana New" w:cs="Angsana New" w:hint="cs"/>
          <w:cs/>
          <w:lang w:val="en-US"/>
        </w:rPr>
        <w:t>กันยายน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9D0D6C">
        <w:rPr>
          <w:rFonts w:ascii="Angsana New" w:hAnsi="Angsana New" w:cs="Angsana New"/>
          <w:lang w:val="en-US"/>
        </w:rPr>
        <w:t>2563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EF17C3" w:rsidRPr="00537948">
        <w:rPr>
          <w:rFonts w:ascii="Angsana New" w:hAnsi="Angsana New" w:cs="Angsana New"/>
          <w:lang w:val="en-US"/>
        </w:rPr>
        <w:t>2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5737E2">
        <w:rPr>
          <w:rFonts w:ascii="Angsana New" w:hAnsi="Angsana New" w:cs="Angsana New"/>
          <w:lang w:val="en-US"/>
        </w:rPr>
        <w:t>4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737E2">
        <w:rPr>
          <w:rFonts w:ascii="Angsana New" w:hAnsi="Angsana New" w:cs="Angsana New"/>
          <w:lang w:val="en-US"/>
        </w:rPr>
        <w:t>5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7D8D747C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78463D" w:rsidRPr="00537948">
        <w:rPr>
          <w:rFonts w:ascii="Angsana New" w:hAnsi="Angsana New"/>
          <w:sz w:val="30"/>
          <w:szCs w:val="30"/>
        </w:rPr>
        <w:t>2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30F4F7" w14:textId="77777777" w:rsidR="0003172B" w:rsidRPr="00537948" w:rsidRDefault="0003172B" w:rsidP="000317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537948">
        <w:rPr>
          <w:rFonts w:ascii="Angsana New" w:hAnsi="Angsana New" w:hint="cs"/>
          <w:sz w:val="30"/>
          <w:szCs w:val="30"/>
        </w:rPr>
        <w:t xml:space="preserve">16 </w:t>
      </w:r>
      <w:r w:rsidRPr="0053794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537948">
        <w:rPr>
          <w:rFonts w:ascii="Angsana New" w:hAnsi="Angsana New" w:hint="cs"/>
          <w:sz w:val="30"/>
          <w:szCs w:val="30"/>
          <w:cs/>
        </w:rPr>
        <w:t>(</w:t>
      </w:r>
      <w:r w:rsidRPr="00537948">
        <w:rPr>
          <w:rFonts w:ascii="Angsana New" w:hAnsi="Angsana New" w:hint="cs"/>
          <w:sz w:val="30"/>
          <w:szCs w:val="30"/>
        </w:rPr>
        <w:t>TFRS 16</w:t>
      </w:r>
      <w:r w:rsidRPr="00537948">
        <w:rPr>
          <w:rFonts w:ascii="Angsana New" w:hAnsi="Angsana New" w:hint="cs"/>
          <w:sz w:val="30"/>
          <w:szCs w:val="30"/>
          <w:cs/>
        </w:rPr>
        <w:t>)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5950C3" w:rsidRPr="00537948">
        <w:rPr>
          <w:rFonts w:ascii="Angsana New" w:hAnsi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1F325956" w14:textId="77777777" w:rsidR="0003172B" w:rsidRPr="0003172B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99F528" w14:textId="505AD728" w:rsidR="002D5CC2" w:rsidRPr="00E758CC" w:rsidRDefault="000C164D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Pr="006C0408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A59692" w14:textId="72B30033" w:rsidR="00D85C8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2562 </w:t>
      </w:r>
      <w:r w:rsidRPr="00E867C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9C5B46"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</w:t>
      </w:r>
      <w:r w:rsidR="00BB473C">
        <w:rPr>
          <w:rFonts w:ascii="Angsana New" w:hAnsi="Angsana New"/>
          <w:sz w:val="30"/>
          <w:szCs w:val="30"/>
        </w:rPr>
        <w:t>OVID</w:t>
      </w:r>
      <w:r w:rsidRPr="00E867C2">
        <w:rPr>
          <w:rFonts w:ascii="Angsana New" w:hAnsi="Angsana New"/>
          <w:sz w:val="30"/>
          <w:szCs w:val="30"/>
        </w:rPr>
        <w:t>-</w:t>
      </w:r>
      <w:r w:rsidRPr="00E867C2">
        <w:rPr>
          <w:rFonts w:ascii="Angsana New" w:hAnsi="Angsana New"/>
          <w:sz w:val="30"/>
          <w:szCs w:val="30"/>
          <w:cs/>
        </w:rPr>
        <w:t>19)</w:t>
      </w:r>
    </w:p>
    <w:p w14:paraId="0ED47701" w14:textId="77777777" w:rsidR="00466187" w:rsidRDefault="00466187" w:rsidP="00466187">
      <w:pPr>
        <w:pStyle w:val="AccountingPolicy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EC4075C" w14:textId="1B09FD54" w:rsidR="00466187" w:rsidRPr="00466187" w:rsidRDefault="00466187" w:rsidP="00466187">
      <w:pPr>
        <w:pStyle w:val="AccountingPolicy"/>
        <w:ind w:left="540" w:firstLine="0"/>
        <w:jc w:val="thaiDistribute"/>
        <w:rPr>
          <w:rFonts w:ascii="Angsana New" w:hAnsi="Angsana New"/>
          <w:color w:val="auto"/>
          <w:sz w:val="30"/>
          <w:szCs w:val="30"/>
        </w:rPr>
      </w:pPr>
      <w:r w:rsidRPr="00EE6DC5">
        <w:rPr>
          <w:rFonts w:ascii="Angsana New" w:hAnsi="Angsana New" w:hint="cs"/>
          <w:color w:val="auto"/>
          <w:spacing w:val="6"/>
          <w:sz w:val="30"/>
          <w:szCs w:val="30"/>
          <w:cs/>
        </w:rPr>
        <w:t xml:space="preserve">ในระหว่างปี </w:t>
      </w:r>
      <w:r w:rsidRPr="00EE6DC5">
        <w:rPr>
          <w:rFonts w:ascii="Angsana New" w:hAnsi="Angsana New" w:hint="cs"/>
          <w:color w:val="auto"/>
          <w:spacing w:val="6"/>
          <w:sz w:val="30"/>
          <w:szCs w:val="30"/>
        </w:rPr>
        <w:t xml:space="preserve">2563 </w:t>
      </w:r>
      <w:r w:rsidRPr="00EE6DC5">
        <w:rPr>
          <w:rFonts w:ascii="Angsana New" w:hAnsi="Angsana New" w:hint="cs"/>
          <w:color w:val="auto"/>
          <w:spacing w:val="6"/>
          <w:sz w:val="30"/>
          <w:szCs w:val="30"/>
          <w:cs/>
        </w:rPr>
        <w:t>การดำเนินธุรกิจของกลุ่มบริษัทได้รับผลกระทบจากการแพร่ระบาดของโรคติดเชื้อไวรัสโคโร</w:t>
      </w:r>
      <w:r w:rsidRPr="00466187">
        <w:rPr>
          <w:rFonts w:ascii="Angsana New" w:hAnsi="Angsana New" w:hint="cs"/>
          <w:color w:val="auto"/>
          <w:sz w:val="30"/>
          <w:szCs w:val="30"/>
          <w:cs/>
        </w:rPr>
        <w:t xml:space="preserve">นา </w:t>
      </w:r>
      <w:r w:rsidRPr="00466187">
        <w:rPr>
          <w:rFonts w:ascii="Angsana New" w:hAnsi="Angsana New" w:hint="cs"/>
          <w:color w:val="auto"/>
          <w:sz w:val="30"/>
          <w:szCs w:val="30"/>
        </w:rPr>
        <w:t xml:space="preserve">2019 </w:t>
      </w:r>
      <w:r w:rsidR="00F1422C" w:rsidRPr="00E867C2">
        <w:rPr>
          <w:rFonts w:ascii="Angsana New" w:hAnsi="Angsana New"/>
          <w:sz w:val="30"/>
          <w:szCs w:val="30"/>
          <w:cs/>
        </w:rPr>
        <w:t>(</w:t>
      </w:r>
      <w:r w:rsidR="00F1422C" w:rsidRPr="00E867C2">
        <w:rPr>
          <w:rFonts w:ascii="Angsana New" w:hAnsi="Angsana New"/>
          <w:sz w:val="30"/>
          <w:szCs w:val="30"/>
        </w:rPr>
        <w:t>C</w:t>
      </w:r>
      <w:r w:rsidR="00F1422C">
        <w:rPr>
          <w:rFonts w:ascii="Angsana New" w:hAnsi="Angsana New"/>
          <w:sz w:val="30"/>
          <w:szCs w:val="30"/>
        </w:rPr>
        <w:t>OVID</w:t>
      </w:r>
      <w:r w:rsidR="00F1422C" w:rsidRPr="00E867C2">
        <w:rPr>
          <w:rFonts w:ascii="Angsana New" w:hAnsi="Angsana New"/>
          <w:sz w:val="30"/>
          <w:szCs w:val="30"/>
        </w:rPr>
        <w:t>-</w:t>
      </w:r>
      <w:r w:rsidR="00F1422C" w:rsidRPr="00E867C2">
        <w:rPr>
          <w:rFonts w:ascii="Angsana New" w:hAnsi="Angsana New"/>
          <w:sz w:val="30"/>
          <w:szCs w:val="30"/>
          <w:cs/>
        </w:rPr>
        <w:t>19)</w:t>
      </w:r>
      <w:r w:rsidRPr="00466187">
        <w:rPr>
          <w:rFonts w:ascii="Angsana New" w:hAnsi="Angsana New" w:hint="cs"/>
          <w:color w:val="auto"/>
          <w:sz w:val="30"/>
          <w:szCs w:val="30"/>
        </w:rPr>
        <w:t xml:space="preserve">  </w:t>
      </w:r>
      <w:r w:rsidRPr="00466187">
        <w:rPr>
          <w:rFonts w:ascii="Angsana New" w:hAnsi="Angsana New" w:hint="cs"/>
          <w:color w:val="auto"/>
          <w:sz w:val="30"/>
          <w:szCs w:val="30"/>
          <w:cs/>
        </w:rPr>
        <w:t xml:space="preserve">ซึ่งทำให้ยอดขายลดลงมีนัยสำคัญ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 </w:t>
      </w:r>
      <w:r w:rsidR="00674F5F" w:rsidRPr="00674F5F">
        <w:rPr>
          <w:rFonts w:ascii="Angsana New" w:hAnsi="Angsana New" w:hint="cs"/>
          <w:color w:val="auto"/>
          <w:sz w:val="30"/>
          <w:szCs w:val="30"/>
          <w:cs/>
        </w:rPr>
        <w:t>รวมทั้งการปรับขั้นตอนการดำเนินงาน</w:t>
      </w:r>
      <w:r w:rsidR="00674F5F" w:rsidRPr="00674F5F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674F5F" w:rsidRPr="00466187">
        <w:rPr>
          <w:rFonts w:ascii="Angsana New" w:hAnsi="Angsana New" w:hint="cs"/>
          <w:color w:val="auto"/>
          <w:sz w:val="30"/>
          <w:szCs w:val="30"/>
          <w:cs/>
        </w:rPr>
        <w:t>การปรับลดค่าใช้จ่ายและต้นทุนอื่นๆ</w:t>
      </w:r>
    </w:p>
    <w:p w14:paraId="2E8E0FBE" w14:textId="77777777" w:rsidR="00D85C82" w:rsidRPr="00466187" w:rsidRDefault="00D85C82" w:rsidP="0046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EC86A" w14:textId="0D0B208F" w:rsidR="00D85C82" w:rsidRPr="00E867C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867C2">
        <w:rPr>
          <w:rFonts w:ascii="Angsana New" w:hAnsi="Angsana New"/>
          <w:sz w:val="30"/>
          <w:szCs w:val="30"/>
          <w:cs/>
        </w:rPr>
        <w:t xml:space="preserve">วันที่ </w:t>
      </w:r>
      <w:r w:rsidRPr="00CE42EF">
        <w:rPr>
          <w:rFonts w:ascii="Angsana New" w:hAnsi="Angsana New"/>
          <w:sz w:val="30"/>
          <w:szCs w:val="30"/>
        </w:rPr>
        <w:t>3</w:t>
      </w:r>
      <w:r w:rsidR="006C0408" w:rsidRPr="00CE42EF">
        <w:rPr>
          <w:rFonts w:ascii="Angsana New" w:hAnsi="Angsana New"/>
          <w:sz w:val="30"/>
          <w:szCs w:val="30"/>
        </w:rPr>
        <w:t>0</w:t>
      </w:r>
      <w:r w:rsidRPr="00CE42EF">
        <w:rPr>
          <w:rFonts w:ascii="Angsana New" w:hAnsi="Angsana New"/>
          <w:sz w:val="30"/>
          <w:szCs w:val="30"/>
        </w:rPr>
        <w:t xml:space="preserve"> </w:t>
      </w:r>
      <w:r w:rsidR="00CE42EF" w:rsidRPr="00CE42EF">
        <w:rPr>
          <w:rFonts w:ascii="Angsana New" w:hAnsi="Angsana New" w:hint="cs"/>
          <w:sz w:val="30"/>
          <w:szCs w:val="30"/>
          <w:cs/>
        </w:rPr>
        <w:t>กันยายน</w:t>
      </w:r>
      <w:r w:rsidRPr="00CE42EF">
        <w:rPr>
          <w:rFonts w:ascii="Angsana New" w:hAnsi="Angsana New"/>
          <w:sz w:val="30"/>
          <w:szCs w:val="30"/>
          <w:cs/>
        </w:rPr>
        <w:t xml:space="preserve"> </w:t>
      </w:r>
      <w:r w:rsidRPr="00CE42EF">
        <w:rPr>
          <w:rFonts w:ascii="Angsana New" w:hAnsi="Angsana New"/>
          <w:sz w:val="30"/>
          <w:szCs w:val="30"/>
        </w:rPr>
        <w:t>2563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3F14AD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</w:rPr>
        <w:t>-19</w:t>
      </w:r>
      <w:r w:rsidRPr="00E867C2">
        <w:rPr>
          <w:rFonts w:ascii="Angsana New" w:hAnsi="Angsana New"/>
          <w:sz w:val="30"/>
          <w:szCs w:val="30"/>
          <w:cs/>
        </w:rPr>
        <w:t>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3B5B3C8F" w14:textId="77777777" w:rsidR="00D85C82" w:rsidRPr="006C0408" w:rsidRDefault="00D85C82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2F20AD" w14:textId="77777777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1C01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490567CF" w14:textId="77777777" w:rsidR="00D85C82" w:rsidRPr="006C0408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F6C5DAB" w14:textId="77777777" w:rsidR="00D85C82" w:rsidRPr="00E867C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Simplified approach)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โดยใช้ข้อมูล</w:t>
      </w:r>
      <w:r w:rsidRPr="00E867C2">
        <w:rPr>
          <w:rFonts w:ascii="Angsana New" w:hAnsi="Angsana New"/>
          <w:sz w:val="30"/>
          <w:szCs w:val="30"/>
        </w:rPr>
        <w:t xml:space="preserve">             </w:t>
      </w:r>
      <w:r w:rsidRPr="00E867C2">
        <w:rPr>
          <w:rFonts w:ascii="Angsana New" w:hAnsi="Angsana New" w:hint="cs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loss rate)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867C2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E867C2">
        <w:rPr>
          <w:rFonts w:ascii="Angsana New" w:hAnsi="Angsana New"/>
          <w:sz w:val="30"/>
          <w:szCs w:val="30"/>
        </w:rPr>
        <w:t xml:space="preserve">(Forward-looking information) </w:t>
      </w:r>
      <w:r w:rsidRPr="00E867C2">
        <w:rPr>
          <w:rFonts w:ascii="Angsana New" w:hAnsi="Angsana New"/>
          <w:sz w:val="30"/>
          <w:szCs w:val="30"/>
          <w:cs/>
        </w:rPr>
        <w:t>มา</w:t>
      </w:r>
      <w:r w:rsidRPr="00E867C2">
        <w:rPr>
          <w:rFonts w:ascii="Angsana New" w:hAnsi="Angsana New" w:hint="cs"/>
          <w:sz w:val="30"/>
          <w:szCs w:val="30"/>
          <w:cs/>
        </w:rPr>
        <w:t>พิจารณา</w:t>
      </w:r>
    </w:p>
    <w:p w14:paraId="2B52516C" w14:textId="77777777" w:rsidR="00D85C82" w:rsidRPr="006C0408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00A7015" w14:textId="0F99682B" w:rsidR="00D85C8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เลือก</w:t>
      </w:r>
      <w:r w:rsidRPr="00E867C2">
        <w:rPr>
          <w:rFonts w:ascii="Angsana New" w:hAnsi="Angsana New"/>
          <w:sz w:val="30"/>
          <w:szCs w:val="30"/>
          <w:cs/>
        </w:rPr>
        <w:t>ไม่นำข้อมูล</w:t>
      </w:r>
      <w:r w:rsidRPr="00E867C2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Pr="00E867C2">
        <w:rPr>
          <w:rFonts w:ascii="Angsana New" w:hAnsi="Angsana New"/>
          <w:sz w:val="30"/>
          <w:szCs w:val="30"/>
        </w:rPr>
        <w:t>COVID-19</w:t>
      </w:r>
      <w:r w:rsidRPr="00E867C2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E867C2">
        <w:rPr>
          <w:rFonts w:ascii="Angsana New" w:hAnsi="Angsana New" w:hint="cs"/>
          <w:sz w:val="30"/>
          <w:szCs w:val="30"/>
          <w:cs/>
        </w:rPr>
        <w:t>ขอ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E867C2">
        <w:rPr>
          <w:rFonts w:ascii="Angsana New" w:hAnsi="Angsana New"/>
          <w:sz w:val="30"/>
          <w:szCs w:val="30"/>
          <w:cs/>
        </w:rPr>
        <w:t>ค่าความนิยม</w:t>
      </w:r>
    </w:p>
    <w:p w14:paraId="0B3DE7C8" w14:textId="60F192EF" w:rsidR="001E5EAB" w:rsidRPr="006C0408" w:rsidRDefault="001E5EAB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458EC7EC" w14:textId="2A8FA65A" w:rsidR="006F0CBF" w:rsidRPr="006F0CBF" w:rsidRDefault="006F0CBF" w:rsidP="006F0CB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0CBF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198832D" w14:textId="77777777" w:rsidR="006F0CBF" w:rsidRPr="006C0408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2E9ECC44" w14:textId="0DFC0535" w:rsidR="001E5EAB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F0CBF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="00CE42EF">
        <w:rPr>
          <w:rFonts w:ascii="Angsana New" w:hAnsi="Angsana New"/>
          <w:sz w:val="30"/>
          <w:szCs w:val="30"/>
        </w:rPr>
        <w:br/>
      </w:r>
      <w:r w:rsidRPr="006F0CBF">
        <w:rPr>
          <w:rFonts w:ascii="Angsana New" w:hAnsi="Angsana New"/>
          <w:sz w:val="30"/>
          <w:szCs w:val="30"/>
        </w:rPr>
        <w:t>3</w:t>
      </w:r>
      <w:r w:rsidR="006C0408">
        <w:rPr>
          <w:rFonts w:ascii="Angsana New" w:hAnsi="Angsana New"/>
          <w:sz w:val="30"/>
          <w:szCs w:val="30"/>
        </w:rPr>
        <w:t>0</w:t>
      </w:r>
      <w:r w:rsidRPr="006F0CBF">
        <w:rPr>
          <w:rFonts w:ascii="Angsana New" w:hAnsi="Angsana New"/>
          <w:sz w:val="30"/>
          <w:szCs w:val="30"/>
        </w:rPr>
        <w:t xml:space="preserve"> </w:t>
      </w:r>
      <w:r w:rsidR="00CE42EF" w:rsidRPr="00CE42EF">
        <w:rPr>
          <w:rFonts w:ascii="Angsana New" w:hAnsi="Angsana New" w:hint="cs"/>
          <w:sz w:val="30"/>
          <w:szCs w:val="30"/>
          <w:cs/>
        </w:rPr>
        <w:t>กันยายน</w:t>
      </w:r>
      <w:r w:rsidRPr="00CE42EF">
        <w:rPr>
          <w:rFonts w:ascii="Angsana New" w:hAnsi="Angsana New"/>
          <w:sz w:val="30"/>
          <w:szCs w:val="30"/>
          <w:cs/>
        </w:rPr>
        <w:t xml:space="preserve"> </w:t>
      </w:r>
      <w:r w:rsidRPr="00CE42EF">
        <w:rPr>
          <w:rFonts w:ascii="Angsana New" w:hAnsi="Angsana New"/>
          <w:sz w:val="30"/>
          <w:szCs w:val="30"/>
        </w:rPr>
        <w:t>2563</w:t>
      </w:r>
      <w:r w:rsidRPr="006F0CBF">
        <w:rPr>
          <w:rFonts w:ascii="Angsana New" w:hAnsi="Angsana New"/>
          <w:sz w:val="30"/>
          <w:szCs w:val="30"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1 </w:t>
      </w:r>
      <w:r w:rsidRPr="006F0CBF">
        <w:rPr>
          <w:rFonts w:ascii="Angsana New" w:hAnsi="Angsana New" w:hint="cs"/>
          <w:sz w:val="30"/>
          <w:szCs w:val="30"/>
          <w:cs/>
        </w:rPr>
        <w:t>มกราคม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>2563</w:t>
      </w:r>
    </w:p>
    <w:p w14:paraId="7B7A92EB" w14:textId="77777777" w:rsidR="00D85C82" w:rsidRPr="006C0408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70A3DCB" w14:textId="77777777" w:rsidR="00466187" w:rsidRDefault="0046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2863318A" w14:textId="65916CDD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01C0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07051D4" w14:textId="77777777" w:rsidR="00D85C82" w:rsidRPr="006C0408" w:rsidRDefault="00D85C82" w:rsidP="00D8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7FCB9F9" w14:textId="142D59C9" w:rsidR="00524E0B" w:rsidRDefault="00D85C82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3E82">
        <w:rPr>
          <w:rFonts w:ascii="Angsana New" w:hAnsi="Angsana New"/>
          <w:sz w:val="30"/>
          <w:szCs w:val="30"/>
          <w:cs/>
        </w:rPr>
        <w:t>กลุ่มบริษัท</w:t>
      </w:r>
      <w:r w:rsidRPr="00AB3E82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AB3E82">
        <w:rPr>
          <w:rFonts w:ascii="Angsana New" w:hAnsi="Angsana New"/>
          <w:sz w:val="30"/>
          <w:szCs w:val="30"/>
          <w:cs/>
        </w:rPr>
        <w:t xml:space="preserve"> </w:t>
      </w:r>
      <w:r w:rsidRPr="00AB3E82">
        <w:rPr>
          <w:rFonts w:ascii="Angsana New" w:hAnsi="Angsana New"/>
          <w:sz w:val="30"/>
          <w:szCs w:val="30"/>
        </w:rPr>
        <w:t xml:space="preserve">COVID-19 </w:t>
      </w:r>
      <w:r w:rsidRPr="00AB3E82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AB3E82">
        <w:rPr>
          <w:rFonts w:ascii="Angsana New" w:hAnsi="Angsana New"/>
          <w:sz w:val="30"/>
          <w:szCs w:val="30"/>
        </w:rPr>
        <w:t>3</w:t>
      </w:r>
      <w:r w:rsidR="006C0408">
        <w:rPr>
          <w:rFonts w:ascii="Angsana New" w:hAnsi="Angsana New"/>
          <w:sz w:val="30"/>
          <w:szCs w:val="30"/>
        </w:rPr>
        <w:t>0</w:t>
      </w:r>
      <w:r w:rsidRPr="00AB3E82">
        <w:rPr>
          <w:rFonts w:ascii="Angsana New" w:hAnsi="Angsana New"/>
          <w:sz w:val="30"/>
          <w:szCs w:val="30"/>
        </w:rPr>
        <w:t xml:space="preserve"> </w:t>
      </w:r>
      <w:r w:rsidR="00CE42EF" w:rsidRPr="00CE42EF">
        <w:rPr>
          <w:rFonts w:ascii="Angsana New" w:hAnsi="Angsana New" w:hint="cs"/>
          <w:sz w:val="30"/>
          <w:szCs w:val="30"/>
          <w:cs/>
        </w:rPr>
        <w:t>กันยายน</w:t>
      </w:r>
      <w:r w:rsidRPr="00CE42EF">
        <w:rPr>
          <w:rFonts w:ascii="Angsana New" w:hAnsi="Angsana New"/>
          <w:sz w:val="30"/>
          <w:szCs w:val="30"/>
          <w:cs/>
        </w:rPr>
        <w:t xml:space="preserve"> </w:t>
      </w:r>
      <w:r w:rsidRPr="00CE42EF">
        <w:rPr>
          <w:rFonts w:ascii="Angsana New" w:hAnsi="Angsana New"/>
          <w:sz w:val="30"/>
          <w:szCs w:val="30"/>
        </w:rPr>
        <w:t>2</w:t>
      </w:r>
      <w:r w:rsidRPr="00AB3E82">
        <w:rPr>
          <w:rFonts w:ascii="Angsana New" w:hAnsi="Angsana New"/>
          <w:sz w:val="30"/>
          <w:szCs w:val="30"/>
        </w:rPr>
        <w:t>563</w:t>
      </w:r>
    </w:p>
    <w:p w14:paraId="0593D72E" w14:textId="77777777" w:rsidR="00E73630" w:rsidRPr="00391817" w:rsidRDefault="00E73630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 w:cs="Angsana New" w:hint="cs"/>
          <w:b/>
          <w:bCs/>
          <w:cs/>
        </w:rPr>
        <w:t>3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391817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EF5C3" w14:textId="1AB9BDE2" w:rsidR="00D22E1E" w:rsidRPr="00C7421D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455C0E">
        <w:rPr>
          <w:rFonts w:ascii="Angsana New" w:hAnsi="Angsana New"/>
          <w:spacing w:val="4"/>
          <w:sz w:val="30"/>
          <w:szCs w:val="30"/>
        </w:rPr>
        <w:t>4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455C0E">
        <w:rPr>
          <w:rFonts w:ascii="Angsana New" w:hAnsi="Angsana New"/>
          <w:spacing w:val="4"/>
          <w:sz w:val="30"/>
          <w:szCs w:val="30"/>
        </w:rPr>
        <w:t>5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2D9C073A" w14:textId="77777777" w:rsidR="009D0D6C" w:rsidRPr="00391817" w:rsidRDefault="009D0D6C" w:rsidP="009D0D6C">
      <w:pPr>
        <w:tabs>
          <w:tab w:val="clear" w:pos="22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B80D35" w14:textId="2E06AD6B" w:rsidR="000A3797" w:rsidRDefault="000A3797" w:rsidP="000A3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เดือนและ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EB6043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EB6043">
        <w:rPr>
          <w:rFonts w:ascii="Angsana New" w:hAnsi="Angsana New"/>
          <w:sz w:val="30"/>
          <w:szCs w:val="30"/>
          <w:cs/>
        </w:rPr>
        <w:t>เดือนสิ้นสุด</w:t>
      </w:r>
      <w:r w:rsidRPr="00795C1E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 w:rsidRPr="00795C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95C1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2DFA25D" w14:textId="77777777" w:rsidR="000A3797" w:rsidRPr="00391817" w:rsidRDefault="000A3797" w:rsidP="000A3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1064"/>
      </w:tblGrid>
      <w:tr w:rsidR="000A3797" w:rsidRPr="009566C2" w14:paraId="12DE59CA" w14:textId="77777777" w:rsidTr="00EF7410">
        <w:trPr>
          <w:trHeight w:val="87"/>
          <w:tblHeader/>
        </w:trPr>
        <w:tc>
          <w:tcPr>
            <w:tcW w:w="2340" w:type="dxa"/>
          </w:tcPr>
          <w:p w14:paraId="6864AA37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50" w:type="dxa"/>
          </w:tcPr>
          <w:p w14:paraId="78E2F76A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104" w:type="dxa"/>
            <w:gridSpan w:val="3"/>
          </w:tcPr>
          <w:p w14:paraId="363A8BE1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14FFA4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63A02CAA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797" w:rsidRPr="009566C2" w14:paraId="6627C1C1" w14:textId="77777777" w:rsidTr="00EF7410">
        <w:trPr>
          <w:tblHeader/>
        </w:trPr>
        <w:tc>
          <w:tcPr>
            <w:tcW w:w="2340" w:type="dxa"/>
          </w:tcPr>
          <w:p w14:paraId="772760AA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3CB44222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59ED3D" w14:textId="1A093C64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EF23AA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37F6D0" w14:textId="1B1BAD55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048365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531A105" w14:textId="0637E50B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B02CD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7A73EF9" w14:textId="1059E2D3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A3797" w:rsidRPr="009566C2" w14:paraId="568DD5B8" w14:textId="77777777" w:rsidTr="00EF7410">
        <w:trPr>
          <w:tblHeader/>
        </w:trPr>
        <w:tc>
          <w:tcPr>
            <w:tcW w:w="2340" w:type="dxa"/>
          </w:tcPr>
          <w:p w14:paraId="1E40E727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AF07512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35C80C54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3797" w:rsidRPr="009566C2" w14:paraId="0379936A" w14:textId="77777777" w:rsidTr="00EF7410">
        <w:tc>
          <w:tcPr>
            <w:tcW w:w="2340" w:type="dxa"/>
          </w:tcPr>
          <w:p w14:paraId="1A4CE091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124FE3A9" w14:textId="77777777" w:rsidR="000A3797" w:rsidRPr="009566C2" w:rsidRDefault="000A3797" w:rsidP="00EE1691">
            <w:pPr>
              <w:pStyle w:val="Heading6"/>
              <w:spacing w:line="380" w:lineRule="exact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DD7ABA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9EB1D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B7DA48D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EC071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CC97569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A061F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0B9D051" w14:textId="77777777" w:rsidR="000A3797" w:rsidRPr="009566C2" w:rsidRDefault="000A3797" w:rsidP="00EE1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50B6" w:rsidRPr="009566C2" w14:paraId="35684A3B" w14:textId="77777777" w:rsidTr="00EF7410">
        <w:tc>
          <w:tcPr>
            <w:tcW w:w="2340" w:type="dxa"/>
          </w:tcPr>
          <w:p w14:paraId="6A18F0C5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59D9964C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0B67CE8F" w14:textId="564F3182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BFB79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9B1B49" w14:textId="2D2FB232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72A08D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68623AE" w14:textId="191BDFAB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313979C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AC2DDD" w14:textId="56C80DF2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050B6" w:rsidRPr="009566C2" w14:paraId="0909A153" w14:textId="77777777" w:rsidTr="00EF7410">
        <w:tc>
          <w:tcPr>
            <w:tcW w:w="2340" w:type="dxa"/>
          </w:tcPr>
          <w:p w14:paraId="7CF49631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4E32D10F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0E8AFEA6" w14:textId="372B1BB3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7E3C0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C8EE21" w14:textId="7432BF7B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4365E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986677A" w14:textId="5D605732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3C770F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EB035B8" w14:textId="5144B5E4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50B6" w:rsidRPr="009566C2" w14:paraId="014F284F" w14:textId="77777777" w:rsidTr="00EF7410">
        <w:tc>
          <w:tcPr>
            <w:tcW w:w="2340" w:type="dxa"/>
          </w:tcPr>
          <w:p w14:paraId="517E9996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00D6DE52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E1BA690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5D1B3B0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8E72FEB" w14:textId="0BD262D8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62110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9CF42B8" w14:textId="54B4789B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F79DE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132F836" w14:textId="51C1CF21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B692327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5EEB3B4F" w14:textId="0C5A00C9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E050B6" w:rsidRPr="009566C2" w14:paraId="27CD3F65" w14:textId="77777777" w:rsidTr="00EF7410">
        <w:tc>
          <w:tcPr>
            <w:tcW w:w="2340" w:type="dxa"/>
          </w:tcPr>
          <w:p w14:paraId="54CA13AC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6761976F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25FB5C7C" w14:textId="2126B084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7CEC0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635D17" w14:textId="1A83C78E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6FDD2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3741931" w14:textId="1333F637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F70D3F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C3F64F" w14:textId="78001544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50B6" w:rsidRPr="009566C2" w14:paraId="056705AF" w14:textId="77777777" w:rsidTr="00EF7410">
        <w:tc>
          <w:tcPr>
            <w:tcW w:w="2340" w:type="dxa"/>
          </w:tcPr>
          <w:p w14:paraId="0805C190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5FDF69CF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8EB0264" w14:textId="644E8CB2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C78827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3BF0122" w14:textId="16B53DDB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3B55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401EBE" w14:textId="4B794B8F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E84A66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B7AE9C6" w14:textId="536224A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50B6" w:rsidRPr="009566C2" w14:paraId="73DF71E9" w14:textId="77777777" w:rsidTr="00EF7410">
        <w:tc>
          <w:tcPr>
            <w:tcW w:w="2340" w:type="dxa"/>
          </w:tcPr>
          <w:p w14:paraId="5C51B941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463CD2AC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266AE515" w14:textId="34787337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30CE0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71DAB2" w14:textId="656895E0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DFB91A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DCCFD7F" w14:textId="075493E8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25F648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7661FD2" w14:textId="60578A4D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50B6" w:rsidRPr="009566C2" w14:paraId="24C53345" w14:textId="77777777" w:rsidTr="00EF7410">
        <w:tc>
          <w:tcPr>
            <w:tcW w:w="2340" w:type="dxa"/>
          </w:tcPr>
          <w:p w14:paraId="5E21E171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54D2982C" w14:textId="77777777" w:rsidR="00E050B6" w:rsidRPr="009566C2" w:rsidRDefault="00E050B6" w:rsidP="00E050B6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E24ADF2" w14:textId="0BE8C3B3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31EE36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68C6A88" w14:textId="6030FD4C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DF9FDF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051E41" w14:textId="52BACE6C" w:rsidR="00E050B6" w:rsidRPr="00EB134D" w:rsidRDefault="003A5227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6815A" w14:textId="77777777" w:rsidR="00E050B6" w:rsidRPr="009566C2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77D1616" w14:textId="50486C5A" w:rsidR="00E050B6" w:rsidRPr="00335CCC" w:rsidRDefault="00E050B6" w:rsidP="00E0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53345" w:rsidRPr="009566C2" w14:paraId="274BCB78" w14:textId="77777777" w:rsidTr="00EF7410">
        <w:tc>
          <w:tcPr>
            <w:tcW w:w="2340" w:type="dxa"/>
          </w:tcPr>
          <w:p w14:paraId="3C4C9969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61A62596" w14:textId="77777777" w:rsidR="00553345" w:rsidRPr="009566C2" w:rsidRDefault="00553345" w:rsidP="00553345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068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3DFCE088" w14:textId="7BA7A5C2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E909B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03E63EC" w14:textId="2F984FDB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C37DD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47FF0A" w14:textId="638DE657" w:rsidR="00553345" w:rsidRPr="00EB134D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FEFBC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6CD59D" w14:textId="70296DC9" w:rsidR="00553345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345" w:rsidRPr="009566C2" w14:paraId="06CF0506" w14:textId="77777777" w:rsidTr="00EF7410">
        <w:tc>
          <w:tcPr>
            <w:tcW w:w="2340" w:type="dxa"/>
          </w:tcPr>
          <w:p w14:paraId="7EC7BC74" w14:textId="5F64510E" w:rsidR="00553345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4F95B828" w14:textId="25D2FD26" w:rsidR="00553345" w:rsidRPr="00BF068D" w:rsidRDefault="00553345" w:rsidP="00553345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85A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3DC6C6D9" w14:textId="7770A0C7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75764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37041AA" w14:textId="36D4FC16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3E248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5CE7F4" w14:textId="23D7B355" w:rsidR="00553345" w:rsidRPr="00EB134D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F3B68F6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367FBB" w14:textId="25078777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3345" w:rsidRPr="009566C2" w14:paraId="3A69F080" w14:textId="77777777" w:rsidTr="00EF7410">
        <w:tc>
          <w:tcPr>
            <w:tcW w:w="2340" w:type="dxa"/>
          </w:tcPr>
          <w:p w14:paraId="21C96F7F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47C717C1" w14:textId="77777777" w:rsidR="00553345" w:rsidRPr="009566C2" w:rsidRDefault="00553345" w:rsidP="00553345">
            <w:pPr>
              <w:pStyle w:val="Heading6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3BE71EEE" w14:textId="0548CD57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A65CE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406568" w14:textId="255D7ABE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F0AE4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D1AAF0" w14:textId="55CA8107" w:rsidR="00553345" w:rsidRPr="00EB134D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97986C" w14:textId="77777777" w:rsidR="00553345" w:rsidRPr="009566C2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BF3BE7" w14:textId="56F21021" w:rsidR="00553345" w:rsidRPr="00335CCC" w:rsidRDefault="00553345" w:rsidP="00553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1817" w:rsidRPr="00EE1691" w14:paraId="71604934" w14:textId="77777777" w:rsidTr="00391817">
        <w:tc>
          <w:tcPr>
            <w:tcW w:w="2340" w:type="dxa"/>
          </w:tcPr>
          <w:p w14:paraId="0D3C2157" w14:textId="31A0A2A1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56D7BAFB" w14:textId="2BA69B4D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104" w:type="dxa"/>
            <w:gridSpan w:val="3"/>
          </w:tcPr>
          <w:p w14:paraId="14A70872" w14:textId="3757500C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FBC545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06" w:type="dxa"/>
            <w:gridSpan w:val="3"/>
          </w:tcPr>
          <w:p w14:paraId="784B0734" w14:textId="17EE9859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1817" w:rsidRPr="00EE1691" w14:paraId="624381A7" w14:textId="77777777" w:rsidTr="00391817">
        <w:trPr>
          <w:trHeight w:val="371"/>
        </w:trPr>
        <w:tc>
          <w:tcPr>
            <w:tcW w:w="2340" w:type="dxa"/>
          </w:tcPr>
          <w:p w14:paraId="5DDE1E54" w14:textId="03D035AC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2D3E6B1C" w14:textId="77777777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E9FEEE8" w14:textId="76C522AD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9D1D09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6E6FCB8B" w14:textId="330F8DF1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E07534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2AFD2056" w14:textId="5ECB29CD" w:rsidR="00391817" w:rsidRPr="00EB134D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E51EB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</w:tcPr>
          <w:p w14:paraId="45297392" w14:textId="7A8BC32A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39DD" w:rsidRPr="00EE1691" w14:paraId="7A07FD2D" w14:textId="77777777" w:rsidTr="00391817">
        <w:trPr>
          <w:trHeight w:val="371"/>
        </w:trPr>
        <w:tc>
          <w:tcPr>
            <w:tcW w:w="2340" w:type="dxa"/>
          </w:tcPr>
          <w:p w14:paraId="5BEB938D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77887398" w14:textId="77777777" w:rsidR="003B39DD" w:rsidRPr="00EE1691" w:rsidRDefault="003B39DD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8C77339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9C25DA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4F64F55C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25AA1A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12FBA5ED" w14:textId="77777777" w:rsidR="003B39DD" w:rsidRPr="00EB134D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193FF3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</w:tcPr>
          <w:p w14:paraId="72B738B9" w14:textId="77777777" w:rsidR="003B39DD" w:rsidRPr="00EE1691" w:rsidRDefault="003B39DD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1817" w:rsidRPr="00EE1691" w14:paraId="3F78ABB6" w14:textId="77777777" w:rsidTr="00391817">
        <w:tc>
          <w:tcPr>
            <w:tcW w:w="2340" w:type="dxa"/>
          </w:tcPr>
          <w:p w14:paraId="32792267" w14:textId="021A15CA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6C2986DB" w14:textId="77777777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7"/>
          </w:tcPr>
          <w:p w14:paraId="6DED30DE" w14:textId="65A7AD79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1817" w:rsidRPr="00EE1691" w14:paraId="152FB053" w14:textId="77777777" w:rsidTr="00391817">
        <w:tc>
          <w:tcPr>
            <w:tcW w:w="2340" w:type="dxa"/>
          </w:tcPr>
          <w:p w14:paraId="4DFA8CF2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1FFE08E4" w14:textId="77777777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7"/>
          </w:tcPr>
          <w:p w14:paraId="6FA7D8A9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1817" w:rsidRPr="00EE1691" w14:paraId="64FAF819" w14:textId="77777777" w:rsidTr="00391817">
        <w:tc>
          <w:tcPr>
            <w:tcW w:w="2340" w:type="dxa"/>
          </w:tcPr>
          <w:p w14:paraId="557E2B7F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64578312" w14:textId="77777777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7"/>
          </w:tcPr>
          <w:p w14:paraId="0C4C44E0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1817" w:rsidRPr="00EE1691" w14:paraId="7DB51C0E" w14:textId="77777777" w:rsidTr="00391817">
        <w:tc>
          <w:tcPr>
            <w:tcW w:w="2340" w:type="dxa"/>
          </w:tcPr>
          <w:p w14:paraId="4150C4FC" w14:textId="77777777" w:rsidR="00391817" w:rsidRPr="00EE1691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52A1D1C2" w14:textId="77777777" w:rsidR="00391817" w:rsidRPr="00EE1691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7"/>
          </w:tcPr>
          <w:p w14:paraId="24F8F3FE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1817" w:rsidRPr="009566C2" w14:paraId="57651BAD" w14:textId="77777777" w:rsidTr="00EF7410">
        <w:tc>
          <w:tcPr>
            <w:tcW w:w="2340" w:type="dxa"/>
          </w:tcPr>
          <w:p w14:paraId="15E53EB6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16A39879" w14:textId="77777777" w:rsidR="00391817" w:rsidRPr="009566C2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1D10F5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046EA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4D7CE4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CF04B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5B79AA" w14:textId="77777777" w:rsidR="00391817" w:rsidRPr="00EB134D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73185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138F17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1817" w:rsidRPr="009566C2" w14:paraId="472A2257" w14:textId="77777777" w:rsidTr="00EF7410">
        <w:tc>
          <w:tcPr>
            <w:tcW w:w="2340" w:type="dxa"/>
          </w:tcPr>
          <w:p w14:paraId="5CE3B023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25E904F6" w14:textId="77777777" w:rsidR="00391817" w:rsidRPr="009566C2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77700776" w14:textId="7065067E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B3F9E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9244CB7" w14:textId="79BF905E" w:rsidR="00391817" w:rsidRPr="00335CCC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9FEAC9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FF06D9" w14:textId="5B4A86C7" w:rsidR="00391817" w:rsidRPr="00EB134D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686E7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8621E1D" w14:textId="7F8CC998" w:rsidR="00391817" w:rsidRPr="00335CCC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817" w:rsidRPr="009566C2" w14:paraId="66FE11EB" w14:textId="77777777" w:rsidTr="00EF7410">
        <w:tc>
          <w:tcPr>
            <w:tcW w:w="2340" w:type="dxa"/>
          </w:tcPr>
          <w:p w14:paraId="36743B59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241593B6" w14:textId="77777777" w:rsidR="00391817" w:rsidRPr="009566C2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AD06071" w14:textId="7CB0E0CF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</w:p>
        </w:tc>
        <w:tc>
          <w:tcPr>
            <w:tcW w:w="270" w:type="dxa"/>
          </w:tcPr>
          <w:p w14:paraId="5710B926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79BC870" w14:textId="6FA80886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53E29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D0EA40E" w14:textId="2CD206FB" w:rsidR="00391817" w:rsidRPr="00EB134D" w:rsidRDefault="00391817" w:rsidP="00E1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B87BFC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7956A7" w14:textId="5483B252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1817" w:rsidRPr="009566C2" w14:paraId="6BB70E1B" w14:textId="77777777" w:rsidTr="00EF7410">
        <w:tc>
          <w:tcPr>
            <w:tcW w:w="2340" w:type="dxa"/>
          </w:tcPr>
          <w:p w14:paraId="3C0248A0" w14:textId="77777777" w:rsidR="00391817" w:rsidRPr="008733FB" w:rsidRDefault="00391817" w:rsidP="0039181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3EA8FD50" w14:textId="77777777" w:rsidR="00391817" w:rsidRPr="009566C2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740AC212" w14:textId="28AD6999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C42ED7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45C327" w14:textId="0DDC347A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5C68DC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72FBAE0" w14:textId="10629537" w:rsidR="00391817" w:rsidRPr="00EB134D" w:rsidRDefault="00391817" w:rsidP="00E1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D212659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C911A6" w14:textId="14CA6E53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91817" w:rsidRPr="009566C2" w14:paraId="0A5CC2ED" w14:textId="77777777" w:rsidTr="00EF7410">
        <w:tc>
          <w:tcPr>
            <w:tcW w:w="2340" w:type="dxa"/>
          </w:tcPr>
          <w:p w14:paraId="68A504F0" w14:textId="77777777" w:rsidR="00391817" w:rsidRPr="008733FB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1DBB5104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361FDA86" w14:textId="77777777" w:rsidR="00391817" w:rsidRPr="008733FB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F0F18DF" w14:textId="77777777" w:rsidR="00391817" w:rsidRPr="009566C2" w:rsidRDefault="00391817" w:rsidP="0039181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013A2D2F" w14:textId="1FB8EAED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E41574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CD9A26" w14:textId="51DFE549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9F4FDD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4C7A3A1" w14:textId="31032424" w:rsidR="00391817" w:rsidRPr="009566C2" w:rsidRDefault="00391817" w:rsidP="00E1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DD493C" w14:textId="7777777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D553EF3" w14:textId="06CFE4F7" w:rsidR="00391817" w:rsidRPr="009566C2" w:rsidRDefault="00391817" w:rsidP="00391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4092" w:rsidRPr="009566C2" w14:paraId="69444BCD" w14:textId="77777777" w:rsidTr="00D12D39">
        <w:tc>
          <w:tcPr>
            <w:tcW w:w="2340" w:type="dxa"/>
          </w:tcPr>
          <w:p w14:paraId="3CE3DD47" w14:textId="496303AA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39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0CACBC72" w14:textId="76907C21" w:rsidR="00344092" w:rsidRPr="007E7395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73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59C6181C" w14:textId="44970457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97DAF1" w14:textId="77777777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B71131" w14:textId="708E5917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B3CC6" w14:textId="77777777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8F745B5" w14:textId="0ED310D3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9F910" w14:textId="77777777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8149928" w14:textId="3E4178FA" w:rsidR="00344092" w:rsidRPr="007E739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092" w:rsidRPr="004D11D3" w14:paraId="45611322" w14:textId="77777777" w:rsidTr="00EF7410">
        <w:tc>
          <w:tcPr>
            <w:tcW w:w="2340" w:type="dxa"/>
          </w:tcPr>
          <w:p w14:paraId="5F2E3CB8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BDC4BB8" w14:textId="77777777" w:rsidR="00344092" w:rsidRPr="004D11D3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D518266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45181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FB7A285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E4B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D455540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46891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08C673B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092" w:rsidRPr="009566C2" w14:paraId="50FFC96B" w14:textId="77777777" w:rsidTr="00EF7410">
        <w:tc>
          <w:tcPr>
            <w:tcW w:w="4590" w:type="dxa"/>
            <w:gridSpan w:val="2"/>
          </w:tcPr>
          <w:p w14:paraId="58ED3484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F049BAC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4E8A8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EE4056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6EBC7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B2FDE2C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B369E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1B3653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092" w:rsidRPr="009566C2" w14:paraId="0F8F7F14" w14:textId="77777777" w:rsidTr="00EF7410">
        <w:tc>
          <w:tcPr>
            <w:tcW w:w="2340" w:type="dxa"/>
          </w:tcPr>
          <w:p w14:paraId="7FDF01B5" w14:textId="77777777" w:rsidR="00344092" w:rsidRPr="009566C2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295175EA" w14:textId="77777777" w:rsidR="00344092" w:rsidRPr="009566C2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352560E9" w14:textId="25360D84" w:rsidR="00344092" w:rsidRPr="001C15E5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F7F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038862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0940B38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A7F214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A2DB5DC" w14:textId="5BD75F00" w:rsidR="00344092" w:rsidRPr="00335CCC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rPr>
                <w:rFonts w:ascii="Angsana New" w:hAnsi="Angsana New"/>
                <w:sz w:val="30"/>
                <w:szCs w:val="30"/>
              </w:rPr>
            </w:pPr>
            <w:r w:rsidRPr="00EB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675EB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B06664E" w14:textId="77777777" w:rsidR="00344092" w:rsidRPr="00335CCC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4092" w:rsidRPr="004D11D3" w14:paraId="45820A3D" w14:textId="77777777" w:rsidTr="00EF7410">
        <w:tc>
          <w:tcPr>
            <w:tcW w:w="2340" w:type="dxa"/>
          </w:tcPr>
          <w:p w14:paraId="0F0AD359" w14:textId="77777777" w:rsidR="00344092" w:rsidRPr="004D11D3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D5AAFD6" w14:textId="77777777" w:rsidR="00344092" w:rsidRPr="004D11D3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18688E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FD1D3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6D15502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700E6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2AA42DD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3BA74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A4C763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092" w:rsidRPr="009566C2" w14:paraId="65B8A545" w14:textId="77777777" w:rsidTr="00EF7410">
        <w:tc>
          <w:tcPr>
            <w:tcW w:w="4590" w:type="dxa"/>
            <w:gridSpan w:val="2"/>
          </w:tcPr>
          <w:p w14:paraId="28CFA7DE" w14:textId="77777777" w:rsidR="00344092" w:rsidRPr="009566C2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4167C418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A9B65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8840E5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E4472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04862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C7876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EC63A56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092" w:rsidRPr="009566C2" w14:paraId="3A86B2E6" w14:textId="77777777" w:rsidTr="00EF7410">
        <w:tc>
          <w:tcPr>
            <w:tcW w:w="4590" w:type="dxa"/>
            <w:gridSpan w:val="2"/>
          </w:tcPr>
          <w:p w14:paraId="77A93276" w14:textId="77777777" w:rsidR="00344092" w:rsidRPr="009566C2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3101D660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9DDF1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A1441C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AB8A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1ACB63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9715B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7E621B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4092" w:rsidRPr="009566C2" w14:paraId="33DA73B6" w14:textId="77777777" w:rsidTr="00EF7410">
        <w:tc>
          <w:tcPr>
            <w:tcW w:w="4590" w:type="dxa"/>
            <w:gridSpan w:val="2"/>
          </w:tcPr>
          <w:p w14:paraId="5C89FC97" w14:textId="77777777" w:rsidR="00344092" w:rsidRPr="009566C2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14:paraId="34AC214C" w14:textId="7B609C53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672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861E6D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64A0FD2" w14:textId="63195BAD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24DA50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C20C02" w14:textId="45D22065" w:rsidR="00344092" w:rsidRPr="009566C2" w:rsidRDefault="00067283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53A795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650C677" w14:textId="015A913C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44092" w:rsidRPr="009566C2" w14:paraId="110D7072" w14:textId="77777777" w:rsidTr="00EF7410">
        <w:tc>
          <w:tcPr>
            <w:tcW w:w="4590" w:type="dxa"/>
            <w:gridSpan w:val="2"/>
          </w:tcPr>
          <w:p w14:paraId="5E95D499" w14:textId="77777777" w:rsidR="00344092" w:rsidRPr="009566C2" w:rsidRDefault="00344092" w:rsidP="0034409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09D65D" w14:textId="6C8D0569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716D06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B7064B4" w14:textId="2B13B4EC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D45251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966A9E4" w14:textId="6F8D1391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08013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C8E1021" w14:textId="448D2A71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4092" w:rsidRPr="009566C2" w14:paraId="4145D3EE" w14:textId="77777777" w:rsidTr="00EF7410">
        <w:tc>
          <w:tcPr>
            <w:tcW w:w="4590" w:type="dxa"/>
            <w:gridSpan w:val="2"/>
          </w:tcPr>
          <w:p w14:paraId="4B9F9091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79EBA2" w14:textId="4DBFBAAC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6728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518157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CDBB821" w14:textId="4CBA58C2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4339571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9F8E684" w14:textId="5B6A3D67" w:rsidR="00344092" w:rsidRPr="009566C2" w:rsidRDefault="00067283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B04753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1ACE7CF" w14:textId="419B4D9F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344092" w:rsidRPr="004D11D3" w14:paraId="6A6B5A4F" w14:textId="77777777" w:rsidTr="00EF7410">
        <w:trPr>
          <w:trHeight w:val="260"/>
        </w:trPr>
        <w:tc>
          <w:tcPr>
            <w:tcW w:w="4590" w:type="dxa"/>
            <w:gridSpan w:val="2"/>
          </w:tcPr>
          <w:p w14:paraId="2EE0223C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78E2A4A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9588F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FC75392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DD7EA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5B0F79D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80014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0C7C206" w14:textId="77777777" w:rsidR="00344092" w:rsidRPr="004D11D3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4092" w:rsidRPr="009566C2" w14:paraId="4CF0E205" w14:textId="77777777" w:rsidTr="00EF7410">
        <w:tc>
          <w:tcPr>
            <w:tcW w:w="4590" w:type="dxa"/>
            <w:gridSpan w:val="2"/>
          </w:tcPr>
          <w:p w14:paraId="33748BC0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192212AE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34D17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A2147D2" w14:textId="77777777" w:rsidR="0034409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CFC4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7F8454F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79CAC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925C6F" w14:textId="77777777" w:rsidR="0034409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4092" w:rsidRPr="009566C2" w14:paraId="684FDF8F" w14:textId="77777777" w:rsidTr="00EF7410">
        <w:tc>
          <w:tcPr>
            <w:tcW w:w="2340" w:type="dxa"/>
          </w:tcPr>
          <w:p w14:paraId="501BAF89" w14:textId="77777777" w:rsidR="00344092" w:rsidRPr="004433E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5129ECD1" w14:textId="77777777" w:rsidR="00344092" w:rsidRPr="008733FB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06EE3CB" w14:textId="60E8F05E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925C2BB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AC4D8F" w14:textId="506F5154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2847AF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552CB28" w14:textId="71D86DE5" w:rsidR="00344092" w:rsidRPr="00815176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489B6B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07F2233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4092" w:rsidRPr="009566C2" w14:paraId="4F7A8F48" w14:textId="77777777" w:rsidTr="00EF7410">
        <w:tc>
          <w:tcPr>
            <w:tcW w:w="2340" w:type="dxa"/>
          </w:tcPr>
          <w:p w14:paraId="5B405367" w14:textId="77777777" w:rsidR="00344092" w:rsidRPr="008733F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4DCC8A2F" w14:textId="77777777" w:rsidR="00344092" w:rsidRPr="008733F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3ADDF8E7" w14:textId="77777777" w:rsidR="00344092" w:rsidRPr="008733FB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0A288DC" w14:textId="77777777" w:rsidR="00344092" w:rsidRPr="008733FB" w:rsidRDefault="00344092" w:rsidP="0034409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3D67CD13" w14:textId="77777777" w:rsidR="0034409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4099867" w14:textId="15A3866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288779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5452F0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F2218B1" w14:textId="26FEB242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A1A3297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A13ACA3" w14:textId="16FCDD36" w:rsidR="00344092" w:rsidRPr="00815176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D2C4A1" w14:textId="77777777" w:rsidR="00344092" w:rsidRPr="009566C2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3CE1F0A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589B892" w14:textId="77777777" w:rsidR="00344092" w:rsidRPr="00474C3B" w:rsidRDefault="00344092" w:rsidP="0034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C3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2BD7999F" w14:textId="71A9907D" w:rsidR="003504BC" w:rsidRDefault="003504BC" w:rsidP="000A3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1910C9" w14:textId="77777777" w:rsidR="003504BC" w:rsidRDefault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250"/>
        <w:gridCol w:w="900"/>
        <w:gridCol w:w="270"/>
        <w:gridCol w:w="934"/>
        <w:gridCol w:w="270"/>
        <w:gridCol w:w="972"/>
        <w:gridCol w:w="270"/>
        <w:gridCol w:w="1064"/>
      </w:tblGrid>
      <w:tr w:rsidR="003B39DD" w:rsidRPr="009566C2" w14:paraId="4B704193" w14:textId="77777777" w:rsidTr="0027724E">
        <w:tc>
          <w:tcPr>
            <w:tcW w:w="2340" w:type="dxa"/>
          </w:tcPr>
          <w:p w14:paraId="0A3EF332" w14:textId="39D16EA1" w:rsidR="003B39DD" w:rsidRPr="009566C2" w:rsidRDefault="00507CF2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C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250" w:type="dxa"/>
          </w:tcPr>
          <w:p w14:paraId="2C046A8E" w14:textId="77777777" w:rsidR="003B39DD" w:rsidRPr="009566C2" w:rsidRDefault="003B39DD" w:rsidP="003B39D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63A4D0AE" w14:textId="74180D12" w:rsidR="003B39DD" w:rsidRDefault="003B39DD" w:rsidP="00D7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270" w:type="dxa"/>
          </w:tcPr>
          <w:p w14:paraId="44E69F38" w14:textId="77777777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4E05B151" w14:textId="59BA6393" w:rsidR="003B39DD" w:rsidRDefault="003B39DD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9DD" w:rsidRPr="009566C2" w14:paraId="09DBDC63" w14:textId="77777777" w:rsidTr="00216533">
        <w:tc>
          <w:tcPr>
            <w:tcW w:w="2340" w:type="dxa"/>
          </w:tcPr>
          <w:p w14:paraId="3C96CA26" w14:textId="5E8AD7F1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7FD5F92E" w14:textId="77777777" w:rsidR="003B39DD" w:rsidRPr="009566C2" w:rsidRDefault="003B39DD" w:rsidP="003B39D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C550B2" w14:textId="0F8B14B7" w:rsidR="003B39DD" w:rsidRDefault="003B39DD" w:rsidP="00D7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B5A797" w14:textId="77777777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DEB070D" w14:textId="65A673FD" w:rsidR="003B39DD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7A443C" w14:textId="77777777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998795A" w14:textId="3DBCA400" w:rsidR="003B39DD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745D70" w14:textId="77777777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319989" w14:textId="08EC6DD8" w:rsidR="003B39DD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B39DD" w:rsidRPr="009566C2" w14:paraId="104C059E" w14:textId="77777777" w:rsidTr="0027724E">
        <w:tc>
          <w:tcPr>
            <w:tcW w:w="2340" w:type="dxa"/>
          </w:tcPr>
          <w:p w14:paraId="2465EACD" w14:textId="77777777" w:rsidR="003B39DD" w:rsidRPr="009566C2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4ED7AC2" w14:textId="77777777" w:rsidR="003B39DD" w:rsidRPr="009566C2" w:rsidRDefault="003B39DD" w:rsidP="003B39DD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6BCB3D7" w14:textId="713EA2C6" w:rsidR="003B39DD" w:rsidRDefault="003B39DD" w:rsidP="003B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04BC" w:rsidRPr="009566C2" w14:paraId="0E2599DC" w14:textId="77777777" w:rsidTr="00216533">
        <w:tc>
          <w:tcPr>
            <w:tcW w:w="2340" w:type="dxa"/>
          </w:tcPr>
          <w:p w14:paraId="65D6E438" w14:textId="21FF9B2F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7FFE1926" w14:textId="1D441A15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17BAB8" w14:textId="10796C80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FEA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7D1513F" w14:textId="4D8207FE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6B76C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C57ACC3" w14:textId="554830B9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B7881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39AA129" w14:textId="7DEF02B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BC" w:rsidRPr="009566C2" w14:paraId="4D4C7BA5" w14:textId="77777777" w:rsidTr="00216533">
        <w:tc>
          <w:tcPr>
            <w:tcW w:w="2340" w:type="dxa"/>
          </w:tcPr>
          <w:p w14:paraId="0E1317E5" w14:textId="65F12620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0D8863DE" w14:textId="6F508179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446BED8D" w14:textId="7E83F5B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51302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B373D4C" w14:textId="277669F0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752F7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276BD13" w14:textId="04CAEACB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0405898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F939F21" w14:textId="779E0F9C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3504BC" w:rsidRPr="009566C2" w14:paraId="5FD6CB99" w14:textId="77777777" w:rsidTr="00216533">
        <w:tc>
          <w:tcPr>
            <w:tcW w:w="2340" w:type="dxa"/>
          </w:tcPr>
          <w:p w14:paraId="1246A7CE" w14:textId="05C9D7C6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50" w:type="dxa"/>
          </w:tcPr>
          <w:p w14:paraId="3BA03B24" w14:textId="2B678366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900" w:type="dxa"/>
          </w:tcPr>
          <w:p w14:paraId="0D099B7D" w14:textId="3D28A9EF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EC1DB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7FD849" w14:textId="5C0C1369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9274F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685E3C9" w14:textId="565177F6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0" w:type="dxa"/>
          </w:tcPr>
          <w:p w14:paraId="59804094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83A4E33" w14:textId="0E7409E3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3504BC" w:rsidRPr="009566C2" w14:paraId="4808BCF6" w14:textId="77777777" w:rsidTr="00216533">
        <w:tc>
          <w:tcPr>
            <w:tcW w:w="2340" w:type="dxa"/>
          </w:tcPr>
          <w:p w14:paraId="7A414513" w14:textId="14AC0410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3503EC34" w14:textId="26248EF0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72895BEE" w14:textId="638C5EB5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8BFE3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10615D8" w14:textId="1B1A3793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0EA05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9E80AF" w14:textId="57D2B281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0BB7C42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9AE324" w14:textId="4916F03B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04BC" w:rsidRPr="009566C2" w14:paraId="2AAFE909" w14:textId="77777777" w:rsidTr="00A90279">
        <w:tc>
          <w:tcPr>
            <w:tcW w:w="2340" w:type="dxa"/>
          </w:tcPr>
          <w:p w14:paraId="100ADA75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6E3FD747" w14:textId="0B6B77E0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34E276C9" w14:textId="77777777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2329F61" w14:textId="6EF3CF83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1A6CD445" w14:textId="77777777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B1904F6" w14:textId="5C182252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E01819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4E99A07" w14:textId="77777777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50962E8" w14:textId="30C6CA26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4205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FA97EF" w14:textId="5545D1D8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0A360E0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6C83BED" w14:textId="7290349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3504BC" w:rsidRPr="009566C2" w14:paraId="47D4EF72" w14:textId="77777777" w:rsidTr="00216533">
        <w:tc>
          <w:tcPr>
            <w:tcW w:w="2340" w:type="dxa"/>
          </w:tcPr>
          <w:p w14:paraId="7449A57B" w14:textId="2A800DA1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50" w:type="dxa"/>
          </w:tcPr>
          <w:p w14:paraId="485E4C41" w14:textId="0D97A8EA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64A03B18" w14:textId="0E37E12B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7ED9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533C7CD" w14:textId="10C5DF07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4D1A0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86AABE8" w14:textId="1209D00F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51D9B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1B2E88" w14:textId="1D7F91FD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04BC" w:rsidRPr="009566C2" w14:paraId="4C940FE4" w14:textId="77777777" w:rsidTr="00216533">
        <w:tc>
          <w:tcPr>
            <w:tcW w:w="2340" w:type="dxa"/>
          </w:tcPr>
          <w:p w14:paraId="538C390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4575A767" w14:textId="77777777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4DA3E1AD" w14:textId="65B30559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579B9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EB79D0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CDE9B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E4A311" w14:textId="2CAA6858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50BD4F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97B5C63" w14:textId="6FD01075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504BC" w:rsidRPr="009566C2" w14:paraId="4732F45A" w14:textId="77777777" w:rsidTr="00216533">
        <w:tc>
          <w:tcPr>
            <w:tcW w:w="2340" w:type="dxa"/>
          </w:tcPr>
          <w:p w14:paraId="67327412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50" w:type="dxa"/>
          </w:tcPr>
          <w:p w14:paraId="159BB301" w14:textId="77777777" w:rsidR="003504BC" w:rsidRPr="009566C2" w:rsidRDefault="003504BC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12EE663" w14:textId="1FE122E4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92035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656C97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3C6C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CEEA089" w14:textId="2071D1E3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915721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7C838AC" w14:textId="520F3B59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504BC" w:rsidRPr="009566C2" w14:paraId="5E63839D" w14:textId="77777777" w:rsidTr="00216533">
        <w:tc>
          <w:tcPr>
            <w:tcW w:w="2340" w:type="dxa"/>
          </w:tcPr>
          <w:p w14:paraId="08D500AF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6E87E0D6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DC95279" w14:textId="1B044C76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DD8FA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29D3C0" w14:textId="77777777" w:rsidR="003504B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D39EE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7941662" w14:textId="498DA3BE" w:rsidR="003504BC" w:rsidRPr="00335CC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2B8CEA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CC9A247" w14:textId="08328D0C" w:rsidR="003504BC" w:rsidRPr="00335CCC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504BC" w:rsidRPr="009566C2" w14:paraId="6A40CA8A" w14:textId="77777777" w:rsidTr="00216533">
        <w:tc>
          <w:tcPr>
            <w:tcW w:w="2340" w:type="dxa"/>
          </w:tcPr>
          <w:p w14:paraId="2ABD07C3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50" w:type="dxa"/>
          </w:tcPr>
          <w:p w14:paraId="30DF82A2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09A33C93" w14:textId="0EF61739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77DF6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8826CC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5578D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3C5E05" w14:textId="59CF854A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EF9639" w14:textId="77777777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662E03A" w14:textId="0CDDC6DB" w:rsidR="003504BC" w:rsidRPr="009566C2" w:rsidRDefault="003504BC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298C" w:rsidRPr="009566C2" w14:paraId="27570B0E" w14:textId="77777777" w:rsidTr="00216533">
        <w:tc>
          <w:tcPr>
            <w:tcW w:w="2340" w:type="dxa"/>
          </w:tcPr>
          <w:p w14:paraId="250F65A4" w14:textId="7F6796BF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5ABB12CD" w14:textId="440F1832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55CD3496" w14:textId="276BC65F" w:rsidR="00D8298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6750D5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294DC42" w14:textId="6CA5E793" w:rsidR="00D8298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D2CADD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8BD2F91" w14:textId="3327D843" w:rsidR="00D8298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D698C2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AEFE19" w14:textId="1F9B5CDC" w:rsidR="00D8298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298C" w:rsidRPr="009566C2" w14:paraId="00324B7E" w14:textId="77777777" w:rsidTr="00216533">
        <w:tc>
          <w:tcPr>
            <w:tcW w:w="2340" w:type="dxa"/>
          </w:tcPr>
          <w:p w14:paraId="52A6F62F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50" w:type="dxa"/>
          </w:tcPr>
          <w:p w14:paraId="6A3F520C" w14:textId="77777777" w:rsidR="00D8298C" w:rsidRPr="009566C2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900" w:type="dxa"/>
          </w:tcPr>
          <w:p w14:paraId="1A3B828F" w14:textId="11E59CB5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C6683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C5A322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0066C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D34A7B" w14:textId="09395CD9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D2415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BDF379" w14:textId="4B1CD805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298C" w:rsidRPr="008F45A9" w14:paraId="2FEBD305" w14:textId="77777777" w:rsidTr="00253A6E">
        <w:tc>
          <w:tcPr>
            <w:tcW w:w="2340" w:type="dxa"/>
          </w:tcPr>
          <w:p w14:paraId="203EF75F" w14:textId="77777777" w:rsidR="00D8298C" w:rsidRPr="008F45A9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AA4AD63" w14:textId="77777777" w:rsidR="00D8298C" w:rsidRPr="008F45A9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0" w:type="dxa"/>
            <w:gridSpan w:val="7"/>
          </w:tcPr>
          <w:p w14:paraId="0A9C7972" w14:textId="2C357A17" w:rsidR="00D8298C" w:rsidRPr="008F45A9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D8298C" w:rsidRPr="009566C2" w14:paraId="3383A516" w14:textId="77777777" w:rsidTr="00253A6E">
        <w:tc>
          <w:tcPr>
            <w:tcW w:w="2340" w:type="dxa"/>
          </w:tcPr>
          <w:p w14:paraId="050B4109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C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1BCA9E0F" w14:textId="77777777" w:rsidR="00D8298C" w:rsidRPr="009566C2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71E6A3C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E4FE4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ABE4B4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17F11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D24996D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EB3CD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4E4AB11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98C" w:rsidRPr="009566C2" w14:paraId="7D76B702" w14:textId="77777777" w:rsidTr="00253A6E">
        <w:tc>
          <w:tcPr>
            <w:tcW w:w="2340" w:type="dxa"/>
          </w:tcPr>
          <w:p w14:paraId="5C6104C6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1100FA39" w14:textId="77777777" w:rsidR="00D8298C" w:rsidRPr="009566C2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6D8C0B76" w14:textId="24B194C2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094E5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B7CE5BE" w14:textId="19E9316E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186679E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C41D7B7" w14:textId="0565A2D7" w:rsidR="00D8298C" w:rsidRPr="00335CC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D4D9D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4975A79" w14:textId="22131848" w:rsidR="00D8298C" w:rsidRPr="00335CC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298C" w:rsidRPr="009566C2" w14:paraId="6C71E10F" w14:textId="77777777" w:rsidTr="00253A6E">
        <w:tc>
          <w:tcPr>
            <w:tcW w:w="2340" w:type="dxa"/>
          </w:tcPr>
          <w:p w14:paraId="4E57CCE0" w14:textId="77777777" w:rsidR="00D8298C" w:rsidRPr="008733FB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195B7EAD" w14:textId="77777777" w:rsidR="00D8298C" w:rsidRPr="008733FB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66176965" w14:textId="06B114C0" w:rsidR="00D8298C" w:rsidRPr="00815176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B332A86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4F3208F" w14:textId="5D79DDE1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E34EB88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F3CBB97" w14:textId="170AE99D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F55B02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B13CAF" w14:textId="355826D4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298C" w:rsidRPr="009566C2" w14:paraId="39C33173" w14:textId="77777777" w:rsidTr="00253A6E">
        <w:tc>
          <w:tcPr>
            <w:tcW w:w="2340" w:type="dxa"/>
          </w:tcPr>
          <w:p w14:paraId="67D3F455" w14:textId="77777777" w:rsidR="00D8298C" w:rsidRPr="008733FB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495152B2" w14:textId="77777777" w:rsidR="00D8298C" w:rsidRPr="008733FB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900" w:type="dxa"/>
          </w:tcPr>
          <w:p w14:paraId="4FDE4D21" w14:textId="5275BCB3" w:rsidR="00D8298C" w:rsidRPr="00815176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41DC5B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AF6214" w14:textId="2684B941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527CFE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592136A" w14:textId="18B0E6B5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FF75A4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650EDE5" w14:textId="6968A73F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298C" w:rsidRPr="009566C2" w14:paraId="5F3B9386" w14:textId="77777777" w:rsidTr="00253A6E">
        <w:tc>
          <w:tcPr>
            <w:tcW w:w="2340" w:type="dxa"/>
          </w:tcPr>
          <w:p w14:paraId="104CD8A7" w14:textId="77777777" w:rsidR="00D8298C" w:rsidRPr="008733FB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6F204A45" w14:textId="77777777" w:rsidR="00D8298C" w:rsidRPr="008733FB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44CE1D78" w14:textId="77777777" w:rsidR="00D8298C" w:rsidRPr="008733FB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24D6DB8" w14:textId="77777777" w:rsidR="00D8298C" w:rsidRPr="008733FB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  <w:vAlign w:val="bottom"/>
          </w:tcPr>
          <w:p w14:paraId="5F76FF9D" w14:textId="09D50CA7" w:rsidR="00D8298C" w:rsidRPr="00815176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3906B8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08AF99" w14:textId="0DF4B669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04536C1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A527078" w14:textId="558F69D8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B163B8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0C4213A" w14:textId="646E074E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8298C" w:rsidRPr="009566C2" w14:paraId="6B7F185A" w14:textId="77777777" w:rsidTr="00253A6E">
        <w:tc>
          <w:tcPr>
            <w:tcW w:w="2340" w:type="dxa"/>
          </w:tcPr>
          <w:p w14:paraId="0B975346" w14:textId="77777777" w:rsidR="00D8298C" w:rsidRPr="00D2692C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92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250" w:type="dxa"/>
          </w:tcPr>
          <w:p w14:paraId="476264DE" w14:textId="77777777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92C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24C47A95" w14:textId="39FC8EE5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9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9F691E" w14:textId="77777777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906636" w14:textId="1922DF87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269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4ADF5F1" w14:textId="77777777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C0ED9A" w14:textId="79DC773B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 w:rsidRPr="00D26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7F89F" w14:textId="77777777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3B9D722" w14:textId="67EB1B4A" w:rsidR="00D8298C" w:rsidRPr="00D2692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D26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298C" w:rsidRPr="003A5B5D" w14:paraId="2F29BE6E" w14:textId="77777777" w:rsidTr="00253A6E">
        <w:tc>
          <w:tcPr>
            <w:tcW w:w="2340" w:type="dxa"/>
          </w:tcPr>
          <w:p w14:paraId="05D62F35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04DDB722" w14:textId="77777777" w:rsidR="00D8298C" w:rsidRPr="003A5B5D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8C753A4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E08E93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3ECA68A1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1CD069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4A7449E0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42E86B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</w:tcPr>
          <w:p w14:paraId="23DB4D1B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298C" w:rsidRPr="009566C2" w14:paraId="5547E79B" w14:textId="77777777" w:rsidTr="00253A6E">
        <w:tc>
          <w:tcPr>
            <w:tcW w:w="4590" w:type="dxa"/>
            <w:gridSpan w:val="2"/>
          </w:tcPr>
          <w:p w14:paraId="6F7B4F96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8A90E39" w14:textId="77777777" w:rsidR="00D8298C" w:rsidRPr="00815176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38DBA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FB0FD6D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704CF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680343F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10D74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94E20AA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98C" w:rsidRPr="009566C2" w14:paraId="289346E8" w14:textId="77777777" w:rsidTr="00253A6E">
        <w:tc>
          <w:tcPr>
            <w:tcW w:w="2340" w:type="dxa"/>
          </w:tcPr>
          <w:p w14:paraId="428D1AF2" w14:textId="77777777" w:rsidR="00D8298C" w:rsidRPr="009566C2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50" w:type="dxa"/>
          </w:tcPr>
          <w:p w14:paraId="3A4F967F" w14:textId="77777777" w:rsidR="00D8298C" w:rsidRPr="009566C2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66C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1A4D6526" w14:textId="22F264E1" w:rsidR="00D8298C" w:rsidRPr="00815176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517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62E2292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F1049E" w14:textId="08BE4B95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034B097A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B74C42" w14:textId="025BDF11" w:rsidR="00D8298C" w:rsidRPr="00335CC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56FFF" w14:textId="77777777" w:rsidR="00D8298C" w:rsidRPr="009566C2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CD66952" w14:textId="77777777" w:rsidR="00D8298C" w:rsidRPr="00335CCC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298C" w:rsidRPr="003A5B5D" w14:paraId="7FF7E8BA" w14:textId="77777777" w:rsidTr="00253A6E">
        <w:tc>
          <w:tcPr>
            <w:tcW w:w="2340" w:type="dxa"/>
          </w:tcPr>
          <w:p w14:paraId="3513FD23" w14:textId="77777777" w:rsidR="00D8298C" w:rsidRPr="003A5B5D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</w:tcPr>
          <w:p w14:paraId="5AE2ECCC" w14:textId="77777777" w:rsidR="00D8298C" w:rsidRPr="003A5B5D" w:rsidRDefault="00D8298C" w:rsidP="00D8298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EA33A15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6F807A6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14:paraId="544A6B35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FFAC6A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</w:tcPr>
          <w:p w14:paraId="7C864861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93A454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</w:tcPr>
          <w:p w14:paraId="2914045B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298C" w:rsidRPr="009566C2" w14:paraId="2AB3F974" w14:textId="77777777" w:rsidTr="00253A6E">
        <w:tc>
          <w:tcPr>
            <w:tcW w:w="4590" w:type="dxa"/>
            <w:gridSpan w:val="2"/>
          </w:tcPr>
          <w:p w14:paraId="64A82752" w14:textId="77777777" w:rsidR="00D8298C" w:rsidRPr="00CE3051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0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00" w:type="dxa"/>
          </w:tcPr>
          <w:p w14:paraId="21F96974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F59DC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373B25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4B569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D10551D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DF673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048D77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98C" w:rsidRPr="009566C2" w14:paraId="4F81ED85" w14:textId="77777777" w:rsidTr="00253A6E">
        <w:tc>
          <w:tcPr>
            <w:tcW w:w="4590" w:type="dxa"/>
            <w:gridSpan w:val="2"/>
          </w:tcPr>
          <w:p w14:paraId="5575AE35" w14:textId="77777777" w:rsidR="00D8298C" w:rsidRPr="00CE3051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00" w:type="dxa"/>
          </w:tcPr>
          <w:p w14:paraId="1EA903A5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D82FE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C973101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FA7F6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81B75D6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47B1E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57408CA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98C" w:rsidRPr="009566C2" w14:paraId="077C02BA" w14:textId="77777777" w:rsidTr="00253A6E">
        <w:tc>
          <w:tcPr>
            <w:tcW w:w="4590" w:type="dxa"/>
            <w:gridSpan w:val="2"/>
          </w:tcPr>
          <w:p w14:paraId="4681F3BD" w14:textId="77777777" w:rsidR="00D8298C" w:rsidRPr="00CE3051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00" w:type="dxa"/>
          </w:tcPr>
          <w:p w14:paraId="02706D22" w14:textId="3D5C1A73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4</w:t>
            </w:r>
            <w:r w:rsidR="00895D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17722A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48393AB" w14:textId="1DB71D56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6C4F2DE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CA61021" w14:textId="7FE73478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3</w:t>
            </w:r>
            <w:r w:rsidR="00895D9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C5A7E3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C6B0DD" w14:textId="29ADE3EC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D8298C" w:rsidRPr="009566C2" w14:paraId="1B047C0E" w14:textId="77777777" w:rsidTr="00253A6E">
        <w:tc>
          <w:tcPr>
            <w:tcW w:w="4590" w:type="dxa"/>
            <w:gridSpan w:val="2"/>
          </w:tcPr>
          <w:p w14:paraId="3B815763" w14:textId="77777777" w:rsidR="00D8298C" w:rsidRPr="00CE3051" w:rsidRDefault="00D8298C" w:rsidP="00D8298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02452F" w14:textId="03DDD739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24FC35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BEC58E4" w14:textId="6B985CF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1B024A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8339418" w14:textId="3161E0E5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DC533EF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1664227" w14:textId="1A31579D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305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298C" w:rsidRPr="009566C2" w14:paraId="579E5163" w14:textId="77777777" w:rsidTr="00253A6E">
        <w:tc>
          <w:tcPr>
            <w:tcW w:w="4590" w:type="dxa"/>
            <w:gridSpan w:val="2"/>
          </w:tcPr>
          <w:p w14:paraId="1617ED2B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0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F25A6C" w14:textId="27CE3D5F" w:rsidR="00D8298C" w:rsidRPr="00CE3051" w:rsidRDefault="00895D9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283A5DF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F7F1E2D" w14:textId="0151AD0F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051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3AB566BC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C331196" w14:textId="761C4390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305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95D9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3698C9" w14:textId="7777777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F902311" w14:textId="3F50CF17" w:rsidR="00D8298C" w:rsidRPr="00CE3051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05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</w:tr>
      <w:tr w:rsidR="00D8298C" w:rsidRPr="003A5B5D" w14:paraId="4DC37BFF" w14:textId="77777777" w:rsidTr="00253A6E">
        <w:tc>
          <w:tcPr>
            <w:tcW w:w="4590" w:type="dxa"/>
            <w:gridSpan w:val="2"/>
          </w:tcPr>
          <w:p w14:paraId="6FA539E0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0AA2A55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26BE59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8610A09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DCAF3D4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DF8EFD3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152307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2FEDB848" w14:textId="77777777" w:rsidR="00D8298C" w:rsidRPr="003A5B5D" w:rsidRDefault="00D8298C" w:rsidP="00D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A0566" w:rsidRPr="009566C2" w14:paraId="17FCD810" w14:textId="77777777" w:rsidTr="00D12D39">
        <w:tc>
          <w:tcPr>
            <w:tcW w:w="2340" w:type="dxa"/>
          </w:tcPr>
          <w:p w14:paraId="3C3883A1" w14:textId="3F9E2A91" w:rsidR="008A0566" w:rsidRPr="0070702E" w:rsidRDefault="007D77A3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8A0566"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250" w:type="dxa"/>
          </w:tcPr>
          <w:p w14:paraId="5F1E9393" w14:textId="4FB2A9AC" w:rsidR="008A0566" w:rsidRPr="008733FB" w:rsidRDefault="008A0566" w:rsidP="003504BC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104" w:type="dxa"/>
            <w:gridSpan w:val="3"/>
          </w:tcPr>
          <w:p w14:paraId="2E7D1853" w14:textId="6BBB38C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ja-JP"/>
              </w:rPr>
              <w:t>งบการเงินรวม</w:t>
            </w:r>
          </w:p>
        </w:tc>
        <w:tc>
          <w:tcPr>
            <w:tcW w:w="270" w:type="dxa"/>
          </w:tcPr>
          <w:p w14:paraId="101AFD59" w14:textId="77777777" w:rsidR="008A0566" w:rsidRPr="00FF03E7" w:rsidRDefault="008A0566" w:rsidP="0035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00214912" w14:textId="413748D5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566" w:rsidRPr="009566C2" w14:paraId="0F832103" w14:textId="77777777" w:rsidTr="00253A6E">
        <w:tc>
          <w:tcPr>
            <w:tcW w:w="2340" w:type="dxa"/>
          </w:tcPr>
          <w:p w14:paraId="112E408D" w14:textId="52404021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566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0" w:type="dxa"/>
          </w:tcPr>
          <w:p w14:paraId="366F135A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E462B07" w14:textId="6071BAE1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ED8263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6AFD772" w14:textId="061B3EC8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E91532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2DEDE67" w14:textId="5E44277E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06FAF2" w14:textId="77777777" w:rsidR="008A0566" w:rsidRPr="009566C2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D60B7A" w14:textId="77ABE662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A0566" w:rsidRPr="009566C2" w14:paraId="514C2E80" w14:textId="77777777" w:rsidTr="00D12D39">
        <w:tc>
          <w:tcPr>
            <w:tcW w:w="2340" w:type="dxa"/>
          </w:tcPr>
          <w:p w14:paraId="2AEE656D" w14:textId="77777777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6B5BF65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DAA174A" w14:textId="07EFB47D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0566" w:rsidRPr="009566C2" w14:paraId="6043DE38" w14:textId="77777777" w:rsidTr="00253A6E">
        <w:tc>
          <w:tcPr>
            <w:tcW w:w="2340" w:type="dxa"/>
          </w:tcPr>
          <w:p w14:paraId="3FF8895F" w14:textId="4FD748FF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0" w:type="dxa"/>
          </w:tcPr>
          <w:p w14:paraId="3CBAD49C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7B2901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0FE61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8BA21C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6E1F8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A799BF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20622" w14:textId="77777777" w:rsidR="008A0566" w:rsidRPr="009566C2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27226B6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566" w:rsidRPr="009566C2" w14:paraId="27500F71" w14:textId="77777777" w:rsidTr="00253A6E">
        <w:tc>
          <w:tcPr>
            <w:tcW w:w="2340" w:type="dxa"/>
          </w:tcPr>
          <w:p w14:paraId="4A7FF9E0" w14:textId="60D196DC" w:rsidR="008A0566" w:rsidRPr="0070702E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0702E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0" w:type="dxa"/>
          </w:tcPr>
          <w:p w14:paraId="2AA1F412" w14:textId="6395609E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00" w:type="dxa"/>
          </w:tcPr>
          <w:p w14:paraId="221D2D62" w14:textId="74A88069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62D015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D59A68" w14:textId="7F533560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916D63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41E2E22" w14:textId="3633A02F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DC868D" w14:textId="77777777" w:rsidR="008A0566" w:rsidRPr="009566C2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B228B8A" w14:textId="7594EBBC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0566" w:rsidRPr="009566C2" w14:paraId="530149FB" w14:textId="77777777" w:rsidTr="00253A6E">
        <w:tc>
          <w:tcPr>
            <w:tcW w:w="2340" w:type="dxa"/>
          </w:tcPr>
          <w:p w14:paraId="59F98AD8" w14:textId="77777777" w:rsidR="008A0566" w:rsidRPr="0070702E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50" w:type="dxa"/>
          </w:tcPr>
          <w:p w14:paraId="55506F0B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09C0DE9A" w14:textId="32CB12E3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28791C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6BB05BA" w14:textId="6C1165FE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D7B99C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F89E6B" w14:textId="44D7EC01" w:rsidR="008A0566" w:rsidRPr="00335CCC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23562" w14:textId="77777777" w:rsidR="008A0566" w:rsidRPr="009566C2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26A128" w14:textId="0967DDCC" w:rsidR="008A0566" w:rsidRPr="00335CCC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0566" w:rsidRPr="009566C2" w14:paraId="73CEB2E0" w14:textId="77777777" w:rsidTr="00253A6E">
        <w:tc>
          <w:tcPr>
            <w:tcW w:w="2340" w:type="dxa"/>
          </w:tcPr>
          <w:p w14:paraId="738002D7" w14:textId="77777777" w:rsidR="008A0566" w:rsidRPr="008733FB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10F9D816" w14:textId="77777777" w:rsidR="008A0566" w:rsidRPr="008733FB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33FB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0" w:type="dxa"/>
          </w:tcPr>
          <w:p w14:paraId="5BE37FB5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41A73A0A" w14:textId="77777777" w:rsidR="008A0566" w:rsidRPr="008733FB" w:rsidRDefault="008A0566" w:rsidP="008A056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33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00" w:type="dxa"/>
          </w:tcPr>
          <w:p w14:paraId="77161480" w14:textId="77777777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9A6C73F" w14:textId="2ACB95A6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E36AA41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B04040" w14:textId="77777777" w:rsidR="008A0566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A5DC3F5" w14:textId="199D949E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03E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A334FCA" w14:textId="77777777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D88E4A8" w14:textId="690D577D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7B8C690" w14:textId="77777777" w:rsidR="008A0566" w:rsidRPr="009566C2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65F0AB" w14:textId="585C12D9" w:rsidR="008A0566" w:rsidRPr="00FF03E7" w:rsidRDefault="008A0566" w:rsidP="008A0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05D4F2D0" w14:textId="7BFA703C" w:rsidR="00C45C51" w:rsidRPr="00B25EA4" w:rsidRDefault="00C45C51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16"/>
          <w:szCs w:val="16"/>
        </w:rPr>
      </w:pPr>
    </w:p>
    <w:p w14:paraId="20E6533B" w14:textId="5573BF85" w:rsidR="00987F84" w:rsidRPr="0088689B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30"/>
          <w:szCs w:val="30"/>
        </w:rPr>
      </w:pPr>
      <w:r w:rsidRPr="0088689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1454F2">
        <w:rPr>
          <w:rFonts w:ascii="Angsana New" w:hAnsi="Angsana New"/>
          <w:sz w:val="30"/>
          <w:szCs w:val="30"/>
        </w:rPr>
        <w:t>30</w:t>
      </w:r>
      <w:r w:rsidR="001454F2" w:rsidRPr="00795C1E">
        <w:rPr>
          <w:rFonts w:ascii="Angsana New" w:hAnsi="Angsana New"/>
          <w:sz w:val="30"/>
          <w:szCs w:val="30"/>
          <w:cs/>
        </w:rPr>
        <w:t xml:space="preserve"> </w:t>
      </w:r>
      <w:r w:rsidR="001454F2">
        <w:rPr>
          <w:rFonts w:ascii="Angsana New" w:hAnsi="Angsana New" w:hint="cs"/>
          <w:sz w:val="30"/>
          <w:szCs w:val="30"/>
          <w:cs/>
        </w:rPr>
        <w:t>กันยายน</w:t>
      </w:r>
      <w:r w:rsidR="001454F2">
        <w:rPr>
          <w:rFonts w:ascii="Angsana New" w:hAnsi="Angsana New"/>
          <w:sz w:val="30"/>
          <w:szCs w:val="30"/>
        </w:rPr>
        <w:t xml:space="preserve"> </w:t>
      </w:r>
      <w:r w:rsidRPr="0088689B">
        <w:rPr>
          <w:rFonts w:asciiTheme="majorBidi" w:hAnsiTheme="majorBidi" w:cstheme="majorBidi"/>
          <w:sz w:val="30"/>
          <w:szCs w:val="30"/>
        </w:rPr>
        <w:t>25</w:t>
      </w:r>
      <w:r w:rsidRPr="0088689B">
        <w:rPr>
          <w:rFonts w:asciiTheme="majorBidi" w:hAnsiTheme="majorBidi" w:cstheme="majorBidi"/>
          <w:sz w:val="30"/>
          <w:szCs w:val="30"/>
          <w:cs/>
        </w:rPr>
        <w:t>6</w:t>
      </w:r>
      <w:r w:rsidRPr="0088689B">
        <w:rPr>
          <w:rFonts w:asciiTheme="majorBidi" w:hAnsiTheme="majorBidi" w:cstheme="majorBidi"/>
          <w:sz w:val="30"/>
          <w:szCs w:val="30"/>
        </w:rPr>
        <w:t>3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88689B">
        <w:rPr>
          <w:rFonts w:asciiTheme="majorBidi" w:hAnsiTheme="majorBidi" w:cstheme="majorBidi"/>
          <w:sz w:val="30"/>
          <w:szCs w:val="30"/>
        </w:rPr>
        <w:t xml:space="preserve"> 31 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689B">
        <w:rPr>
          <w:rFonts w:asciiTheme="majorBidi" w:hAnsiTheme="majorBidi" w:cstheme="majorBidi"/>
          <w:sz w:val="30"/>
          <w:szCs w:val="30"/>
        </w:rPr>
        <w:t>25</w:t>
      </w:r>
      <w:r w:rsidRPr="0088689B">
        <w:rPr>
          <w:rFonts w:asciiTheme="majorBidi" w:hAnsiTheme="majorBidi" w:cstheme="majorBidi"/>
          <w:sz w:val="30"/>
          <w:szCs w:val="30"/>
          <w:cs/>
        </w:rPr>
        <w:t>6</w:t>
      </w:r>
      <w:r w:rsidRPr="0088689B">
        <w:rPr>
          <w:rFonts w:asciiTheme="majorBidi" w:hAnsiTheme="majorBidi" w:cstheme="majorBidi"/>
          <w:sz w:val="30"/>
          <w:szCs w:val="30"/>
        </w:rPr>
        <w:t>2</w:t>
      </w:r>
      <w:r w:rsidRPr="008868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F13BE93" w14:textId="77777777" w:rsidR="00987F84" w:rsidRPr="00B25EA4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987F84" w:rsidRPr="0088689B" w14:paraId="76AEA48D" w14:textId="77777777" w:rsidTr="00D379CC">
        <w:tc>
          <w:tcPr>
            <w:tcW w:w="4410" w:type="dxa"/>
          </w:tcPr>
          <w:p w14:paraId="7382D37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CF7295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8689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F9AF92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D13A1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8689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87F84" w:rsidRPr="0088689B" w14:paraId="2FDB820D" w14:textId="77777777" w:rsidTr="00D379CC">
        <w:tc>
          <w:tcPr>
            <w:tcW w:w="4410" w:type="dxa"/>
          </w:tcPr>
          <w:p w14:paraId="24EB9C8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DE19347" w14:textId="014ACBB3" w:rsidR="00987F84" w:rsidRPr="0088689B" w:rsidRDefault="0088689B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454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1DC04A0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A5575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9D092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3DD21" w14:textId="0911BF5B" w:rsidR="00987F84" w:rsidRPr="0088689B" w:rsidRDefault="0088689B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454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F70B6D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E1AEA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7F84" w:rsidRPr="0088689B" w14:paraId="17B357C7" w14:textId="77777777" w:rsidTr="00D379CC">
        <w:tc>
          <w:tcPr>
            <w:tcW w:w="4410" w:type="dxa"/>
          </w:tcPr>
          <w:p w14:paraId="1318F25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1576E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57F5575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FE45A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C374A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E37A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3789E27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22F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87F84" w:rsidRPr="0088689B" w14:paraId="06B1F2A9" w14:textId="77777777" w:rsidTr="00D379CC">
        <w:tc>
          <w:tcPr>
            <w:tcW w:w="4410" w:type="dxa"/>
          </w:tcPr>
          <w:p w14:paraId="563B37FF" w14:textId="77777777" w:rsidR="00987F84" w:rsidRPr="0088689B" w:rsidRDefault="00987F84" w:rsidP="00D379C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8E00F26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F84" w:rsidRPr="0088689B" w14:paraId="14E4FC75" w14:textId="77777777" w:rsidTr="00D379CC">
        <w:tc>
          <w:tcPr>
            <w:tcW w:w="4410" w:type="dxa"/>
          </w:tcPr>
          <w:p w14:paraId="73B6E64D" w14:textId="77777777" w:rsidR="00987F84" w:rsidRPr="0088689B" w:rsidRDefault="00987F84" w:rsidP="00D379CC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4AAE1EEB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7F84" w:rsidRPr="0088689B" w14:paraId="416B8923" w14:textId="77777777" w:rsidTr="00D379CC">
        <w:tc>
          <w:tcPr>
            <w:tcW w:w="4410" w:type="dxa"/>
          </w:tcPr>
          <w:p w14:paraId="2FB5DB3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A8789E" w14:textId="5E8F3953" w:rsidR="00987F84" w:rsidRPr="0088689B" w:rsidRDefault="00891B48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82DD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3BFC4" w14:textId="0AAA1895" w:rsidR="00987F84" w:rsidRPr="0088689B" w:rsidRDefault="005D7933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0853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26B1D" w14:textId="0904743E" w:rsidR="00987F84" w:rsidRPr="0088689B" w:rsidRDefault="001F33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  <w:tc>
          <w:tcPr>
            <w:tcW w:w="270" w:type="dxa"/>
          </w:tcPr>
          <w:p w14:paraId="06E407D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E51F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27,391</w:t>
            </w:r>
          </w:p>
        </w:tc>
      </w:tr>
      <w:tr w:rsidR="00987F84" w:rsidRPr="0088689B" w14:paraId="1E342A88" w14:textId="77777777" w:rsidTr="00D379CC">
        <w:tc>
          <w:tcPr>
            <w:tcW w:w="4410" w:type="dxa"/>
          </w:tcPr>
          <w:p w14:paraId="5578C8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5BF05F4" w14:textId="37971EC3" w:rsidR="00987F84" w:rsidRPr="0088689B" w:rsidRDefault="00891B48" w:rsidP="00477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542D8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64076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2C7D1FC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93749" w14:textId="0AEC17AA" w:rsidR="00987F84" w:rsidRPr="0088689B" w:rsidRDefault="001F33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AE07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52BD4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7F84" w:rsidRPr="0088689B" w14:paraId="68398AFA" w14:textId="77777777" w:rsidTr="00D379CC">
        <w:tc>
          <w:tcPr>
            <w:tcW w:w="4410" w:type="dxa"/>
          </w:tcPr>
          <w:p w14:paraId="52505F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077FE62" w14:textId="06B9FDC2" w:rsidR="00987F84" w:rsidRPr="0088689B" w:rsidRDefault="00891B48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</w:t>
            </w:r>
            <w:r w:rsidR="00D812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66D74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EC62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38E4481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AF7640" w14:textId="74A23900" w:rsidR="00987F84" w:rsidRPr="0088689B" w:rsidRDefault="001F33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</w:t>
            </w:r>
            <w:r w:rsidR="001E0C3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58366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D419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</w:tr>
      <w:tr w:rsidR="00987F84" w:rsidRPr="0088689B" w14:paraId="44341E53" w14:textId="77777777" w:rsidTr="00D379CC">
        <w:tc>
          <w:tcPr>
            <w:tcW w:w="4410" w:type="dxa"/>
          </w:tcPr>
          <w:p w14:paraId="02958C3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30C2F7" w14:textId="0493A319" w:rsidR="00987F84" w:rsidRPr="00891B48" w:rsidRDefault="00891B48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</w:t>
            </w:r>
            <w:r w:rsidR="00D81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B4654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9E6D0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36CA42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715312" w14:textId="3A8C45B6" w:rsidR="00987F84" w:rsidRPr="0088689B" w:rsidRDefault="001F33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31,97</w:t>
            </w:r>
            <w:r w:rsidR="001E0C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8C8D89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1EC33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31,799</w:t>
            </w:r>
          </w:p>
        </w:tc>
      </w:tr>
      <w:tr w:rsidR="00987F84" w:rsidRPr="00B25EA4" w14:paraId="5A81EC6C" w14:textId="77777777" w:rsidTr="0088689B">
        <w:trPr>
          <w:trHeight w:val="206"/>
        </w:trPr>
        <w:tc>
          <w:tcPr>
            <w:tcW w:w="4410" w:type="dxa"/>
            <w:vAlign w:val="bottom"/>
          </w:tcPr>
          <w:p w14:paraId="1E7C2E0C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bookmarkStart w:id="2" w:name="_Hlk39248530"/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FF384F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6200026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B2764B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D70CF79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D41F97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3CC9408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57EF3E" w14:textId="77777777" w:rsidR="00987F84" w:rsidRPr="00B25EA4" w:rsidRDefault="00987F84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bookmarkEnd w:id="2"/>
      <w:tr w:rsidR="00987F84" w:rsidRPr="0088689B" w14:paraId="4B18BC94" w14:textId="77777777" w:rsidTr="00D379CC">
        <w:tc>
          <w:tcPr>
            <w:tcW w:w="4410" w:type="dxa"/>
          </w:tcPr>
          <w:p w14:paraId="4557CF5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54BA09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8FAD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AD8C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A19C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FB376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9B4B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707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F84" w:rsidRPr="0088689B" w14:paraId="381F801C" w14:textId="77777777" w:rsidTr="00D379CC">
        <w:tc>
          <w:tcPr>
            <w:tcW w:w="4410" w:type="dxa"/>
          </w:tcPr>
          <w:p w14:paraId="0F07613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2A5B72" w14:textId="79A94FEB" w:rsidR="00987F84" w:rsidRPr="0088689B" w:rsidRDefault="004F096C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2E8A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4FA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C0A6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97C079" w14:textId="5B8EDF73" w:rsidR="00987F84" w:rsidRPr="0086509B" w:rsidRDefault="00176D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09B">
              <w:rPr>
                <w:rFonts w:asciiTheme="majorBidi" w:hAnsiTheme="majorBidi" w:cstheme="majorBidi"/>
                <w:sz w:val="30"/>
                <w:szCs w:val="30"/>
              </w:rPr>
              <w:t>28,716</w:t>
            </w:r>
          </w:p>
        </w:tc>
        <w:tc>
          <w:tcPr>
            <w:tcW w:w="270" w:type="dxa"/>
          </w:tcPr>
          <w:p w14:paraId="0BBFBE7F" w14:textId="77777777" w:rsidR="00987F84" w:rsidRPr="008650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BCE2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49,177</w:t>
            </w:r>
          </w:p>
        </w:tc>
      </w:tr>
      <w:tr w:rsidR="00987F84" w:rsidRPr="0088689B" w14:paraId="5C64E242" w14:textId="77777777" w:rsidTr="00D379CC">
        <w:tc>
          <w:tcPr>
            <w:tcW w:w="4410" w:type="dxa"/>
          </w:tcPr>
          <w:p w14:paraId="2B828DE3" w14:textId="77777777" w:rsidR="00987F84" w:rsidRPr="0088689B" w:rsidRDefault="00987F84" w:rsidP="00D379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A89FD87" w14:textId="563742C0" w:rsidR="00987F84" w:rsidRPr="0088689B" w:rsidRDefault="00574C2E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8,162</w:t>
            </w:r>
          </w:p>
        </w:tc>
        <w:tc>
          <w:tcPr>
            <w:tcW w:w="270" w:type="dxa"/>
          </w:tcPr>
          <w:p w14:paraId="2AD0097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924B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6,977</w:t>
            </w:r>
          </w:p>
        </w:tc>
        <w:tc>
          <w:tcPr>
            <w:tcW w:w="270" w:type="dxa"/>
          </w:tcPr>
          <w:p w14:paraId="1BD2DA6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05072" w14:textId="1CC8CA51" w:rsidR="00987F84" w:rsidRPr="0086509B" w:rsidRDefault="00176D7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509B">
              <w:rPr>
                <w:rFonts w:asciiTheme="majorBidi" w:hAnsiTheme="majorBidi" w:cstheme="majorBidi"/>
                <w:sz w:val="30"/>
                <w:szCs w:val="30"/>
              </w:rPr>
              <w:t>3,436</w:t>
            </w:r>
          </w:p>
        </w:tc>
        <w:tc>
          <w:tcPr>
            <w:tcW w:w="270" w:type="dxa"/>
          </w:tcPr>
          <w:p w14:paraId="23EAE867" w14:textId="77777777" w:rsidR="00987F84" w:rsidRPr="008650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279B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3,210</w:t>
            </w:r>
          </w:p>
        </w:tc>
      </w:tr>
      <w:tr w:rsidR="00987F84" w:rsidRPr="0088689B" w14:paraId="2F3D8F01" w14:textId="77777777" w:rsidTr="00D379CC">
        <w:tc>
          <w:tcPr>
            <w:tcW w:w="4410" w:type="dxa"/>
          </w:tcPr>
          <w:p w14:paraId="2548EA5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9523EA7" w14:textId="1175302A" w:rsidR="00987F84" w:rsidRPr="0088689B" w:rsidRDefault="00574C2E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633A77F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191CC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F71637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1CB61" w14:textId="5771563B" w:rsidR="00987F84" w:rsidRPr="0086509B" w:rsidRDefault="00B01C8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6509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E451CE" w14:textId="77777777" w:rsidR="00987F84" w:rsidRPr="008650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23388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87F84" w:rsidRPr="0088689B" w14:paraId="2B890039" w14:textId="77777777" w:rsidTr="00D379CC">
        <w:tc>
          <w:tcPr>
            <w:tcW w:w="4410" w:type="dxa"/>
          </w:tcPr>
          <w:p w14:paraId="67A3F706" w14:textId="77777777" w:rsidR="00987F84" w:rsidRPr="0088689B" w:rsidRDefault="00987F84" w:rsidP="00D379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487CF8" w14:textId="1292F8F8" w:rsidR="00987F84" w:rsidRPr="0088689B" w:rsidRDefault="00574C2E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8,797</w:t>
            </w:r>
          </w:p>
        </w:tc>
        <w:tc>
          <w:tcPr>
            <w:tcW w:w="270" w:type="dxa"/>
          </w:tcPr>
          <w:p w14:paraId="2FEEFD21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7195F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6692AFF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75A087" w14:textId="4CBC5435" w:rsidR="00987F84" w:rsidRPr="0086509B" w:rsidRDefault="00B01C85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0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32,155</w:t>
            </w:r>
          </w:p>
        </w:tc>
        <w:tc>
          <w:tcPr>
            <w:tcW w:w="270" w:type="dxa"/>
          </w:tcPr>
          <w:p w14:paraId="4F9C0FF1" w14:textId="77777777" w:rsidR="00987F84" w:rsidRPr="008650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C73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52,394</w:t>
            </w:r>
          </w:p>
        </w:tc>
      </w:tr>
    </w:tbl>
    <w:p w14:paraId="535FB503" w14:textId="64119B12" w:rsidR="00A56D0D" w:rsidRPr="00B25EA4" w:rsidRDefault="00A56D0D" w:rsidP="00101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Theme="majorBidi" w:hAnsiTheme="majorBidi" w:cstheme="majorBidi"/>
          <w:sz w:val="16"/>
          <w:szCs w:val="16"/>
        </w:rPr>
      </w:pPr>
      <w:bookmarkStart w:id="3" w:name="_Hlk14962937"/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72"/>
        <w:gridCol w:w="198"/>
        <w:gridCol w:w="72"/>
        <w:gridCol w:w="918"/>
        <w:gridCol w:w="74"/>
      </w:tblGrid>
      <w:tr w:rsidR="00987F84" w:rsidRPr="0088689B" w14:paraId="2BE51EBA" w14:textId="77777777" w:rsidTr="00B25EA4">
        <w:trPr>
          <w:gridAfter w:val="1"/>
          <w:wAfter w:w="74" w:type="dxa"/>
        </w:trPr>
        <w:tc>
          <w:tcPr>
            <w:tcW w:w="4410" w:type="dxa"/>
          </w:tcPr>
          <w:p w14:paraId="2E7C095B" w14:textId="2E1E16DC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9"/>
          </w:tcPr>
          <w:p w14:paraId="677FC63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7F84" w:rsidRPr="0088689B" w14:paraId="54C981EE" w14:textId="77777777" w:rsidTr="00B25EA4">
        <w:trPr>
          <w:gridAfter w:val="1"/>
          <w:wAfter w:w="74" w:type="dxa"/>
        </w:trPr>
        <w:tc>
          <w:tcPr>
            <w:tcW w:w="4410" w:type="dxa"/>
          </w:tcPr>
          <w:p w14:paraId="0FD8961F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0303E0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D5F0DF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886878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C0977A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40B51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70D2D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55F3AD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71FEB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450479" w14:textId="1C859458" w:rsidR="00987F84" w:rsidRPr="0088689B" w:rsidRDefault="0088689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454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87F84" w:rsidRPr="0088689B" w14:paraId="2AD8CEA2" w14:textId="77777777" w:rsidTr="00B25EA4">
        <w:trPr>
          <w:gridAfter w:val="1"/>
          <w:wAfter w:w="74" w:type="dxa"/>
        </w:trPr>
        <w:tc>
          <w:tcPr>
            <w:tcW w:w="4410" w:type="dxa"/>
          </w:tcPr>
          <w:p w14:paraId="518A577C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434B099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0BB9BA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84F3F8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345843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EE588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7EC7C48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CB85CC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7F84" w:rsidRPr="0088689B" w14:paraId="2AA9B433" w14:textId="77777777" w:rsidTr="00B25EA4">
        <w:trPr>
          <w:gridAfter w:val="1"/>
          <w:wAfter w:w="74" w:type="dxa"/>
        </w:trPr>
        <w:tc>
          <w:tcPr>
            <w:tcW w:w="4410" w:type="dxa"/>
          </w:tcPr>
          <w:p w14:paraId="5A7BE96D" w14:textId="77777777" w:rsidR="00987F84" w:rsidRPr="0088689B" w:rsidRDefault="00987F84" w:rsidP="00D379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9"/>
          </w:tcPr>
          <w:p w14:paraId="5EB6ECDD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7BD4" w:rsidRPr="0088689B" w14:paraId="5F2A14C6" w14:textId="77777777" w:rsidTr="00B25EA4">
        <w:trPr>
          <w:gridAfter w:val="1"/>
          <w:wAfter w:w="74" w:type="dxa"/>
        </w:trPr>
        <w:tc>
          <w:tcPr>
            <w:tcW w:w="4410" w:type="dxa"/>
          </w:tcPr>
          <w:p w14:paraId="4B72E12B" w14:textId="77777777" w:rsidR="005E7BD4" w:rsidRPr="0088689B" w:rsidRDefault="005E7BD4" w:rsidP="005E7BD4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13503E5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9E3106E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6FA1431" w14:textId="5238A8D3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57989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45F86" w14:textId="62B183C9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38180F4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A3CF25A" w14:textId="5954D985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5E7BD4" w:rsidRPr="0088689B" w14:paraId="0A40C072" w14:textId="77777777" w:rsidTr="00B25EA4">
        <w:trPr>
          <w:gridAfter w:val="1"/>
          <w:wAfter w:w="74" w:type="dxa"/>
          <w:trHeight w:val="119"/>
        </w:trPr>
        <w:tc>
          <w:tcPr>
            <w:tcW w:w="4410" w:type="dxa"/>
          </w:tcPr>
          <w:p w14:paraId="6C6BE4F7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23BCD4C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4B3F8FEF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ADEC" w14:textId="0547B922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A2F5E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F813EC" w14:textId="2B960E2B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121185A" w14:textId="77777777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029D0" w14:textId="2729AFBD" w:rsidR="005E7BD4" w:rsidRPr="0088689B" w:rsidRDefault="005E7BD4" w:rsidP="005E7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987F84" w:rsidRPr="0088689B" w14:paraId="462EDF18" w14:textId="77777777" w:rsidTr="00B25EA4">
        <w:tc>
          <w:tcPr>
            <w:tcW w:w="4410" w:type="dxa"/>
          </w:tcPr>
          <w:p w14:paraId="7BABFFF8" w14:textId="08568D4E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844" w:type="dxa"/>
            <w:gridSpan w:val="10"/>
          </w:tcPr>
          <w:p w14:paraId="1087D624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F84" w:rsidRPr="0088689B" w14:paraId="64498FE3" w14:textId="77777777" w:rsidTr="00B25EA4">
        <w:tc>
          <w:tcPr>
            <w:tcW w:w="4410" w:type="dxa"/>
          </w:tcPr>
          <w:p w14:paraId="0F318885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A4EFFE6" w14:textId="2316B6CE" w:rsidR="00987F84" w:rsidRPr="0088689B" w:rsidRDefault="00987F84" w:rsidP="00D27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3BC137D" w14:textId="77777777" w:rsidR="00987F84" w:rsidRPr="0088689B" w:rsidRDefault="00987F84" w:rsidP="00D27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14482D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C5C698A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49C180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8913AB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85876B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BA8FC06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D93816" w14:textId="3EEB9D94" w:rsidR="00987F84" w:rsidRPr="0088689B" w:rsidRDefault="0088689B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454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87F84" w:rsidRPr="0088689B" w14:paraId="2A376AD0" w14:textId="77777777" w:rsidTr="00B25EA4">
        <w:tc>
          <w:tcPr>
            <w:tcW w:w="4410" w:type="dxa"/>
          </w:tcPr>
          <w:p w14:paraId="7521E6E1" w14:textId="77777777" w:rsidR="00987F84" w:rsidRPr="0088689B" w:rsidRDefault="00987F84" w:rsidP="00D379CC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30A349C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35199C8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C853C42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E65AF6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E07FEAE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03C22C63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B2D76E7" w14:textId="77777777" w:rsidR="00987F84" w:rsidRPr="0088689B" w:rsidRDefault="00987F8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8689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87F84" w:rsidRPr="0088689B" w14:paraId="49EB815E" w14:textId="77777777" w:rsidTr="00B25EA4">
        <w:tc>
          <w:tcPr>
            <w:tcW w:w="4410" w:type="dxa"/>
          </w:tcPr>
          <w:p w14:paraId="2B0980CF" w14:textId="77777777" w:rsidR="00987F84" w:rsidRPr="0088689B" w:rsidRDefault="00987F84" w:rsidP="00D379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10"/>
          </w:tcPr>
          <w:p w14:paraId="269F5779" w14:textId="77777777" w:rsidR="00987F84" w:rsidRPr="0088689B" w:rsidRDefault="00987F84" w:rsidP="00D37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9E5" w:rsidRPr="0088689B" w14:paraId="0B965580" w14:textId="77777777" w:rsidTr="00B25EA4">
        <w:tc>
          <w:tcPr>
            <w:tcW w:w="4410" w:type="dxa"/>
          </w:tcPr>
          <w:p w14:paraId="6ACEC6C4" w14:textId="77777777" w:rsidR="007629E5" w:rsidRPr="0088689B" w:rsidRDefault="007629E5" w:rsidP="007629E5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19AC4252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0078F3AC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28C395" w14:textId="676FDEE6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660,000</w:t>
            </w:r>
          </w:p>
        </w:tc>
        <w:tc>
          <w:tcPr>
            <w:tcW w:w="270" w:type="dxa"/>
          </w:tcPr>
          <w:p w14:paraId="25E40A84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387431A9" w14:textId="18AE6126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(660,000)</w:t>
            </w:r>
          </w:p>
        </w:tc>
        <w:tc>
          <w:tcPr>
            <w:tcW w:w="270" w:type="dxa"/>
            <w:gridSpan w:val="2"/>
          </w:tcPr>
          <w:p w14:paraId="5CA1F3B7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4C0F8CB8" w14:textId="04722BD0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</w:tr>
      <w:tr w:rsidR="007629E5" w:rsidRPr="0088689B" w14:paraId="1F3E4F6C" w14:textId="77777777" w:rsidTr="00B25EA4">
        <w:tc>
          <w:tcPr>
            <w:tcW w:w="4410" w:type="dxa"/>
          </w:tcPr>
          <w:p w14:paraId="215ABD22" w14:textId="77777777" w:rsidR="007629E5" w:rsidRPr="0088689B" w:rsidRDefault="007629E5" w:rsidP="007629E5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31168C95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491BF1B1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013EAAB" w14:textId="1F7D6ED8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E7405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5655ABBF" w14:textId="2A120865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FAAA69D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40C6A1E9" w14:textId="2B078B2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7629E5" w:rsidRPr="0088689B" w14:paraId="7D6C7EA5" w14:textId="77777777" w:rsidTr="00B25EA4">
        <w:trPr>
          <w:trHeight w:val="119"/>
        </w:trPr>
        <w:tc>
          <w:tcPr>
            <w:tcW w:w="4410" w:type="dxa"/>
          </w:tcPr>
          <w:p w14:paraId="3479ABAA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BB72E6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433A8BD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DD2392" w14:textId="74877852" w:rsidR="007629E5" w:rsidRPr="007629E5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660,000</w:t>
            </w:r>
          </w:p>
        </w:tc>
        <w:tc>
          <w:tcPr>
            <w:tcW w:w="270" w:type="dxa"/>
          </w:tcPr>
          <w:p w14:paraId="1AAA4167" w14:textId="77777777" w:rsidR="007629E5" w:rsidRPr="007629E5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9BCA16" w14:textId="0C1FE571" w:rsidR="007629E5" w:rsidRPr="007629E5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2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(660,000)</w:t>
            </w:r>
          </w:p>
        </w:tc>
        <w:tc>
          <w:tcPr>
            <w:tcW w:w="270" w:type="dxa"/>
            <w:gridSpan w:val="2"/>
          </w:tcPr>
          <w:p w14:paraId="43A47446" w14:textId="77777777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0D89CF" w14:textId="5B7220AC" w:rsidR="007629E5" w:rsidRPr="0088689B" w:rsidRDefault="007629E5" w:rsidP="0076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420,000</w:t>
            </w:r>
          </w:p>
        </w:tc>
      </w:tr>
      <w:bookmarkEnd w:id="3"/>
    </w:tbl>
    <w:p w14:paraId="6D74BBE8" w14:textId="77777777" w:rsidR="0088689B" w:rsidRDefault="0088689B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772535C" w14:textId="6AFBB4D1" w:rsidR="00987F84" w:rsidRPr="0088689B" w:rsidRDefault="00987F84" w:rsidP="0098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>เงินให้กู้ยืมระยะสั้นแก่บริษัทที่เกี่ยวข้อง</w:t>
      </w:r>
      <w:r w:rsidR="00C43194">
        <w:rPr>
          <w:rFonts w:asciiTheme="majorBidi" w:hAnsiTheme="majorBidi" w:cstheme="majorBidi" w:hint="cs"/>
          <w:sz w:val="30"/>
          <w:szCs w:val="30"/>
          <w:cs/>
          <w:lang w:val="th-TH"/>
        </w:rPr>
        <w:t>กัน</w:t>
      </w: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8689B">
        <w:rPr>
          <w:rFonts w:asciiTheme="majorBidi" w:hAnsiTheme="majorBidi" w:cstheme="majorBidi"/>
          <w:sz w:val="30"/>
          <w:szCs w:val="30"/>
        </w:rPr>
        <w:t xml:space="preserve"> (Money Market Rate)</w:t>
      </w:r>
      <w:r w:rsidRPr="008868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</w:p>
    <w:p w14:paraId="76BAB6D3" w14:textId="77777777" w:rsidR="00987F84" w:rsidRPr="0088689B" w:rsidRDefault="00987F84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B217C6" w:rsidRPr="009566C2" w14:paraId="0FDE10A4" w14:textId="77777777" w:rsidTr="009257A9">
        <w:trPr>
          <w:tblHeader/>
        </w:trPr>
        <w:tc>
          <w:tcPr>
            <w:tcW w:w="4410" w:type="dxa"/>
          </w:tcPr>
          <w:p w14:paraId="061FD2F1" w14:textId="77777777" w:rsidR="00B217C6" w:rsidRPr="009566C2" w:rsidRDefault="00910BE3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250" w:type="dxa"/>
            <w:gridSpan w:val="3"/>
          </w:tcPr>
          <w:p w14:paraId="0DEC231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0C1F40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7179C8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D6C" w:rsidRPr="009566C2" w14:paraId="4B87A51F" w14:textId="77777777" w:rsidTr="009257A9">
        <w:trPr>
          <w:tblHeader/>
        </w:trPr>
        <w:tc>
          <w:tcPr>
            <w:tcW w:w="4410" w:type="dxa"/>
          </w:tcPr>
          <w:p w14:paraId="55310C43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B05861" w14:textId="31C3F12F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757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93B6C9C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C281AD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F59DFD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AF270" w14:textId="6F65F6EB" w:rsidR="009D0D6C" w:rsidRPr="009566C2" w:rsidRDefault="002A4A1B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757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F39285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8DE5F" w14:textId="77777777" w:rsidR="009D0D6C" w:rsidRPr="009566C2" w:rsidRDefault="009D0D6C" w:rsidP="009D0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D0D6C" w:rsidRPr="009566C2" w14:paraId="206F213F" w14:textId="77777777" w:rsidTr="009257A9">
        <w:trPr>
          <w:tblHeader/>
        </w:trPr>
        <w:tc>
          <w:tcPr>
            <w:tcW w:w="4410" w:type="dxa"/>
          </w:tcPr>
          <w:p w14:paraId="2DD68276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957A76F" w14:textId="11381699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BF1A80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8687DCA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AE6754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EDD27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3700A1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FE3B3" w14:textId="77777777" w:rsidR="009D0D6C" w:rsidRPr="009566C2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57C6" w:rsidRPr="009566C2" w14:paraId="50E967D7" w14:textId="77777777" w:rsidTr="009257A9">
        <w:trPr>
          <w:tblHeader/>
        </w:trPr>
        <w:tc>
          <w:tcPr>
            <w:tcW w:w="4410" w:type="dxa"/>
          </w:tcPr>
          <w:p w14:paraId="625B31D8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F942201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083" w:rsidRPr="009566C2" w14:paraId="5A51A385" w14:textId="77777777" w:rsidTr="009257A9">
        <w:trPr>
          <w:tblHeader/>
        </w:trPr>
        <w:tc>
          <w:tcPr>
            <w:tcW w:w="4410" w:type="dxa"/>
          </w:tcPr>
          <w:p w14:paraId="25417707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7"/>
          </w:tcPr>
          <w:p w14:paraId="5B800BCD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F2548" w:rsidRPr="009566C2" w14:paraId="578E8F01" w14:textId="77777777" w:rsidTr="00020DA6">
        <w:tc>
          <w:tcPr>
            <w:tcW w:w="4410" w:type="dxa"/>
          </w:tcPr>
          <w:p w14:paraId="08FAFC50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vAlign w:val="bottom"/>
          </w:tcPr>
          <w:p w14:paraId="1FAE381F" w14:textId="6F6D7875" w:rsidR="002F2548" w:rsidRPr="00A67F9F" w:rsidRDefault="007D2A66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ABB36F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B0F8FAD" w14:textId="77777777" w:rsidR="002F2548" w:rsidRPr="00821A59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07BE7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35E55" w14:textId="5243C123" w:rsidR="002F2548" w:rsidRPr="00335CCC" w:rsidRDefault="00DD3B6B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25,417</w:t>
            </w:r>
          </w:p>
        </w:tc>
        <w:tc>
          <w:tcPr>
            <w:tcW w:w="270" w:type="dxa"/>
            <w:vAlign w:val="bottom"/>
          </w:tcPr>
          <w:p w14:paraId="02E6C11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96903" w14:textId="77777777" w:rsidR="002F2548" w:rsidRPr="00553296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8,060</w:t>
            </w:r>
          </w:p>
        </w:tc>
      </w:tr>
      <w:tr w:rsidR="002F2548" w:rsidRPr="009566C2" w14:paraId="6BE1128E" w14:textId="77777777" w:rsidTr="00020DA6">
        <w:tc>
          <w:tcPr>
            <w:tcW w:w="4410" w:type="dxa"/>
          </w:tcPr>
          <w:p w14:paraId="1310EDF6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14:paraId="0B85AC9E" w14:textId="2239FB40" w:rsidR="002F2548" w:rsidRPr="00A67F9F" w:rsidRDefault="007D2A66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8,568</w:t>
            </w:r>
          </w:p>
        </w:tc>
        <w:tc>
          <w:tcPr>
            <w:tcW w:w="270" w:type="dxa"/>
            <w:vAlign w:val="bottom"/>
          </w:tcPr>
          <w:p w14:paraId="223BF05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080AD6B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1389E453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0900C5" w14:textId="0C554105" w:rsidR="002F2548" w:rsidRPr="00335CCC" w:rsidRDefault="00DD3B6B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6F5D6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5E4DF1" w14:textId="77777777" w:rsidR="002F2548" w:rsidRPr="00C664CA" w:rsidRDefault="002F2548" w:rsidP="002F254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3B6B" w:rsidRPr="009566C2" w14:paraId="0FEBE104" w14:textId="77777777" w:rsidTr="00020DA6">
        <w:tc>
          <w:tcPr>
            <w:tcW w:w="4410" w:type="dxa"/>
          </w:tcPr>
          <w:p w14:paraId="3491C31A" w14:textId="77777777" w:rsidR="00DD3B6B" w:rsidRPr="00E71FE0" w:rsidRDefault="00DD3B6B" w:rsidP="00DD3B6B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69D7A" w14:textId="4FF6E3E4" w:rsidR="00DD3B6B" w:rsidRPr="007D2A66" w:rsidRDefault="007D2A66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A66">
              <w:rPr>
                <w:rFonts w:ascii="Angsana New" w:hAnsi="Angsana New"/>
                <w:b/>
                <w:bCs/>
                <w:sz w:val="30"/>
                <w:szCs w:val="30"/>
              </w:rPr>
              <w:t>8,568</w:t>
            </w:r>
          </w:p>
        </w:tc>
        <w:tc>
          <w:tcPr>
            <w:tcW w:w="270" w:type="dxa"/>
            <w:vAlign w:val="bottom"/>
          </w:tcPr>
          <w:p w14:paraId="4E0433C7" w14:textId="77777777" w:rsidR="00DD3B6B" w:rsidRPr="00E71FE0" w:rsidRDefault="00DD3B6B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326B2" w14:textId="77777777" w:rsidR="00DD3B6B" w:rsidRPr="00E07E35" w:rsidRDefault="00DD3B6B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3530467E" w14:textId="77777777" w:rsidR="00DD3B6B" w:rsidRPr="00B0588D" w:rsidRDefault="00DD3B6B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D22B9" w14:textId="74B499CB" w:rsidR="00DD3B6B" w:rsidRPr="00D51C10" w:rsidRDefault="00DD3B6B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1C10">
              <w:rPr>
                <w:rFonts w:ascii="Angsana New" w:hAnsi="Angsana New"/>
                <w:b/>
                <w:bCs/>
                <w:sz w:val="30"/>
                <w:szCs w:val="30"/>
              </w:rPr>
              <w:t>25,417</w:t>
            </w:r>
          </w:p>
        </w:tc>
        <w:tc>
          <w:tcPr>
            <w:tcW w:w="270" w:type="dxa"/>
            <w:vAlign w:val="bottom"/>
          </w:tcPr>
          <w:p w14:paraId="4AF9C99B" w14:textId="77777777" w:rsidR="00DD3B6B" w:rsidRPr="0026157C" w:rsidRDefault="00DD3B6B" w:rsidP="00DD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81433" w14:textId="77777777" w:rsidR="00DD3B6B" w:rsidRPr="003C7656" w:rsidRDefault="00DD3B6B" w:rsidP="00DD3B6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8,060</w:t>
            </w:r>
          </w:p>
        </w:tc>
      </w:tr>
    </w:tbl>
    <w:p w14:paraId="2C9132EF" w14:textId="0E3F411A" w:rsidR="00A56D0D" w:rsidRPr="008E09EF" w:rsidRDefault="00A56D0D" w:rsidP="00AF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296B3D" w:rsidRPr="009566C2" w14:paraId="677E81EF" w14:textId="77777777" w:rsidTr="00B2241E">
        <w:tc>
          <w:tcPr>
            <w:tcW w:w="4410" w:type="dxa"/>
          </w:tcPr>
          <w:p w14:paraId="0B3EF305" w14:textId="1164039E" w:rsidR="00296B3D" w:rsidRPr="00BE68CC" w:rsidRDefault="00296B3D" w:rsidP="00296B3D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FDAB4F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A1BAC9" w14:textId="77777777" w:rsidR="00296B3D" w:rsidRPr="00E71FE0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58776A2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ECE83" w14:textId="77777777" w:rsidR="00296B3D" w:rsidRPr="00B0588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A55121" w14:textId="77777777" w:rsidR="00296B3D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263B27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0AAE" w14:textId="77777777" w:rsidR="00296B3D" w:rsidRPr="0026157C" w:rsidRDefault="00296B3D" w:rsidP="0029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7818" w:rsidRPr="009566C2" w14:paraId="238A14E8" w14:textId="77777777" w:rsidTr="00B2241E">
        <w:tc>
          <w:tcPr>
            <w:tcW w:w="4410" w:type="dxa"/>
          </w:tcPr>
          <w:p w14:paraId="26C9DD73" w14:textId="77777777" w:rsidR="006B7818" w:rsidRPr="00AD2160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21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29415C38" w14:textId="51590930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BA935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217406D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F7E33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933E2" w14:textId="49E2B462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270" w:type="dxa"/>
          </w:tcPr>
          <w:p w14:paraId="70F83845" w14:textId="77777777" w:rsidR="006B7818" w:rsidRPr="008C1DD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D93A0BB" w14:textId="77777777" w:rsidR="006B7818" w:rsidRPr="0061210E" w:rsidRDefault="006B7818" w:rsidP="006B781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5,6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  <w:tr w:rsidR="006B7818" w:rsidRPr="009566C2" w14:paraId="44BA4F6D" w14:textId="77777777" w:rsidTr="00020DA6">
        <w:tc>
          <w:tcPr>
            <w:tcW w:w="4410" w:type="dxa"/>
          </w:tcPr>
          <w:p w14:paraId="0350BC36" w14:textId="77777777" w:rsidR="006B7818" w:rsidRPr="00AD2160" w:rsidRDefault="006B7818" w:rsidP="006B781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shd w:val="clear" w:color="auto" w:fill="auto"/>
          </w:tcPr>
          <w:p w14:paraId="4B51125F" w14:textId="6A5C51A1" w:rsidR="006B7818" w:rsidRPr="0086509B" w:rsidRDefault="007A5E39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15,039</w:t>
            </w:r>
          </w:p>
        </w:tc>
        <w:tc>
          <w:tcPr>
            <w:tcW w:w="270" w:type="dxa"/>
          </w:tcPr>
          <w:p w14:paraId="003AAD8B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206E9B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</w:tcPr>
          <w:p w14:paraId="05402A99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EDBDE" w14:textId="14BD93F6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435948A" w14:textId="77777777" w:rsidR="006B7818" w:rsidRPr="00C664CA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03125" w14:textId="77777777" w:rsidR="006B7818" w:rsidRPr="0061210E" w:rsidRDefault="006B7818" w:rsidP="006B781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7818" w:rsidRPr="009566C2" w14:paraId="2EF956C5" w14:textId="77777777" w:rsidTr="00BD518E">
        <w:tc>
          <w:tcPr>
            <w:tcW w:w="4410" w:type="dxa"/>
          </w:tcPr>
          <w:p w14:paraId="3A85F385" w14:textId="77777777" w:rsidR="006B7818" w:rsidRPr="00AD2160" w:rsidRDefault="006B7818" w:rsidP="006B781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3FDC16E0" w14:textId="58CC07DE" w:rsidR="006B7818" w:rsidRPr="0086509B" w:rsidRDefault="007A5E39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96655E1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F99604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32FD0C44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CC6D5D" w14:textId="294D1E89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C4867" w14:textId="77777777" w:rsidR="006B7818" w:rsidRPr="0075591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2530F" w14:textId="63E1CC07" w:rsidR="006B7818" w:rsidRPr="0061210E" w:rsidRDefault="006B7818" w:rsidP="006B781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7818" w:rsidRPr="009566C2" w14:paraId="2E9D2D3B" w14:textId="77777777" w:rsidTr="00020DA6">
        <w:tc>
          <w:tcPr>
            <w:tcW w:w="4410" w:type="dxa"/>
          </w:tcPr>
          <w:p w14:paraId="2E8281D5" w14:textId="77777777" w:rsidR="006B7818" w:rsidRPr="00AD2160" w:rsidRDefault="006B7818" w:rsidP="006B781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BBA00B" w14:textId="6366A83A" w:rsidR="006B7818" w:rsidRPr="0086509B" w:rsidRDefault="007A5E39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270" w:type="dxa"/>
          </w:tcPr>
          <w:p w14:paraId="3BF7B3C4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8B84404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401610D0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FE0B8" w14:textId="61FDA07F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09B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270" w:type="dxa"/>
          </w:tcPr>
          <w:p w14:paraId="0FACAE91" w14:textId="77777777" w:rsidR="006B7818" w:rsidRPr="00C664CA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19B3C" w14:textId="77777777" w:rsidR="006B7818" w:rsidRPr="0061210E" w:rsidRDefault="006B7818" w:rsidP="006B781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1,739</w:t>
            </w:r>
          </w:p>
        </w:tc>
      </w:tr>
      <w:tr w:rsidR="006B7818" w:rsidRPr="009566C2" w14:paraId="7686DD8C" w14:textId="77777777" w:rsidTr="00B2241E">
        <w:tc>
          <w:tcPr>
            <w:tcW w:w="4410" w:type="dxa"/>
          </w:tcPr>
          <w:p w14:paraId="5EDD0194" w14:textId="77777777" w:rsidR="006B7818" w:rsidRPr="009566C2" w:rsidRDefault="006B7818" w:rsidP="006B781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801A" w14:textId="1597E9BF" w:rsidR="006B7818" w:rsidRPr="0086509B" w:rsidRDefault="007A5E39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09B">
              <w:rPr>
                <w:rFonts w:ascii="Angsana New" w:hAnsi="Angsana New"/>
                <w:b/>
                <w:bCs/>
                <w:sz w:val="30"/>
                <w:szCs w:val="30"/>
              </w:rPr>
              <w:t>16,544</w:t>
            </w:r>
          </w:p>
        </w:tc>
        <w:tc>
          <w:tcPr>
            <w:tcW w:w="270" w:type="dxa"/>
          </w:tcPr>
          <w:p w14:paraId="12495085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1A2C773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09B">
              <w:rPr>
                <w:rFonts w:ascii="Angsana New" w:hAnsi="Angsana New"/>
                <w:b/>
                <w:bCs/>
                <w:sz w:val="30"/>
                <w:szCs w:val="30"/>
              </w:rPr>
              <w:t>9,351</w:t>
            </w:r>
          </w:p>
        </w:tc>
        <w:tc>
          <w:tcPr>
            <w:tcW w:w="270" w:type="dxa"/>
          </w:tcPr>
          <w:p w14:paraId="7CCA450A" w14:textId="77777777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78EA9" w14:textId="20F74C59" w:rsidR="006B7818" w:rsidRPr="0086509B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09B">
              <w:rPr>
                <w:rFonts w:ascii="Angsana New" w:hAnsi="Angsana New"/>
                <w:b/>
                <w:bCs/>
                <w:sz w:val="30"/>
                <w:szCs w:val="30"/>
              </w:rPr>
              <w:t>17,388</w:t>
            </w:r>
          </w:p>
        </w:tc>
        <w:tc>
          <w:tcPr>
            <w:tcW w:w="270" w:type="dxa"/>
          </w:tcPr>
          <w:p w14:paraId="60B8D750" w14:textId="77777777" w:rsidR="006B7818" w:rsidRPr="00C664CA" w:rsidRDefault="006B7818" w:rsidP="006B7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2903E3" w14:textId="77777777" w:rsidR="006B7818" w:rsidRPr="0061210E" w:rsidRDefault="006B7818" w:rsidP="006B781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7,410</w:t>
            </w:r>
          </w:p>
        </w:tc>
      </w:tr>
    </w:tbl>
    <w:p w14:paraId="0CAECF65" w14:textId="3BC4E5FF" w:rsidR="00455C0E" w:rsidRDefault="00455C0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455C0E" w:rsidSect="00F1422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9570CB1" w14:textId="1B7EEB8C" w:rsidR="00E96AEE" w:rsidRDefault="00455C0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385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1440"/>
        <w:gridCol w:w="699"/>
        <w:gridCol w:w="637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F48B1" w:rsidRPr="00A26B9D" w14:paraId="7B328E97" w14:textId="77777777" w:rsidTr="006633AA">
        <w:trPr>
          <w:jc w:val="center"/>
        </w:trPr>
        <w:tc>
          <w:tcPr>
            <w:tcW w:w="2001" w:type="dxa"/>
          </w:tcPr>
          <w:p w14:paraId="0B8EA238" w14:textId="77777777" w:rsidR="003F48B1" w:rsidRPr="00A26B9D" w:rsidRDefault="003F48B1" w:rsidP="009F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F1EF7E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14:paraId="517DBA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7AA23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14:paraId="7EAE2E48" w14:textId="77777777" w:rsidR="003F48B1" w:rsidRPr="00F129FB" w:rsidRDefault="003F48B1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8B1" w:rsidRPr="00A26B9D" w14:paraId="399F9384" w14:textId="77777777" w:rsidTr="006633AA">
        <w:trPr>
          <w:jc w:val="center"/>
        </w:trPr>
        <w:tc>
          <w:tcPr>
            <w:tcW w:w="2001" w:type="dxa"/>
          </w:tcPr>
          <w:p w14:paraId="5D954298" w14:textId="77777777" w:rsidR="003F48B1" w:rsidRPr="00A26B9D" w:rsidRDefault="003F48B1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28B84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26DAF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36" w:type="dxa"/>
            <w:gridSpan w:val="2"/>
          </w:tcPr>
          <w:p w14:paraId="3CA6B00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1BB29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644608DA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DCE7367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42E18F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77FF6B9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28E5E2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7307DE4C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E80997" w14:textId="77777777" w:rsidR="003F48B1" w:rsidRPr="00A26B9D" w:rsidRDefault="00450570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53C4A29F" w14:textId="6FFE1143" w:rsidR="00450570" w:rsidRPr="00A26B9D" w:rsidRDefault="00450570" w:rsidP="0045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73757F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9D0D6C" w:rsidRPr="00A26B9D" w14:paraId="05F67698" w14:textId="77777777" w:rsidTr="00DE0412">
        <w:trPr>
          <w:jc w:val="center"/>
        </w:trPr>
        <w:tc>
          <w:tcPr>
            <w:tcW w:w="2001" w:type="dxa"/>
          </w:tcPr>
          <w:p w14:paraId="39EAFC0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D47B6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2946BD19" w14:textId="03CCBBBE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2E753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637" w:type="dxa"/>
          </w:tcPr>
          <w:p w14:paraId="19D124B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0779BED9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205B622" w14:textId="4FB161AC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 w:rsidR="002E753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2028FA7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F1D5EFA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14:paraId="04D17C0F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7390F9C1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349F0C4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39BA2393" w14:textId="19986CC4" w:rsidR="009D0D6C" w:rsidRPr="00A26B9D" w:rsidRDefault="002E753D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34F3A01C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2269F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47A04A13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B468A1A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1F935C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327AABDE" w14:textId="6FF6B32D" w:rsidR="009D0D6C" w:rsidRPr="00A26B9D" w:rsidRDefault="002E753D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27203FAA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371256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2AC71BD9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3842CEC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94268D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7EE84203" w14:textId="7769E33F" w:rsidR="009D0D6C" w:rsidRPr="00A26B9D" w:rsidRDefault="002E753D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2F395E02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084056" w14:textId="77777777" w:rsidR="009D0D6C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14:paraId="717739EF" w14:textId="0F8FD085" w:rsidR="009D0D6C" w:rsidRPr="00A26B9D" w:rsidRDefault="002E753D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9D0D6C" w:rsidRPr="00A26B9D" w14:paraId="77CE8405" w14:textId="77777777" w:rsidTr="00DE0412">
        <w:trPr>
          <w:jc w:val="center"/>
        </w:trPr>
        <w:tc>
          <w:tcPr>
            <w:tcW w:w="2001" w:type="dxa"/>
          </w:tcPr>
          <w:p w14:paraId="5B3066E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99DC3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1F5631DC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37" w:type="dxa"/>
          </w:tcPr>
          <w:p w14:paraId="48C38DAD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11F0E00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F68DBE8" w14:textId="7E014D1F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C93F2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78990C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3838CDD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BFD612" w14:textId="3119BC7A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845DEE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147B2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BC58593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3A21C4A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D240C1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F09398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A5ADB66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9FC634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E836CD0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F2630C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9D0D6C" w:rsidRPr="00A26B9D" w14:paraId="6CCB20D8" w14:textId="77777777" w:rsidTr="006633AA">
        <w:trPr>
          <w:jc w:val="center"/>
        </w:trPr>
        <w:tc>
          <w:tcPr>
            <w:tcW w:w="2001" w:type="dxa"/>
          </w:tcPr>
          <w:p w14:paraId="48ABAAA7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BEA5CD" w14:textId="77777777" w:rsidR="009D0D6C" w:rsidRPr="00A26B9D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36" w:type="dxa"/>
            <w:gridSpan w:val="2"/>
          </w:tcPr>
          <w:p w14:paraId="38EBA135" w14:textId="77777777" w:rsidR="009D0D6C" w:rsidRPr="003765B5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2945249" w14:textId="77777777" w:rsidR="009D0D6C" w:rsidRPr="00A26B9D" w:rsidRDefault="009D0D6C" w:rsidP="009D0D6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14:paraId="4F2580CD" w14:textId="77777777" w:rsidR="009D0D6C" w:rsidRPr="003765B5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D0D6C" w:rsidRPr="00A26B9D" w14:paraId="23C56601" w14:textId="77777777" w:rsidTr="00DE0412">
        <w:trPr>
          <w:jc w:val="center"/>
        </w:trPr>
        <w:tc>
          <w:tcPr>
            <w:tcW w:w="2001" w:type="dxa"/>
          </w:tcPr>
          <w:p w14:paraId="47B7FFA5" w14:textId="77777777" w:rsidR="009D0D6C" w:rsidRPr="00A26B9D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8D73C79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7437DE7F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E5FA7BF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31CBB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306223AD" w14:textId="77777777" w:rsidR="009D0D6C" w:rsidRPr="00A26B9D" w:rsidRDefault="009D0D6C" w:rsidP="009D0D6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FF7359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45F8EC75" w14:textId="77777777" w:rsidR="009D0D6C" w:rsidRPr="00A26B9D" w:rsidRDefault="009D0D6C" w:rsidP="009D0D6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941726" w14:textId="77777777" w:rsidR="009D0D6C" w:rsidRPr="00A26B9D" w:rsidRDefault="009D0D6C" w:rsidP="009D0D6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148F40E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7A29E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3B63F98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28CE7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D435DD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31EC0" w14:textId="77777777" w:rsidR="009D0D6C" w:rsidRPr="00A26B9D" w:rsidRDefault="009D0D6C" w:rsidP="009D0D6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75F7FD2" w14:textId="77777777" w:rsidR="009D0D6C" w:rsidRPr="00A26B9D" w:rsidRDefault="009D0D6C" w:rsidP="009D0D6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B76D7C" w14:textId="77777777" w:rsidR="009D0D6C" w:rsidRPr="00A26B9D" w:rsidRDefault="009D0D6C" w:rsidP="009D0D6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8F011DA" w14:textId="77777777" w:rsidR="009D0D6C" w:rsidRPr="00A26B9D" w:rsidRDefault="009D0D6C" w:rsidP="009D0D6C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E9AFF0" w14:textId="77777777" w:rsidR="009D0D6C" w:rsidRPr="00A26B9D" w:rsidRDefault="009D0D6C" w:rsidP="009D0D6C">
            <w:pPr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0F588F" w14:textId="77777777" w:rsidR="009D0D6C" w:rsidRPr="00A26B9D" w:rsidRDefault="009D0D6C" w:rsidP="009D0D6C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1E5E" w:rsidRPr="00A26B9D" w14:paraId="75E90B66" w14:textId="77777777" w:rsidTr="00DE0412">
        <w:trPr>
          <w:jc w:val="center"/>
        </w:trPr>
        <w:tc>
          <w:tcPr>
            <w:tcW w:w="2001" w:type="dxa"/>
          </w:tcPr>
          <w:p w14:paraId="66E6F82C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5CB9896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EA97BD9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ซึชิโยชิ สมบูรณ์</w:t>
            </w:r>
          </w:p>
          <w:p w14:paraId="37010701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โคเตท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แซนด์ จำกัด</w:t>
            </w:r>
          </w:p>
        </w:tc>
        <w:tc>
          <w:tcPr>
            <w:tcW w:w="1440" w:type="dxa"/>
          </w:tcPr>
          <w:p w14:paraId="3D767CAB" w14:textId="77777777" w:rsidR="00001E5E" w:rsidRPr="00A26B9D" w:rsidRDefault="00001E5E" w:rsidP="00001E5E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059974A8" w14:textId="77777777" w:rsidR="00001E5E" w:rsidRPr="00A26B9D" w:rsidRDefault="00001E5E" w:rsidP="00001E5E">
            <w:pPr>
              <w:tabs>
                <w:tab w:val="decimal" w:pos="342"/>
              </w:tabs>
              <w:ind w:left="-131" w:right="-153" w:firstLine="20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ทรายเคลือบ</w:t>
            </w:r>
          </w:p>
          <w:p w14:paraId="6B1CFDE9" w14:textId="77777777" w:rsidR="00001E5E" w:rsidRPr="00A26B9D" w:rsidRDefault="00001E5E" w:rsidP="00001E5E">
            <w:pPr>
              <w:tabs>
                <w:tab w:val="decimal" w:pos="342"/>
              </w:tabs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พลาสติก</w:t>
            </w:r>
            <w:r w:rsidRPr="00A26B9D">
              <w:rPr>
                <w:rFonts w:ascii="Angsana New" w:hAnsi="Angsana New"/>
                <w:sz w:val="26"/>
                <w:szCs w:val="26"/>
              </w:rPr>
              <w:t>,</w:t>
            </w:r>
          </w:p>
          <w:p w14:paraId="5245CC47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ทรายอบแห้ง</w:t>
            </w:r>
          </w:p>
        </w:tc>
        <w:tc>
          <w:tcPr>
            <w:tcW w:w="699" w:type="dxa"/>
            <w:vAlign w:val="bottom"/>
          </w:tcPr>
          <w:p w14:paraId="5ABAAAB7" w14:textId="4DFE3126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637" w:type="dxa"/>
            <w:vAlign w:val="bottom"/>
          </w:tcPr>
          <w:p w14:paraId="46341009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270" w:type="dxa"/>
            <w:vAlign w:val="bottom"/>
          </w:tcPr>
          <w:p w14:paraId="56581624" w14:textId="77777777" w:rsidR="00001E5E" w:rsidRPr="00A26B9D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0C563A00" w14:textId="5D2820F9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62FBBA16" w14:textId="77777777" w:rsidR="00001E5E" w:rsidRPr="00A26B9D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E1EBEA6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2C84CC49" w14:textId="77777777" w:rsidR="00001E5E" w:rsidRPr="00A26B9D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9DC83C" w14:textId="5C752EE1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9179D16" w14:textId="77777777" w:rsidR="00001E5E" w:rsidRPr="00A26B9D" w:rsidRDefault="00001E5E" w:rsidP="00001E5E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F20F11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638A9E3" w14:textId="77777777" w:rsidR="00001E5E" w:rsidRPr="00A26B9D" w:rsidRDefault="00001E5E" w:rsidP="00001E5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DA3178" w14:textId="555FBF51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49,163</w:t>
            </w:r>
          </w:p>
        </w:tc>
        <w:tc>
          <w:tcPr>
            <w:tcW w:w="270" w:type="dxa"/>
            <w:vAlign w:val="bottom"/>
          </w:tcPr>
          <w:p w14:paraId="5BA8B7C9" w14:textId="77777777" w:rsidR="00001E5E" w:rsidRPr="00A26B9D" w:rsidRDefault="00001E5E" w:rsidP="00001E5E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29F8923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52,125</w:t>
            </w:r>
          </w:p>
        </w:tc>
        <w:tc>
          <w:tcPr>
            <w:tcW w:w="270" w:type="dxa"/>
            <w:vAlign w:val="bottom"/>
          </w:tcPr>
          <w:p w14:paraId="6D5CEBDD" w14:textId="77777777" w:rsidR="00001E5E" w:rsidRPr="00A26B9D" w:rsidRDefault="00001E5E" w:rsidP="00001E5E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0D169B5" w14:textId="05B1EC3C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BC3418">
              <w:rPr>
                <w:rFonts w:ascii="Angsana New" w:hAnsi="Angsana New"/>
                <w:sz w:val="26"/>
                <w:szCs w:val="26"/>
              </w:rPr>
              <w:t>1,5</w:t>
            </w:r>
            <w:r w:rsidR="00D8128E">
              <w:rPr>
                <w:rFonts w:ascii="Angsana New" w:hAnsi="Angsana New"/>
                <w:sz w:val="26"/>
                <w:szCs w:val="26"/>
              </w:rPr>
              <w:t>3</w:t>
            </w:r>
            <w:r w:rsidRPr="00BC341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1CD1184D" w14:textId="77777777" w:rsidR="00001E5E" w:rsidRPr="00BC3418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C9E09C2" w14:textId="7E061670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BC3418">
              <w:rPr>
                <w:rFonts w:ascii="Angsana New" w:hAnsi="Angsana New"/>
                <w:sz w:val="26"/>
                <w:szCs w:val="26"/>
              </w:rPr>
              <w:t>10,710</w:t>
            </w:r>
          </w:p>
        </w:tc>
      </w:tr>
      <w:tr w:rsidR="00001E5E" w:rsidRPr="00A26B9D" w14:paraId="4DFF3606" w14:textId="77777777" w:rsidTr="006B6425">
        <w:trPr>
          <w:trHeight w:val="299"/>
          <w:jc w:val="center"/>
        </w:trPr>
        <w:tc>
          <w:tcPr>
            <w:tcW w:w="2001" w:type="dxa"/>
          </w:tcPr>
          <w:p w14:paraId="0867438A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</w:tcPr>
          <w:p w14:paraId="7C96C5CB" w14:textId="77777777" w:rsidR="00001E5E" w:rsidRPr="001D173F" w:rsidRDefault="00001E5E" w:rsidP="00001E5E">
            <w:pPr>
              <w:spacing w:line="240" w:lineRule="auto"/>
              <w:ind w:left="-131" w:right="-153" w:firstLine="13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vAlign w:val="bottom"/>
          </w:tcPr>
          <w:p w14:paraId="3F2EF395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7" w:type="dxa"/>
            <w:vAlign w:val="bottom"/>
          </w:tcPr>
          <w:p w14:paraId="07437845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2699A13" w14:textId="77777777" w:rsidR="00001E5E" w:rsidRPr="001D173F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848AEC8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660D5E" w14:textId="77777777" w:rsidR="00001E5E" w:rsidRPr="001D173F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11B9967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0AD8DE7C" w14:textId="77777777" w:rsidR="00001E5E" w:rsidRPr="001D173F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DBFB43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5E43065D" w14:textId="77777777" w:rsidR="00001E5E" w:rsidRPr="001D173F" w:rsidRDefault="00001E5E" w:rsidP="00001E5E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C58137F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69F0D6AF" w14:textId="77777777" w:rsidR="00001E5E" w:rsidRPr="001D173F" w:rsidRDefault="00001E5E" w:rsidP="00001E5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768F8D3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711E9D27" w14:textId="77777777" w:rsidR="00001E5E" w:rsidRPr="001D173F" w:rsidRDefault="00001E5E" w:rsidP="00001E5E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E7FCD97" w14:textId="77777777" w:rsidR="00001E5E" w:rsidRPr="001D173F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FEED66" w14:textId="77777777" w:rsidR="00001E5E" w:rsidRPr="001D173F" w:rsidRDefault="00001E5E" w:rsidP="00001E5E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9E65034" w14:textId="77777777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9F8ED1" w14:textId="77777777" w:rsidR="00001E5E" w:rsidRPr="00BC3418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B36BD0C" w14:textId="77777777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1E5E" w:rsidRPr="00A26B9D" w14:paraId="32D43DCD" w14:textId="77777777" w:rsidTr="006B6425">
        <w:trPr>
          <w:jc w:val="center"/>
        </w:trPr>
        <w:tc>
          <w:tcPr>
            <w:tcW w:w="2001" w:type="dxa"/>
          </w:tcPr>
          <w:p w14:paraId="52C854A7" w14:textId="403ED9A8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ยามาดะ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สมบูรณ์</w:t>
            </w:r>
          </w:p>
          <w:p w14:paraId="6A6467A7" w14:textId="1BF2F403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28E95B78" w14:textId="77777777" w:rsidR="00001E5E" w:rsidRPr="00A26B9D" w:rsidRDefault="00001E5E" w:rsidP="00001E5E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1B66D05B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อะไหล่รถ</w:t>
            </w:r>
          </w:p>
        </w:tc>
        <w:tc>
          <w:tcPr>
            <w:tcW w:w="699" w:type="dxa"/>
            <w:vAlign w:val="bottom"/>
          </w:tcPr>
          <w:p w14:paraId="5253EAA8" w14:textId="2BB05B6B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637" w:type="dxa"/>
            <w:vAlign w:val="bottom"/>
          </w:tcPr>
          <w:p w14:paraId="785E0053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70" w:type="dxa"/>
            <w:vAlign w:val="bottom"/>
          </w:tcPr>
          <w:p w14:paraId="493F736D" w14:textId="77777777" w:rsidR="00001E5E" w:rsidRPr="00A26B9D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23BFF6E" w14:textId="6785CE31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72C2E8D6" w14:textId="77777777" w:rsidR="00001E5E" w:rsidRPr="00A26B9D" w:rsidRDefault="00001E5E" w:rsidP="00001E5E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A6B5DB1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43F62432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D76449" w14:textId="169447CE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662F215B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1F7BEC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07E1DABD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913B81" w14:textId="78DAC292" w:rsidR="00001E5E" w:rsidRPr="00A26B9D" w:rsidRDefault="00F241A1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94693C">
              <w:rPr>
                <w:rFonts w:ascii="Angsana New" w:hAnsi="Angsana New"/>
                <w:sz w:val="26"/>
                <w:szCs w:val="26"/>
              </w:rPr>
              <w:t>41,339</w:t>
            </w:r>
          </w:p>
        </w:tc>
        <w:tc>
          <w:tcPr>
            <w:tcW w:w="270" w:type="dxa"/>
            <w:vAlign w:val="bottom"/>
          </w:tcPr>
          <w:p w14:paraId="24A4C292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FC91482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463,215</w:t>
            </w:r>
          </w:p>
        </w:tc>
        <w:tc>
          <w:tcPr>
            <w:tcW w:w="270" w:type="dxa"/>
            <w:vAlign w:val="bottom"/>
          </w:tcPr>
          <w:p w14:paraId="4024A547" w14:textId="77777777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8E57DC4" w14:textId="4B4A7D21" w:rsidR="00001E5E" w:rsidRPr="00BC3418" w:rsidRDefault="00BB2920" w:rsidP="00BB2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11,646</w:t>
            </w:r>
          </w:p>
        </w:tc>
        <w:tc>
          <w:tcPr>
            <w:tcW w:w="270" w:type="dxa"/>
            <w:vAlign w:val="bottom"/>
          </w:tcPr>
          <w:p w14:paraId="7716B466" w14:textId="77777777" w:rsidR="00001E5E" w:rsidRPr="00BC3418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1391FC" w14:textId="1B912315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 w:rsidRPr="00BC3418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</w:tr>
      <w:tr w:rsidR="00001E5E" w:rsidRPr="00A26B9D" w14:paraId="524DEC14" w14:textId="77777777" w:rsidTr="006061DD">
        <w:trPr>
          <w:trHeight w:val="334"/>
          <w:jc w:val="center"/>
        </w:trPr>
        <w:tc>
          <w:tcPr>
            <w:tcW w:w="2001" w:type="dxa"/>
          </w:tcPr>
          <w:p w14:paraId="40B8F2DA" w14:textId="60DE7368" w:rsidR="00001E5E" w:rsidRPr="00A26B9D" w:rsidRDefault="00001E5E" w:rsidP="00001E5E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2496632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24E24D34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8B890D8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9976D9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9714E81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DD8574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F557DC5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C6C51C" w14:textId="77777777" w:rsidR="00001E5E" w:rsidRPr="00A26B9D" w:rsidRDefault="00001E5E" w:rsidP="00001E5E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D849524" w14:textId="51936A0C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425A7B57" w14:textId="77777777" w:rsidR="00001E5E" w:rsidRPr="00A26B9D" w:rsidRDefault="00001E5E" w:rsidP="00001E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43A9CB6" w14:textId="644F2EAC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779ABF5D" w14:textId="77777777" w:rsidR="00001E5E" w:rsidRPr="00A26B9D" w:rsidRDefault="00001E5E" w:rsidP="00001E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6AC5D68" w14:textId="4EE53095" w:rsidR="00001E5E" w:rsidRPr="00A26B9D" w:rsidRDefault="0094693C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490,502</w:t>
            </w:r>
          </w:p>
        </w:tc>
        <w:tc>
          <w:tcPr>
            <w:tcW w:w="270" w:type="dxa"/>
            <w:vAlign w:val="bottom"/>
          </w:tcPr>
          <w:p w14:paraId="1D8813C2" w14:textId="77777777" w:rsidR="00001E5E" w:rsidRPr="00A26B9D" w:rsidRDefault="00001E5E" w:rsidP="00001E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6ABD11" w14:textId="1DFCA01F" w:rsidR="00001E5E" w:rsidRPr="00A26B9D" w:rsidRDefault="00001E5E" w:rsidP="00001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515,340</w:t>
            </w:r>
          </w:p>
        </w:tc>
        <w:tc>
          <w:tcPr>
            <w:tcW w:w="270" w:type="dxa"/>
            <w:vAlign w:val="bottom"/>
          </w:tcPr>
          <w:p w14:paraId="01E3E283" w14:textId="77777777" w:rsidR="00001E5E" w:rsidRPr="00A26B9D" w:rsidRDefault="00001E5E" w:rsidP="00001E5E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E756AF2" w14:textId="26005A7F" w:rsidR="00001E5E" w:rsidRPr="00BC3418" w:rsidRDefault="00BB2920" w:rsidP="00BC3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13,176</w:t>
            </w:r>
          </w:p>
        </w:tc>
        <w:tc>
          <w:tcPr>
            <w:tcW w:w="270" w:type="dxa"/>
            <w:vAlign w:val="bottom"/>
          </w:tcPr>
          <w:p w14:paraId="199497F7" w14:textId="77777777" w:rsidR="00001E5E" w:rsidRPr="00BC3418" w:rsidRDefault="00001E5E" w:rsidP="00BC3418">
            <w:pPr>
              <w:pStyle w:val="acctfourfigures"/>
              <w:tabs>
                <w:tab w:val="clear" w:pos="765"/>
                <w:tab w:val="decimal" w:pos="-12772"/>
                <w:tab w:val="decimal" w:pos="463"/>
                <w:tab w:val="decimal" w:pos="62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496A53C" w14:textId="1928DA46" w:rsidR="00001E5E" w:rsidRPr="00BC3418" w:rsidRDefault="00001E5E" w:rsidP="00001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3418">
              <w:rPr>
                <w:rFonts w:ascii="Angsana New" w:hAnsi="Angsana New"/>
                <w:b/>
                <w:bCs/>
                <w:sz w:val="26"/>
                <w:szCs w:val="26"/>
              </w:rPr>
              <w:t>27,849</w:t>
            </w:r>
          </w:p>
        </w:tc>
      </w:tr>
    </w:tbl>
    <w:p w14:paraId="126689B8" w14:textId="3183AFD5" w:rsidR="006B6425" w:rsidRDefault="006B6425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3FD4E8E" w14:textId="77777777" w:rsidR="006B6425" w:rsidRDefault="006B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39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2049"/>
        <w:gridCol w:w="630"/>
        <w:gridCol w:w="637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575934" w:rsidRPr="00F129FB" w14:paraId="1424F39B" w14:textId="77777777" w:rsidTr="002C7FC2">
        <w:trPr>
          <w:jc w:val="center"/>
        </w:trPr>
        <w:tc>
          <w:tcPr>
            <w:tcW w:w="2001" w:type="dxa"/>
          </w:tcPr>
          <w:p w14:paraId="0BEEB103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5F098147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0AB15BAF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1708B6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14:paraId="7BB61A89" w14:textId="77777777" w:rsidR="00575934" w:rsidRPr="00F129FB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5934" w:rsidRPr="00A26B9D" w14:paraId="0CFC9A26" w14:textId="77777777" w:rsidTr="002C7FC2">
        <w:trPr>
          <w:jc w:val="center"/>
        </w:trPr>
        <w:tc>
          <w:tcPr>
            <w:tcW w:w="2001" w:type="dxa"/>
          </w:tcPr>
          <w:p w14:paraId="68A2424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33D53D6A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A1D803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7" w:type="dxa"/>
            <w:gridSpan w:val="2"/>
          </w:tcPr>
          <w:p w14:paraId="59E8B006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EB5B437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BCF7A3F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1919BAD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A0E1F0D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6ACA2271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983864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55B85188" w14:textId="77777777" w:rsidR="00575934" w:rsidRPr="00A26B9D" w:rsidRDefault="00575934" w:rsidP="00D379CC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1CBC4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386EC808" w14:textId="122E3FEE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EA1EB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75934" w:rsidRPr="00A26B9D" w14:paraId="67C66444" w14:textId="77777777" w:rsidTr="002C7FC2">
        <w:trPr>
          <w:jc w:val="center"/>
        </w:trPr>
        <w:tc>
          <w:tcPr>
            <w:tcW w:w="2001" w:type="dxa"/>
          </w:tcPr>
          <w:p w14:paraId="51B262F8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438BA2A7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EEBC359" w14:textId="0F5E44F0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637" w:type="dxa"/>
          </w:tcPr>
          <w:p w14:paraId="15B20FA4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6B0EC60A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30D06811" w14:textId="1B6F841D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270" w:type="dxa"/>
          </w:tcPr>
          <w:p w14:paraId="46352686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0013AE10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14:paraId="0E0944F4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14A6ED68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343C7E" w14:textId="382E9948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420199B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4047C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47DCE98E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0F8C4A1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95FE415" w14:textId="00A795E8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EBDCA54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7C40C" w14:textId="77777777" w:rsidR="00575934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1EF8B76F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6A1E435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D38F884" w14:textId="3A80F79A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2DA29C1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4C7F8F" w14:textId="719D4C31" w:rsidR="00575934" w:rsidRPr="00A26B9D" w:rsidRDefault="004D569A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575934" w:rsidRPr="00A26B9D" w14:paraId="4C207EB8" w14:textId="77777777" w:rsidTr="002C7FC2">
        <w:trPr>
          <w:jc w:val="center"/>
        </w:trPr>
        <w:tc>
          <w:tcPr>
            <w:tcW w:w="2001" w:type="dxa"/>
          </w:tcPr>
          <w:p w14:paraId="4101844E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723D8AFC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E09DFE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37" w:type="dxa"/>
          </w:tcPr>
          <w:p w14:paraId="1BDF9296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B074D05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1222B26E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23D1F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7139FC4A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89098BE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E40A696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43A21B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EC8F1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E5F84F2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7BDEA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81982FD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C2E0FA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03DBD96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9EEEB8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38F0C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798CEF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575934" w:rsidRPr="003765B5" w14:paraId="0024BE7B" w14:textId="77777777" w:rsidTr="002C7FC2">
        <w:trPr>
          <w:jc w:val="center"/>
        </w:trPr>
        <w:tc>
          <w:tcPr>
            <w:tcW w:w="2001" w:type="dxa"/>
          </w:tcPr>
          <w:p w14:paraId="15AA4724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</w:tcPr>
          <w:p w14:paraId="4077F1F1" w14:textId="77777777" w:rsidR="00575934" w:rsidRPr="00A26B9D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7" w:type="dxa"/>
            <w:gridSpan w:val="2"/>
          </w:tcPr>
          <w:p w14:paraId="5489776D" w14:textId="77777777" w:rsidR="00575934" w:rsidRPr="003765B5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38B77860" w14:textId="77777777" w:rsidR="00575934" w:rsidRPr="00A26B9D" w:rsidRDefault="00575934" w:rsidP="00D379C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14:paraId="7191C44D" w14:textId="77777777" w:rsidR="00575934" w:rsidRPr="003765B5" w:rsidRDefault="00575934" w:rsidP="00D379C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575934" w:rsidRPr="00A26B9D" w14:paraId="1A62E2E1" w14:textId="77777777" w:rsidTr="002C7FC2">
        <w:trPr>
          <w:jc w:val="center"/>
        </w:trPr>
        <w:tc>
          <w:tcPr>
            <w:tcW w:w="2001" w:type="dxa"/>
          </w:tcPr>
          <w:p w14:paraId="445AE279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49" w:type="dxa"/>
          </w:tcPr>
          <w:p w14:paraId="6DAF2681" w14:textId="77777777" w:rsidR="00575934" w:rsidRPr="00A26B9D" w:rsidRDefault="00575934" w:rsidP="00D379CC">
            <w:pPr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736507F0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5EE83BE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40C5C0" w14:textId="77777777" w:rsidR="00575934" w:rsidRPr="00A26B9D" w:rsidRDefault="00575934" w:rsidP="00D379C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1EF134C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C3F519" w14:textId="77777777" w:rsidR="00575934" w:rsidRPr="00A26B9D" w:rsidRDefault="00575934" w:rsidP="00D379C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479E732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B5A74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7DEC9B2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ECA461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96AFA99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1CA5DB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E13C06F" w14:textId="77777777" w:rsidR="00575934" w:rsidRPr="00A26B9D" w:rsidRDefault="00575934" w:rsidP="00D379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CA6885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E189C72" w14:textId="77777777" w:rsidR="00575934" w:rsidRPr="00A26B9D" w:rsidRDefault="00575934" w:rsidP="00D379C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68AF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47F1A5A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22ADA3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6C1B5F" w14:textId="77777777" w:rsidR="00575934" w:rsidRPr="00A26B9D" w:rsidRDefault="00575934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61" w:right="-1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758" w:rsidRPr="00A26B9D" w14:paraId="4202CB03" w14:textId="77777777" w:rsidTr="002C7FC2">
        <w:trPr>
          <w:jc w:val="center"/>
        </w:trPr>
        <w:tc>
          <w:tcPr>
            <w:tcW w:w="2001" w:type="dxa"/>
          </w:tcPr>
          <w:p w14:paraId="5EA6A3A2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มูเบีย สมบูรณ์ </w:t>
            </w:r>
          </w:p>
          <w:p w14:paraId="39E06C26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ออโตโมทีฟ  จำกัด</w:t>
            </w:r>
          </w:p>
        </w:tc>
        <w:tc>
          <w:tcPr>
            <w:tcW w:w="2049" w:type="dxa"/>
          </w:tcPr>
          <w:p w14:paraId="2E498C32" w14:textId="77777777" w:rsidR="00BA1758" w:rsidRDefault="00BA1758" w:rsidP="00BA1758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ผลิตและจำหน่ายชิ้นส่วน</w:t>
            </w:r>
          </w:p>
          <w:p w14:paraId="62DCFFFF" w14:textId="2258F153" w:rsidR="00BA1758" w:rsidRPr="00A26B9D" w:rsidRDefault="00BA1758" w:rsidP="00BA1758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630" w:type="dxa"/>
            <w:vAlign w:val="bottom"/>
          </w:tcPr>
          <w:p w14:paraId="5355C190" w14:textId="18F1BBC2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637" w:type="dxa"/>
            <w:vAlign w:val="bottom"/>
          </w:tcPr>
          <w:p w14:paraId="1BEF88AE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  <w:vAlign w:val="bottom"/>
          </w:tcPr>
          <w:p w14:paraId="4F5B4D1B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CA9F31A" w14:textId="5D41AC82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1EE014AC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1585D770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4AA6AC11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723F3D8" w14:textId="38C720EF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394EA659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95067FF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3CB255F0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097A9C9" w14:textId="19F3AFFA" w:rsidR="00BA1758" w:rsidRPr="00A26B9D" w:rsidRDefault="00001E5E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334,24</w:t>
            </w:r>
            <w:r w:rsidR="008650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5595670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F55FF65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347,071</w:t>
            </w:r>
          </w:p>
        </w:tc>
        <w:tc>
          <w:tcPr>
            <w:tcW w:w="270" w:type="dxa"/>
            <w:vAlign w:val="bottom"/>
          </w:tcPr>
          <w:p w14:paraId="2133B782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813CCC5" w14:textId="4B9AD2D2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A3738B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B944408" w14:textId="7AAD7BEB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758" w:rsidRPr="00A26B9D" w14:paraId="7411AA43" w14:textId="77777777" w:rsidTr="002C7FC2">
        <w:trPr>
          <w:jc w:val="center"/>
        </w:trPr>
        <w:tc>
          <w:tcPr>
            <w:tcW w:w="2001" w:type="dxa"/>
          </w:tcPr>
          <w:p w14:paraId="1429A964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9" w:type="dxa"/>
          </w:tcPr>
          <w:p w14:paraId="1D542AE9" w14:textId="77777777" w:rsidR="00BA1758" w:rsidRPr="00A26B9D" w:rsidRDefault="00BA1758" w:rsidP="00BA1758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vAlign w:val="bottom"/>
          </w:tcPr>
          <w:p w14:paraId="40FEEE5B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F0AFE5D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CCFF71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A705ABB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55991E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25DFDDEE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51B89F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247857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296D83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C5AEE23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6EB3B8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CF16F2F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435A01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3E0C2FD" w14:textId="77777777" w:rsidR="00BA1758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A52998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B398336" w14:textId="77777777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6B8408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B529CE" w14:textId="77777777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758" w:rsidRPr="00A26B9D" w14:paraId="64D528AA" w14:textId="77777777" w:rsidTr="002C7FC2">
        <w:trPr>
          <w:jc w:val="center"/>
        </w:trPr>
        <w:tc>
          <w:tcPr>
            <w:tcW w:w="2001" w:type="dxa"/>
            <w:vAlign w:val="bottom"/>
          </w:tcPr>
          <w:p w14:paraId="694097BC" w14:textId="77777777" w:rsidR="00BA1758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สมบูรณ์ เซี่ยซัน</w:t>
            </w:r>
          </w:p>
          <w:p w14:paraId="477A1F33" w14:textId="240BD786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เทค จำกัด</w:t>
            </w:r>
          </w:p>
        </w:tc>
        <w:tc>
          <w:tcPr>
            <w:tcW w:w="2049" w:type="dxa"/>
          </w:tcPr>
          <w:p w14:paraId="23E3B4E1" w14:textId="77777777" w:rsidR="00BA1758" w:rsidRDefault="00BA1758" w:rsidP="00BA1758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ให้บริการและให้คำปรึกษา</w:t>
            </w:r>
          </w:p>
          <w:p w14:paraId="475A0478" w14:textId="77777777" w:rsidR="00BA1758" w:rsidRDefault="00BA1758" w:rsidP="00BA1758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ในการวางระบบ รวมทั้ง</w:t>
            </w:r>
          </w:p>
          <w:p w14:paraId="6923D8E3" w14:textId="77777777" w:rsidR="00BA1758" w:rsidRDefault="00BA1758" w:rsidP="00BA1758">
            <w:pPr>
              <w:tabs>
                <w:tab w:val="left" w:pos="45"/>
              </w:tabs>
              <w:spacing w:line="240" w:lineRule="auto"/>
              <w:ind w:left="-131" w:right="-153" w:firstLine="1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พัฒนาการบูรณาการ</w:t>
            </w:r>
          </w:p>
          <w:p w14:paraId="01868E99" w14:textId="77777777" w:rsidR="00BA1758" w:rsidRDefault="00BA1758" w:rsidP="00BA1758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ระบบเชิงวิศวกรรม และ</w:t>
            </w:r>
          </w:p>
          <w:p w14:paraId="330BBF45" w14:textId="02C3E25D" w:rsidR="00BA1758" w:rsidRPr="00A26B9D" w:rsidRDefault="00BA1758" w:rsidP="00BA1758">
            <w:pPr>
              <w:tabs>
                <w:tab w:val="left" w:pos="45"/>
              </w:tabs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ระบบอัตโนมัติ</w:t>
            </w:r>
          </w:p>
        </w:tc>
        <w:tc>
          <w:tcPr>
            <w:tcW w:w="630" w:type="dxa"/>
            <w:vAlign w:val="bottom"/>
          </w:tcPr>
          <w:p w14:paraId="64B58871" w14:textId="0CBCD3AD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637" w:type="dxa"/>
            <w:vAlign w:val="bottom"/>
          </w:tcPr>
          <w:p w14:paraId="234030BE" w14:textId="7D5172E5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9AACC2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8E2701B" w14:textId="3B83D15E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270" w:type="dxa"/>
            <w:vAlign w:val="bottom"/>
          </w:tcPr>
          <w:p w14:paraId="21F3AFBA" w14:textId="77777777" w:rsidR="00BA1758" w:rsidRPr="00A26B9D" w:rsidRDefault="00BA1758" w:rsidP="00BA1758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1CA9260C" w14:textId="779CF7D5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256C09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6AE484B" w14:textId="4A473156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771859D5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C3B327E" w14:textId="38990DC4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0CFE31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B805F5D" w14:textId="4D764EC4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70" w:type="dxa"/>
            <w:vAlign w:val="bottom"/>
          </w:tcPr>
          <w:p w14:paraId="46D74A27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C448C10" w14:textId="21A5DEFC" w:rsidR="00BA1758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BE301B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486409" w14:textId="0D968D25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327A39" w14:textId="7777777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E87A516" w14:textId="40E64623" w:rsidR="00BA1758" w:rsidRPr="00A26B9D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758" w:rsidRPr="00A26B9D" w14:paraId="0C481A18" w14:textId="77777777" w:rsidTr="002C7FC2">
        <w:trPr>
          <w:trHeight w:val="334"/>
          <w:jc w:val="center"/>
        </w:trPr>
        <w:tc>
          <w:tcPr>
            <w:tcW w:w="2001" w:type="dxa"/>
          </w:tcPr>
          <w:p w14:paraId="0032FF58" w14:textId="6D8D4EF8" w:rsidR="00BA1758" w:rsidRPr="00A26B9D" w:rsidRDefault="00BA1758" w:rsidP="00BA1758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9" w:type="dxa"/>
          </w:tcPr>
          <w:p w14:paraId="3F7A90DC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C14231C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B93D393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85F2E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4D84B11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C49F79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A26A5B1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AF751A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12C65AC" w14:textId="283C9925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365,500</w:t>
            </w:r>
          </w:p>
        </w:tc>
        <w:tc>
          <w:tcPr>
            <w:tcW w:w="270" w:type="dxa"/>
            <w:vAlign w:val="bottom"/>
          </w:tcPr>
          <w:p w14:paraId="2F4561A9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3C052A2" w14:textId="0AC917E7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542EDA35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475F66D" w14:textId="4B39BA12" w:rsidR="00BA1758" w:rsidRPr="00A26B9D" w:rsidRDefault="00001E5E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349,24</w:t>
            </w:r>
            <w:r w:rsidR="0086509B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C7B7EE6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8C02C74" w14:textId="2F87F3A3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347,071</w:t>
            </w:r>
          </w:p>
        </w:tc>
        <w:tc>
          <w:tcPr>
            <w:tcW w:w="270" w:type="dxa"/>
            <w:vAlign w:val="bottom"/>
          </w:tcPr>
          <w:p w14:paraId="4F760B06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91B773" w14:textId="63B18986" w:rsidR="00BA1758" w:rsidRPr="0068586F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737A18D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C3D71EA" w14:textId="7B82CF43" w:rsidR="00BA1758" w:rsidRPr="00F4458F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BA1758" w:rsidRPr="00A26B9D" w14:paraId="1FAC66AB" w14:textId="77777777" w:rsidTr="002C7FC2">
        <w:trPr>
          <w:trHeight w:val="334"/>
          <w:jc w:val="center"/>
        </w:trPr>
        <w:tc>
          <w:tcPr>
            <w:tcW w:w="2001" w:type="dxa"/>
          </w:tcPr>
          <w:p w14:paraId="3E4C4020" w14:textId="52F73BA8" w:rsidR="00BA1758" w:rsidRPr="00A26B9D" w:rsidRDefault="00BA1758" w:rsidP="00BA1758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49" w:type="dxa"/>
          </w:tcPr>
          <w:p w14:paraId="0E44DB6D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2A2A93C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354324F6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EDB3C1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915E169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753B01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765889A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3663DF" w14:textId="77777777" w:rsidR="00BA1758" w:rsidRPr="00A26B9D" w:rsidRDefault="00BA1758" w:rsidP="00BA1758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6AA23960" w14:textId="37CBDF4F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411,607</w:t>
            </w:r>
          </w:p>
        </w:tc>
        <w:tc>
          <w:tcPr>
            <w:tcW w:w="270" w:type="dxa"/>
            <w:vAlign w:val="bottom"/>
          </w:tcPr>
          <w:p w14:paraId="6C801022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7F7D6A6" w14:textId="0958FC8A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396,</w:t>
            </w:r>
            <w:r w:rsidR="002E094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70" w:type="dxa"/>
            <w:vAlign w:val="bottom"/>
          </w:tcPr>
          <w:p w14:paraId="49F2602B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2601E7F" w14:textId="57751A6D" w:rsidR="00BA1758" w:rsidRPr="00A26B9D" w:rsidRDefault="00F241A1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86509B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86509B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</w:p>
        </w:tc>
        <w:tc>
          <w:tcPr>
            <w:tcW w:w="270" w:type="dxa"/>
            <w:vAlign w:val="bottom"/>
          </w:tcPr>
          <w:p w14:paraId="6C7ED5E9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8E13B83" w14:textId="72BEE1E4" w:rsidR="00BA1758" w:rsidRPr="00A26B9D" w:rsidRDefault="00BA1758" w:rsidP="00BA1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862,411</w:t>
            </w:r>
          </w:p>
        </w:tc>
        <w:tc>
          <w:tcPr>
            <w:tcW w:w="270" w:type="dxa"/>
            <w:vAlign w:val="bottom"/>
          </w:tcPr>
          <w:p w14:paraId="53B4F1C5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FAC02F5" w14:textId="2CF5C5A7" w:rsidR="00BA1758" w:rsidRPr="0068586F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FA5C86" w14:textId="77777777" w:rsidR="00BA1758" w:rsidRPr="00A26B9D" w:rsidRDefault="00BA1758" w:rsidP="00BA1758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3BC739E" w14:textId="645639F2" w:rsidR="00BA1758" w:rsidRPr="00F4458F" w:rsidRDefault="00BA1758" w:rsidP="00BA1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58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FE95197" w14:textId="77777777" w:rsidR="00575934" w:rsidRDefault="0057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7960FAE" w14:textId="77777777" w:rsidR="00700418" w:rsidRDefault="00700418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700418" w:rsidSect="00FF358E">
          <w:foot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3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1080"/>
        <w:gridCol w:w="242"/>
        <w:gridCol w:w="6"/>
        <w:gridCol w:w="956"/>
        <w:gridCol w:w="270"/>
        <w:gridCol w:w="988"/>
        <w:gridCol w:w="6"/>
        <w:gridCol w:w="232"/>
        <w:gridCol w:w="6"/>
        <w:gridCol w:w="984"/>
        <w:gridCol w:w="236"/>
        <w:gridCol w:w="968"/>
        <w:gridCol w:w="6"/>
      </w:tblGrid>
      <w:tr w:rsidR="00E91871" w:rsidRPr="008733FB" w14:paraId="48133F8F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02BE1224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AAEB1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C9E50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721DA8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75E89184" w14:textId="77777777" w:rsidR="00E91871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2" w:type="dxa"/>
            <w:gridSpan w:val="10"/>
          </w:tcPr>
          <w:p w14:paraId="76236CD6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871" w:rsidRPr="00C4398E" w14:paraId="492CA4DF" w14:textId="77777777" w:rsidTr="0086509B">
        <w:trPr>
          <w:trHeight w:val="216"/>
        </w:trPr>
        <w:tc>
          <w:tcPr>
            <w:tcW w:w="2070" w:type="dxa"/>
          </w:tcPr>
          <w:p w14:paraId="257A277E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EF31449" w14:textId="6C00D35C" w:rsidR="00E91871" w:rsidRPr="00C35346" w:rsidRDefault="00E91871" w:rsidP="0021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8" w:type="dxa"/>
            <w:gridSpan w:val="2"/>
          </w:tcPr>
          <w:p w14:paraId="2E5E18A0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4"/>
          </w:tcPr>
          <w:p w14:paraId="349A6A21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8" w:type="dxa"/>
            <w:gridSpan w:val="2"/>
          </w:tcPr>
          <w:p w14:paraId="22E64F54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4" w:type="dxa"/>
            <w:gridSpan w:val="4"/>
          </w:tcPr>
          <w:p w14:paraId="16C97225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88689B" w:rsidRPr="008733FB" w14:paraId="17574F41" w14:textId="77777777" w:rsidTr="0086509B">
        <w:trPr>
          <w:gridAfter w:val="1"/>
          <w:wAfter w:w="6" w:type="dxa"/>
          <w:trHeight w:val="389"/>
        </w:trPr>
        <w:tc>
          <w:tcPr>
            <w:tcW w:w="2070" w:type="dxa"/>
          </w:tcPr>
          <w:p w14:paraId="50BDD807" w14:textId="77777777" w:rsidR="0088689B" w:rsidRPr="008733FB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5564B" w14:textId="2F461083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A1E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="00EA1EBE"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339C353E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355A2" w14:textId="37B7A52A" w:rsidR="0088689B" w:rsidRPr="00C35346" w:rsidRDefault="00A32CAB" w:rsidP="00A32CA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88689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="0088689B"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2" w:type="dxa"/>
          </w:tcPr>
          <w:p w14:paraId="1CE8CD9E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2A24EEDB" w14:textId="53828AFB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A1E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="00EA1EBE"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65EC13D5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CC1CF23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  <w:gridSpan w:val="2"/>
          </w:tcPr>
          <w:p w14:paraId="223435C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47FEDDE4" w14:textId="71D94D36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A1E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</w:t>
            </w:r>
            <w:r w:rsidR="00EA1EBE"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236" w:type="dxa"/>
          </w:tcPr>
          <w:p w14:paraId="17935730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0A847A5F" w14:textId="6FA4B6E9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8689B" w:rsidRPr="008733FB" w14:paraId="2F331FE8" w14:textId="77777777" w:rsidTr="0086509B">
        <w:trPr>
          <w:gridAfter w:val="1"/>
          <w:wAfter w:w="6" w:type="dxa"/>
          <w:trHeight w:val="407"/>
        </w:trPr>
        <w:tc>
          <w:tcPr>
            <w:tcW w:w="2070" w:type="dxa"/>
          </w:tcPr>
          <w:p w14:paraId="0B8821B2" w14:textId="77777777" w:rsidR="0088689B" w:rsidRPr="008733FB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15C2C" w14:textId="5B7F10DE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DB9A16E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2E19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3442635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  <w:gridSpan w:val="2"/>
          </w:tcPr>
          <w:p w14:paraId="587A9160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27ECB5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3B0DDFB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  <w:gridSpan w:val="2"/>
          </w:tcPr>
          <w:p w14:paraId="5340B455" w14:textId="77777777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74530C06" w14:textId="5F4E35A8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10138A4" w14:textId="77777777" w:rsidR="0088689B" w:rsidRPr="00C35346" w:rsidRDefault="0088689B" w:rsidP="0088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6E6CC2A" w14:textId="25D9D4F5" w:rsidR="0088689B" w:rsidRPr="00C35346" w:rsidRDefault="0088689B" w:rsidP="0088689B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D0D6C" w:rsidRPr="008733FB" w14:paraId="02A8AD8C" w14:textId="77777777" w:rsidTr="0086509B">
        <w:trPr>
          <w:trHeight w:val="407"/>
        </w:trPr>
        <w:tc>
          <w:tcPr>
            <w:tcW w:w="2070" w:type="dxa"/>
          </w:tcPr>
          <w:p w14:paraId="575BC70B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6EFE0F0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8" w:type="dxa"/>
            <w:gridSpan w:val="2"/>
          </w:tcPr>
          <w:p w14:paraId="6B953F43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52" w:type="dxa"/>
            <w:gridSpan w:val="10"/>
          </w:tcPr>
          <w:p w14:paraId="57A8D2B7" w14:textId="77777777" w:rsidR="009D0D6C" w:rsidRPr="00BE5703" w:rsidRDefault="009D0D6C" w:rsidP="009D0D6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D0D6C" w:rsidRPr="008733FB" w14:paraId="0C5DBBD8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1C167907" w14:textId="77777777" w:rsidR="009D0D6C" w:rsidRPr="00BE5703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2DB89F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06348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DB1D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15CB2D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</w:tcPr>
          <w:p w14:paraId="2C46AABE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1086D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E7D096C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7DDF6D8A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F7A4A41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F9B06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68" w:type="dxa"/>
          </w:tcPr>
          <w:p w14:paraId="676AEEF3" w14:textId="77777777" w:rsidR="009D0D6C" w:rsidRPr="008733FB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A5A" w:rsidRPr="008733FB" w14:paraId="7FD63F37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02FBFF9A" w14:textId="77777777" w:rsidR="00262A5A" w:rsidRPr="00BE5703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188957EB" w14:textId="77777777" w:rsidR="00262A5A" w:rsidRPr="00BE5703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7FE82DA" w14:textId="6AC87AAD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29EEC3AE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5C5EC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42" w:type="dxa"/>
          </w:tcPr>
          <w:p w14:paraId="6F16D529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59FC6B59" w14:textId="1D479B94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43AF0D13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D956047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38" w:type="dxa"/>
            <w:gridSpan w:val="2"/>
            <w:vAlign w:val="bottom"/>
          </w:tcPr>
          <w:p w14:paraId="569B5D7B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5E21C9" w14:textId="28F4102A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36" w:type="dxa"/>
            <w:vAlign w:val="bottom"/>
          </w:tcPr>
          <w:p w14:paraId="3342D74A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2649FF5C" w14:textId="765FF365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262A5A" w:rsidRPr="008733FB" w14:paraId="252AB21E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46FC40B0" w14:textId="77777777" w:rsidR="00262A5A" w:rsidRPr="00BE5703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64A73C8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48A351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DFDDE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FF10444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3C3D891C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C1B9EF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606D998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D678E8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E92A35" w14:textId="77777777" w:rsidR="00262A5A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05097E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14A2999" w14:textId="77777777" w:rsidR="00262A5A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A5A" w:rsidRPr="008733FB" w14:paraId="091AC575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545A1506" w14:textId="77777777" w:rsidR="00262A5A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เซี่ยซัน</w:t>
            </w:r>
          </w:p>
          <w:p w14:paraId="09F3A642" w14:textId="5862370C" w:rsidR="00262A5A" w:rsidRPr="00BE5703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633DF689" w14:textId="69304DF8" w:rsidR="00262A5A" w:rsidRPr="00DE14E5" w:rsidRDefault="00BF545C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5B27C753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16A807" w14:textId="096B3440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038C519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  <w:vAlign w:val="bottom"/>
          </w:tcPr>
          <w:p w14:paraId="3CEE1E88" w14:textId="4B840022" w:rsidR="00262A5A" w:rsidRPr="00DE14E5" w:rsidRDefault="00217E64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16162811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6B0BD3CA" w14:textId="47B13F42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FC8CE64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5A29C49" w14:textId="7C289C64" w:rsidR="00262A5A" w:rsidRDefault="00217E64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36" w:type="dxa"/>
            <w:vAlign w:val="bottom"/>
          </w:tcPr>
          <w:p w14:paraId="1A525AB6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646EC8D0" w14:textId="4DDF9CBA" w:rsidR="00262A5A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2A5A" w:rsidRPr="002062F5" w14:paraId="0F0E5342" w14:textId="77777777" w:rsidTr="0086509B">
        <w:trPr>
          <w:gridAfter w:val="1"/>
          <w:wAfter w:w="6" w:type="dxa"/>
        </w:trPr>
        <w:tc>
          <w:tcPr>
            <w:tcW w:w="2070" w:type="dxa"/>
          </w:tcPr>
          <w:p w14:paraId="5944162B" w14:textId="77777777" w:rsidR="00262A5A" w:rsidRPr="008733FB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4134CC2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47FDA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98BB5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151A3D4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gridSpan w:val="2"/>
            <w:tcBorders>
              <w:bottom w:val="double" w:sz="4" w:space="0" w:color="auto"/>
            </w:tcBorders>
            <w:vAlign w:val="bottom"/>
          </w:tcPr>
          <w:p w14:paraId="7406C644" w14:textId="5DA8E769" w:rsidR="00262A5A" w:rsidRPr="00DE14E5" w:rsidRDefault="00217E64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731,000</w:t>
            </w:r>
          </w:p>
        </w:tc>
        <w:tc>
          <w:tcPr>
            <w:tcW w:w="270" w:type="dxa"/>
            <w:vAlign w:val="bottom"/>
          </w:tcPr>
          <w:p w14:paraId="42F11F21" w14:textId="77777777" w:rsidR="00262A5A" w:rsidRPr="00DE14E5" w:rsidRDefault="00262A5A" w:rsidP="00262A5A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37441BB7" w14:textId="50C6E20C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38" w:type="dxa"/>
            <w:gridSpan w:val="2"/>
            <w:vAlign w:val="bottom"/>
          </w:tcPr>
          <w:p w14:paraId="4AE81671" w14:textId="77777777" w:rsidR="00262A5A" w:rsidRPr="00DE14E5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4B1DA85" w14:textId="31E861E1" w:rsidR="00262A5A" w:rsidRPr="0088689B" w:rsidRDefault="00217E64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365,500</w:t>
            </w:r>
          </w:p>
        </w:tc>
        <w:tc>
          <w:tcPr>
            <w:tcW w:w="236" w:type="dxa"/>
            <w:vAlign w:val="bottom"/>
          </w:tcPr>
          <w:p w14:paraId="7619089D" w14:textId="77777777" w:rsidR="00262A5A" w:rsidRPr="0088689B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double" w:sz="4" w:space="0" w:color="auto"/>
            </w:tcBorders>
            <w:vAlign w:val="bottom"/>
          </w:tcPr>
          <w:p w14:paraId="396C693E" w14:textId="31A0ECB3" w:rsidR="00262A5A" w:rsidRPr="0088689B" w:rsidRDefault="00262A5A" w:rsidP="0026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14:paraId="339CB563" w14:textId="77777777" w:rsidR="00E91871" w:rsidRDefault="00E91871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3FC96CCF" w:rsidR="00E91871" w:rsidRDefault="00E91871" w:rsidP="0033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5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A3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95" w:firstLine="360"/>
        <w:jc w:val="thaiDistribute"/>
        <w:rPr>
          <w:rFonts w:ascii="Angsana New" w:hAnsi="Angsana New"/>
          <w:sz w:val="30"/>
          <w:szCs w:val="30"/>
        </w:rPr>
      </w:pPr>
    </w:p>
    <w:p w14:paraId="2791AB55" w14:textId="4E6DA492" w:rsidR="00E91871" w:rsidRDefault="00E91871" w:rsidP="0033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29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F4F55FF" w14:textId="01A2F321" w:rsidR="002B0F6C" w:rsidRDefault="002B0F6C" w:rsidP="00A32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95" w:firstLine="360"/>
        <w:jc w:val="thaiDistribute"/>
        <w:rPr>
          <w:rFonts w:ascii="Angsana New" w:hAnsi="Angsana New"/>
          <w:sz w:val="30"/>
          <w:szCs w:val="30"/>
        </w:rPr>
      </w:pPr>
    </w:p>
    <w:p w14:paraId="6FD7D6B7" w14:textId="1AC718F1" w:rsidR="00E91871" w:rsidRPr="002B0F6C" w:rsidRDefault="002B0F6C" w:rsidP="0033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5"/>
        <w:jc w:val="thaiDistribute"/>
        <w:rPr>
          <w:rFonts w:ascii="Angsana New" w:hAnsi="Angsana New"/>
          <w:sz w:val="30"/>
          <w:szCs w:val="30"/>
        </w:rPr>
        <w:sectPr w:rsidR="00E91871" w:rsidRPr="002B0F6C" w:rsidSect="00FF358E">
          <w:headerReference w:type="even" r:id="rId14"/>
          <w:headerReference w:type="default" r:id="rId15"/>
          <w:headerReference w:type="firs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บริษัทได้เข้า</w:t>
      </w:r>
      <w:r w:rsidRPr="002B0F6C">
        <w:rPr>
          <w:rFonts w:ascii="Angsana New" w:eastAsia="Times New Roman" w:hAnsi="Angsana New" w:hint="cs"/>
          <w:sz w:val="30"/>
          <w:szCs w:val="30"/>
          <w:cs/>
        </w:rPr>
        <w:t>ลงนามในสัญญาการร่วมค้า</w:t>
      </w:r>
      <w:r w:rsidRPr="002B0F6C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2B0F6C">
        <w:rPr>
          <w:rFonts w:ascii="Angsana New" w:eastAsia="Times New Roman" w:hAnsi="Angsana New"/>
          <w:sz w:val="30"/>
          <w:szCs w:val="30"/>
        </w:rPr>
        <w:t>Joint Venture Agreement)</w:t>
      </w:r>
      <w:r w:rsidR="008075B1">
        <w:rPr>
          <w:rFonts w:ascii="Angsana New" w:eastAsia="Times New Roman" w:hAnsi="Angsana New" w:hint="cs"/>
          <w:sz w:val="30"/>
          <w:szCs w:val="30"/>
          <w:cs/>
        </w:rPr>
        <w:t xml:space="preserve"> กับ</w:t>
      </w:r>
      <w:r w:rsidR="00ED4FC9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2B0F6C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>Shenyang Siasun Robot &amp; Automation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>Co.,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Ltd.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เพื่อร่วมกันจัดตั้งบริษัท สมบูรณ์ เซี่ยซัน เทค จำกัด ซึ่งได้จดทะเบียนกับกระทรวงพาณิชย์เมื่อวันที่ </w:t>
      </w:r>
      <w:r>
        <w:rPr>
          <w:rFonts w:ascii="Angsana New" w:eastAsia="Times New Roman" w:hAnsi="Angsana New"/>
          <w:sz w:val="30"/>
          <w:szCs w:val="30"/>
        </w:rPr>
        <w:t xml:space="preserve">12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>มีวัตถุประสงค์เพื่อดำเนินธุรกิจ</w:t>
      </w:r>
      <w:r w:rsidR="001D61A8" w:rsidRPr="001D61A8">
        <w:rPr>
          <w:rFonts w:ascii="Angsana New" w:eastAsia="Times New Roman" w:hAnsi="Angsana New" w:hint="cs"/>
          <w:sz w:val="30"/>
          <w:szCs w:val="30"/>
          <w:cs/>
        </w:rPr>
        <w:t>ให้บริการและให้คำปรึกษาในการวางระบบ</w:t>
      </w:r>
      <w:r w:rsidR="001D61A8" w:rsidRPr="001D61A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D61A8" w:rsidRPr="001D61A8">
        <w:rPr>
          <w:rFonts w:ascii="Angsana New" w:eastAsia="Times New Roman" w:hAnsi="Angsana New" w:hint="cs"/>
          <w:sz w:val="30"/>
          <w:szCs w:val="30"/>
          <w:cs/>
        </w:rPr>
        <w:t>รวมทั้งพัฒนาการบูรณาการระบบเชิงวิศวกรรมและระบบอัตโนมัติ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โดยบริษัทมีสัดส่วนการถือหุ้</w:t>
      </w:r>
      <w:r w:rsidR="006E1260">
        <w:rPr>
          <w:rFonts w:ascii="Angsana New" w:eastAsia="Times New Roman" w:hAnsi="Angsana New" w:hint="cs"/>
          <w:sz w:val="30"/>
          <w:szCs w:val="30"/>
          <w:cs/>
        </w:rPr>
        <w:t>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ร้อยละ </w:t>
      </w:r>
      <w:r>
        <w:rPr>
          <w:rFonts w:ascii="Angsana New" w:eastAsia="Times New Roman" w:hAnsi="Angsana New"/>
          <w:sz w:val="30"/>
          <w:szCs w:val="30"/>
        </w:rPr>
        <w:t>50</w:t>
      </w:r>
    </w:p>
    <w:p w14:paraId="46550EE2" w14:textId="19E15948" w:rsidR="002E1586" w:rsidRPr="00C4398E" w:rsidRDefault="00455C0E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5427F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77777777" w:rsidR="00E4002F" w:rsidRPr="002E1586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1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30"/>
        <w:gridCol w:w="236"/>
        <w:gridCol w:w="201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72"/>
        <w:gridCol w:w="270"/>
        <w:gridCol w:w="900"/>
        <w:gridCol w:w="270"/>
        <w:gridCol w:w="900"/>
        <w:gridCol w:w="270"/>
        <w:gridCol w:w="900"/>
      </w:tblGrid>
      <w:tr w:rsidR="00220C7D" w:rsidRPr="00E4002F" w14:paraId="7DE11449" w14:textId="77777777" w:rsidTr="00802F92">
        <w:tc>
          <w:tcPr>
            <w:tcW w:w="2430" w:type="dxa"/>
          </w:tcPr>
          <w:p w14:paraId="62BBCDD7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D48DC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4A5072A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4C06BB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162" w:type="dxa"/>
            <w:gridSpan w:val="15"/>
          </w:tcPr>
          <w:p w14:paraId="7EAAEA0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0C7D" w:rsidRPr="00E4002F" w14:paraId="4D7BBBA9" w14:textId="77777777" w:rsidTr="00802F92">
        <w:tc>
          <w:tcPr>
            <w:tcW w:w="2430" w:type="dxa"/>
          </w:tcPr>
          <w:p w14:paraId="3ED43D90" w14:textId="77777777" w:rsidR="00220C7D" w:rsidRPr="00E4002F" w:rsidRDefault="00220C7D" w:rsidP="00802F92">
            <w:pPr>
              <w:pStyle w:val="block"/>
              <w:tabs>
                <w:tab w:val="left" w:pos="114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4A9FB1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1CDD3619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712D07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29D95E7B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130A4EC2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  <w:p w14:paraId="0D7C1330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6BF8E071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5C73E3F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7ABBFA5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62E3DEB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42" w:type="dxa"/>
            <w:gridSpan w:val="3"/>
          </w:tcPr>
          <w:p w14:paraId="5AE471D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8F03102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0194BC6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20D3288" w14:textId="77777777" w:rsidR="00220C7D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  <w:p w14:paraId="0F586733" w14:textId="15BB0DBF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AA5F23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9D0D6C" w:rsidRPr="00E4002F" w14:paraId="1C7AC6FD" w14:textId="77777777" w:rsidTr="00802F92">
        <w:tc>
          <w:tcPr>
            <w:tcW w:w="2430" w:type="dxa"/>
          </w:tcPr>
          <w:p w14:paraId="1EDB1BB6" w14:textId="77777777" w:rsidR="009D0D6C" w:rsidRPr="00E4002F" w:rsidRDefault="009D0D6C" w:rsidP="009D0D6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6C2DC5F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0C8D1EC1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1775B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690A4F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10AC9C1A" w14:textId="30446E2B" w:rsidR="009D0D6C" w:rsidRPr="00E4002F" w:rsidRDefault="00AA5F23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48ED5435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4490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3247DE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3CC4F1A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1FFBDD93" w14:textId="4816E15D" w:rsidR="009D0D6C" w:rsidRPr="00E4002F" w:rsidRDefault="00AA5F23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1C7026A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87646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0623A2CE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0BDB90C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20297515" w14:textId="4950EABD" w:rsidR="009D0D6C" w:rsidRPr="00E4002F" w:rsidRDefault="00AA5F23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17D5B9A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00CE4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5B6B8109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C7ADBF0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46421A00" w14:textId="6D0D3D95" w:rsidR="009D0D6C" w:rsidRPr="00E4002F" w:rsidRDefault="00AA5F23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0EC42C5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C2D280" w14:textId="77777777" w:rsidR="009D0D6C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  <w:p w14:paraId="32CA786D" w14:textId="1D425E26" w:rsidR="009D0D6C" w:rsidRPr="00E4002F" w:rsidRDefault="00AA5F23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D0D6C" w:rsidRPr="00E4002F" w14:paraId="34C9A896" w14:textId="77777777" w:rsidTr="00802F92">
        <w:tc>
          <w:tcPr>
            <w:tcW w:w="2430" w:type="dxa"/>
          </w:tcPr>
          <w:p w14:paraId="2D30A623" w14:textId="77777777" w:rsidR="009D0D6C" w:rsidRPr="00E4002F" w:rsidRDefault="009D0D6C" w:rsidP="009D0D6C">
            <w:pPr>
              <w:pStyle w:val="block"/>
              <w:tabs>
                <w:tab w:val="left" w:pos="120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62587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5DE8BF92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A24EC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74641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8F0142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00C0D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34B4F13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256B96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59D319C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84F887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A3F1820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618D6F98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9FF10AF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2FC3B9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87441E2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F106559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30CF6E7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8C13B" w14:textId="77777777" w:rsidR="009D0D6C" w:rsidRPr="00E4002F" w:rsidRDefault="009D0D6C" w:rsidP="009D0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0D6C" w:rsidRPr="00E4002F" w14:paraId="38CF0A24" w14:textId="77777777" w:rsidTr="00802F92">
        <w:tc>
          <w:tcPr>
            <w:tcW w:w="2430" w:type="dxa"/>
          </w:tcPr>
          <w:p w14:paraId="37554627" w14:textId="77777777" w:rsidR="009D0D6C" w:rsidRPr="00E4002F" w:rsidRDefault="009D0D6C" w:rsidP="009D0D6C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D7120D4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58055CFA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CCB53D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2851DDDF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7B97F63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822" w:type="dxa"/>
            <w:gridSpan w:val="11"/>
          </w:tcPr>
          <w:p w14:paraId="5258EED4" w14:textId="77777777" w:rsidR="009D0D6C" w:rsidRPr="00E4002F" w:rsidRDefault="009D0D6C" w:rsidP="009D0D6C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D0D6C" w:rsidRPr="00E4002F" w14:paraId="7FAE05C8" w14:textId="77777777" w:rsidTr="00802F92">
        <w:tc>
          <w:tcPr>
            <w:tcW w:w="2430" w:type="dxa"/>
          </w:tcPr>
          <w:p w14:paraId="79C4D9B9" w14:textId="77777777" w:rsidR="009D0D6C" w:rsidRPr="00E4002F" w:rsidRDefault="009D0D6C" w:rsidP="009D0D6C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400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236" w:type="dxa"/>
          </w:tcPr>
          <w:p w14:paraId="0FE17576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014" w:type="dxa"/>
          </w:tcPr>
          <w:p w14:paraId="5763EF08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5E478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AA8BE9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C64BF4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5C8F1C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EAD2E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A8D3F0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D75BA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5E3073B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9930CF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4CF24EE3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6C9449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25829F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4DF664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F22D46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DBFB33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4A33B1" w14:textId="77777777" w:rsidR="009D0D6C" w:rsidRPr="00E4002F" w:rsidRDefault="009D0D6C" w:rsidP="009D0D6C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2C0FB8" w:rsidRPr="00E4002F" w14:paraId="0D2A5BC0" w14:textId="77777777" w:rsidTr="00802F92">
        <w:tc>
          <w:tcPr>
            <w:tcW w:w="2430" w:type="dxa"/>
          </w:tcPr>
          <w:p w14:paraId="5220CCDB" w14:textId="77777777" w:rsidR="002C0FB8" w:rsidRPr="00E4002F" w:rsidRDefault="002C0FB8" w:rsidP="002C0FB8">
            <w:pPr>
              <w:tabs>
                <w:tab w:val="left" w:pos="14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สมบูรณ์หล่อเหล็กเหนียว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236" w:type="dxa"/>
          </w:tcPr>
          <w:p w14:paraId="4F5FC97F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8C1E21B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310BFEE6" w14:textId="77777777" w:rsidR="002C0FB8" w:rsidRPr="00E4002F" w:rsidRDefault="002C0FB8" w:rsidP="002C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43E9645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34FA1B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F9C7D2" w14:textId="306BBA6C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4736589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0AEC9F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0245DEB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339ECC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2ADC52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8D0CA59" w14:textId="3152F7F4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4CEF6D2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83B738C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3BCC776F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2E0EB24B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9878C1F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7117BF5" w14:textId="501744EC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54CD423D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730F00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61361F9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00A24150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B041D9" w14:textId="621E10C4" w:rsidR="002C0FB8" w:rsidRPr="00E4002F" w:rsidRDefault="002C0FB8" w:rsidP="002C0FB8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99,998</w:t>
            </w:r>
          </w:p>
        </w:tc>
        <w:tc>
          <w:tcPr>
            <w:tcW w:w="270" w:type="dxa"/>
          </w:tcPr>
          <w:p w14:paraId="63DB0CFB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DD4D2" w14:textId="667B9EC0" w:rsidR="002C0FB8" w:rsidRPr="003D39A3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99,998</w:t>
            </w:r>
          </w:p>
        </w:tc>
      </w:tr>
      <w:tr w:rsidR="002C0FB8" w:rsidRPr="0069120D" w14:paraId="3A8BBEDF" w14:textId="77777777" w:rsidTr="00665627">
        <w:trPr>
          <w:trHeight w:val="137"/>
        </w:trPr>
        <w:tc>
          <w:tcPr>
            <w:tcW w:w="2430" w:type="dxa"/>
          </w:tcPr>
          <w:p w14:paraId="2D0E97F6" w14:textId="77777777" w:rsidR="002C0FB8" w:rsidRPr="0069120D" w:rsidRDefault="002C0FB8" w:rsidP="002C0FB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E88F96" w14:textId="77777777" w:rsidR="002C0FB8" w:rsidRPr="0069120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14" w:type="dxa"/>
          </w:tcPr>
          <w:p w14:paraId="2BD93174" w14:textId="77777777" w:rsidR="002C0FB8" w:rsidRPr="0069120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4AFF50" w14:textId="77777777" w:rsidR="002C0FB8" w:rsidRPr="0069120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31878A" w14:textId="77777777" w:rsidR="002C0FB8" w:rsidRPr="0069120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298D0D" w14:textId="77777777" w:rsidR="002C0FB8" w:rsidRPr="0069120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151658" w14:textId="77777777" w:rsidR="002C0FB8" w:rsidRPr="0069120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71A18" w14:textId="77777777" w:rsidR="002C0FB8" w:rsidRPr="0069120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80C250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B6EBA" w14:textId="77777777" w:rsidR="002C0FB8" w:rsidRPr="0069120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26C3A31F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55B607" w14:textId="77777777" w:rsidR="002C0FB8" w:rsidRPr="0069120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</w:tcPr>
          <w:p w14:paraId="0534F540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BB14F65" w14:textId="77777777" w:rsidR="002C0FB8" w:rsidRPr="0069120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C3FC9E8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31988D" w14:textId="77777777" w:rsidR="002C0FB8" w:rsidRPr="0069120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B6602B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A9430B4" w14:textId="77777777" w:rsidR="002C0FB8" w:rsidRPr="0069120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1D567E" w14:textId="77777777" w:rsidR="002C0FB8" w:rsidRPr="0069120D" w:rsidRDefault="002C0FB8" w:rsidP="002C0FB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2C0FB8" w:rsidRPr="00E4002F" w14:paraId="3A826321" w14:textId="77777777" w:rsidTr="00802F92">
        <w:tc>
          <w:tcPr>
            <w:tcW w:w="2430" w:type="dxa"/>
          </w:tcPr>
          <w:p w14:paraId="1E26331A" w14:textId="77777777" w:rsidR="002C0FB8" w:rsidRDefault="002C0FB8" w:rsidP="002C0FB8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A833EDE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บางกอกสปริง</w:t>
            </w:r>
          </w:p>
          <w:p w14:paraId="580F9CFE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อินดัสเตรียล จำกัด</w:t>
            </w:r>
          </w:p>
        </w:tc>
        <w:tc>
          <w:tcPr>
            <w:tcW w:w="236" w:type="dxa"/>
          </w:tcPr>
          <w:p w14:paraId="6A06AE03" w14:textId="77777777" w:rsidR="002C0FB8" w:rsidRPr="00E4002F" w:rsidRDefault="002C0FB8" w:rsidP="002C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14" w:type="dxa"/>
          </w:tcPr>
          <w:p w14:paraId="1D4E9EF4" w14:textId="77777777" w:rsidR="002C0FB8" w:rsidRPr="00802F92" w:rsidRDefault="002C0FB8" w:rsidP="002C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</w:pPr>
            <w:r w:rsidRPr="00802F92">
              <w:rPr>
                <w:rFonts w:ascii="Angsana New" w:hAnsi="Angsana New" w:hint="cs"/>
                <w:spacing w:val="12"/>
                <w:sz w:val="26"/>
                <w:szCs w:val="26"/>
                <w:cs/>
                <w:lang w:eastAsia="ja-JP"/>
              </w:rPr>
              <w:t>ให้เช่าอสังหาริมทรัพย์</w:t>
            </w:r>
            <w:r w:rsidRPr="00802F92"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  <w:t>,</w:t>
            </w:r>
          </w:p>
          <w:p w14:paraId="6C34C5C3" w14:textId="77777777" w:rsidR="002C0FB8" w:rsidRDefault="002C0FB8" w:rsidP="002C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ใ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นบริษัทอื่น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และ</w:t>
            </w:r>
          </w:p>
          <w:p w14:paraId="3F93C2D9" w14:textId="77777777" w:rsidR="002C0FB8" w:rsidRPr="00E4002F" w:rsidRDefault="002C0FB8" w:rsidP="002C0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บริการ</w:t>
            </w:r>
          </w:p>
        </w:tc>
        <w:tc>
          <w:tcPr>
            <w:tcW w:w="270" w:type="dxa"/>
          </w:tcPr>
          <w:p w14:paraId="22A6E629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FDB8831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4049A2B" w14:textId="77777777" w:rsidR="002C0FB8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4223B88" w14:textId="0F9B1959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052B569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06514A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D695D0C" w14:textId="77777777" w:rsidR="002C0FB8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23750B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14DFF1D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FF0E07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11C9F9D6" w14:textId="77777777" w:rsidR="002C0FB8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9E13B45" w14:textId="0C8251AD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20AB7DAA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E00B40D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2C085A00" w14:textId="77777777" w:rsidR="002C0FB8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57716E77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35A7BB79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7BBEC66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F68D6A6" w14:textId="77777777" w:rsidR="002C0FB8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B613195" w14:textId="23FF971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7AB7DBB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7523B1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E73542" w14:textId="77777777" w:rsidR="002C0FB8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F31DD7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13CC7422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00A94" w14:textId="36761E3F" w:rsidR="002C0FB8" w:rsidRPr="00E4002F" w:rsidRDefault="002C0FB8" w:rsidP="002C0FB8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20,800</w:t>
            </w:r>
          </w:p>
        </w:tc>
        <w:tc>
          <w:tcPr>
            <w:tcW w:w="270" w:type="dxa"/>
          </w:tcPr>
          <w:p w14:paraId="21F29B85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45094A" w14:textId="40BF6716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20,800</w:t>
            </w:r>
          </w:p>
        </w:tc>
      </w:tr>
      <w:tr w:rsidR="002C0FB8" w:rsidRPr="0069120D" w14:paraId="055641DA" w14:textId="77777777" w:rsidTr="00665627">
        <w:trPr>
          <w:trHeight w:val="227"/>
        </w:trPr>
        <w:tc>
          <w:tcPr>
            <w:tcW w:w="2430" w:type="dxa"/>
          </w:tcPr>
          <w:p w14:paraId="3721BD95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472D9BE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651814FB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7E9BB8C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CCC5F3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D2B7D2" w14:textId="77777777" w:rsidR="002C0FB8" w:rsidRPr="004F308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E2C422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B4C2E" w14:textId="77777777" w:rsidR="002C0FB8" w:rsidRPr="004F308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F6560E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502CA8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3CDED24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E0F5C30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5E507CAB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0CBA73A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2FDB469F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A31007B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EC2370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42182E5E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B7AC35" w14:textId="77777777" w:rsidR="002C0FB8" w:rsidRPr="003D39A3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C0FB8" w:rsidRPr="00E4002F" w14:paraId="66447604" w14:textId="77777777" w:rsidTr="00802F92">
        <w:tc>
          <w:tcPr>
            <w:tcW w:w="2430" w:type="dxa"/>
          </w:tcPr>
          <w:p w14:paraId="5928FE71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อินเตอร์เนชั่นแนล แคสติ้ง </w:t>
            </w:r>
          </w:p>
          <w:p w14:paraId="14B62260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236" w:type="dxa"/>
          </w:tcPr>
          <w:p w14:paraId="2A5170E0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11641D77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48CB1AC6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2CEEEC7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C2827E0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B3AE4AC" w14:textId="3B8E8D39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D63621D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B7E541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1E2A5AF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EFB17D2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83FF88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198067C9" w14:textId="28EF129F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6E1A462F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0373D0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7C7E940D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1F02BE59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1F541FB4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2CBC536" w14:textId="795107C4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0E59AD7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1608A05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F9BA8DA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61A96E2A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41939" w14:textId="6C733811" w:rsidR="002C0FB8" w:rsidRPr="00E4002F" w:rsidRDefault="002C0FB8" w:rsidP="002C0FB8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66669">
              <w:rPr>
                <w:rFonts w:ascii="Angsana New" w:hAnsi="Angsana New"/>
                <w:sz w:val="26"/>
                <w:szCs w:val="26"/>
                <w:lang w:bidi="th-TH"/>
              </w:rPr>
              <w:t>157,000</w:t>
            </w:r>
          </w:p>
        </w:tc>
        <w:tc>
          <w:tcPr>
            <w:tcW w:w="270" w:type="dxa"/>
          </w:tcPr>
          <w:p w14:paraId="1E7882FD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45F13D" w14:textId="3B08E79B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78,500</w:t>
            </w:r>
          </w:p>
        </w:tc>
      </w:tr>
      <w:tr w:rsidR="002C0FB8" w:rsidRPr="0069120D" w14:paraId="74E34EF3" w14:textId="77777777" w:rsidTr="00DD5009">
        <w:trPr>
          <w:trHeight w:val="227"/>
        </w:trPr>
        <w:tc>
          <w:tcPr>
            <w:tcW w:w="2430" w:type="dxa"/>
          </w:tcPr>
          <w:p w14:paraId="6B7074E1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440DE7D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57A439E6" w14:textId="77777777" w:rsidR="002C0FB8" w:rsidRPr="004F308D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24E1A40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51E018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0EC033" w14:textId="77777777" w:rsidR="002C0FB8" w:rsidRPr="004F308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F0494E" w14:textId="77777777" w:rsidR="002C0FB8" w:rsidRPr="004F308D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391B04" w14:textId="77777777" w:rsidR="002C0FB8" w:rsidRPr="004F308D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CE2E96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FDE0AEE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44562F84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969B9BD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280758E2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CE9AC0B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B7A08F2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3B61BC8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54A8D7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6DE0A23" w14:textId="77777777" w:rsidR="002C0FB8" w:rsidRPr="004F308D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37A5DF" w14:textId="77777777" w:rsidR="002C0FB8" w:rsidRPr="004F308D" w:rsidRDefault="002C0FB8" w:rsidP="002C0FB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2C0FB8" w:rsidRPr="00E4002F" w14:paraId="7A1442F0" w14:textId="77777777" w:rsidTr="00802F92">
        <w:tc>
          <w:tcPr>
            <w:tcW w:w="2430" w:type="dxa"/>
          </w:tcPr>
          <w:p w14:paraId="4F58B28B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สมบูรณ์ ฟอร์จจิ้ง </w:t>
            </w:r>
          </w:p>
          <w:p w14:paraId="18C6587D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</w:tcPr>
          <w:p w14:paraId="0C3D6CA9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B7E3A2E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248AC5B0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7ACEB5A5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CC9D2B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CF08F5" w14:textId="52B6762D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E97504F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F0AE1B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541F9F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74DDA20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AA2E4E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70A1096" w14:textId="79BF70A6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082B41C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874FB9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80A63A5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319D7919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4A3E011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44A8DB5" w14:textId="0DD7BB61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1B2B41A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82945C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D826E74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6FD43A98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CCFC" w14:textId="1B3AD492" w:rsidR="002C0FB8" w:rsidRPr="00E4002F" w:rsidRDefault="002C0FB8" w:rsidP="002C0FB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3CAB74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8A34B1" w14:textId="5FA9FFAC" w:rsidR="002C0FB8" w:rsidRPr="00E4002F" w:rsidRDefault="002C0FB8" w:rsidP="002C0FB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C0FB8" w:rsidRPr="00E4002F" w14:paraId="7B314014" w14:textId="77777777" w:rsidTr="00802F92">
        <w:tc>
          <w:tcPr>
            <w:tcW w:w="2430" w:type="dxa"/>
          </w:tcPr>
          <w:p w14:paraId="7658ECD1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82030A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32BB6CE0" w14:textId="77777777" w:rsidR="002C0FB8" w:rsidRPr="00E4002F" w:rsidRDefault="002C0FB8" w:rsidP="002C0FB8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4CA9D6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1C5621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20EC3C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136EC5" w14:textId="77777777" w:rsidR="002C0FB8" w:rsidRPr="00E4002F" w:rsidRDefault="002C0FB8" w:rsidP="002C0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8D6585" w14:textId="77777777" w:rsidR="002C0FB8" w:rsidRPr="00E4002F" w:rsidRDefault="002C0FB8" w:rsidP="002C0FB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7C4CA6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955205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C78823A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628C0F1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47E972D" w14:textId="283C2B7E" w:rsidR="002C0FB8" w:rsidRPr="00E4002F" w:rsidRDefault="002C0FB8" w:rsidP="002C0FB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077A409D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0D8167" w14:textId="77777777" w:rsidR="002C0FB8" w:rsidRPr="00E4002F" w:rsidRDefault="002C0FB8" w:rsidP="002C0FB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392A395D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82D2" w14:textId="3AF9AA33" w:rsidR="002C0FB8" w:rsidRPr="00E5053F" w:rsidRDefault="002C0FB8" w:rsidP="002C0FB8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277,798</w:t>
            </w:r>
          </w:p>
        </w:tc>
        <w:tc>
          <w:tcPr>
            <w:tcW w:w="270" w:type="dxa"/>
          </w:tcPr>
          <w:p w14:paraId="03928A8F" w14:textId="77777777" w:rsidR="002C0FB8" w:rsidRPr="00E4002F" w:rsidRDefault="002C0FB8" w:rsidP="002C0FB8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DA4261" w14:textId="6E17EB3B" w:rsidR="002C0FB8" w:rsidRPr="00E4002F" w:rsidRDefault="002C0FB8" w:rsidP="002C0FB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199,298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FF358E">
          <w:headerReference w:type="firs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06A9A990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>3</w:t>
      </w:r>
      <w:r w:rsidR="009D0D6C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21271D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2E0C3478" w:rsidR="009B4367" w:rsidRPr="0035297B" w:rsidRDefault="00AA025D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6501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1271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367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92687F" w:rsidRDefault="009B4367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นิปปอน</w:t>
            </w:r>
            <w:r w:rsidR="0035297B"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70CE850" w14:textId="101C1BBC" w:rsidR="002B7C52" w:rsidRPr="0035297B" w:rsidRDefault="0035297B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9B4367" w:rsidRPr="0035297B" w:rsidRDefault="0035297B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7F9E0D2E" w:rsidR="009B4367" w:rsidRPr="0035297B" w:rsidRDefault="00CF446E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9B4367" w:rsidRPr="0035297B" w:rsidRDefault="009B4367" w:rsidP="00540591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9B4367" w:rsidRPr="0035297B" w:rsidRDefault="00AA5C60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340FE" w:rsidSect="00FF358E">
          <w:headerReference w:type="default" r:id="rId19"/>
          <w:footerReference w:type="default" r:id="rId20"/>
          <w:head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1753985D" w:rsidR="00395F76" w:rsidRPr="0050551C" w:rsidRDefault="00455C0E" w:rsidP="003322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 w:hanging="126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726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AE42BC">
        <w:rPr>
          <w:rFonts w:ascii="Angsana New" w:hAnsi="Angsana New"/>
          <w:b/>
          <w:bCs/>
          <w:sz w:val="30"/>
          <w:szCs w:val="30"/>
        </w:rPr>
        <w:t xml:space="preserve"> </w:t>
      </w:r>
      <w:r w:rsidR="007D1585">
        <w:rPr>
          <w:rFonts w:ascii="Angsana New" w:hAnsi="Angsana New"/>
          <w:b/>
          <w:bCs/>
          <w:sz w:val="30"/>
          <w:szCs w:val="30"/>
        </w:rPr>
        <w:t xml:space="preserve"> </w:t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3919702A" w:rsidR="0098013D" w:rsidRDefault="0098013D" w:rsidP="0033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6A51E1" w:rsidRPr="007420CC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21271D">
        <w:rPr>
          <w:rFonts w:ascii="Angsana New" w:hAnsi="Angsana New" w:hint="cs"/>
          <w:sz w:val="30"/>
          <w:szCs w:val="30"/>
          <w:cs/>
        </w:rPr>
        <w:t>เก้า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A3C0D">
        <w:rPr>
          <w:rFonts w:ascii="Angsana New" w:hAnsi="Angsana New"/>
          <w:sz w:val="30"/>
          <w:szCs w:val="30"/>
        </w:rPr>
        <w:t>30</w:t>
      </w:r>
      <w:r w:rsidR="00315B77">
        <w:rPr>
          <w:rFonts w:ascii="Angsana New" w:hAnsi="Angsana New"/>
          <w:sz w:val="30"/>
          <w:szCs w:val="30"/>
        </w:rPr>
        <w:t xml:space="preserve"> </w:t>
      </w:r>
      <w:r w:rsidR="0021271D" w:rsidRPr="0098013D">
        <w:rPr>
          <w:rFonts w:ascii="Angsana New" w:hAnsi="Angsana New" w:hint="cs"/>
          <w:sz w:val="30"/>
          <w:szCs w:val="30"/>
          <w:cs/>
        </w:rPr>
        <w:t>กันยายน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315B77">
        <w:rPr>
          <w:rFonts w:ascii="Angsana New" w:hAnsi="Angsana New"/>
          <w:sz w:val="30"/>
          <w:szCs w:val="30"/>
        </w:rPr>
        <w:t xml:space="preserve">2563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0BE44153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9"/>
        <w:gridCol w:w="1892"/>
        <w:gridCol w:w="269"/>
        <w:gridCol w:w="1889"/>
        <w:gridCol w:w="272"/>
        <w:gridCol w:w="1800"/>
        <w:gridCol w:w="269"/>
        <w:gridCol w:w="1709"/>
        <w:gridCol w:w="272"/>
        <w:gridCol w:w="1709"/>
      </w:tblGrid>
      <w:tr w:rsidR="006A51E1" w:rsidRPr="0098013D" w14:paraId="6E198FE6" w14:textId="77777777" w:rsidTr="00540193">
        <w:trPr>
          <w:tblHeader/>
        </w:trPr>
        <w:tc>
          <w:tcPr>
            <w:tcW w:w="1478" w:type="pct"/>
          </w:tcPr>
          <w:p w14:paraId="3D667F41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2" w:type="pct"/>
            <w:gridSpan w:val="9"/>
            <w:hideMark/>
          </w:tcPr>
          <w:p w14:paraId="202CB49C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F6102F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540193" w:rsidRPr="0098013D" w14:paraId="011C11AC" w14:textId="77777777" w:rsidTr="00540193">
        <w:trPr>
          <w:trHeight w:val="1548"/>
          <w:tblHeader/>
        </w:trPr>
        <w:tc>
          <w:tcPr>
            <w:tcW w:w="1478" w:type="pct"/>
          </w:tcPr>
          <w:p w14:paraId="65B2527A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  <w:hideMark/>
          </w:tcPr>
          <w:p w14:paraId="0DA7C996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610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4" w:type="pct"/>
          </w:tcPr>
          <w:p w14:paraId="21EA2621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  <w:hideMark/>
          </w:tcPr>
          <w:p w14:paraId="2EC59243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" w:type="pct"/>
            <w:vAlign w:val="bottom"/>
          </w:tcPr>
          <w:p w14:paraId="0CD73844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  <w:hideMark/>
          </w:tcPr>
          <w:p w14:paraId="37963882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4" w:type="pct"/>
            <w:vAlign w:val="bottom"/>
          </w:tcPr>
          <w:p w14:paraId="160F7E5A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B6EFE90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</w:tcPr>
          <w:p w14:paraId="6154A553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vAlign w:val="bottom"/>
            <w:hideMark/>
          </w:tcPr>
          <w:p w14:paraId="075740EA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744E9BB6" w:rsidR="006A51E1" w:rsidRPr="00F6102F" w:rsidRDefault="008B3D03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501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1271D" w:rsidRPr="0098013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A51E1" w:rsidRPr="00F610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51E1" w:rsidRPr="00F6102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51E1" w:rsidRPr="0098013D" w14:paraId="26A2CB44" w14:textId="77777777" w:rsidTr="00540193">
        <w:trPr>
          <w:trHeight w:val="218"/>
          <w:tblHeader/>
        </w:trPr>
        <w:tc>
          <w:tcPr>
            <w:tcW w:w="1478" w:type="pct"/>
          </w:tcPr>
          <w:p w14:paraId="2CDE9295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pct"/>
            <w:gridSpan w:val="9"/>
            <w:vAlign w:val="bottom"/>
          </w:tcPr>
          <w:p w14:paraId="71AA2037" w14:textId="77777777" w:rsidR="006A51E1" w:rsidRPr="00F6102F" w:rsidRDefault="006A51E1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0193" w:rsidRPr="0098013D" w14:paraId="1690AE0C" w14:textId="77777777" w:rsidTr="00540193">
        <w:trPr>
          <w:tblHeader/>
        </w:trPr>
        <w:tc>
          <w:tcPr>
            <w:tcW w:w="1478" w:type="pct"/>
            <w:hideMark/>
          </w:tcPr>
          <w:p w14:paraId="4E5CB383" w14:textId="77777777" w:rsidR="00C92848" w:rsidRPr="00F6102F" w:rsidRDefault="00C92848" w:rsidP="0033228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61" w:type="pct"/>
          </w:tcPr>
          <w:p w14:paraId="555F9130" w14:textId="7598106F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4" w:type="pct"/>
          </w:tcPr>
          <w:p w14:paraId="4E51CE28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35EA7B4" w14:textId="09D415D5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4DC832" w14:textId="28564EBB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5605F969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3E036B" w14:textId="12172810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6C15E447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E371C7" w14:textId="6343FB5B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540193" w:rsidRPr="0098013D" w14:paraId="78636232" w14:textId="77777777" w:rsidTr="00540193">
        <w:trPr>
          <w:tblHeader/>
        </w:trPr>
        <w:tc>
          <w:tcPr>
            <w:tcW w:w="1478" w:type="pct"/>
            <w:hideMark/>
          </w:tcPr>
          <w:p w14:paraId="4771B22A" w14:textId="77777777" w:rsidR="00C92848" w:rsidRPr="00F6102F" w:rsidRDefault="00C92848" w:rsidP="00BB3E4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1" w:type="pct"/>
          </w:tcPr>
          <w:p w14:paraId="6FCCCAC0" w14:textId="01CADC58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746,797</w:t>
            </w:r>
          </w:p>
        </w:tc>
        <w:tc>
          <w:tcPr>
            <w:tcW w:w="94" w:type="pct"/>
          </w:tcPr>
          <w:p w14:paraId="1E8B0B42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73B9ED8" w14:textId="175D9DAE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12,796</w:t>
            </w:r>
          </w:p>
        </w:tc>
        <w:tc>
          <w:tcPr>
            <w:tcW w:w="95" w:type="pct"/>
          </w:tcPr>
          <w:p w14:paraId="2549A354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50BA5B6" w14:textId="377D43F8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(1,265)</w:t>
            </w:r>
          </w:p>
        </w:tc>
        <w:tc>
          <w:tcPr>
            <w:tcW w:w="94" w:type="pct"/>
          </w:tcPr>
          <w:p w14:paraId="7AE0E293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6108BB" w14:textId="1751C70E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(64,976)</w:t>
            </w:r>
          </w:p>
        </w:tc>
        <w:tc>
          <w:tcPr>
            <w:tcW w:w="95" w:type="pct"/>
          </w:tcPr>
          <w:p w14:paraId="4598B3FE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3DEABF" w14:textId="6BBF73EF" w:rsidR="00C92848" w:rsidRPr="00F6102F" w:rsidRDefault="00BD518E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693,35</w:t>
            </w:r>
            <w:r w:rsidR="00C6544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40193" w:rsidRPr="0098013D" w14:paraId="07B676D5" w14:textId="77777777" w:rsidTr="00540193">
        <w:trPr>
          <w:tblHeader/>
        </w:trPr>
        <w:tc>
          <w:tcPr>
            <w:tcW w:w="1478" w:type="pct"/>
            <w:hideMark/>
          </w:tcPr>
          <w:p w14:paraId="17BB1CF1" w14:textId="77777777" w:rsidR="00C92848" w:rsidRPr="00F6102F" w:rsidRDefault="00C92848" w:rsidP="00BB3E4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61" w:type="pct"/>
          </w:tcPr>
          <w:p w14:paraId="0051F7F0" w14:textId="443EB74B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1,968,699</w:t>
            </w:r>
          </w:p>
        </w:tc>
        <w:tc>
          <w:tcPr>
            <w:tcW w:w="94" w:type="pct"/>
          </w:tcPr>
          <w:p w14:paraId="63A15002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E8741CF" w14:textId="30F7D27F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156,106</w:t>
            </w:r>
          </w:p>
        </w:tc>
        <w:tc>
          <w:tcPr>
            <w:tcW w:w="95" w:type="pct"/>
          </w:tcPr>
          <w:p w14:paraId="65F46555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BE0647D" w14:textId="24A138F7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(8,609)</w:t>
            </w:r>
          </w:p>
        </w:tc>
        <w:tc>
          <w:tcPr>
            <w:tcW w:w="94" w:type="pct"/>
          </w:tcPr>
          <w:p w14:paraId="1A7BFDDB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C68A82" w14:textId="63DF152D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(367,002)</w:t>
            </w:r>
          </w:p>
        </w:tc>
        <w:tc>
          <w:tcPr>
            <w:tcW w:w="95" w:type="pct"/>
          </w:tcPr>
          <w:p w14:paraId="58BC6FCC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19C564" w14:textId="41C0B218" w:rsidR="00C92848" w:rsidRPr="00F6102F" w:rsidRDefault="00BD518E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1,749,194</w:t>
            </w:r>
          </w:p>
        </w:tc>
      </w:tr>
      <w:tr w:rsidR="00540193" w:rsidRPr="0098013D" w14:paraId="38CF34F9" w14:textId="77777777" w:rsidTr="00540193">
        <w:trPr>
          <w:tblHeader/>
        </w:trPr>
        <w:tc>
          <w:tcPr>
            <w:tcW w:w="1478" w:type="pct"/>
            <w:hideMark/>
          </w:tcPr>
          <w:p w14:paraId="7DF97343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1" w:type="pct"/>
          </w:tcPr>
          <w:p w14:paraId="65C7BFC8" w14:textId="12AA9F0B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29,852</w:t>
            </w:r>
          </w:p>
        </w:tc>
        <w:tc>
          <w:tcPr>
            <w:tcW w:w="94" w:type="pct"/>
          </w:tcPr>
          <w:p w14:paraId="3B1551F8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F669AA" w14:textId="1A1FC2CE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10,408</w:t>
            </w:r>
          </w:p>
        </w:tc>
        <w:tc>
          <w:tcPr>
            <w:tcW w:w="95" w:type="pct"/>
          </w:tcPr>
          <w:p w14:paraId="77407F0A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0568C23" w14:textId="28B39000" w:rsidR="00C92848" w:rsidRPr="00F6102F" w:rsidRDefault="00837A41" w:rsidP="0046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(333)</w:t>
            </w:r>
          </w:p>
        </w:tc>
        <w:tc>
          <w:tcPr>
            <w:tcW w:w="94" w:type="pct"/>
          </w:tcPr>
          <w:p w14:paraId="134AC49A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651007" w14:textId="0B77A1C2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(8,526)</w:t>
            </w:r>
          </w:p>
        </w:tc>
        <w:tc>
          <w:tcPr>
            <w:tcW w:w="95" w:type="pct"/>
          </w:tcPr>
          <w:p w14:paraId="5E24BAB5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1B9FD3" w14:textId="751A038D" w:rsidR="00C92848" w:rsidRPr="00F6102F" w:rsidRDefault="00BD518E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31,40</w:t>
            </w:r>
            <w:r w:rsidR="00C654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40193" w:rsidRPr="0098013D" w14:paraId="7E73E3EE" w14:textId="77777777" w:rsidTr="00540193">
        <w:trPr>
          <w:tblHeader/>
        </w:trPr>
        <w:tc>
          <w:tcPr>
            <w:tcW w:w="1478" w:type="pct"/>
            <w:hideMark/>
          </w:tcPr>
          <w:p w14:paraId="00300DB3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1" w:type="pct"/>
          </w:tcPr>
          <w:p w14:paraId="4E8A4C51" w14:textId="43E32D44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94" w:type="pct"/>
          </w:tcPr>
          <w:p w14:paraId="2A9E936C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8A6FDA" w14:textId="211DFD05" w:rsidR="00C92848" w:rsidRPr="00F6102F" w:rsidRDefault="00837A41" w:rsidP="00505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95" w:type="pct"/>
          </w:tcPr>
          <w:p w14:paraId="79F1BAF5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99E551F" w14:textId="5555FB6F" w:rsidR="00C92848" w:rsidRPr="004617BF" w:rsidRDefault="00837A41" w:rsidP="00461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17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5A345383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474ACD9" w14:textId="2FD4AFFC" w:rsidR="00C92848" w:rsidRPr="00F6102F" w:rsidRDefault="00837A41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C65442">
              <w:rPr>
                <w:rFonts w:ascii="Angsana New" w:hAnsi="Angsana New"/>
                <w:sz w:val="30"/>
                <w:szCs w:val="30"/>
              </w:rPr>
              <w:t>32</w:t>
            </w:r>
            <w:r w:rsidR="0097292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2B17B5A8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A0CA0B" w14:textId="281FACB7" w:rsidR="00C92848" w:rsidRPr="00F6102F" w:rsidRDefault="00BD518E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C65442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  <w:tr w:rsidR="00540193" w:rsidRPr="0098013D" w14:paraId="4AE5E101" w14:textId="77777777" w:rsidTr="00540193">
        <w:trPr>
          <w:tblHeader/>
        </w:trPr>
        <w:tc>
          <w:tcPr>
            <w:tcW w:w="1478" w:type="pct"/>
            <w:hideMark/>
          </w:tcPr>
          <w:p w14:paraId="3EFC1CCB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61" w:type="pct"/>
          </w:tcPr>
          <w:p w14:paraId="68E970FC" w14:textId="0593C7DC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139,087</w:t>
            </w:r>
          </w:p>
        </w:tc>
        <w:tc>
          <w:tcPr>
            <w:tcW w:w="94" w:type="pct"/>
          </w:tcPr>
          <w:p w14:paraId="5EA05A32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8B12A86" w14:textId="699EEE8F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240,64</w:t>
            </w:r>
            <w:r w:rsidR="00C654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4FB921E8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C56A936" w14:textId="69DEFE5C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(110,572)</w:t>
            </w:r>
          </w:p>
        </w:tc>
        <w:tc>
          <w:tcPr>
            <w:tcW w:w="94" w:type="pct"/>
          </w:tcPr>
          <w:p w14:paraId="73A62D9E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30FEA8" w14:textId="6496511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21B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7A66166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4F37540" w14:textId="68B66EA8" w:rsidR="00837A41" w:rsidRPr="00F6102F" w:rsidRDefault="00BD518E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269,15</w:t>
            </w:r>
            <w:r w:rsidR="00C6544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40193" w:rsidRPr="0098013D" w14:paraId="65928F22" w14:textId="77777777" w:rsidTr="00540193">
        <w:trPr>
          <w:tblHeader/>
        </w:trPr>
        <w:tc>
          <w:tcPr>
            <w:tcW w:w="1478" w:type="pct"/>
            <w:hideMark/>
          </w:tcPr>
          <w:p w14:paraId="6FF5CB83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61" w:type="pct"/>
          </w:tcPr>
          <w:p w14:paraId="438D4CDD" w14:textId="65F5FF9E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101,216</w:t>
            </w:r>
          </w:p>
        </w:tc>
        <w:tc>
          <w:tcPr>
            <w:tcW w:w="94" w:type="pct"/>
          </w:tcPr>
          <w:p w14:paraId="1ECA7FE5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994437" w14:textId="0EC1A934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21,287</w:t>
            </w:r>
          </w:p>
        </w:tc>
        <w:tc>
          <w:tcPr>
            <w:tcW w:w="95" w:type="pct"/>
          </w:tcPr>
          <w:p w14:paraId="67DACB85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BE897A" w14:textId="06C8E44C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(24,265)</w:t>
            </w:r>
          </w:p>
        </w:tc>
        <w:tc>
          <w:tcPr>
            <w:tcW w:w="94" w:type="pct"/>
          </w:tcPr>
          <w:p w14:paraId="5BACF731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9405E5" w14:textId="75B1C46E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21B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6AB2D5AA" w14:textId="77777777" w:rsidR="00837A41" w:rsidRPr="00F6102F" w:rsidRDefault="00837A41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BBD2CA" w14:textId="25F8476C" w:rsidR="00837A41" w:rsidRPr="00F6102F" w:rsidRDefault="00BD518E" w:rsidP="00837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98,238</w:t>
            </w:r>
          </w:p>
        </w:tc>
      </w:tr>
      <w:tr w:rsidR="00540193" w:rsidRPr="0098013D" w14:paraId="46F9FC3F" w14:textId="77777777" w:rsidTr="00540193">
        <w:trPr>
          <w:tblHeader/>
        </w:trPr>
        <w:tc>
          <w:tcPr>
            <w:tcW w:w="1478" w:type="pct"/>
            <w:hideMark/>
          </w:tcPr>
          <w:p w14:paraId="4289FFF1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C8C4E" w14:textId="0145B25C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3,589,386</w:t>
            </w:r>
          </w:p>
        </w:tc>
        <w:tc>
          <w:tcPr>
            <w:tcW w:w="94" w:type="pct"/>
          </w:tcPr>
          <w:p w14:paraId="1F0F5851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63685763" w:rsidR="00C92848" w:rsidRPr="00F6102F" w:rsidRDefault="005057DF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441,27</w:t>
            </w:r>
            <w:r w:rsidR="00C6544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5" w:type="pct"/>
          </w:tcPr>
          <w:p w14:paraId="030B7970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7F566C19" w:rsidR="00C92848" w:rsidRPr="00F6102F" w:rsidRDefault="005057DF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(145,044)</w:t>
            </w:r>
          </w:p>
        </w:tc>
        <w:tc>
          <w:tcPr>
            <w:tcW w:w="94" w:type="pct"/>
          </w:tcPr>
          <w:p w14:paraId="77E7312C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40E094FB" w:rsidR="00C92848" w:rsidRPr="00F6102F" w:rsidRDefault="005057DF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</w:t>
            </w:r>
            <w:r w:rsidR="00C654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5442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1F42B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3A2D2E5D" w14:textId="77777777" w:rsidR="00C92848" w:rsidRPr="00F6102F" w:rsidRDefault="00C92848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19C44C9B" w:rsidR="00C92848" w:rsidRPr="00F6102F" w:rsidRDefault="005057DF" w:rsidP="00C9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3,443,</w:t>
            </w:r>
            <w:r w:rsidR="00C65442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7AA01EB5" w:rsidR="0098013D" w:rsidRPr="00F027C7" w:rsidRDefault="008D6D86" w:rsidP="00332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 New" w:hAnsi="Angsana New"/>
          <w:sz w:val="30"/>
          <w:szCs w:val="30"/>
        </w:rPr>
      </w:pPr>
      <w:r w:rsidRPr="00BE42D0">
        <w:rPr>
          <w:rFonts w:ascii="Angsana New" w:hAnsi="Angsana New" w:hint="cs"/>
          <w:sz w:val="30"/>
          <w:szCs w:val="30"/>
          <w:cs/>
        </w:rPr>
        <w:t>ณ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วันที่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มกราคม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สินทรัพย์ภายใต้สัญญาเช่าการเงิ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BE42D0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ถูกจัดประเภทรายการใหม่เ</w:t>
      </w:r>
      <w:r w:rsidRPr="00BE42D0">
        <w:rPr>
          <w:rFonts w:ascii="Angsana New" w:hAnsi="Angsana New" w:hint="cs"/>
          <w:sz w:val="30"/>
          <w:szCs w:val="30"/>
          <w:cs/>
        </w:rPr>
        <w:t>ป็นสินทรัพย์สิทธิการใช้เป็นจำนวนเงิน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604B7">
        <w:rPr>
          <w:rFonts w:ascii="Angsana New" w:hAnsi="Angsana New"/>
          <w:sz w:val="30"/>
          <w:szCs w:val="30"/>
        </w:rPr>
        <w:t>6.82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FF358E">
          <w:head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889"/>
        <w:gridCol w:w="272"/>
        <w:gridCol w:w="1889"/>
        <w:gridCol w:w="269"/>
        <w:gridCol w:w="1800"/>
        <w:gridCol w:w="272"/>
        <w:gridCol w:w="1709"/>
        <w:gridCol w:w="269"/>
        <w:gridCol w:w="1711"/>
      </w:tblGrid>
      <w:tr w:rsidR="00685CB5" w:rsidRPr="00071097" w14:paraId="75A9F153" w14:textId="77777777" w:rsidTr="00BE6604">
        <w:trPr>
          <w:tblHeader/>
        </w:trPr>
        <w:tc>
          <w:tcPr>
            <w:tcW w:w="1478" w:type="pct"/>
          </w:tcPr>
          <w:p w14:paraId="052335E2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22" w:type="pct"/>
            <w:gridSpan w:val="9"/>
            <w:hideMark/>
          </w:tcPr>
          <w:p w14:paraId="32D6CE02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604" w:rsidRPr="00071097" w14:paraId="65B81DF0" w14:textId="77777777" w:rsidTr="00BE6604">
        <w:trPr>
          <w:trHeight w:val="1548"/>
          <w:tblHeader/>
        </w:trPr>
        <w:tc>
          <w:tcPr>
            <w:tcW w:w="1478" w:type="pct"/>
          </w:tcPr>
          <w:p w14:paraId="139BEBC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  <w:hideMark/>
          </w:tcPr>
          <w:p w14:paraId="251BA6BB" w14:textId="77777777" w:rsidR="00685CB5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7777777" w:rsidR="00A84F0B" w:rsidRPr="005223D9" w:rsidRDefault="00A84F0B" w:rsidP="0068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685CB5"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6A69BBB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0" w:type="pct"/>
            <w:vAlign w:val="bottom"/>
            <w:hideMark/>
          </w:tcPr>
          <w:p w14:paraId="75539E37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" w:type="pct"/>
            <w:vAlign w:val="bottom"/>
          </w:tcPr>
          <w:p w14:paraId="7667B1D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  <w:hideMark/>
          </w:tcPr>
          <w:p w14:paraId="031D7506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6E9F441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F048E2E" w14:textId="77777777" w:rsidR="00685CB5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4" w:type="pct"/>
          </w:tcPr>
          <w:p w14:paraId="5EAB34C1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6913B078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 ณ วันที่</w:t>
            </w:r>
          </w:p>
          <w:p w14:paraId="3365DC10" w14:textId="2EE4ADDB" w:rsidR="00A84F0B" w:rsidRPr="005223D9" w:rsidRDefault="00981E4A" w:rsidP="0089537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01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1271D" w:rsidRPr="0098013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4F0B" w:rsidRPr="005223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85CB5" w:rsidRPr="00071097" w14:paraId="27F838C2" w14:textId="77777777" w:rsidTr="00BE6604">
        <w:trPr>
          <w:trHeight w:val="218"/>
          <w:tblHeader/>
        </w:trPr>
        <w:tc>
          <w:tcPr>
            <w:tcW w:w="1478" w:type="pct"/>
          </w:tcPr>
          <w:p w14:paraId="63616F01" w14:textId="77777777" w:rsidR="004A5FA7" w:rsidRPr="005223D9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2" w:type="pct"/>
            <w:gridSpan w:val="9"/>
            <w:vAlign w:val="bottom"/>
          </w:tcPr>
          <w:p w14:paraId="2BEC6C01" w14:textId="77777777" w:rsidR="004A5FA7" w:rsidRPr="005223D9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604" w:rsidRPr="00071097" w14:paraId="742B2F0C" w14:textId="77777777" w:rsidTr="00BE6604">
        <w:trPr>
          <w:tblHeader/>
        </w:trPr>
        <w:tc>
          <w:tcPr>
            <w:tcW w:w="1478" w:type="pct"/>
            <w:hideMark/>
          </w:tcPr>
          <w:p w14:paraId="78A62E82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60" w:type="pct"/>
          </w:tcPr>
          <w:p w14:paraId="1A532EBC" w14:textId="3D0504DF" w:rsidR="008865EF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5" w:type="pct"/>
          </w:tcPr>
          <w:p w14:paraId="04349F5E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D28E0C" w14:textId="2CA1E604" w:rsidR="008865EF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35A04557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090F27F" w14:textId="6062DF36" w:rsidR="008865EF" w:rsidRPr="005223D9" w:rsidRDefault="00146666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3B3CE7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403E33A" w14:textId="74DCC65F" w:rsidR="008865EF" w:rsidRPr="005223D9" w:rsidRDefault="00146666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7430EC8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EFDE2D" w14:textId="5C380418" w:rsidR="008865EF" w:rsidRPr="005223D9" w:rsidRDefault="009B66A1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BE6604" w:rsidRPr="00071097" w14:paraId="65631C64" w14:textId="77777777" w:rsidTr="00BE6604">
        <w:trPr>
          <w:tblHeader/>
        </w:trPr>
        <w:tc>
          <w:tcPr>
            <w:tcW w:w="1478" w:type="pct"/>
            <w:hideMark/>
          </w:tcPr>
          <w:p w14:paraId="37B8E33C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0" w:type="pct"/>
          </w:tcPr>
          <w:p w14:paraId="4AF242A6" w14:textId="07775100" w:rsidR="008865EF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247,575</w:t>
            </w:r>
          </w:p>
        </w:tc>
        <w:tc>
          <w:tcPr>
            <w:tcW w:w="95" w:type="pct"/>
          </w:tcPr>
          <w:p w14:paraId="4AF3A994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0BD735A" w14:textId="0361C80D" w:rsidR="008865EF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94" w:type="pct"/>
          </w:tcPr>
          <w:p w14:paraId="7EFEFC56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17237BBD" w14:textId="164CA29D" w:rsidR="008865EF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(1,168)</w:t>
            </w:r>
          </w:p>
        </w:tc>
        <w:tc>
          <w:tcPr>
            <w:tcW w:w="95" w:type="pct"/>
          </w:tcPr>
          <w:p w14:paraId="474EB07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D59968" w14:textId="6D63CF62" w:rsidR="008865EF" w:rsidRPr="005223D9" w:rsidRDefault="00146666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(19,701)</w:t>
            </w:r>
          </w:p>
        </w:tc>
        <w:tc>
          <w:tcPr>
            <w:tcW w:w="94" w:type="pct"/>
          </w:tcPr>
          <w:p w14:paraId="0D6AF72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97B0B6" w14:textId="570D6F89" w:rsidR="008865EF" w:rsidRPr="005223D9" w:rsidRDefault="009B66A1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228,798</w:t>
            </w:r>
          </w:p>
        </w:tc>
      </w:tr>
      <w:tr w:rsidR="00BE6604" w:rsidRPr="00071097" w14:paraId="081E1603" w14:textId="77777777" w:rsidTr="00BE6604">
        <w:trPr>
          <w:tblHeader/>
        </w:trPr>
        <w:tc>
          <w:tcPr>
            <w:tcW w:w="1478" w:type="pct"/>
            <w:hideMark/>
          </w:tcPr>
          <w:p w14:paraId="26452636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60" w:type="pct"/>
          </w:tcPr>
          <w:p w14:paraId="45D79F16" w14:textId="344B36EA" w:rsidR="00A84F0B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600,692</w:t>
            </w:r>
          </w:p>
        </w:tc>
        <w:tc>
          <w:tcPr>
            <w:tcW w:w="95" w:type="pct"/>
          </w:tcPr>
          <w:p w14:paraId="7BFEF50B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F0B8FF8" w14:textId="35F50024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28,68</w:t>
            </w:r>
            <w:r w:rsidR="007376A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799F095D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53720C1" w14:textId="108E4589" w:rsidR="00A84F0B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95" w:type="pct"/>
          </w:tcPr>
          <w:p w14:paraId="0EF0829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BCE21E9" w14:textId="2982608A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(112,268)</w:t>
            </w:r>
          </w:p>
        </w:tc>
        <w:tc>
          <w:tcPr>
            <w:tcW w:w="94" w:type="pct"/>
          </w:tcPr>
          <w:p w14:paraId="6DF7BFA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8186D2" w14:textId="64B20B6B" w:rsidR="00A84F0B" w:rsidRPr="005223D9" w:rsidRDefault="009B66A1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517,09</w:t>
            </w:r>
            <w:r w:rsidR="007376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6604" w:rsidRPr="00071097" w14:paraId="361DD322" w14:textId="77777777" w:rsidTr="00BE6604">
        <w:trPr>
          <w:tblHeader/>
        </w:trPr>
        <w:tc>
          <w:tcPr>
            <w:tcW w:w="1478" w:type="pct"/>
            <w:hideMark/>
          </w:tcPr>
          <w:p w14:paraId="053F1DE7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0" w:type="pct"/>
          </w:tcPr>
          <w:p w14:paraId="616ACBDB" w14:textId="41498970" w:rsidR="00A84F0B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95" w:type="pct"/>
          </w:tcPr>
          <w:p w14:paraId="591B7F7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EF55864" w14:textId="47545B9C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94" w:type="pct"/>
          </w:tcPr>
          <w:p w14:paraId="754CA03C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7AC0893" w14:textId="3D0E5576" w:rsidR="00A84F0B" w:rsidRPr="005223D9" w:rsidRDefault="00146666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DD19CBC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76AE04" w14:textId="20489F23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(4,448)</w:t>
            </w:r>
          </w:p>
        </w:tc>
        <w:tc>
          <w:tcPr>
            <w:tcW w:w="94" w:type="pct"/>
          </w:tcPr>
          <w:p w14:paraId="3CFEA18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F86815F" w14:textId="196D5C87" w:rsidR="00A84F0B" w:rsidRPr="005223D9" w:rsidRDefault="009B66A1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18,890</w:t>
            </w:r>
          </w:p>
        </w:tc>
      </w:tr>
      <w:tr w:rsidR="00BE6604" w:rsidRPr="00071097" w14:paraId="4012F6EF" w14:textId="77777777" w:rsidTr="00BE6604">
        <w:trPr>
          <w:tblHeader/>
        </w:trPr>
        <w:tc>
          <w:tcPr>
            <w:tcW w:w="1478" w:type="pct"/>
            <w:hideMark/>
          </w:tcPr>
          <w:p w14:paraId="31398CFA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0" w:type="pct"/>
          </w:tcPr>
          <w:p w14:paraId="07E2338E" w14:textId="30C0AE43" w:rsidR="008865EF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95" w:type="pct"/>
          </w:tcPr>
          <w:p w14:paraId="0BE0952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1C77082" w14:textId="0A4B4B50" w:rsidR="008865EF" w:rsidRPr="005223D9" w:rsidRDefault="00146666" w:rsidP="00BD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1B33F58F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60299F" w14:textId="69F16EA6" w:rsidR="008865EF" w:rsidRPr="005223D9" w:rsidRDefault="00146666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B2974D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74C2F5" w14:textId="0D0A1419" w:rsidR="008865EF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(541)</w:t>
            </w:r>
          </w:p>
        </w:tc>
        <w:tc>
          <w:tcPr>
            <w:tcW w:w="94" w:type="pct"/>
          </w:tcPr>
          <w:p w14:paraId="2A682332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81B081B" w14:textId="3253E50F" w:rsidR="008865EF" w:rsidRPr="005223D9" w:rsidRDefault="009B66A1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E6604" w:rsidRPr="00071097" w14:paraId="4B51F62B" w14:textId="77777777" w:rsidTr="00BE6604">
        <w:trPr>
          <w:tblHeader/>
        </w:trPr>
        <w:tc>
          <w:tcPr>
            <w:tcW w:w="1478" w:type="pct"/>
            <w:hideMark/>
          </w:tcPr>
          <w:p w14:paraId="329803DE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60" w:type="pct"/>
          </w:tcPr>
          <w:p w14:paraId="0CD93BB6" w14:textId="10BF0B9A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41,074</w:t>
            </w:r>
          </w:p>
        </w:tc>
        <w:tc>
          <w:tcPr>
            <w:tcW w:w="95" w:type="pct"/>
          </w:tcPr>
          <w:p w14:paraId="04D4635A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2F429F1" w14:textId="62149BE6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178,573</w:t>
            </w:r>
          </w:p>
        </w:tc>
        <w:tc>
          <w:tcPr>
            <w:tcW w:w="94" w:type="pct"/>
          </w:tcPr>
          <w:p w14:paraId="4BF9EFDF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E741860" w14:textId="7034831D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(28,971)</w:t>
            </w:r>
          </w:p>
        </w:tc>
        <w:tc>
          <w:tcPr>
            <w:tcW w:w="95" w:type="pct"/>
          </w:tcPr>
          <w:p w14:paraId="56D7F6F6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2A1E46" w14:textId="2999EA23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08D83448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5A6141" w14:textId="22DFBDCC" w:rsidR="00146666" w:rsidRPr="005223D9" w:rsidRDefault="009B66A1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190,676</w:t>
            </w:r>
          </w:p>
        </w:tc>
      </w:tr>
      <w:tr w:rsidR="00BE6604" w:rsidRPr="00071097" w14:paraId="2EAB6B25" w14:textId="77777777" w:rsidTr="00BE6604">
        <w:trPr>
          <w:tblHeader/>
        </w:trPr>
        <w:tc>
          <w:tcPr>
            <w:tcW w:w="1478" w:type="pct"/>
            <w:hideMark/>
          </w:tcPr>
          <w:p w14:paraId="225DBD9E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60" w:type="pct"/>
          </w:tcPr>
          <w:p w14:paraId="014022C1" w14:textId="5F2F9D10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13,375</w:t>
            </w:r>
          </w:p>
        </w:tc>
        <w:tc>
          <w:tcPr>
            <w:tcW w:w="95" w:type="pct"/>
          </w:tcPr>
          <w:p w14:paraId="1481FD1D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D80173" w14:textId="6A5B2D70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4,817</w:t>
            </w:r>
          </w:p>
        </w:tc>
        <w:tc>
          <w:tcPr>
            <w:tcW w:w="94" w:type="pct"/>
          </w:tcPr>
          <w:p w14:paraId="4EBC7BCB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E60931" w14:textId="1B984B18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(552)</w:t>
            </w:r>
          </w:p>
        </w:tc>
        <w:tc>
          <w:tcPr>
            <w:tcW w:w="95" w:type="pct"/>
          </w:tcPr>
          <w:p w14:paraId="26FB6C9A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821495" w14:textId="10B81C21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175C5A4B" w14:textId="77777777" w:rsidR="00146666" w:rsidRPr="005223D9" w:rsidRDefault="00146666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00B1A2" w14:textId="21F61B4C" w:rsidR="00146666" w:rsidRPr="005223D9" w:rsidRDefault="009B66A1" w:rsidP="0014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17,640</w:t>
            </w:r>
          </w:p>
        </w:tc>
      </w:tr>
      <w:tr w:rsidR="00BE6604" w:rsidRPr="00071097" w14:paraId="7920C6B8" w14:textId="77777777" w:rsidTr="00BE6604">
        <w:trPr>
          <w:tblHeader/>
        </w:trPr>
        <w:tc>
          <w:tcPr>
            <w:tcW w:w="1478" w:type="pct"/>
            <w:hideMark/>
          </w:tcPr>
          <w:p w14:paraId="013A356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49F7872" w:rsidR="00A84F0B" w:rsidRPr="005223D9" w:rsidRDefault="00C368C8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1,011,827</w:t>
            </w:r>
          </w:p>
        </w:tc>
        <w:tc>
          <w:tcPr>
            <w:tcW w:w="95" w:type="pct"/>
          </w:tcPr>
          <w:p w14:paraId="71F9012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5D2C7E4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220,75</w:t>
            </w:r>
            <w:r w:rsidR="00737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4" w:type="pct"/>
          </w:tcPr>
          <w:p w14:paraId="5A10D74F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1F66711" w:rsidR="00A84F0B" w:rsidRPr="005223D9" w:rsidRDefault="00146666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(30,707)</w:t>
            </w:r>
          </w:p>
        </w:tc>
        <w:tc>
          <w:tcPr>
            <w:tcW w:w="95" w:type="pct"/>
          </w:tcPr>
          <w:p w14:paraId="2DF36A5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5C366EC4" w:rsidR="00A84F0B" w:rsidRPr="005223D9" w:rsidRDefault="00D879B3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66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136,958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4" w:type="pct"/>
          </w:tcPr>
          <w:p w14:paraId="58AC8555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4147BD33" w:rsidR="00A84F0B" w:rsidRPr="005223D9" w:rsidRDefault="00D879B3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1,064,91</w:t>
            </w:r>
            <w:r w:rsidR="007376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FF358E">
          <w:headerReference w:type="default" r:id="rId2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5C04A28" w14:textId="22509423" w:rsidR="006A51E1" w:rsidRPr="004E421F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421F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3CE99C8D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80"/>
        <w:gridCol w:w="990"/>
        <w:gridCol w:w="180"/>
        <w:gridCol w:w="990"/>
        <w:gridCol w:w="180"/>
        <w:gridCol w:w="990"/>
        <w:gridCol w:w="182"/>
        <w:gridCol w:w="988"/>
        <w:gridCol w:w="180"/>
        <w:gridCol w:w="990"/>
        <w:gridCol w:w="180"/>
        <w:gridCol w:w="990"/>
      </w:tblGrid>
      <w:tr w:rsidR="00BD6346" w:rsidRPr="004E421F" w14:paraId="332BAE0D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692793A7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5863FB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100066C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2" w:type="dxa"/>
          </w:tcPr>
          <w:p w14:paraId="7A72DA65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28" w:type="dxa"/>
            <w:gridSpan w:val="5"/>
            <w:hideMark/>
          </w:tcPr>
          <w:p w14:paraId="23313E31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D6346" w:rsidRPr="004E421F" w14:paraId="2C1FA717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DC0F0CE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4E4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DE2DEA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383D7D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FC885B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A07F3D0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E21237E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85B63B4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2" w:type="dxa"/>
          </w:tcPr>
          <w:p w14:paraId="050CBC7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hideMark/>
          </w:tcPr>
          <w:p w14:paraId="54A622E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0495C85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0132A173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E6859F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4506AD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D6346" w:rsidRPr="004E421F" w14:paraId="610F904C" w14:textId="77777777" w:rsidTr="00BD6346">
        <w:trPr>
          <w:trHeight w:val="20"/>
          <w:tblHeader/>
        </w:trPr>
        <w:tc>
          <w:tcPr>
            <w:tcW w:w="2250" w:type="dxa"/>
          </w:tcPr>
          <w:p w14:paraId="5559EB94" w14:textId="77777777" w:rsidR="00BD6346" w:rsidRPr="004E421F" w:rsidRDefault="00BD63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5AF7EE1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A37014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D6A7B" w:rsidRPr="004E421F" w14:paraId="5553CEA0" w14:textId="77777777" w:rsidTr="00BD6346">
        <w:trPr>
          <w:trHeight w:val="20"/>
        </w:trPr>
        <w:tc>
          <w:tcPr>
            <w:tcW w:w="2250" w:type="dxa"/>
            <w:hideMark/>
          </w:tcPr>
          <w:p w14:paraId="2D1F9611" w14:textId="77777777" w:rsidR="007D6A7B" w:rsidRPr="00ED74D9" w:rsidRDefault="007D6A7B" w:rsidP="007D6A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4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D74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D74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D74D9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ED74D9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FCCD794" w14:textId="77777777" w:rsidR="007D6A7B" w:rsidRPr="00ED74D9" w:rsidRDefault="007D6A7B" w:rsidP="007D6A7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71497" w14:textId="695BF322" w:rsidR="007D6A7B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D6A7B" w:rsidRPr="00ED74D9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180" w:type="dxa"/>
          </w:tcPr>
          <w:p w14:paraId="535DDE2A" w14:textId="77777777" w:rsidR="007D6A7B" w:rsidRPr="00ED74D9" w:rsidRDefault="007D6A7B" w:rsidP="007D6A7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0CE05" w14:textId="32ECC1D4" w:rsidR="007D6A7B" w:rsidRPr="00ED74D9" w:rsidRDefault="0027724E" w:rsidP="0008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7D6A7B" w:rsidRPr="00ED74D9">
              <w:rPr>
                <w:rFonts w:ascii="Angsana New" w:hAnsi="Angsana New"/>
                <w:sz w:val="30"/>
                <w:szCs w:val="30"/>
              </w:rPr>
              <w:t>30,792</w:t>
            </w:r>
          </w:p>
        </w:tc>
        <w:tc>
          <w:tcPr>
            <w:tcW w:w="180" w:type="dxa"/>
          </w:tcPr>
          <w:p w14:paraId="2C8C6AB6" w14:textId="77777777" w:rsidR="007D6A7B" w:rsidRPr="00ED74D9" w:rsidRDefault="007D6A7B" w:rsidP="007D6A7B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E69A3E" w14:textId="2BC26E8C" w:rsidR="007D6A7B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7D6A7B" w:rsidRPr="00ED74D9">
              <w:rPr>
                <w:rFonts w:ascii="Angsana New" w:hAnsi="Angsana New"/>
                <w:sz w:val="30"/>
                <w:szCs w:val="30"/>
              </w:rPr>
              <w:t>32,056</w:t>
            </w:r>
          </w:p>
        </w:tc>
        <w:tc>
          <w:tcPr>
            <w:tcW w:w="182" w:type="dxa"/>
          </w:tcPr>
          <w:p w14:paraId="26B7F300" w14:textId="77777777" w:rsidR="007D6A7B" w:rsidRPr="00ED74D9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79F1FC7F" w14:textId="7CDD17A1" w:rsidR="007D6A7B" w:rsidRPr="00ED74D9" w:rsidRDefault="007D6A7B" w:rsidP="007D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left" w:pos="55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4D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53708880" w14:textId="77777777" w:rsidR="007D6A7B" w:rsidRPr="00ED74D9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F3173CA" w14:textId="0A1D78A9" w:rsidR="007D6A7B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7D6A7B" w:rsidRPr="00ED74D9">
              <w:rPr>
                <w:rFonts w:ascii="Angsana New" w:hAnsi="Angsana New"/>
                <w:sz w:val="30"/>
                <w:szCs w:val="30"/>
              </w:rPr>
              <w:t>8,3</w:t>
            </w:r>
            <w:r w:rsidR="00AA2A6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4733C554" w14:textId="77777777" w:rsidR="007D6A7B" w:rsidRPr="00ED74D9" w:rsidRDefault="007D6A7B" w:rsidP="007D6A7B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8260328" w14:textId="30938378" w:rsidR="007D6A7B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7D6A7B" w:rsidRPr="00ED74D9">
              <w:rPr>
                <w:rFonts w:ascii="Angsana New" w:hAnsi="Angsana New"/>
                <w:sz w:val="30"/>
                <w:szCs w:val="30"/>
              </w:rPr>
              <w:t>8,3</w:t>
            </w:r>
            <w:r w:rsidR="00AA2A61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C4D13" w:rsidRPr="004E421F" w14:paraId="53CAE1D5" w14:textId="77777777" w:rsidTr="00BD6346">
        <w:trPr>
          <w:trHeight w:val="20"/>
        </w:trPr>
        <w:tc>
          <w:tcPr>
            <w:tcW w:w="2250" w:type="dxa"/>
            <w:hideMark/>
          </w:tcPr>
          <w:p w14:paraId="0B2AB9B4" w14:textId="77777777" w:rsidR="00FC4D13" w:rsidRPr="00ED74D9" w:rsidRDefault="00FC4D13" w:rsidP="00FC4D1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7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0122DF3F" w14:textId="77777777" w:rsidR="00FC4D13" w:rsidRPr="00ED74D9" w:rsidRDefault="00FC4D13" w:rsidP="00FC4D1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B37D9" w14:textId="501EF0A4" w:rsidR="00FC4D13" w:rsidRPr="00ED74D9" w:rsidRDefault="00FC4D13" w:rsidP="00FC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8"/>
              <w:rPr>
                <w:rFonts w:ascii="Angsana New" w:hAnsi="Angsana New"/>
                <w:sz w:val="30"/>
                <w:szCs w:val="30"/>
              </w:rPr>
            </w:pPr>
            <w:r w:rsidRPr="00ED74D9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41FA5002" w14:textId="77777777" w:rsidR="00FC4D13" w:rsidRPr="00ED74D9" w:rsidRDefault="00FC4D13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ADC2957" w14:textId="470D5758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10,118</w:t>
            </w:r>
          </w:p>
        </w:tc>
        <w:tc>
          <w:tcPr>
            <w:tcW w:w="180" w:type="dxa"/>
          </w:tcPr>
          <w:p w14:paraId="2B2AD136" w14:textId="77777777" w:rsidR="00FC4D13" w:rsidRPr="00ED74D9" w:rsidRDefault="00FC4D13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A8DFF5" w14:textId="6DE8CCB0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10,118</w:t>
            </w:r>
          </w:p>
        </w:tc>
        <w:tc>
          <w:tcPr>
            <w:tcW w:w="182" w:type="dxa"/>
          </w:tcPr>
          <w:p w14:paraId="7DA47D96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2A72DD8D" w14:textId="306FE1BA" w:rsidR="00FC4D13" w:rsidRPr="00ED74D9" w:rsidRDefault="00FC4D13" w:rsidP="00FC4D1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62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13AA4005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566B279" w14:textId="4F752725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7,63</w:t>
            </w:r>
            <w:r w:rsidR="00AA2A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FD97757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4C424F6" w14:textId="26C9FD7A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7,63</w:t>
            </w:r>
            <w:r w:rsidR="00AA2A6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1A3E" w:rsidRPr="004E421F" w14:paraId="5C87FCBE" w14:textId="77777777" w:rsidTr="00BD6346">
        <w:trPr>
          <w:trHeight w:val="20"/>
        </w:trPr>
        <w:tc>
          <w:tcPr>
            <w:tcW w:w="2250" w:type="dxa"/>
          </w:tcPr>
          <w:p w14:paraId="5350D60D" w14:textId="15A27634" w:rsidR="00611A3E" w:rsidRPr="00ED74D9" w:rsidRDefault="00E61D7B" w:rsidP="00FC4D1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14:paraId="5F30878E" w14:textId="77777777" w:rsidR="00611A3E" w:rsidRPr="00ED74D9" w:rsidRDefault="00611A3E" w:rsidP="00FC4D1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D3125" w14:textId="77AD689F" w:rsidR="00611A3E" w:rsidRPr="00ED74D9" w:rsidRDefault="00E61D7B" w:rsidP="00FC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8"/>
              <w:rPr>
                <w:rFonts w:ascii="Angsana New" w:hAnsi="Angsana New"/>
                <w:sz w:val="30"/>
                <w:szCs w:val="30"/>
              </w:rPr>
            </w:pPr>
            <w:r w:rsidRPr="00ED74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E33B1F" w14:textId="77777777" w:rsidR="00611A3E" w:rsidRPr="00ED74D9" w:rsidRDefault="00611A3E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55FF692" w14:textId="37327496" w:rsidR="00611A3E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61F8B">
              <w:rPr>
                <w:rFonts w:ascii="Angsana New" w:hAnsi="Angsana New"/>
                <w:sz w:val="30"/>
                <w:szCs w:val="30"/>
              </w:rPr>
              <w:t>(1,031)</w:t>
            </w:r>
          </w:p>
        </w:tc>
        <w:tc>
          <w:tcPr>
            <w:tcW w:w="180" w:type="dxa"/>
          </w:tcPr>
          <w:p w14:paraId="1D82FE81" w14:textId="77777777" w:rsidR="00611A3E" w:rsidRPr="00ED74D9" w:rsidRDefault="00611A3E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56A6EEF" w14:textId="1D78CE9E" w:rsidR="00611A3E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561F8B">
              <w:rPr>
                <w:rFonts w:ascii="Angsana New" w:hAnsi="Angsana New"/>
                <w:sz w:val="30"/>
                <w:szCs w:val="30"/>
              </w:rPr>
              <w:t>(1,031)</w:t>
            </w:r>
          </w:p>
        </w:tc>
        <w:tc>
          <w:tcPr>
            <w:tcW w:w="182" w:type="dxa"/>
          </w:tcPr>
          <w:p w14:paraId="1F2E9906" w14:textId="77777777" w:rsidR="00611A3E" w:rsidRPr="00ED74D9" w:rsidRDefault="00611A3E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59B1389F" w14:textId="514ACA46" w:rsidR="00611A3E" w:rsidRPr="00FE62E0" w:rsidRDefault="00AF76BA" w:rsidP="00FC4D13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8"/>
              <w:rPr>
                <w:rFonts w:ascii="Angsana New" w:hAnsi="Angsana New"/>
                <w:sz w:val="30"/>
                <w:szCs w:val="30"/>
              </w:rPr>
            </w:pPr>
            <w:r w:rsidRPr="00FE6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D60380" w14:textId="77777777" w:rsidR="00611A3E" w:rsidRPr="00ED74D9" w:rsidRDefault="00611A3E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3513A3C" w14:textId="3D3EB287" w:rsidR="00611A3E" w:rsidRPr="00AF76BA" w:rsidRDefault="00AF76BA" w:rsidP="00AF76B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8"/>
              <w:rPr>
                <w:rFonts w:ascii="Angsana New" w:hAnsi="Angsana New"/>
                <w:sz w:val="30"/>
                <w:szCs w:val="30"/>
              </w:rPr>
            </w:pPr>
            <w:r w:rsidRPr="00FE6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341001" w14:textId="77777777" w:rsidR="00611A3E" w:rsidRPr="00ED74D9" w:rsidRDefault="00611A3E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E56A1BE" w14:textId="2953A961" w:rsidR="00611A3E" w:rsidRPr="00AF76BA" w:rsidRDefault="00AF76BA" w:rsidP="00AF76BA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8"/>
              <w:rPr>
                <w:rFonts w:ascii="Angsana New" w:hAnsi="Angsana New"/>
                <w:sz w:val="30"/>
                <w:szCs w:val="30"/>
              </w:rPr>
            </w:pPr>
            <w:r w:rsidRPr="00FE62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D13" w:rsidRPr="00A71BE9" w14:paraId="0EF94B2D" w14:textId="77777777" w:rsidTr="00BD6346">
        <w:trPr>
          <w:trHeight w:val="20"/>
        </w:trPr>
        <w:tc>
          <w:tcPr>
            <w:tcW w:w="2250" w:type="dxa"/>
            <w:hideMark/>
          </w:tcPr>
          <w:p w14:paraId="29469ADF" w14:textId="77777777" w:rsidR="00FC4D13" w:rsidRPr="00ED74D9" w:rsidRDefault="00FC4D13" w:rsidP="00FC4D1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D7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D7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14B02578" w14:textId="77777777" w:rsidR="00FC4D13" w:rsidRPr="00ED74D9" w:rsidRDefault="00FC4D13" w:rsidP="00FC4D1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38DF" w14:textId="2CFB1578" w:rsidR="00FC4D13" w:rsidRPr="00ED74D9" w:rsidRDefault="00FC4D13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(875)</w:t>
            </w:r>
          </w:p>
        </w:tc>
        <w:tc>
          <w:tcPr>
            <w:tcW w:w="180" w:type="dxa"/>
          </w:tcPr>
          <w:p w14:paraId="6B849967" w14:textId="77777777" w:rsidR="00FC4D13" w:rsidRPr="00ED74D9" w:rsidRDefault="00FC4D13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EED1" w14:textId="04414E29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(12,</w:t>
            </w:r>
            <w:r w:rsidR="00FF2075">
              <w:rPr>
                <w:rFonts w:ascii="Angsana New" w:hAnsi="Angsana New"/>
                <w:sz w:val="30"/>
                <w:szCs w:val="30"/>
              </w:rPr>
              <w:t>827</w:t>
            </w:r>
            <w:r w:rsidR="00FC4D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0BF9F12" w14:textId="77777777" w:rsidR="00FC4D13" w:rsidRPr="00ED74D9" w:rsidRDefault="00FC4D13" w:rsidP="00FC4D13">
            <w:pPr>
              <w:pStyle w:val="acctmergecolhdg"/>
              <w:tabs>
                <w:tab w:val="decimal" w:pos="192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63287" w14:textId="471833B9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sz w:val="30"/>
                <w:szCs w:val="30"/>
              </w:rPr>
              <w:t>(13,</w:t>
            </w:r>
            <w:r w:rsidR="00FF2075">
              <w:rPr>
                <w:rFonts w:ascii="Angsana New" w:hAnsi="Angsana New"/>
                <w:sz w:val="30"/>
                <w:szCs w:val="30"/>
              </w:rPr>
              <w:t>702</w:t>
            </w:r>
            <w:r w:rsidR="00FC4D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A0D5FB4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D3D34" w14:textId="4F336EEA" w:rsidR="00FC4D13" w:rsidRPr="00ED74D9" w:rsidRDefault="00FC4D13" w:rsidP="00FC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left" w:pos="55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2E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02C1D24E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DA8B7" w14:textId="7F4002C4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C4D13">
              <w:rPr>
                <w:rFonts w:ascii="Angsana New" w:hAnsi="Angsana New"/>
                <w:sz w:val="30"/>
                <w:szCs w:val="30"/>
              </w:rPr>
              <w:t>(5,019)</w:t>
            </w:r>
          </w:p>
        </w:tc>
        <w:tc>
          <w:tcPr>
            <w:tcW w:w="180" w:type="dxa"/>
          </w:tcPr>
          <w:p w14:paraId="012E5F09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1642"/>
              </w:tabs>
              <w:spacing w:line="240" w:lineRule="atLeast"/>
              <w:ind w:right="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08B9F" w14:textId="6F076AB0" w:rsidR="00FC4D13" w:rsidRPr="00ED74D9" w:rsidRDefault="00A71BE9" w:rsidP="00A7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C4D13">
              <w:rPr>
                <w:rFonts w:ascii="Angsana New" w:hAnsi="Angsana New"/>
                <w:sz w:val="30"/>
                <w:szCs w:val="30"/>
              </w:rPr>
              <w:t>(5,019)</w:t>
            </w:r>
          </w:p>
        </w:tc>
      </w:tr>
      <w:tr w:rsidR="00FC4D13" w14:paraId="194CF07B" w14:textId="77777777" w:rsidTr="00BD6346">
        <w:trPr>
          <w:trHeight w:val="20"/>
        </w:trPr>
        <w:tc>
          <w:tcPr>
            <w:tcW w:w="2250" w:type="dxa"/>
            <w:vAlign w:val="bottom"/>
            <w:hideMark/>
          </w:tcPr>
          <w:p w14:paraId="0CC5B878" w14:textId="33A833B5" w:rsidR="00FC4D13" w:rsidRPr="00ED74D9" w:rsidRDefault="00FC4D13" w:rsidP="00FC4D1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7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D7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ED74D9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8429323" w14:textId="77777777" w:rsidR="00FC4D13" w:rsidRPr="00ED74D9" w:rsidRDefault="00FC4D13" w:rsidP="00FC4D1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35A64" w14:textId="538CE950" w:rsidR="00FC4D13" w:rsidRPr="0027724E" w:rsidRDefault="00FC4D13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724E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180" w:type="dxa"/>
          </w:tcPr>
          <w:p w14:paraId="7A7F7C66" w14:textId="77777777" w:rsidR="00FC4D13" w:rsidRPr="00ED74D9" w:rsidRDefault="00FC4D13" w:rsidP="00FC4D13">
            <w:pPr>
              <w:pStyle w:val="acctfourfigures"/>
              <w:tabs>
                <w:tab w:val="decimal" w:pos="192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5F9A" w14:textId="70BA59AF" w:rsidR="00FC4D13" w:rsidRPr="0027724E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C4D13" w:rsidRPr="0027724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12BBE" w:rsidRPr="0027724E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FF2075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80" w:type="dxa"/>
          </w:tcPr>
          <w:p w14:paraId="796444E0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32C7B" w14:textId="3597B083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61F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C4D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2075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182" w:type="dxa"/>
          </w:tcPr>
          <w:p w14:paraId="72BE1BC2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BE0B5" w14:textId="0332F8C1" w:rsidR="00FC4D13" w:rsidRPr="00FC4D13" w:rsidRDefault="00FC4D13" w:rsidP="00FC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left" w:pos="552"/>
                <w:tab w:val="decimal" w:pos="1181"/>
              </w:tabs>
              <w:ind w:right="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D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2843B7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A93A7" w14:textId="1F248620" w:rsidR="00FC4D13" w:rsidRPr="00ED74D9" w:rsidRDefault="0027724E" w:rsidP="0027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b/>
                <w:bCs/>
                <w:sz w:val="30"/>
                <w:szCs w:val="30"/>
              </w:rPr>
              <w:t>10,93</w:t>
            </w:r>
            <w:r w:rsidR="00FF20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5BF6C27" w14:textId="77777777" w:rsidR="00FC4D13" w:rsidRPr="00ED74D9" w:rsidRDefault="00FC4D13" w:rsidP="00FC4D13">
            <w:pPr>
              <w:pStyle w:val="acctfourfigures"/>
              <w:tabs>
                <w:tab w:val="clear" w:pos="765"/>
                <w:tab w:val="decimal" w:pos="192"/>
                <w:tab w:val="decimal" w:pos="731"/>
                <w:tab w:val="decimal" w:pos="1181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</w:tabs>
              <w:spacing w:line="240" w:lineRule="atLeast"/>
              <w:ind w:right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B8A9" w14:textId="727E7AF6" w:rsidR="00FC4D13" w:rsidRPr="00ED74D9" w:rsidRDefault="00A71BE9" w:rsidP="00A7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2"/>
                <w:tab w:val="decimal" w:pos="1181"/>
              </w:tabs>
              <w:ind w:right="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C4D13">
              <w:rPr>
                <w:rFonts w:ascii="Angsana New" w:hAnsi="Angsana New"/>
                <w:b/>
                <w:bCs/>
                <w:sz w:val="30"/>
                <w:szCs w:val="30"/>
              </w:rPr>
              <w:t>10,93</w:t>
            </w:r>
            <w:r w:rsidR="00FF207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37B2644B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E6145" w14:textId="73441B06" w:rsidR="00E110D3" w:rsidRDefault="00455C0E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6B61119B" w:rsidR="00BC763B" w:rsidRDefault="00BC763B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4"/>
        <w:gridCol w:w="236"/>
        <w:gridCol w:w="1268"/>
        <w:gridCol w:w="236"/>
        <w:gridCol w:w="10"/>
        <w:gridCol w:w="1036"/>
        <w:gridCol w:w="270"/>
        <w:gridCol w:w="1187"/>
      </w:tblGrid>
      <w:tr w:rsidR="00BC763B" w:rsidRPr="00C664CA" w14:paraId="24352CF2" w14:textId="77777777" w:rsidTr="00640A06">
        <w:trPr>
          <w:tblHeader/>
        </w:trPr>
        <w:tc>
          <w:tcPr>
            <w:tcW w:w="3780" w:type="dxa"/>
          </w:tcPr>
          <w:p w14:paraId="556F4BC6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2768" w:type="dxa"/>
            <w:gridSpan w:val="3"/>
          </w:tcPr>
          <w:p w14:paraId="29BADCF9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00BC0178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3"/>
          </w:tcPr>
          <w:p w14:paraId="4791173C" w14:textId="77777777" w:rsidR="00BC763B" w:rsidRPr="00C664CA" w:rsidRDefault="00BC763B" w:rsidP="001E5EAB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E5645" w:rsidRPr="00C664CA" w14:paraId="4EAE7934" w14:textId="77777777" w:rsidTr="00640A06">
        <w:trPr>
          <w:tblHeader/>
        </w:trPr>
        <w:tc>
          <w:tcPr>
            <w:tcW w:w="3780" w:type="dxa"/>
          </w:tcPr>
          <w:p w14:paraId="2709FE2E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45690261" w14:textId="793DD942" w:rsidR="000E5645" w:rsidRPr="00BC763B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26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88D0AA5" w14:textId="77777777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5DE39C1" w14:textId="6AE96E98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" w:type="dxa"/>
            <w:gridSpan w:val="2"/>
          </w:tcPr>
          <w:p w14:paraId="395A6479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5BCD5B1C" w14:textId="2BEF3838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26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02D234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AE458A" w14:textId="3FAE0A53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C664CA" w14:paraId="1E9B34B0" w14:textId="77777777" w:rsidTr="00640A06">
        <w:trPr>
          <w:tblHeader/>
        </w:trPr>
        <w:tc>
          <w:tcPr>
            <w:tcW w:w="3780" w:type="dxa"/>
          </w:tcPr>
          <w:p w14:paraId="166C90F7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5E021BBC" w14:textId="5FAD2705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1EEEA7E" w14:textId="77777777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5A6AC88" w14:textId="74042F09" w:rsidR="000E5645" w:rsidRPr="00BC763B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gridSpan w:val="2"/>
          </w:tcPr>
          <w:p w14:paraId="36359F32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42290713" w14:textId="05A74360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01297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369F76BE" w14:textId="2554EDA1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645" w:rsidRPr="00C664CA" w14:paraId="77BCD241" w14:textId="77777777" w:rsidTr="00640A06">
        <w:trPr>
          <w:tblHeader/>
        </w:trPr>
        <w:tc>
          <w:tcPr>
            <w:tcW w:w="3780" w:type="dxa"/>
          </w:tcPr>
          <w:p w14:paraId="4340F95D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5507" w:type="dxa"/>
            <w:gridSpan w:val="8"/>
          </w:tcPr>
          <w:p w14:paraId="2EAB2BD2" w14:textId="77777777" w:rsidR="000E5645" w:rsidRPr="00C664CA" w:rsidRDefault="000E5645" w:rsidP="000E5645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4E0FCA" w:rsidRPr="00C664CA" w14:paraId="3846933E" w14:textId="77777777" w:rsidTr="00640A06">
        <w:tc>
          <w:tcPr>
            <w:tcW w:w="3780" w:type="dxa"/>
          </w:tcPr>
          <w:p w14:paraId="2AC3E8BA" w14:textId="01617AA3" w:rsidR="004E0FCA" w:rsidRPr="00640A06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0A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เงินเบิกเกินบัญชีส่วนที่มีหลักประกัน</w:t>
            </w:r>
          </w:p>
        </w:tc>
        <w:tc>
          <w:tcPr>
            <w:tcW w:w="1264" w:type="dxa"/>
          </w:tcPr>
          <w:p w14:paraId="38C3E6E3" w14:textId="13DD32AB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7D5899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39BCC005" w14:textId="5F932E7F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</w:tcPr>
          <w:p w14:paraId="191F62E0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6420E3CB" w14:textId="59546AA9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FDA55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2CF7C4D3" w14:textId="603A8141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FCA" w:rsidRPr="00C664CA" w14:paraId="409D31FC" w14:textId="77777777" w:rsidTr="00640A06">
        <w:tc>
          <w:tcPr>
            <w:tcW w:w="3780" w:type="dxa"/>
          </w:tcPr>
          <w:p w14:paraId="068B7B08" w14:textId="77777777" w:rsidR="004E0FCA" w:rsidRPr="00483640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</w:tcPr>
          <w:p w14:paraId="2FFB9CA7" w14:textId="77777777" w:rsidR="004E0F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575BA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66725036" w14:textId="77777777" w:rsidR="004E0F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C1A2F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16054C80" w14:textId="77777777" w:rsidR="004E0F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492A7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1B8B0DCD" w14:textId="77777777" w:rsidR="004E0F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FCA" w:rsidRPr="00C664CA" w14:paraId="59CCC9B2" w14:textId="77777777" w:rsidTr="00640A06">
        <w:tc>
          <w:tcPr>
            <w:tcW w:w="3780" w:type="dxa"/>
            <w:vAlign w:val="bottom"/>
          </w:tcPr>
          <w:p w14:paraId="69937972" w14:textId="29B3E787" w:rsidR="004E0FCA" w:rsidRPr="00640A06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14:paraId="59A6EFA4" w14:textId="6BB3085B" w:rsidR="004E0F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10,052</w:t>
            </w:r>
          </w:p>
        </w:tc>
        <w:tc>
          <w:tcPr>
            <w:tcW w:w="236" w:type="dxa"/>
          </w:tcPr>
          <w:p w14:paraId="74444FA0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7BAFA049" w14:textId="7FE2FED5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A517C5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278D8ECD" w14:textId="168CC79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C04B8" w14:textId="77777777" w:rsidR="004E0FCA" w:rsidRPr="00C664CA" w:rsidRDefault="004E0FCA" w:rsidP="004E0FCA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6E3DF429" w14:textId="1B776C0E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FCA" w:rsidRPr="00C664CA" w14:paraId="1FDF95AF" w14:textId="77777777" w:rsidTr="00640A06">
        <w:tc>
          <w:tcPr>
            <w:tcW w:w="3780" w:type="dxa"/>
            <w:vAlign w:val="bottom"/>
          </w:tcPr>
          <w:p w14:paraId="206294CC" w14:textId="454C28BD" w:rsidR="004E0FCA" w:rsidRPr="00483640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</w:tcPr>
          <w:p w14:paraId="00F31581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88C9C9B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8" w:type="dxa"/>
          </w:tcPr>
          <w:p w14:paraId="15609644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5717746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5CF97BFA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A16092C" w14:textId="77777777" w:rsidR="004E0FCA" w:rsidRPr="00C664CA" w:rsidRDefault="004E0FCA" w:rsidP="004E0F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ind w:left="-108"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6A6AD7A4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E0FCA" w:rsidRPr="00C664CA" w14:paraId="267BFA6B" w14:textId="77777777" w:rsidTr="00A7571F">
        <w:tc>
          <w:tcPr>
            <w:tcW w:w="3780" w:type="dxa"/>
            <w:vAlign w:val="bottom"/>
          </w:tcPr>
          <w:p w14:paraId="5F7E0BA7" w14:textId="0372697D" w:rsidR="004E0FCA" w:rsidRPr="00640A06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191DE89" w14:textId="719B28BC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134,389</w:t>
            </w:r>
          </w:p>
        </w:tc>
        <w:tc>
          <w:tcPr>
            <w:tcW w:w="236" w:type="dxa"/>
          </w:tcPr>
          <w:p w14:paraId="5412F194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5CAA35D" w14:textId="2546FC30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  <w:vAlign w:val="bottom"/>
          </w:tcPr>
          <w:p w14:paraId="79EA21F7" w14:textId="77777777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2625F240" w14:textId="2742218B" w:rsidR="004E0FCA" w:rsidRPr="00C664CA" w:rsidRDefault="004E0FCA" w:rsidP="004E0FCA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102,500</w:t>
            </w:r>
          </w:p>
        </w:tc>
        <w:tc>
          <w:tcPr>
            <w:tcW w:w="270" w:type="dxa"/>
          </w:tcPr>
          <w:p w14:paraId="18CB3BEC" w14:textId="77777777" w:rsidR="004E0FCA" w:rsidRPr="00C664CA" w:rsidRDefault="004E0FCA" w:rsidP="004E0F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7C688D4" w14:textId="35C6EB02" w:rsidR="004E0FCA" w:rsidRPr="00C664CA" w:rsidRDefault="004E0FCA" w:rsidP="004E0FC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4E0FCA" w:rsidRPr="00C664CA" w14:paraId="018BDE55" w14:textId="77777777" w:rsidTr="00A7571F">
        <w:tc>
          <w:tcPr>
            <w:tcW w:w="3780" w:type="dxa"/>
          </w:tcPr>
          <w:p w14:paraId="663399F8" w14:textId="2D8026CB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4A6B2EE" w14:textId="42DDD008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144,441</w:t>
            </w:r>
          </w:p>
        </w:tc>
        <w:tc>
          <w:tcPr>
            <w:tcW w:w="236" w:type="dxa"/>
          </w:tcPr>
          <w:p w14:paraId="6A2B4D9E" w14:textId="77777777" w:rsidR="004E0FCA" w:rsidRPr="00C664CA" w:rsidRDefault="004E0FCA" w:rsidP="004E0FCA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A4D9B97" w14:textId="54135772" w:rsidR="004E0FCA" w:rsidRPr="00C664CA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2E56A6A1" w14:textId="77777777" w:rsidR="004E0FCA" w:rsidRPr="00C664CA" w:rsidRDefault="004E0FCA" w:rsidP="004E0FCA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433FDC" w14:textId="2F0DA62B" w:rsidR="004E0FCA" w:rsidRPr="00EE2379" w:rsidRDefault="004E0FCA" w:rsidP="004E0FC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2379">
              <w:rPr>
                <w:rFonts w:ascii="Angsana New" w:hAnsi="Angsana New"/>
                <w:b/>
                <w:bCs/>
                <w:sz w:val="30"/>
                <w:szCs w:val="30"/>
              </w:rPr>
              <w:t>102,500</w:t>
            </w:r>
          </w:p>
        </w:tc>
        <w:tc>
          <w:tcPr>
            <w:tcW w:w="270" w:type="dxa"/>
          </w:tcPr>
          <w:p w14:paraId="27F5BECE" w14:textId="77777777" w:rsidR="004E0FCA" w:rsidRPr="00230FF0" w:rsidRDefault="004E0FCA" w:rsidP="004E0FCA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9A59D2F" w14:textId="580E7D05" w:rsidR="004E0FCA" w:rsidRPr="00230FF0" w:rsidRDefault="004E0FCA" w:rsidP="004E0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FF0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15FA6285" w14:textId="460C2D0A" w:rsidR="00230FF0" w:rsidRDefault="00230FF0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8C008" w14:textId="77777777" w:rsidR="00230FF0" w:rsidRDefault="0023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32E590E" w14:textId="621B737F" w:rsidR="00AF42F5" w:rsidRDefault="00AF42F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95C1E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หนี้สินที่มีภาระดอกเบี้ยแส</w:t>
      </w:r>
      <w:r w:rsidR="0022030D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795C1E">
        <w:rPr>
          <w:rFonts w:ascii="Angsana New" w:hAnsi="Angsana New"/>
          <w:spacing w:val="-2"/>
          <w:sz w:val="30"/>
          <w:szCs w:val="30"/>
          <w:cs/>
        </w:rPr>
        <w:t>งตามระยะเวลาครบกำหนดการจ่ายชำระได้ดังนี้</w:t>
      </w:r>
    </w:p>
    <w:p w14:paraId="441B3D6F" w14:textId="77777777" w:rsidR="00465CC9" w:rsidRPr="007D7A48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43"/>
        <w:gridCol w:w="1261"/>
        <w:gridCol w:w="236"/>
        <w:gridCol w:w="1140"/>
        <w:gridCol w:w="243"/>
        <w:gridCol w:w="1125"/>
      </w:tblGrid>
      <w:tr w:rsidR="00B0687E" w:rsidRPr="009566C2" w14:paraId="6B990083" w14:textId="77777777" w:rsidTr="004C32A0">
        <w:tc>
          <w:tcPr>
            <w:tcW w:w="3780" w:type="dxa"/>
          </w:tcPr>
          <w:p w14:paraId="6410B2E0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64" w:type="dxa"/>
            <w:gridSpan w:val="3"/>
          </w:tcPr>
          <w:p w14:paraId="6FAB1643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81EED8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40B49A87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645" w:rsidRPr="009566C2" w14:paraId="3E37A98B" w14:textId="77777777" w:rsidTr="004C32A0">
        <w:tc>
          <w:tcPr>
            <w:tcW w:w="3780" w:type="dxa"/>
          </w:tcPr>
          <w:p w14:paraId="67B588C4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CA5B0" w14:textId="17CE9A5A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26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297D2CA7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226C2BB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4096562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57835E8E" w14:textId="7621D646" w:rsidR="000E5645" w:rsidRPr="00C664CA" w:rsidRDefault="00EA3C0D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0267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65CF5463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E53BE5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9566C2" w14:paraId="4CD2BB44" w14:textId="77777777" w:rsidTr="004C32A0">
        <w:tc>
          <w:tcPr>
            <w:tcW w:w="3780" w:type="dxa"/>
          </w:tcPr>
          <w:p w14:paraId="786FFBC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0485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CE657BA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C06CB0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1667FE" w14:textId="77777777" w:rsidR="000E5645" w:rsidRPr="00C664CA" w:rsidRDefault="000E5645" w:rsidP="000E564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46A03CC3" w14:textId="76B6BC65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0C47D53E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CC5B2E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E5645" w:rsidRPr="009566C2" w14:paraId="695BF5E0" w14:textId="77777777" w:rsidTr="004C32A0">
        <w:tc>
          <w:tcPr>
            <w:tcW w:w="3780" w:type="dxa"/>
          </w:tcPr>
          <w:p w14:paraId="4B670B73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4B2F1C42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45" w:rsidRPr="009566C2" w14:paraId="49E58554" w14:textId="77777777" w:rsidTr="004C32A0">
        <w:tc>
          <w:tcPr>
            <w:tcW w:w="3780" w:type="dxa"/>
          </w:tcPr>
          <w:p w14:paraId="07F493C8" w14:textId="77777777" w:rsidR="000E5645" w:rsidRPr="00BE325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3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508" w:type="dxa"/>
            <w:gridSpan w:val="7"/>
          </w:tcPr>
          <w:p w14:paraId="4CD6075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645" w:rsidRPr="009566C2" w14:paraId="4BB1FA09" w14:textId="77777777" w:rsidTr="00020DA6">
        <w:tc>
          <w:tcPr>
            <w:tcW w:w="3780" w:type="dxa"/>
          </w:tcPr>
          <w:p w14:paraId="0538BBB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566C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C86FB6D" w14:textId="48705131" w:rsidR="000E5645" w:rsidRPr="007D0EC6" w:rsidRDefault="004B5974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72,999</w:t>
            </w:r>
          </w:p>
        </w:tc>
        <w:tc>
          <w:tcPr>
            <w:tcW w:w="243" w:type="dxa"/>
          </w:tcPr>
          <w:p w14:paraId="11688687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1FD9B51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199,300</w:t>
            </w:r>
          </w:p>
        </w:tc>
        <w:tc>
          <w:tcPr>
            <w:tcW w:w="236" w:type="dxa"/>
          </w:tcPr>
          <w:p w14:paraId="293C6E0F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570434" w14:textId="6F609620" w:rsidR="000E5645" w:rsidRPr="00A70998" w:rsidRDefault="00E85539" w:rsidP="000E564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43" w:type="dxa"/>
          </w:tcPr>
          <w:p w14:paraId="3B48EEB2" w14:textId="77777777" w:rsidR="000E5645" w:rsidRPr="00C664CA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7F9F827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0E5645" w:rsidRPr="009566C2" w14:paraId="221C7498" w14:textId="77777777" w:rsidTr="00020DA6">
        <w:tc>
          <w:tcPr>
            <w:tcW w:w="3780" w:type="dxa"/>
          </w:tcPr>
          <w:p w14:paraId="05D20D81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5CC65B" w14:textId="530A4DA3" w:rsidR="000E5645" w:rsidRPr="00C73A11" w:rsidRDefault="004B5974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71,442</w:t>
            </w:r>
          </w:p>
        </w:tc>
        <w:tc>
          <w:tcPr>
            <w:tcW w:w="243" w:type="dxa"/>
          </w:tcPr>
          <w:p w14:paraId="10328F9E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7EBC4BDA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115,965</w:t>
            </w:r>
          </w:p>
        </w:tc>
        <w:tc>
          <w:tcPr>
            <w:tcW w:w="236" w:type="dxa"/>
          </w:tcPr>
          <w:p w14:paraId="18B6F7E3" w14:textId="77777777" w:rsidR="000E5645" w:rsidRPr="00C664CA" w:rsidRDefault="000E5645" w:rsidP="000E56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3E508586" w14:textId="1EF0D693" w:rsidR="000E5645" w:rsidRPr="007F30A5" w:rsidRDefault="00E85539" w:rsidP="000E564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59,072</w:t>
            </w:r>
          </w:p>
        </w:tc>
        <w:tc>
          <w:tcPr>
            <w:tcW w:w="243" w:type="dxa"/>
          </w:tcPr>
          <w:p w14:paraId="321F3927" w14:textId="77777777" w:rsidR="000E5645" w:rsidRPr="00C664CA" w:rsidRDefault="000E5645" w:rsidP="000E5645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72E04DFA" w14:textId="77777777" w:rsidR="000E5645" w:rsidRPr="00C664CA" w:rsidRDefault="000E5645" w:rsidP="000E564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E85539" w:rsidRPr="009566C2" w14:paraId="6EA6509A" w14:textId="77777777" w:rsidTr="00020DA6">
        <w:tc>
          <w:tcPr>
            <w:tcW w:w="3780" w:type="dxa"/>
          </w:tcPr>
          <w:p w14:paraId="38B1BFF7" w14:textId="77777777" w:rsidR="00E85539" w:rsidRPr="00911737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61E2AEB" w14:textId="44DEBF0C" w:rsidR="00E85539" w:rsidRDefault="004B5974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613817" w14:textId="77777777" w:rsidR="00E85539" w:rsidRPr="00C664CA" w:rsidRDefault="00E85539" w:rsidP="00E85539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12B17F1C" w14:textId="77777777" w:rsidR="00E85539" w:rsidRPr="00C664CA" w:rsidRDefault="00E85539" w:rsidP="00E8553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36" w:type="dxa"/>
          </w:tcPr>
          <w:p w14:paraId="3E6603DA" w14:textId="77777777" w:rsidR="00E85539" w:rsidRPr="00C664CA" w:rsidRDefault="00E85539" w:rsidP="00E85539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6AAEA240" w14:textId="72CA6838" w:rsidR="00E85539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936C35" w14:textId="77777777" w:rsidR="00E85539" w:rsidRPr="00C664CA" w:rsidRDefault="00E85539" w:rsidP="00E85539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5AAB09DD" w14:textId="77777777" w:rsidR="00E85539" w:rsidRPr="00C664CA" w:rsidRDefault="00E85539" w:rsidP="00E8553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5539" w:rsidRPr="009566C2" w14:paraId="7E64F2E8" w14:textId="77777777" w:rsidTr="00020DA6">
        <w:tc>
          <w:tcPr>
            <w:tcW w:w="3780" w:type="dxa"/>
          </w:tcPr>
          <w:p w14:paraId="7D6F24AB" w14:textId="77777777" w:rsidR="00E85539" w:rsidRPr="009566C2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B6B9" w14:textId="54D6ED43" w:rsidR="00E85539" w:rsidRPr="003734E3" w:rsidRDefault="00EC5DB5" w:rsidP="00E8553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144,441</w:t>
            </w:r>
          </w:p>
        </w:tc>
        <w:tc>
          <w:tcPr>
            <w:tcW w:w="243" w:type="dxa"/>
          </w:tcPr>
          <w:p w14:paraId="1A14A1C3" w14:textId="77777777" w:rsidR="00E85539" w:rsidRPr="00C664CA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E856A" w14:textId="77777777" w:rsidR="00E85539" w:rsidRPr="00C664CA" w:rsidRDefault="00E85539" w:rsidP="00E8553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0AA1099B" w14:textId="77777777" w:rsidR="00E85539" w:rsidRPr="00C664CA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EFA2778" w14:textId="2A090B72" w:rsidR="00E85539" w:rsidRPr="00B15641" w:rsidRDefault="00782A11" w:rsidP="00E8553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102,500</w:t>
            </w:r>
          </w:p>
        </w:tc>
        <w:tc>
          <w:tcPr>
            <w:tcW w:w="243" w:type="dxa"/>
          </w:tcPr>
          <w:p w14:paraId="3DC90E38" w14:textId="77777777" w:rsidR="00E85539" w:rsidRPr="00C664CA" w:rsidRDefault="00E85539" w:rsidP="00E8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5335C33" w14:textId="77777777" w:rsidR="00E85539" w:rsidRPr="00C664CA" w:rsidRDefault="00E85539" w:rsidP="00E8553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01C79B15" w14:textId="77777777" w:rsidR="002F2714" w:rsidRPr="00423B42" w:rsidRDefault="002F2714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951E36" w14:textId="77777777" w:rsidR="00110463" w:rsidRDefault="00F2523D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423B42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637683" w14:textId="77777777" w:rsidR="00110463" w:rsidRPr="00110463" w:rsidRDefault="00110463" w:rsidP="00F1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423B42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A9ED978" w14:textId="77777777" w:rsidR="001255D3" w:rsidRDefault="00E110D3" w:rsidP="004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7B099899" w14:textId="77777777"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FF358E">
          <w:headerReference w:type="default" r:id="rId24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44B2D617" w:rsidR="00DA7237" w:rsidRDefault="00654639" w:rsidP="0079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4AA45214" w14:textId="77777777" w:rsidR="00785050" w:rsidRDefault="00785050" w:rsidP="00785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76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785050" w:rsidRPr="009566C2" w14:paraId="1A32BD77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CED989E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4B20C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92F6F97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BD8F003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C7C1B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3EB1E98E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59CCF2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72182A04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410CDF2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3B9855F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6F3E59C9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60770C6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267E4668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555FBB87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4AA0947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785050" w:rsidRPr="009566C2" w14:paraId="1FF76C98" w14:textId="77777777" w:rsidTr="00EF7410">
        <w:tc>
          <w:tcPr>
            <w:tcW w:w="37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9B3B73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Pr="009566C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0 กันยายน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9446D9E" w14:textId="5BE073F1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DFAC7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FA567E" w14:textId="6A653DCF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D51470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027DDF7D" w14:textId="4D3E5883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366DF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1BE5626" w14:textId="1E112962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BD82E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1A13787" w14:textId="66278E42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BEF37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074DB29" w14:textId="307AA6E8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0886FE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182F829C" w14:textId="7FE09EA4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B26752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432AE05" w14:textId="2B5A2BBF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74AF220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1377636" w14:textId="50BE6538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EE57D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6176A727" w14:textId="6844A44F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785050" w:rsidRPr="009566C2" w14:paraId="2552C6E4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20DCC7F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166B16B4" w14:textId="77777777" w:rsidR="00785050" w:rsidRPr="009566C2" w:rsidRDefault="00785050" w:rsidP="00EF7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9566C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C4353F" w:rsidRPr="009566C2" w14:paraId="43D5509A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3A4E7F3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8634E4A" w14:textId="2496668D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BF2DD9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54EA3D1" w14:textId="35884D00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1,886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54EF556D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7CAD21E4" w14:textId="46230F7D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FA2C3B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07F8569" w14:textId="17D3A744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2DECE7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7E63900" w14:textId="79AE499D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25A218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4CC85E8A" w14:textId="33AB70FA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FBC95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B5281E9" w14:textId="02297C84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EA30F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5ED24100" w14:textId="0A2DA1C0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1492F0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0755D749" w14:textId="0CCAE4D0" w:rsidR="00C4353F" w:rsidRPr="009566C2" w:rsidRDefault="00C07879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36" w:type="dxa"/>
            <w:vAlign w:val="bottom"/>
          </w:tcPr>
          <w:p w14:paraId="0330B3AF" w14:textId="77777777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E6A01D5" w14:textId="1CC53A7B" w:rsidR="00C4353F" w:rsidRPr="009566C2" w:rsidRDefault="00C4353F" w:rsidP="00C4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6,119</w:t>
            </w:r>
          </w:p>
        </w:tc>
      </w:tr>
      <w:tr w:rsidR="00C07879" w:rsidRPr="009566C2" w14:paraId="5FDB03A2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81F70A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F2555" w14:textId="5C52FBE9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77FA88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30646" w14:textId="72C8D554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31A4A796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BDFE83" w14:textId="041890D8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D992F9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83AD0" w14:textId="6887AB73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252E07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563B509" w14:textId="1AB1D165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1,120</w:t>
            </w:r>
          </w:p>
        </w:tc>
        <w:tc>
          <w:tcPr>
            <w:tcW w:w="270" w:type="dxa"/>
            <w:vAlign w:val="bottom"/>
          </w:tcPr>
          <w:p w14:paraId="1D24E2BA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B1AC5D9" w14:textId="2786E5D8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1,725</w:t>
            </w:r>
          </w:p>
        </w:tc>
        <w:tc>
          <w:tcPr>
            <w:tcW w:w="270" w:type="dxa"/>
          </w:tcPr>
          <w:p w14:paraId="3D24EC3A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C87311B" w14:textId="481CCFF5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(1,120)</w:t>
            </w:r>
          </w:p>
        </w:tc>
        <w:tc>
          <w:tcPr>
            <w:tcW w:w="270" w:type="dxa"/>
          </w:tcPr>
          <w:p w14:paraId="7973AFF2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631E0A1" w14:textId="6D2BE7FB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(1,725)</w:t>
            </w:r>
          </w:p>
        </w:tc>
        <w:tc>
          <w:tcPr>
            <w:tcW w:w="270" w:type="dxa"/>
            <w:vAlign w:val="bottom"/>
          </w:tcPr>
          <w:p w14:paraId="22837B4C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1DE149" w14:textId="17E5EB54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587CB7" w14:textId="77777777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2FB57876" w14:textId="0DB053D8" w:rsidR="00C07879" w:rsidRPr="009566C2" w:rsidRDefault="00C07879" w:rsidP="00C0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43F37" w:rsidRPr="009566C2" w14:paraId="24A284CD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027439A" w14:textId="77777777" w:rsidR="00643F37" w:rsidRPr="00384AF8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4AF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95E69" w14:textId="20D5EF2B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87B889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F4A2A" w14:textId="0B808F72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2,001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A8D2AC3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E5E32" w14:textId="30DBF093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607875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A079B" w14:textId="4104F441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029CBF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44A9D" w14:textId="0ADFB0FF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5,234</w:t>
            </w:r>
          </w:p>
        </w:tc>
        <w:tc>
          <w:tcPr>
            <w:tcW w:w="270" w:type="dxa"/>
            <w:vAlign w:val="bottom"/>
          </w:tcPr>
          <w:p w14:paraId="1FEF535C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DC099" w14:textId="29B465B0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7,844</w:t>
            </w:r>
          </w:p>
        </w:tc>
        <w:tc>
          <w:tcPr>
            <w:tcW w:w="270" w:type="dxa"/>
          </w:tcPr>
          <w:p w14:paraId="16B26EB3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D7695" w14:textId="2E41CD26" w:rsidR="00643F37" w:rsidRPr="00C4353F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35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(1,120)</w:t>
            </w:r>
          </w:p>
        </w:tc>
        <w:tc>
          <w:tcPr>
            <w:tcW w:w="270" w:type="dxa"/>
          </w:tcPr>
          <w:p w14:paraId="74CB1CC0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ADDCC" w14:textId="79D5CF73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(1,725)</w:t>
            </w:r>
          </w:p>
        </w:tc>
        <w:tc>
          <w:tcPr>
            <w:tcW w:w="270" w:type="dxa"/>
            <w:vAlign w:val="bottom"/>
          </w:tcPr>
          <w:p w14:paraId="34BBB241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2249B" w14:textId="09A6DB29" w:rsidR="00643F37" w:rsidRP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43F3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36" w:type="dxa"/>
            <w:vAlign w:val="bottom"/>
          </w:tcPr>
          <w:p w14:paraId="1033229B" w14:textId="77777777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3550D" w14:textId="071E92F3" w:rsidR="00643F37" w:rsidRPr="00DE4E9A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6,119</w:t>
            </w:r>
          </w:p>
        </w:tc>
      </w:tr>
      <w:tr w:rsidR="00643F37" w:rsidRPr="009566C2" w14:paraId="70963AE9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9CD855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11E6B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78B11B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2F4886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DFE3649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58727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CECE1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529EA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E5BC8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7DEADF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83B7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3AFDFE86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A40C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33350EC8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4D05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33A8B74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4AAC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6191CCB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725291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18D64EB5" w14:textId="77777777" w:rsidR="00643F37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43F37" w:rsidRPr="009566C2" w14:paraId="770DAAC1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EEF96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B1A198C" w14:textId="7DCFCA0D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2D159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B3613BB" w14:textId="27874CFC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49FC2F4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2006D233" w14:textId="69CF2246" w:rsidR="00643F37" w:rsidRPr="009566C2" w:rsidRDefault="00E02CC3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BAB3E9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5594D320" w14:textId="0E5A1C1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4588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F750E16" w14:textId="3BF54F26" w:rsidR="00643F37" w:rsidRPr="009566C2" w:rsidRDefault="00E02CC3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70" w:type="dxa"/>
            <w:vAlign w:val="bottom"/>
          </w:tcPr>
          <w:p w14:paraId="18AA09B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4E432292" w14:textId="0E68DBC5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00920F43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7E60371B" w14:textId="3606D664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</w:t>
            </w:r>
            <w:r w:rsidR="00B657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2F08B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36EF854" w14:textId="656047D4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(215)</w:t>
            </w:r>
          </w:p>
        </w:tc>
        <w:tc>
          <w:tcPr>
            <w:tcW w:w="270" w:type="dxa"/>
          </w:tcPr>
          <w:p w14:paraId="133974CD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E429E7D" w14:textId="618E9D7E" w:rsidR="00643F37" w:rsidRPr="0022030D" w:rsidRDefault="00380F69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02CC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657B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CC6D5DB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3073874" w14:textId="5C4AF218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  <w:r w:rsidRPr="0022030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</w:tr>
      <w:tr w:rsidR="00643F37" w:rsidRPr="009566C2" w14:paraId="77A87C87" w14:textId="77777777" w:rsidTr="00EF7410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625CAE9D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8A3AAA8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D6BEE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E6695E3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090E381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3174B4FD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5021AE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4E28ECE6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15017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7E6A1EE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DEDD8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1E6965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21D7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45D1F962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90E8D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</w:tcPr>
          <w:p w14:paraId="2A900AEB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FAF16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</w:tcPr>
          <w:p w14:paraId="55ECD767" w14:textId="77777777" w:rsidR="00643F37" w:rsidRPr="0022030D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10605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</w:tcPr>
          <w:p w14:paraId="614D905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43F37" w:rsidRPr="009566C2" w14:paraId="1265EBC1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361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์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3D2DCB53" w14:textId="1633235D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071F" w14:textId="674C8A20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5,51</w:t>
            </w:r>
            <w:r w:rsidR="00EB012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ED2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CB09" w14:textId="3DD04C42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037E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DB75" w14:textId="194EEE0C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</w:t>
            </w:r>
            <w:r w:rsidR="002A58CE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D38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821D" w14:textId="5AD191B4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627C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92F019D" w14:textId="7683035C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</w:t>
            </w:r>
            <w:r w:rsidR="002A58CE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70" w:type="dxa"/>
            <w:vAlign w:val="bottom"/>
          </w:tcPr>
          <w:p w14:paraId="1B5DEAA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7D00FEC8" w14:textId="345ABCC2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12,640</w:t>
            </w:r>
          </w:p>
        </w:tc>
        <w:tc>
          <w:tcPr>
            <w:tcW w:w="270" w:type="dxa"/>
          </w:tcPr>
          <w:p w14:paraId="2A3B3C3D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D82B41F" w14:textId="7F29A5B3" w:rsidR="00643F37" w:rsidRPr="00EB00C8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</w:t>
            </w:r>
            <w:r w:rsidR="002A58CE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44D96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E565ECD" w14:textId="269F31FE" w:rsidR="00643F37" w:rsidRPr="00EB00C8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(3,329)</w:t>
            </w:r>
          </w:p>
        </w:tc>
        <w:tc>
          <w:tcPr>
            <w:tcW w:w="270" w:type="dxa"/>
          </w:tcPr>
          <w:p w14:paraId="727FB264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7EB90F4" w14:textId="048FF07C" w:rsidR="00643F37" w:rsidRPr="0022030D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</w:t>
            </w:r>
            <w:r w:rsidR="00EB0126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36" w:type="dxa"/>
            <w:vAlign w:val="bottom"/>
          </w:tcPr>
          <w:p w14:paraId="1324A667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0107505" w14:textId="4EE46BC8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030D">
              <w:rPr>
                <w:rFonts w:ascii="Angsana New" w:hAnsi="Angsana New"/>
                <w:color w:val="000000"/>
                <w:sz w:val="28"/>
                <w:szCs w:val="28"/>
              </w:rPr>
              <w:t>9,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</w:p>
        </w:tc>
      </w:tr>
      <w:tr w:rsidR="00643F37" w:rsidRPr="009566C2" w14:paraId="59015B04" w14:textId="77777777" w:rsidTr="00EF7410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201A9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2CD6A0E2" w14:textId="7BBFB021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566C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40E6C283" w14:textId="32190BC4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0EF3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7A5B95E" w14:textId="5FA7CF3C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BC52165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249ED5CB" w14:textId="6374E6D1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7C85C3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02492CF" w14:textId="402A732F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20EA8A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D273B8" w14:textId="71DD5915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2,450</w:t>
            </w:r>
          </w:p>
        </w:tc>
        <w:tc>
          <w:tcPr>
            <w:tcW w:w="270" w:type="dxa"/>
            <w:vAlign w:val="bottom"/>
          </w:tcPr>
          <w:p w14:paraId="3FAE2D8A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815DCDB" w14:textId="4A5912C6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2,886</w:t>
            </w:r>
          </w:p>
        </w:tc>
        <w:tc>
          <w:tcPr>
            <w:tcW w:w="270" w:type="dxa"/>
          </w:tcPr>
          <w:p w14:paraId="19C6693F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BC04564" w14:textId="10B74EA5" w:rsidR="00643F37" w:rsidRPr="00EB00C8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</w:t>
            </w:r>
            <w:r w:rsidR="00EB012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32ED50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01" w:type="dxa"/>
            <w:vAlign w:val="bottom"/>
          </w:tcPr>
          <w:p w14:paraId="1EC6E3C4" w14:textId="3F2791CD" w:rsidR="00643F37" w:rsidRPr="00EB00C8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270" w:type="dxa"/>
          </w:tcPr>
          <w:p w14:paraId="4F1C978A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6EE71F6" w14:textId="6C17EF66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1,69</w:t>
            </w:r>
            <w:r w:rsidR="00EB012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496A243" w14:textId="777777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31DBD183" w14:textId="1BBA0B77" w:rsidR="00643F37" w:rsidRPr="009566C2" w:rsidRDefault="00643F37" w:rsidP="0064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2,108</w:t>
            </w:r>
          </w:p>
        </w:tc>
      </w:tr>
    </w:tbl>
    <w:p w14:paraId="5187B2C1" w14:textId="77777777" w:rsidR="000E5645" w:rsidRPr="002103DD" w:rsidRDefault="000E564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454DEF8B" w14:textId="57A78AE1" w:rsidR="00243B59" w:rsidRDefault="00243B59" w:rsidP="0079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2103DD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6DF9D527" w14:textId="719CB0EE" w:rsidR="008B01F8" w:rsidRPr="002103DD" w:rsidRDefault="00C7037F" w:rsidP="00E0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B01F8" w:rsidRPr="002103DD" w:rsidSect="00FF358E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46C90B46" w14:textId="36DB5154" w:rsidR="00EF5A47" w:rsidRDefault="00EF5A47" w:rsidP="00EF5A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6CBC515" w14:textId="225467A2" w:rsidR="00EF5A47" w:rsidRDefault="00EF5A47" w:rsidP="00EF5A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71B87C" w14:textId="25DBD4FF" w:rsidR="00EF5A47" w:rsidRDefault="00184AFC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ABF5B6A" w14:textId="77777777" w:rsidR="00EF5A47" w:rsidRPr="00BC25AC" w:rsidRDefault="00EF5A47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EF5A47" w:rsidRPr="00D32308" w14:paraId="15C81FF6" w14:textId="77777777" w:rsidTr="00EF5A47">
        <w:tc>
          <w:tcPr>
            <w:tcW w:w="2520" w:type="dxa"/>
            <w:shd w:val="clear" w:color="auto" w:fill="auto"/>
            <w:vAlign w:val="bottom"/>
          </w:tcPr>
          <w:p w14:paraId="1A22E0B4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7132225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11CD98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A090620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CE586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3E0EBD" w14:textId="77777777" w:rsidR="00EF5A47" w:rsidRPr="00DD7A82" w:rsidDel="00D43E7A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F5A47" w:rsidRPr="000307FB" w14:paraId="6A8B7F8A" w14:textId="77777777" w:rsidTr="00EF5A47">
        <w:tc>
          <w:tcPr>
            <w:tcW w:w="2520" w:type="dxa"/>
            <w:shd w:val="clear" w:color="auto" w:fill="auto"/>
          </w:tcPr>
          <w:p w14:paraId="397ED5CB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1DC93C7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61E1AA1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F04418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6B7109A2" w14:textId="77777777" w:rsidR="00EF5A47" w:rsidRPr="00DD7A82" w:rsidRDefault="00EF5A47" w:rsidP="00D3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6636" w:rsidRPr="000307FB" w14:paraId="15FBBBD2" w14:textId="77777777" w:rsidTr="00EF5A47">
        <w:tc>
          <w:tcPr>
            <w:tcW w:w="2520" w:type="dxa"/>
            <w:shd w:val="clear" w:color="auto" w:fill="auto"/>
          </w:tcPr>
          <w:p w14:paraId="04A8BC5C" w14:textId="109C1041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84EC620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61139603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476EC98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00354098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96929" w:rsidRPr="000307FB" w14:paraId="1F783DB7" w14:textId="77777777" w:rsidTr="00EF5A47">
        <w:tc>
          <w:tcPr>
            <w:tcW w:w="2520" w:type="dxa"/>
            <w:shd w:val="clear" w:color="auto" w:fill="auto"/>
          </w:tcPr>
          <w:p w14:paraId="27C3BF65" w14:textId="43B6DD39" w:rsidR="00696929" w:rsidRPr="00696929" w:rsidRDefault="00696929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9692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6969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1B925E7C" w14:textId="55F09EFF" w:rsidR="00696929" w:rsidRPr="00696929" w:rsidRDefault="00696929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929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9692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969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93F77E3" w14:textId="34B2D9F7" w:rsidR="00696929" w:rsidRPr="00696929" w:rsidRDefault="00696929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929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69692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2E72C2F" w14:textId="6130CFC5" w:rsidR="00696929" w:rsidRPr="00696929" w:rsidRDefault="00696929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6929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1512" w:type="dxa"/>
            <w:shd w:val="clear" w:color="auto" w:fill="auto"/>
          </w:tcPr>
          <w:p w14:paraId="2996F66B" w14:textId="0D308C6A" w:rsidR="00696929" w:rsidRPr="00696929" w:rsidRDefault="00696929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696929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8E6636" w:rsidRPr="00E246F7" w14:paraId="40E2DB34" w14:textId="77777777" w:rsidTr="00EB0126">
        <w:tc>
          <w:tcPr>
            <w:tcW w:w="2520" w:type="dxa"/>
            <w:shd w:val="clear" w:color="auto" w:fill="auto"/>
          </w:tcPr>
          <w:p w14:paraId="75612E65" w14:textId="0BA6562D" w:rsidR="008E6636" w:rsidRPr="00DD7A82" w:rsidRDefault="00B43644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B0126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6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2C3DCF5C" w14:textId="03EFC6F6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246F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246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A48D36A" w14:textId="20B071F5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D21C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D2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6E35EED" w14:textId="2C108C63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46F7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BBD86A2" w14:textId="11E67747" w:rsidR="008E6636" w:rsidRPr="00E246F7" w:rsidRDefault="008E6636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246F7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EB0126" w:rsidRPr="00E246F7" w14:paraId="3CEC75FC" w14:textId="77777777" w:rsidTr="00EB0126">
        <w:tc>
          <w:tcPr>
            <w:tcW w:w="2520" w:type="dxa"/>
            <w:shd w:val="clear" w:color="auto" w:fill="auto"/>
          </w:tcPr>
          <w:p w14:paraId="0C9D2839" w14:textId="77777777" w:rsidR="00EB0126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1CC8CF" w14:textId="77777777" w:rsidR="00EB0126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F506638" w14:textId="77777777" w:rsidR="00EB0126" w:rsidRPr="00BD21CF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6E54F3" w14:textId="77777777" w:rsidR="00EB0126" w:rsidRPr="00E246F7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DC99D" w14:textId="1D865BE0" w:rsidR="00EB0126" w:rsidRPr="00EB0126" w:rsidRDefault="00EB0126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26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  <w:tr w:rsidR="008E6636" w:rsidRPr="00526E2F" w14:paraId="02676167" w14:textId="77777777" w:rsidTr="00EB0126">
        <w:tc>
          <w:tcPr>
            <w:tcW w:w="2520" w:type="dxa"/>
            <w:shd w:val="clear" w:color="auto" w:fill="auto"/>
          </w:tcPr>
          <w:p w14:paraId="5A003860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57F9696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1AC0DEEC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7434C2D2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2722F03F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E6636" w:rsidRPr="000307FB" w14:paraId="69659E73" w14:textId="77777777" w:rsidTr="00453BBD">
        <w:tc>
          <w:tcPr>
            <w:tcW w:w="2520" w:type="dxa"/>
            <w:shd w:val="clear" w:color="auto" w:fill="auto"/>
          </w:tcPr>
          <w:p w14:paraId="53106EF4" w14:textId="66641193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D21C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387D6BDF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3EA023B4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086742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12" w:type="dxa"/>
            <w:shd w:val="clear" w:color="auto" w:fill="auto"/>
          </w:tcPr>
          <w:p w14:paraId="6121D141" w14:textId="7777777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60EAD" w:rsidRPr="000307FB" w14:paraId="64306358" w14:textId="77777777" w:rsidTr="00453BBD">
        <w:tc>
          <w:tcPr>
            <w:tcW w:w="2520" w:type="dxa"/>
            <w:shd w:val="clear" w:color="auto" w:fill="auto"/>
          </w:tcPr>
          <w:p w14:paraId="7C0BE689" w14:textId="159AE25E" w:rsidR="00960EAD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6F980A35" w14:textId="5FA75E48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60EAD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960E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36CC7795" w14:textId="385B8355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0EA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960EA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0EA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D14715C" w14:textId="6EF7C8E7" w:rsidR="00960EAD" w:rsidRPr="00DD7A82" w:rsidRDefault="00960EAD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0EAD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1512" w:type="dxa"/>
            <w:shd w:val="clear" w:color="auto" w:fill="auto"/>
          </w:tcPr>
          <w:p w14:paraId="744DB547" w14:textId="5938D565" w:rsidR="00960EAD" w:rsidRPr="00EB0126" w:rsidRDefault="00960EAD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960EAD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8E6636" w:rsidRPr="000307FB" w14:paraId="6343A8D0" w14:textId="77777777" w:rsidTr="00EB0126">
        <w:tc>
          <w:tcPr>
            <w:tcW w:w="2520" w:type="dxa"/>
            <w:shd w:val="clear" w:color="auto" w:fill="auto"/>
          </w:tcPr>
          <w:p w14:paraId="60F1E8FD" w14:textId="226DCF56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</w:t>
            </w:r>
            <w:r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  <w:shd w:val="clear" w:color="auto" w:fill="auto"/>
          </w:tcPr>
          <w:p w14:paraId="3B84121E" w14:textId="69B7DACD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801FF5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801F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1F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54B7EB6E" w14:textId="4D51CC07" w:rsidR="008E6636" w:rsidRPr="00DD7A82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1FF5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01F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1FF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ECFAF55" w14:textId="560D156A" w:rsidR="008E6636" w:rsidRPr="00E246F7" w:rsidRDefault="008E663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861795" w14:textId="4EFB5A6D" w:rsidR="008E6636" w:rsidRPr="00E246F7" w:rsidRDefault="008E6636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1FF5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EB0126" w:rsidRPr="000307FB" w14:paraId="3CB6A2D5" w14:textId="77777777" w:rsidTr="00EB0126">
        <w:tc>
          <w:tcPr>
            <w:tcW w:w="2520" w:type="dxa"/>
            <w:shd w:val="clear" w:color="auto" w:fill="auto"/>
          </w:tcPr>
          <w:p w14:paraId="6FAC15FD" w14:textId="77777777" w:rsidR="00EB0126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7D47948" w14:textId="77777777" w:rsidR="00EB0126" w:rsidRPr="00801FF5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3D880F" w14:textId="77777777" w:rsidR="00EB0126" w:rsidRPr="00801FF5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999D89" w14:textId="77777777" w:rsidR="00EB0126" w:rsidRPr="00801FF5" w:rsidRDefault="00EB0126" w:rsidP="008E6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D74CC" w14:textId="6E9BD671" w:rsidR="00EB0126" w:rsidRPr="00EB0126" w:rsidRDefault="00EB0126" w:rsidP="00EB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126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</w:tbl>
    <w:p w14:paraId="5DBE5E6E" w14:textId="77777777" w:rsidR="008E6636" w:rsidRDefault="008E6636" w:rsidP="00EF5A47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92DEBDA" w14:textId="601AA683" w:rsidR="00E802FD" w:rsidRDefault="00E802F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>
        <w:rPr>
          <w:rFonts w:ascii="Angsana New" w:hAnsi="Angsana New"/>
          <w:sz w:val="30"/>
          <w:szCs w:val="30"/>
        </w:rPr>
        <w:t xml:space="preserve">2563 </w:t>
      </w:r>
      <w:r w:rsidR="00344B4C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="00344B4C">
        <w:rPr>
          <w:rFonts w:ascii="Angsana New" w:hAnsi="Angsana New"/>
          <w:sz w:val="30"/>
          <w:szCs w:val="30"/>
        </w:rPr>
        <w:t xml:space="preserve">51 </w:t>
      </w:r>
      <w:r w:rsidR="00344B4C">
        <w:rPr>
          <w:rFonts w:ascii="Angsana New" w:hAnsi="Angsana New" w:hint="cs"/>
          <w:sz w:val="30"/>
          <w:szCs w:val="30"/>
          <w:cs/>
        </w:rPr>
        <w:t>ล้านบาท เป็นการจ่ายจาก</w:t>
      </w:r>
      <w:r w:rsidR="0075743D">
        <w:rPr>
          <w:rFonts w:ascii="Angsana New" w:hAnsi="Angsana New" w:hint="cs"/>
          <w:sz w:val="30"/>
          <w:szCs w:val="30"/>
          <w:cs/>
        </w:rPr>
        <w:t>ผลการดำเนินงานงวดหกเดือนแรกของ</w:t>
      </w:r>
      <w:r w:rsidR="00B4595D">
        <w:rPr>
          <w:rFonts w:ascii="Angsana New" w:hAnsi="Angsana New" w:hint="cs"/>
          <w:sz w:val="30"/>
          <w:szCs w:val="30"/>
          <w:cs/>
        </w:rPr>
        <w:t xml:space="preserve">   </w:t>
      </w:r>
      <w:r w:rsidR="0075743D">
        <w:rPr>
          <w:rFonts w:ascii="Angsana New" w:hAnsi="Angsana New" w:hint="cs"/>
          <w:sz w:val="30"/>
          <w:szCs w:val="30"/>
          <w:cs/>
        </w:rPr>
        <w:t xml:space="preserve">ปี </w:t>
      </w:r>
      <w:r w:rsidR="0075743D">
        <w:rPr>
          <w:rFonts w:ascii="Angsana New" w:hAnsi="Angsana New"/>
          <w:sz w:val="30"/>
          <w:szCs w:val="30"/>
        </w:rPr>
        <w:t xml:space="preserve">2563 </w:t>
      </w:r>
      <w:r w:rsidR="00344B4C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344B4C">
        <w:rPr>
          <w:rFonts w:ascii="Angsana New" w:hAnsi="Angsana New"/>
          <w:sz w:val="30"/>
          <w:szCs w:val="30"/>
        </w:rPr>
        <w:t xml:space="preserve">0.12 </w:t>
      </w:r>
      <w:r w:rsidR="00344B4C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344B4C">
        <w:rPr>
          <w:rFonts w:ascii="Angsana New" w:hAnsi="Angsana New"/>
          <w:sz w:val="30"/>
          <w:szCs w:val="30"/>
        </w:rPr>
        <w:t xml:space="preserve">51 </w:t>
      </w:r>
      <w:r w:rsidR="00344B4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33283">
        <w:rPr>
          <w:rFonts w:ascii="Angsana New" w:hAnsi="Angsana New" w:hint="cs"/>
          <w:sz w:val="30"/>
          <w:szCs w:val="30"/>
          <w:cs/>
        </w:rPr>
        <w:t>ซึ่งเป็นการจ่ายจากกิจการที่ไม่ได้รับการส่งเสริมการลงทุน</w:t>
      </w:r>
      <w:r w:rsidR="00441644">
        <w:rPr>
          <w:rFonts w:ascii="Angsana New" w:hAnsi="Angsana New" w:hint="cs"/>
          <w:sz w:val="30"/>
          <w:szCs w:val="30"/>
          <w:cs/>
        </w:rPr>
        <w:t>ทั้งจำนวน</w:t>
      </w:r>
    </w:p>
    <w:p w14:paraId="6F3AC3E9" w14:textId="77777777" w:rsidR="00E802FD" w:rsidRDefault="00E802F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D70570" w14:textId="77777777" w:rsidR="0075743D" w:rsidRDefault="0075743D" w:rsidP="0075743D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9F082A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>ระหว่างกาลปี</w:t>
      </w:r>
      <w:r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ครั้งที่สอง</w:t>
      </w:r>
      <w:r w:rsidRPr="009F082A">
        <w:rPr>
          <w:rFonts w:ascii="Angsana New" w:hAnsi="Angsana New"/>
          <w:sz w:val="30"/>
          <w:szCs w:val="30"/>
        </w:rPr>
        <w:t xml:space="preserve"> </w:t>
      </w:r>
      <w:r w:rsidRPr="009F082A">
        <w:rPr>
          <w:rFonts w:ascii="Angsana New" w:hAnsi="Angsana New" w:hint="cs"/>
          <w:sz w:val="30"/>
          <w:szCs w:val="30"/>
          <w:cs/>
        </w:rPr>
        <w:t>มีจำนวน</w:t>
      </w:r>
      <w:r w:rsidRPr="009C79A1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9C79A1">
        <w:rPr>
          <w:rFonts w:ascii="Angsana New" w:hAnsi="Angsana New"/>
          <w:sz w:val="30"/>
          <w:szCs w:val="30"/>
        </w:rPr>
        <w:t>425</w:t>
      </w:r>
      <w:r>
        <w:rPr>
          <w:rFonts w:ascii="Angsana New" w:hAnsi="Angsana New"/>
          <w:sz w:val="30"/>
          <w:szCs w:val="30"/>
        </w:rPr>
        <w:t xml:space="preserve"> </w:t>
      </w:r>
      <w:r w:rsidRPr="009C79A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C79A1"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การจ่ายจากผลการดำเนินงานของปี </w:t>
      </w:r>
      <w:r>
        <w:rPr>
          <w:rFonts w:ascii="Angsana New" w:eastAsia="Times New Roman" w:hAnsi="Angsana New" w:hint="cs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>0.</w:t>
      </w:r>
      <w:r>
        <w:rPr>
          <w:rFonts w:ascii="Angsana New" w:eastAsia="Times New Roman" w:hAnsi="Angsana New"/>
          <w:sz w:val="30"/>
          <w:szCs w:val="30"/>
        </w:rPr>
        <w:t>82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/>
          <w:sz w:val="30"/>
          <w:szCs w:val="30"/>
        </w:rPr>
        <w:t>350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และจ่ายจากกำไรสะสมในอัตราหุ้นละ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>0.</w:t>
      </w:r>
      <w:r>
        <w:rPr>
          <w:rFonts w:ascii="Angsana New" w:eastAsia="Times New Roman" w:hAnsi="Angsana New"/>
          <w:sz w:val="30"/>
          <w:szCs w:val="30"/>
        </w:rPr>
        <w:t>18</w:t>
      </w:r>
      <w:r>
        <w:rPr>
          <w:rFonts w:ascii="Angsana New" w:eastAsia="Times New Roman" w:hAnsi="Angsana New" w:hint="cs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บาทเป็นจำนวนเงิน </w:t>
      </w:r>
      <w:r>
        <w:rPr>
          <w:rFonts w:ascii="Angsana New" w:eastAsia="Times New Roman" w:hAnsi="Angsana New"/>
          <w:sz w:val="30"/>
          <w:szCs w:val="30"/>
        </w:rPr>
        <w:t>75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</w:t>
      </w:r>
    </w:p>
    <w:p w14:paraId="0C7C7A96" w14:textId="1E77866A" w:rsidR="00960EAD" w:rsidRDefault="00960EA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</w:p>
    <w:p w14:paraId="6A6C53A4" w14:textId="137DBCAF" w:rsidR="00960EAD" w:rsidRDefault="00960EAD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z w:val="30"/>
          <w:szCs w:val="30"/>
        </w:rPr>
      </w:pPr>
      <w:r w:rsidRPr="00960EAD">
        <w:rPr>
          <w:rFonts w:ascii="Angsana New" w:eastAsia="Times New Roman" w:hAnsi="Angsana New" w:hint="cs"/>
          <w:sz w:val="30"/>
          <w:szCs w:val="30"/>
          <w:cs/>
        </w:rPr>
        <w:t>เงินปันผลระหว่างกาลปี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2562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ครั้งที่หนึ่ง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มีจำนวนทั้งสิ้น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149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960EAD">
        <w:rPr>
          <w:rFonts w:ascii="Angsana New" w:eastAsia="Times New Roman" w:hAnsi="Angsana New"/>
          <w:sz w:val="30"/>
          <w:szCs w:val="30"/>
        </w:rPr>
        <w:t xml:space="preserve">BOI) </w:t>
      </w:r>
      <w:r w:rsidR="00B04961" w:rsidRPr="00B04961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 w:rsidR="00B04961" w:rsidRPr="00B049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04961" w:rsidRPr="00B04961">
        <w:rPr>
          <w:rFonts w:ascii="Angsana New" w:eastAsia="Times New Roman" w:hAnsi="Angsana New"/>
          <w:sz w:val="30"/>
          <w:szCs w:val="30"/>
        </w:rPr>
        <w:t xml:space="preserve">0.06 </w:t>
      </w:r>
      <w:r w:rsidR="00B04961" w:rsidRPr="00B04961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="00B04961"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27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และจ่ายจากกิจการที่ไม่ได้รับการส่งเสริม</w:t>
      </w:r>
      <w:r w:rsidR="00D24E6B">
        <w:rPr>
          <w:rFonts w:ascii="Angsana New" w:eastAsia="Times New Roman" w:hAnsi="Angsana New"/>
          <w:sz w:val="30"/>
          <w:szCs w:val="30"/>
        </w:rPr>
        <w:t xml:space="preserve">              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การลงทุน</w:t>
      </w:r>
      <w:r w:rsidR="00B04961" w:rsidRPr="00960EAD">
        <w:rPr>
          <w:rFonts w:ascii="Angsana New" w:eastAsia="Times New Roman" w:hAnsi="Angsana New" w:hint="cs"/>
          <w:sz w:val="30"/>
          <w:szCs w:val="30"/>
          <w:cs/>
        </w:rPr>
        <w:t>ในอัตราหุ้นละ</w:t>
      </w:r>
      <w:r w:rsidR="00B04961"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B04961" w:rsidRPr="00960EAD">
        <w:rPr>
          <w:rFonts w:ascii="Angsana New" w:eastAsia="Times New Roman" w:hAnsi="Angsana New"/>
          <w:sz w:val="30"/>
          <w:szCs w:val="30"/>
        </w:rPr>
        <w:t xml:space="preserve">0.29 </w:t>
      </w:r>
      <w:r w:rsidR="00B04961" w:rsidRPr="00960EAD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="00B04961">
        <w:rPr>
          <w:rFonts w:ascii="Angsana New" w:eastAsia="Times New Roman" w:hAnsi="Angsana New" w:hint="cs"/>
          <w:sz w:val="30"/>
          <w:szCs w:val="30"/>
          <w:cs/>
        </w:rPr>
        <w:t xml:space="preserve"> เป็น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60EAD">
        <w:rPr>
          <w:rFonts w:ascii="Angsana New" w:eastAsia="Times New Roman" w:hAnsi="Angsana New"/>
          <w:sz w:val="30"/>
          <w:szCs w:val="30"/>
        </w:rPr>
        <w:t xml:space="preserve">122 </w:t>
      </w:r>
      <w:r w:rsidRPr="00960EA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960EAD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9CC45A5" w14:textId="77777777" w:rsidR="00087962" w:rsidRDefault="00087962" w:rsidP="00087962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DCBD165" w14:textId="0F427FA1" w:rsidR="00087962" w:rsidRDefault="00087962" w:rsidP="000879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ประจำปี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>56</w:t>
      </w:r>
      <w:r w:rsidR="00F87CE8">
        <w:rPr>
          <w:rFonts w:ascii="Angsana New" w:hAnsi="Angsana New"/>
          <w:sz w:val="30"/>
          <w:szCs w:val="30"/>
          <w:lang w:eastAsia="ja-JP"/>
        </w:rPr>
        <w:t>1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  <w:lang w:eastAsia="ja-JP"/>
        </w:rPr>
        <w:t>425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="00E8443E"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E8443E">
        <w:rPr>
          <w:rFonts w:ascii="Angsana New" w:hAnsi="Angsana New"/>
          <w:sz w:val="30"/>
          <w:szCs w:val="30"/>
          <w:cs/>
        </w:rPr>
        <w:t xml:space="preserve"> </w:t>
      </w:r>
      <w:r w:rsidR="00F87CE8">
        <w:rPr>
          <w:rFonts w:ascii="Angsana New" w:hAnsi="Angsana New"/>
          <w:sz w:val="30"/>
          <w:szCs w:val="30"/>
        </w:rPr>
        <w:t>0.16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 w:rsidRPr="007F7A56">
        <w:rPr>
          <w:rFonts w:ascii="Angsana New" w:hAnsi="Angsana New" w:hint="cs"/>
          <w:sz w:val="30"/>
          <w:szCs w:val="30"/>
          <w:cs/>
        </w:rPr>
        <w:t>บาท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>
        <w:rPr>
          <w:rFonts w:ascii="Angsana New" w:hAnsi="Angsana New" w:hint="cs"/>
          <w:sz w:val="30"/>
          <w:szCs w:val="30"/>
          <w:cs/>
        </w:rPr>
        <w:t>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="00E8443E">
        <w:rPr>
          <w:rFonts w:ascii="Angsana New" w:hAnsi="Angsana New" w:hint="cs"/>
          <w:sz w:val="30"/>
          <w:szCs w:val="30"/>
          <w:cs/>
        </w:rPr>
        <w:t>เงิน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="00F87CE8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="00E8443E"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E8443E">
        <w:rPr>
          <w:rFonts w:ascii="Angsana New" w:hAnsi="Angsana New"/>
          <w:sz w:val="30"/>
          <w:szCs w:val="30"/>
          <w:cs/>
        </w:rPr>
        <w:t xml:space="preserve"> </w:t>
      </w:r>
      <w:r w:rsidR="00E8443E">
        <w:rPr>
          <w:rFonts w:ascii="Angsana New" w:hAnsi="Angsana New"/>
          <w:sz w:val="30"/>
          <w:szCs w:val="30"/>
        </w:rPr>
        <w:t>0.84</w:t>
      </w:r>
      <w:r w:rsidR="00E8443E" w:rsidRPr="007F7A56">
        <w:rPr>
          <w:rFonts w:ascii="Angsana New" w:hAnsi="Angsana New"/>
          <w:sz w:val="30"/>
          <w:szCs w:val="30"/>
          <w:cs/>
        </w:rPr>
        <w:t xml:space="preserve"> </w:t>
      </w:r>
      <w:r w:rsidR="00E8443E" w:rsidRPr="007F7A56">
        <w:rPr>
          <w:rFonts w:ascii="Angsana New" w:hAnsi="Angsana New" w:hint="cs"/>
          <w:sz w:val="30"/>
          <w:szCs w:val="30"/>
          <w:cs/>
        </w:rPr>
        <w:t>บาท</w:t>
      </w:r>
      <w:r w:rsidR="00E8443E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="00E8443E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356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</w:p>
    <w:p w14:paraId="24733361" w14:textId="405BB513" w:rsidR="00856DCD" w:rsidRDefault="00EF5A47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766702" w14:textId="3B01F0FD" w:rsidR="00FC54B2" w:rsidRDefault="00FC54B2" w:rsidP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สินทรัพย์ทางการเงินหมุนเวียนอื่น</w:t>
      </w:r>
    </w:p>
    <w:p w14:paraId="4ED6BF3E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392BFB30" w:rsidR="00455C0E" w:rsidRDefault="00654639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54639">
        <w:rPr>
          <w:rFonts w:ascii="Angsana New" w:hAnsi="Angsana New"/>
          <w:sz w:val="30"/>
          <w:szCs w:val="30"/>
          <w:cs/>
        </w:rPr>
        <w:t xml:space="preserve"> </w:t>
      </w:r>
      <w:r w:rsidRPr="0065463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654639">
        <w:rPr>
          <w:rFonts w:ascii="Angsana New" w:hAnsi="Angsana New"/>
          <w:sz w:val="30"/>
          <w:szCs w:val="30"/>
          <w:cs/>
        </w:rPr>
        <w:t xml:space="preserve">  </w:t>
      </w:r>
      <w:r w:rsidRPr="0065463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FF781C6" w14:textId="153A5C5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443DAB" w:rsidRPr="00D36ED5" w14:paraId="68F367FF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31B7D8" w14:textId="77777777" w:rsidR="00443DAB" w:rsidRPr="00443DAB" w:rsidRDefault="00443D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C66C5F6" w14:textId="77777777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CB8CF3E" w14:textId="03AF8C0A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E5EAB" w:rsidRPr="00443DAB" w14:paraId="2DD3F1BD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54F419C" w14:textId="63034F64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44E476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186E7205" w14:textId="1E4AE045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18F019" w14:textId="77777777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2925E521" w14:textId="1BF08F08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228EF772" w14:textId="77777777" w:rsidTr="009D711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F3D1E10" w14:textId="5BC7CA3F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51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E3A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6B728B8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A22409" w14:textId="22A83F5C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D5D96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0C2820" w14:textId="6684DBD2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A6C04ED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05E5DE" w14:textId="11F206D3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7650537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9E993B" w14:textId="0CFC769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9692B4D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2AEEBA9" w14:textId="4C5F3416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B93963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7F5FA45" w14:textId="7B5DFBA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724E3D80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2EF73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CE4FB2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73C607C" w14:textId="54AFBF74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50CAFD7D" w14:textId="77777777" w:rsidTr="009D7110">
        <w:trPr>
          <w:trHeight w:val="261"/>
        </w:trPr>
        <w:tc>
          <w:tcPr>
            <w:tcW w:w="2430" w:type="dxa"/>
            <w:shd w:val="clear" w:color="auto" w:fill="auto"/>
          </w:tcPr>
          <w:p w14:paraId="4942071E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1C3D33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08C064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D8DAD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D3D00A8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4EF29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C6DB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A7C9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AAF0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A6C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258D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5F29D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2AE93CB7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BBE" w:rsidRPr="00443DAB" w14:paraId="193FE7F7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66B896B" w14:textId="79EADF89" w:rsidR="00CE1BBE" w:rsidRPr="00443DAB" w:rsidRDefault="00CE1BBE" w:rsidP="00CE1BBE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429EA72F" w14:textId="77777777" w:rsidR="00CE1BBE" w:rsidRPr="00443DAB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809D66" w14:textId="52EDD560" w:rsidR="00CE1BBE" w:rsidRPr="00972929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33E66" w14:textId="77777777" w:rsidR="00CE1BBE" w:rsidRPr="00443DAB" w:rsidRDefault="00CE1BBE" w:rsidP="00CE1BBE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8B4108" w14:textId="6B75549F" w:rsidR="00CE1BBE" w:rsidRPr="00443DAB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  <w:tc>
          <w:tcPr>
            <w:tcW w:w="236" w:type="dxa"/>
            <w:vAlign w:val="bottom"/>
          </w:tcPr>
          <w:p w14:paraId="0E4A7DB1" w14:textId="77777777" w:rsidR="00CE1BBE" w:rsidRPr="00443DAB" w:rsidRDefault="00CE1BBE" w:rsidP="00CE1B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C4A21A" w14:textId="0F3C4FCD" w:rsidR="00CE1BBE" w:rsidRPr="00443DAB" w:rsidRDefault="00CE1BBE" w:rsidP="00CE1BBE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8B9F21" w14:textId="77777777" w:rsidR="00CE1BBE" w:rsidRPr="00443DAB" w:rsidRDefault="00CE1BBE" w:rsidP="00CE1B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648D1B" w14:textId="036BFA9D" w:rsidR="00CE1BBE" w:rsidRPr="00443DAB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  <w:tc>
          <w:tcPr>
            <w:tcW w:w="236" w:type="dxa"/>
            <w:vAlign w:val="bottom"/>
          </w:tcPr>
          <w:p w14:paraId="1B860FAA" w14:textId="77777777" w:rsidR="00CE1BBE" w:rsidRPr="00443DAB" w:rsidRDefault="00CE1BBE" w:rsidP="00CE1B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13B1D9" w14:textId="6C5852D8" w:rsidR="00CE1BBE" w:rsidRPr="00443DAB" w:rsidRDefault="00CE1BBE" w:rsidP="00CE1BBE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9A7113" w14:textId="77777777" w:rsidR="00CE1BBE" w:rsidRPr="00443DAB" w:rsidRDefault="00CE1BBE" w:rsidP="00CE1B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EF0DC4B" w14:textId="5FE759AC" w:rsidR="00CE1BBE" w:rsidRPr="00443DAB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CE1BBE" w:rsidRPr="00443DAB" w14:paraId="7BBB278B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83AAF5E" w14:textId="179431BD" w:rsidR="00CE1BBE" w:rsidRPr="00443DAB" w:rsidRDefault="00CE1BBE" w:rsidP="00CE1BBE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166A011" w14:textId="77777777" w:rsidR="00CE1BBE" w:rsidRPr="00443DAB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779F4" w14:textId="753B161E" w:rsidR="00CE1BBE" w:rsidRPr="004978E1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E4DF3" w14:textId="77777777" w:rsidR="00CE1BBE" w:rsidRPr="004978E1" w:rsidRDefault="00CE1BBE" w:rsidP="00CE1BBE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CE18F" w14:textId="43EBEA73" w:rsidR="00CE1BBE" w:rsidRPr="004978E1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6" w:type="dxa"/>
            <w:vAlign w:val="bottom"/>
          </w:tcPr>
          <w:p w14:paraId="70F5E2C5" w14:textId="77777777" w:rsidR="00CE1BBE" w:rsidRPr="004978E1" w:rsidRDefault="00CE1BBE" w:rsidP="00CE1B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85C5" w14:textId="22E9E432" w:rsidR="00CE1BBE" w:rsidRPr="00CE1BBE" w:rsidRDefault="00CE1BBE" w:rsidP="00CE1BBE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B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5DA71E" w14:textId="77777777" w:rsidR="00CE1BBE" w:rsidRPr="004978E1" w:rsidRDefault="00CE1BBE" w:rsidP="00CE1B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E77D" w14:textId="2FBF8535" w:rsidR="00CE1BBE" w:rsidRPr="004978E1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6" w:type="dxa"/>
            <w:vAlign w:val="bottom"/>
          </w:tcPr>
          <w:p w14:paraId="021D8C18" w14:textId="77777777" w:rsidR="00CE1BBE" w:rsidRPr="004978E1" w:rsidRDefault="00CE1BBE" w:rsidP="00CE1BB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4147D" w14:textId="2DDA516D" w:rsidR="00CE1BBE" w:rsidRPr="00BA2DB8" w:rsidRDefault="00CE1BBE" w:rsidP="00CE1BBE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1B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E2D9DA" w14:textId="77777777" w:rsidR="00CE1BBE" w:rsidRPr="00BA2DB8" w:rsidRDefault="00CE1BBE" w:rsidP="00CE1BBE">
            <w:pPr>
              <w:pStyle w:val="acctfourfigures"/>
              <w:tabs>
                <w:tab w:val="clear" w:pos="765"/>
                <w:tab w:val="decimal" w:pos="20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C53E4" w14:textId="21017461" w:rsidR="00CE1BBE" w:rsidRPr="004978E1" w:rsidRDefault="00CE1BBE" w:rsidP="00CE1B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3,667</w:t>
            </w:r>
          </w:p>
        </w:tc>
      </w:tr>
    </w:tbl>
    <w:p w14:paraId="7AF4BC5B" w14:textId="6AA33C95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6F0703" w:rsidRPr="00443DAB" w14:paraId="67664403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011880" w14:textId="77777777" w:rsidR="006F0703" w:rsidRPr="00443DAB" w:rsidRDefault="006F0703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E15C74F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648BEF40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5EAB" w:rsidRPr="00443DAB" w14:paraId="317FCE01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1BD928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AAB26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0E45C069" w14:textId="54508D78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F344E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7978FC9B" w14:textId="3150122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725BE97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94C1828" w14:textId="4FF61C95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E51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E3A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747940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0737D8" w14:textId="745CAEB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64F1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7459F8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5065E1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54032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2209B980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1E1E2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0783A14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F58DEA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F6311F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B46A3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1F65144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B18757D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600E9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741D341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7F07DE46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03C7B63F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A7492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AF4FB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90F4F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B11B1DE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1763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8079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5616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5CA0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4A8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14833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AD79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412D399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819" w:rsidRPr="00443DAB" w14:paraId="0EFF60CD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6BE72401" w14:textId="77777777" w:rsidR="001B6819" w:rsidRPr="00443DAB" w:rsidRDefault="001B6819" w:rsidP="001B6819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1D5D2EE1" w14:textId="77777777" w:rsidR="001B6819" w:rsidRPr="00443DAB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DC329A" w14:textId="41B6350D" w:rsidR="001B6819" w:rsidRPr="008643DC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DEEA7" w14:textId="77777777" w:rsidR="001B6819" w:rsidRPr="00443DAB" w:rsidRDefault="001B6819" w:rsidP="001B6819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0932B1" w14:textId="7723DEE0" w:rsidR="001B6819" w:rsidRPr="00443DAB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47EA88B7" w14:textId="77777777" w:rsidR="001B6819" w:rsidRPr="00443DAB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BBB36" w14:textId="73CF939D" w:rsidR="001B6819" w:rsidRPr="00443DAB" w:rsidRDefault="001B6819" w:rsidP="001B681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99BB38" w14:textId="77777777" w:rsidR="001B6819" w:rsidRPr="00443DAB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B01A73" w14:textId="46DB7D87" w:rsidR="001B6819" w:rsidRPr="00443DAB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6CF39613" w14:textId="77777777" w:rsidR="001B6819" w:rsidRPr="00443DAB" w:rsidRDefault="001B6819" w:rsidP="001B681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D1511C" w14:textId="70E1ED4C" w:rsidR="001B6819" w:rsidRPr="00443DAB" w:rsidRDefault="001B6819" w:rsidP="001B681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2182E8" w14:textId="77777777" w:rsidR="001B6819" w:rsidRPr="00443DAB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A7A8B0" w14:textId="2CF02B16" w:rsidR="001B6819" w:rsidRPr="00443DAB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725</w:t>
            </w:r>
          </w:p>
        </w:tc>
      </w:tr>
      <w:tr w:rsidR="001B6819" w:rsidRPr="008643DC" w14:paraId="6D95BAC0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76314B6C" w14:textId="136CC2AE" w:rsidR="001B6819" w:rsidRPr="00443DAB" w:rsidRDefault="001B6819" w:rsidP="001B6819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C275BDA" w14:textId="77777777" w:rsidR="001B6819" w:rsidRPr="00443DAB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BB081" w14:textId="213C2098" w:rsidR="001B6819" w:rsidRPr="001B6819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68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F3DCD" w14:textId="77777777" w:rsidR="001B6819" w:rsidRPr="006F0703" w:rsidRDefault="001B6819" w:rsidP="001B6819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29B8A" w14:textId="0E046405" w:rsidR="001B6819" w:rsidRPr="006F0703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68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5775F491" w14:textId="77777777" w:rsidR="001B6819" w:rsidRPr="006F0703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44D31" w14:textId="28182750" w:rsidR="001B6819" w:rsidRPr="006F0703" w:rsidRDefault="001B6819" w:rsidP="001B681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24DEE" w14:textId="77777777" w:rsidR="001B6819" w:rsidRPr="006F0703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48A56" w14:textId="60E4C2BE" w:rsidR="001B6819" w:rsidRPr="006F0703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8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36" w:type="dxa"/>
            <w:vAlign w:val="bottom"/>
          </w:tcPr>
          <w:p w14:paraId="656BEE24" w14:textId="77777777" w:rsidR="001B6819" w:rsidRPr="006F0703" w:rsidRDefault="001B6819" w:rsidP="001B681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C04E" w14:textId="26D88B46" w:rsidR="001B6819" w:rsidRPr="006F0703" w:rsidRDefault="001B6819" w:rsidP="001B681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2D5964" w14:textId="77777777" w:rsidR="001B6819" w:rsidRPr="006F0703" w:rsidRDefault="001B6819" w:rsidP="001B68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F7EB" w14:textId="333F007A" w:rsidR="001B6819" w:rsidRPr="006F0703" w:rsidRDefault="001B6819" w:rsidP="001B68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68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</w:t>
            </w:r>
          </w:p>
        </w:tc>
      </w:tr>
    </w:tbl>
    <w:p w14:paraId="13580356" w14:textId="787E411E" w:rsidR="00350BAF" w:rsidRDefault="00350BA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B94B3" w14:textId="77777777" w:rsidR="002A4A1B" w:rsidRDefault="002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D7AFF06" w14:textId="12B2267F" w:rsidR="008643DC" w:rsidRDefault="008643DC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C6CFCB9" w14:textId="77777777" w:rsidR="00E25ABB" w:rsidRPr="00E25ABB" w:rsidRDefault="00E25AB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3510"/>
      </w:tblGrid>
      <w:tr w:rsidR="00E25ABB" w:rsidRPr="009777AF" w14:paraId="07AB16DB" w14:textId="77777777" w:rsidTr="00992EC6">
        <w:trPr>
          <w:tblHeader/>
        </w:trPr>
        <w:tc>
          <w:tcPr>
            <w:tcW w:w="5940" w:type="dxa"/>
          </w:tcPr>
          <w:p w14:paraId="539B253C" w14:textId="77777777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F05B26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7CE566F1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25ABB" w:rsidRPr="009777AF" w14:paraId="70D374D7" w14:textId="77777777" w:rsidTr="00992EC6">
        <w:tc>
          <w:tcPr>
            <w:tcW w:w="5940" w:type="dxa"/>
          </w:tcPr>
          <w:p w14:paraId="499877F2" w14:textId="215C7E0E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793E5514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6752DC1F" w14:textId="4D439A99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4E7C6309" w14:textId="62111F40" w:rsid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5E8B7AF" w14:textId="7FA51CFD" w:rsidR="008876E8" w:rsidRDefault="008876E8" w:rsidP="0088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กลุ่มบริษัทจึงประมาณมูลค่ายุติธรรมของสินทรัพย</w:t>
      </w:r>
      <w:r w:rsidR="00380370">
        <w:rPr>
          <w:rFonts w:ascii="Angsana New" w:hAnsi="Angsana New" w:hint="cs"/>
          <w:sz w:val="30"/>
          <w:szCs w:val="30"/>
          <w:cs/>
        </w:rPr>
        <w:t>์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และหนี้สินทางการเงินใกล้เคียงกับมูลค่าตามบัญชีที่แสดงในงบแสดงฐานะการเงิน</w:t>
      </w:r>
    </w:p>
    <w:p w14:paraId="1F587A71" w14:textId="3B048A91" w:rsidR="00EF5A47" w:rsidRDefault="00E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384ED4" w14:textId="3AE48E54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46F0C18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585CA9" w14:textId="2134DF81" w:rsidR="00654639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C02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04FC6C2C" w14:textId="62CE7806" w:rsidR="00CC028F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DF662F" w14:textId="34F0A37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2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C028F">
        <w:rPr>
          <w:rFonts w:ascii="Angsana New" w:hAnsi="Angsana New"/>
          <w:sz w:val="30"/>
          <w:szCs w:val="30"/>
          <w:cs/>
        </w:rPr>
        <w:t xml:space="preserve"> </w:t>
      </w:r>
      <w:r w:rsidRPr="00CC02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="004978E1">
        <w:rPr>
          <w:rFonts w:ascii="Angsana New" w:hAnsi="Angsana New"/>
          <w:sz w:val="30"/>
          <w:szCs w:val="30"/>
        </w:rPr>
        <w:t xml:space="preserve"> </w:t>
      </w:r>
      <w:r w:rsidR="004978E1" w:rsidRPr="004978E1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7C40152" w14:textId="3844B9F6" w:rsidR="002A4A1B" w:rsidRDefault="002A4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9"/>
        <w:gridCol w:w="808"/>
        <w:gridCol w:w="270"/>
        <w:gridCol w:w="992"/>
        <w:gridCol w:w="270"/>
        <w:gridCol w:w="992"/>
        <w:gridCol w:w="270"/>
        <w:gridCol w:w="992"/>
        <w:gridCol w:w="247"/>
        <w:gridCol w:w="1008"/>
      </w:tblGrid>
      <w:tr w:rsidR="00455C0E" w:rsidRPr="009566C2" w14:paraId="446637B0" w14:textId="77777777" w:rsidTr="001E5EAB">
        <w:tc>
          <w:tcPr>
            <w:tcW w:w="1821" w:type="pct"/>
          </w:tcPr>
          <w:p w14:paraId="35901A66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74519A37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9614AE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DA45C3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57246F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3C19C9F9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E5645" w:rsidRPr="009566C2" w14:paraId="5BACC0E5" w14:textId="77777777" w:rsidTr="001E5EAB">
        <w:tc>
          <w:tcPr>
            <w:tcW w:w="1821" w:type="pct"/>
          </w:tcPr>
          <w:p w14:paraId="207339C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F7D1F4C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7E269ECA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A6B913" w14:textId="07105870" w:rsidR="000E5645" w:rsidRPr="009566C2" w:rsidRDefault="001409BA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E3A1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5916D3F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BCE57D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0C93EC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7B937CC7" w14:textId="6FA60E58" w:rsidR="000E5645" w:rsidRPr="009566C2" w:rsidRDefault="001409BA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E56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E3A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6426D966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6F08AE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E5645" w:rsidRPr="009566C2" w14:paraId="38D9BFAF" w14:textId="77777777" w:rsidTr="001E5EAB">
        <w:tc>
          <w:tcPr>
            <w:tcW w:w="1821" w:type="pct"/>
          </w:tcPr>
          <w:p w14:paraId="0D70E830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F88287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586464F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B442B0D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1347035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3C17D0B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0E6D607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2ADABDF" w14:textId="4003F638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3BA7886B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52934C2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E5645" w:rsidRPr="009566C2" w14:paraId="535D46C3" w14:textId="77777777" w:rsidTr="001E5EAB">
        <w:tc>
          <w:tcPr>
            <w:tcW w:w="1821" w:type="pct"/>
          </w:tcPr>
          <w:p w14:paraId="149B61D0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80415B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C3082B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381D33E9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45" w:rsidRPr="009566C2" w14:paraId="2D8A6D70" w14:textId="77777777" w:rsidTr="001E5EAB">
        <w:trPr>
          <w:trHeight w:val="299"/>
        </w:trPr>
        <w:tc>
          <w:tcPr>
            <w:tcW w:w="1821" w:type="pct"/>
          </w:tcPr>
          <w:p w14:paraId="3C708DDE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44FF4E1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4D840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4C8D2A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476FB3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4DD9F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07146D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A75025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BBA7E45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8B0D4E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5" w:rsidRPr="009566C2" w14:paraId="15E19D71" w14:textId="77777777" w:rsidTr="001E5EAB">
        <w:trPr>
          <w:trHeight w:val="299"/>
        </w:trPr>
        <w:tc>
          <w:tcPr>
            <w:tcW w:w="1821" w:type="pct"/>
          </w:tcPr>
          <w:p w14:paraId="32951E28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1DB2AE6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D9CFB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1030DC1" w14:textId="1F9BFEBD" w:rsidR="000E5645" w:rsidRPr="00C664CA" w:rsidRDefault="00C57D40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  <w:tc>
          <w:tcPr>
            <w:tcW w:w="147" w:type="pct"/>
            <w:vAlign w:val="bottom"/>
          </w:tcPr>
          <w:p w14:paraId="2D337045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966C1A9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147" w:type="pct"/>
          </w:tcPr>
          <w:p w14:paraId="66204BE1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0BEEA1" w14:textId="357995BD" w:rsidR="000E5645" w:rsidRPr="00C664CA" w:rsidRDefault="00803FE9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31,974</w:t>
            </w:r>
          </w:p>
        </w:tc>
        <w:tc>
          <w:tcPr>
            <w:tcW w:w="134" w:type="pct"/>
          </w:tcPr>
          <w:p w14:paraId="64CE3B93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D0733C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0E5645" w:rsidRPr="009566C2" w14:paraId="47CDF828" w14:textId="77777777" w:rsidTr="001E5EAB">
        <w:trPr>
          <w:trHeight w:val="299"/>
        </w:trPr>
        <w:tc>
          <w:tcPr>
            <w:tcW w:w="1821" w:type="pct"/>
          </w:tcPr>
          <w:p w14:paraId="0B61A6F6" w14:textId="3E4FC2E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39" w:type="pct"/>
          </w:tcPr>
          <w:p w14:paraId="3C4ED39B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18A98A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2CF0DE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215767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D22F3B1" w14:textId="77777777" w:rsidR="000E5645" w:rsidRPr="00405146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EBAF16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A8940A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44348E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A0E069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5" w:rsidRPr="009566C2" w14:paraId="4DB479B6" w14:textId="77777777" w:rsidTr="001E5EAB">
        <w:trPr>
          <w:trHeight w:val="299"/>
        </w:trPr>
        <w:tc>
          <w:tcPr>
            <w:tcW w:w="1821" w:type="pct"/>
          </w:tcPr>
          <w:p w14:paraId="43B5F278" w14:textId="77777777" w:rsidR="000E5645" w:rsidRPr="009566C2" w:rsidRDefault="000E5645" w:rsidP="000E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3623BA90" w14:textId="77777777" w:rsidR="000E5645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B8FF68" w14:textId="77777777" w:rsidR="000E5645" w:rsidRPr="009566C2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B2AEB22" w14:textId="101C9286" w:rsidR="000E5645" w:rsidRDefault="00C57D40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88B5396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14129256" w14:textId="77777777" w:rsidR="000E5645" w:rsidRPr="00405146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2784B600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46DFCA" w14:textId="14723F31" w:rsidR="000E5645" w:rsidRPr="00C664CA" w:rsidRDefault="00803FE9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F040E4B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9A518C7" w14:textId="77777777" w:rsidR="000E5645" w:rsidRPr="00C664CA" w:rsidRDefault="000E5645" w:rsidP="000E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75850AEF" w14:textId="77777777" w:rsidTr="001E5EAB">
        <w:trPr>
          <w:trHeight w:val="299"/>
        </w:trPr>
        <w:tc>
          <w:tcPr>
            <w:tcW w:w="1821" w:type="pct"/>
          </w:tcPr>
          <w:p w14:paraId="1FAE18DB" w14:textId="77777777" w:rsidR="00C57D40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4FC45F3" w14:textId="5BD1D71F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D14648E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62625701" w14:textId="2F978DB4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  <w:tc>
          <w:tcPr>
            <w:tcW w:w="147" w:type="pct"/>
            <w:vAlign w:val="bottom"/>
          </w:tcPr>
          <w:p w14:paraId="71B09CC6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1F7B48D9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147" w:type="pct"/>
          </w:tcPr>
          <w:p w14:paraId="57A67C7B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90257BF" w14:textId="16E734D6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31,974</w:t>
            </w:r>
          </w:p>
        </w:tc>
        <w:tc>
          <w:tcPr>
            <w:tcW w:w="134" w:type="pct"/>
          </w:tcPr>
          <w:p w14:paraId="59ED04CA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4DDA161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C57D40" w:rsidRPr="007C1259" w14:paraId="20FB0071" w14:textId="77777777" w:rsidTr="001E5EAB">
        <w:trPr>
          <w:trHeight w:val="317"/>
        </w:trPr>
        <w:tc>
          <w:tcPr>
            <w:tcW w:w="1821" w:type="pct"/>
          </w:tcPr>
          <w:p w14:paraId="0C01670B" w14:textId="77777777" w:rsidR="00C57D40" w:rsidRPr="007C1259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39" w:type="pct"/>
          </w:tcPr>
          <w:p w14:paraId="2CDAB9FC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7" w:type="pct"/>
          </w:tcPr>
          <w:p w14:paraId="5E1DB9BC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356B3C30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6DF0BD93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47A59CD3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31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377E1E33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7C59524E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14:paraId="09B77AFE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8" w:type="pct"/>
            <w:vAlign w:val="bottom"/>
          </w:tcPr>
          <w:p w14:paraId="5EF6111A" w14:textId="77777777" w:rsidR="00C57D40" w:rsidRPr="007C1259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57D40" w:rsidRPr="009566C2" w14:paraId="727DCA26" w14:textId="77777777" w:rsidTr="001E5EAB">
        <w:tc>
          <w:tcPr>
            <w:tcW w:w="1821" w:type="pct"/>
          </w:tcPr>
          <w:p w14:paraId="584CBB67" w14:textId="77777777" w:rsidR="00C57D40" w:rsidRPr="009566C2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12BE3BC8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082792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EE2E38D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09E6B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70A5501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6BAA95" w14:textId="77777777" w:rsidR="00C57D40" w:rsidRPr="0075591B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7BD7D7" w14:textId="77777777" w:rsidR="00C57D40" w:rsidRPr="00CE738F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5143869" w14:textId="77777777" w:rsidR="00C57D40" w:rsidRPr="0075591B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C4DDCD" w14:textId="77777777" w:rsidR="00C57D40" w:rsidRPr="00CE738F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D40" w:rsidRPr="009566C2" w14:paraId="6F9B04E3" w14:textId="77777777" w:rsidTr="001E5EAB">
        <w:tc>
          <w:tcPr>
            <w:tcW w:w="1821" w:type="pct"/>
          </w:tcPr>
          <w:p w14:paraId="5EC11B59" w14:textId="77777777" w:rsidR="00C57D40" w:rsidRPr="00851C3E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14315CD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82599" w14:textId="77777777" w:rsidR="00C57D40" w:rsidRPr="009566C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D67" w14:textId="4E130A4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1,022,956</w:t>
            </w:r>
          </w:p>
        </w:tc>
        <w:tc>
          <w:tcPr>
            <w:tcW w:w="147" w:type="pct"/>
          </w:tcPr>
          <w:p w14:paraId="692134C5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F246EE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1,250,217</w:t>
            </w:r>
          </w:p>
        </w:tc>
        <w:tc>
          <w:tcPr>
            <w:tcW w:w="147" w:type="pct"/>
          </w:tcPr>
          <w:p w14:paraId="1E97D861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254B264" w14:textId="5A33EE9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375,329</w:t>
            </w:r>
          </w:p>
        </w:tc>
        <w:tc>
          <w:tcPr>
            <w:tcW w:w="134" w:type="pct"/>
          </w:tcPr>
          <w:p w14:paraId="464C8629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0C3B8F3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C57D40" w:rsidRPr="009566C2" w14:paraId="20681E55" w14:textId="77777777" w:rsidTr="001E5EAB">
        <w:tc>
          <w:tcPr>
            <w:tcW w:w="1821" w:type="pct"/>
          </w:tcPr>
          <w:p w14:paraId="291764AA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กำหนดชำระ </w:t>
            </w:r>
          </w:p>
        </w:tc>
        <w:tc>
          <w:tcPr>
            <w:tcW w:w="439" w:type="pct"/>
          </w:tcPr>
          <w:p w14:paraId="017D97DE" w14:textId="77777777" w:rsidR="00C57D40" w:rsidDel="00C150B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37C569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9D3BF7" w14:textId="77777777" w:rsidR="00C57D40" w:rsidRPr="00F4323B" w:rsidRDefault="00C57D40" w:rsidP="00C57D40">
            <w:pPr>
              <w:pStyle w:val="acctfourfigures"/>
              <w:tabs>
                <w:tab w:val="clear" w:pos="765"/>
              </w:tabs>
              <w:spacing w:line="380" w:lineRule="exac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124A79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FBFD256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4E091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95804C6" w14:textId="77777777" w:rsidR="00C57D40" w:rsidRPr="00F4323B" w:rsidRDefault="00C57D40" w:rsidP="00C57D40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BC018F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94BEC9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D40" w:rsidRPr="009566C2" w14:paraId="0C516C7D" w14:textId="77777777" w:rsidTr="001E5EAB">
        <w:tc>
          <w:tcPr>
            <w:tcW w:w="1821" w:type="pct"/>
          </w:tcPr>
          <w:p w14:paraId="5560595A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6C50AD8E" w14:textId="77777777" w:rsidR="00C57D40" w:rsidDel="00C150B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14F2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738B90" w14:textId="77B70F5B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8,361</w:t>
            </w:r>
          </w:p>
        </w:tc>
        <w:tc>
          <w:tcPr>
            <w:tcW w:w="147" w:type="pct"/>
          </w:tcPr>
          <w:p w14:paraId="20BDF2B3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32147945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58,123</w:t>
            </w:r>
          </w:p>
        </w:tc>
        <w:tc>
          <w:tcPr>
            <w:tcW w:w="147" w:type="pct"/>
          </w:tcPr>
          <w:p w14:paraId="567D2767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1A5D845F" w14:textId="23F48BF3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134" w:type="pct"/>
          </w:tcPr>
          <w:p w14:paraId="10ABDDD9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2C6A7D30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24F86D9F" w14:textId="77777777" w:rsidTr="001E5EAB">
        <w:tc>
          <w:tcPr>
            <w:tcW w:w="1821" w:type="pct"/>
          </w:tcPr>
          <w:p w14:paraId="2ABBA6EB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7BFF3EFD" w14:textId="77777777" w:rsidR="00C57D40" w:rsidDel="00C150B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2063E7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7A54F4A" w14:textId="1C49EBB2" w:rsidR="00C57D40" w:rsidRPr="00F4323B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47" w:type="pct"/>
          </w:tcPr>
          <w:p w14:paraId="3BDF9077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AB6031F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45,401</w:t>
            </w:r>
          </w:p>
        </w:tc>
        <w:tc>
          <w:tcPr>
            <w:tcW w:w="147" w:type="pct"/>
          </w:tcPr>
          <w:p w14:paraId="03A2603B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752721B" w14:textId="7E35E466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F031E8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19B73852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02A47A3F" w14:textId="77777777" w:rsidTr="001E5EAB">
        <w:tc>
          <w:tcPr>
            <w:tcW w:w="1821" w:type="pct"/>
          </w:tcPr>
          <w:p w14:paraId="699224D8" w14:textId="77777777" w:rsidR="00C57D40" w:rsidRPr="00A4230F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8093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8093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269C5DE1" w14:textId="77777777" w:rsidR="00C57D40" w:rsidDel="00C150B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7CA5601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8525954" w14:textId="0687036F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12,359</w:t>
            </w:r>
          </w:p>
        </w:tc>
        <w:tc>
          <w:tcPr>
            <w:tcW w:w="147" w:type="pct"/>
          </w:tcPr>
          <w:p w14:paraId="5A39B3BF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2B1841F" w14:textId="77777777" w:rsidR="00C57D40" w:rsidRPr="00405146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147" w:type="pct"/>
          </w:tcPr>
          <w:p w14:paraId="1F267C05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2708EE1" w14:textId="7488113A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261704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4DE704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5F168A43" w14:textId="77777777" w:rsidTr="001E5EAB">
        <w:tc>
          <w:tcPr>
            <w:tcW w:w="1821" w:type="pct"/>
          </w:tcPr>
          <w:p w14:paraId="7AF264AD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400D3DFB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F9DC6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D249BBC" w14:textId="094E6935" w:rsidR="00C57D40" w:rsidRPr="00F4323B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3,883</w:t>
            </w:r>
          </w:p>
        </w:tc>
        <w:tc>
          <w:tcPr>
            <w:tcW w:w="147" w:type="pct"/>
          </w:tcPr>
          <w:p w14:paraId="507736DD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880A5A3" w14:textId="77777777" w:rsidR="00C57D40" w:rsidRPr="00405146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4A5F2087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E6FAB5E" w14:textId="2309E385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0E0432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DC3E434" w14:textId="77777777" w:rsidR="00C57D40" w:rsidRPr="00C664CA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750E24EE" w14:textId="77777777" w:rsidTr="006C2BD1">
        <w:tc>
          <w:tcPr>
            <w:tcW w:w="1821" w:type="pct"/>
          </w:tcPr>
          <w:p w14:paraId="7EC3116A" w14:textId="589E75A2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C8010FD" w14:textId="77777777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8186896" w14:textId="77777777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B7148EA" w14:textId="5293D9DC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1,048,519</w:t>
            </w:r>
          </w:p>
        </w:tc>
        <w:tc>
          <w:tcPr>
            <w:tcW w:w="147" w:type="pct"/>
          </w:tcPr>
          <w:p w14:paraId="24070DC1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DA7694C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1,357,124</w:t>
            </w:r>
          </w:p>
        </w:tc>
        <w:tc>
          <w:tcPr>
            <w:tcW w:w="147" w:type="pct"/>
          </w:tcPr>
          <w:p w14:paraId="5A7F6DB0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59FD40C" w14:textId="0BA5BB9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376,415</w:t>
            </w:r>
          </w:p>
        </w:tc>
        <w:tc>
          <w:tcPr>
            <w:tcW w:w="134" w:type="pct"/>
          </w:tcPr>
          <w:p w14:paraId="3F96CBC4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1713FE44" w14:textId="77777777" w:rsidR="00C57D40" w:rsidRPr="00792BB7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C57D40" w:rsidRPr="009566C2" w14:paraId="059AA77D" w14:textId="77777777" w:rsidTr="006C2BD1">
        <w:tc>
          <w:tcPr>
            <w:tcW w:w="1821" w:type="pct"/>
          </w:tcPr>
          <w:p w14:paraId="1D6E0601" w14:textId="20E90C0A" w:rsidR="00C57D40" w:rsidRPr="00FD2CCC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D2CC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D2C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6A28ACA4" w14:textId="1FBD9AB5" w:rsidR="00C57D40" w:rsidRPr="00FD2CCC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2C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9" w:type="pct"/>
          </w:tcPr>
          <w:p w14:paraId="3574104E" w14:textId="77777777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A25C6C" w14:textId="77777777" w:rsidR="00C57D40" w:rsidRPr="00537A6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D41AB74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06B3FBEE" w14:textId="15C860E2" w:rsidR="00C57D40" w:rsidRPr="00BE41E5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(10,255)</w:t>
            </w:r>
          </w:p>
        </w:tc>
        <w:tc>
          <w:tcPr>
            <w:tcW w:w="147" w:type="pct"/>
          </w:tcPr>
          <w:p w14:paraId="41D48C90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47BFEA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  <w:p w14:paraId="217453DC" w14:textId="2AB0C379" w:rsidR="00C57D40" w:rsidRPr="00BE41E5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(2,576)</w:t>
            </w:r>
          </w:p>
        </w:tc>
        <w:tc>
          <w:tcPr>
            <w:tcW w:w="147" w:type="pct"/>
          </w:tcPr>
          <w:p w14:paraId="06C1EB47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20FDC85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37C360A9" w14:textId="5E05DD83" w:rsidR="00C57D40" w:rsidRPr="00BE41E5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600AE9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3F37A43" w14:textId="77777777" w:rsidR="00C57D4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41416A5F" w14:textId="4548C67D" w:rsidR="00C57D40" w:rsidRPr="00BE41E5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D40" w:rsidRPr="009566C2" w14:paraId="30049073" w14:textId="77777777" w:rsidTr="001E5EAB">
        <w:tc>
          <w:tcPr>
            <w:tcW w:w="1821" w:type="pct"/>
          </w:tcPr>
          <w:p w14:paraId="19182C3F" w14:textId="77777777" w:rsidR="00C57D40" w:rsidRPr="00CC592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4F662B74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9DCE52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A00D6B6" w14:textId="42454090" w:rsidR="00C57D40" w:rsidRPr="00D44068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1,038,264</w:t>
            </w:r>
          </w:p>
        </w:tc>
        <w:tc>
          <w:tcPr>
            <w:tcW w:w="147" w:type="pct"/>
          </w:tcPr>
          <w:p w14:paraId="1D39E36E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0D6A83C" w14:textId="77777777" w:rsidR="00C57D40" w:rsidRPr="00405146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5600E541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7B67D82F" w14:textId="7C15EFE1" w:rsidR="00C57D40" w:rsidRPr="00CE1BBE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1BBE">
              <w:rPr>
                <w:rFonts w:ascii="Angsana New" w:hAnsi="Angsana New"/>
                <w:b/>
                <w:bCs/>
                <w:sz w:val="30"/>
                <w:szCs w:val="30"/>
              </w:rPr>
              <w:t>376,415</w:t>
            </w:r>
          </w:p>
        </w:tc>
        <w:tc>
          <w:tcPr>
            <w:tcW w:w="134" w:type="pct"/>
          </w:tcPr>
          <w:p w14:paraId="59DD80A7" w14:textId="77777777" w:rsidR="00C57D40" w:rsidRPr="00F4323B" w:rsidRDefault="00C57D40" w:rsidP="00C5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19D70FE" w14:textId="77777777" w:rsidR="00C57D40" w:rsidRPr="00405146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57D40" w:rsidRPr="009566C2" w14:paraId="6877369D" w14:textId="77777777" w:rsidTr="001E5EAB">
        <w:tc>
          <w:tcPr>
            <w:tcW w:w="1821" w:type="pct"/>
          </w:tcPr>
          <w:p w14:paraId="3A264CE4" w14:textId="77777777" w:rsidR="00C57D40" w:rsidRPr="00CC5921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6A609ABF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1D7C03" w14:textId="77777777" w:rsidR="00C57D40" w:rsidRPr="00485AA2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12B44C5" w14:textId="21B33871" w:rsidR="00C57D40" w:rsidRPr="007F6FD0" w:rsidRDefault="002E06A8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1,042,455</w:t>
            </w:r>
          </w:p>
        </w:tc>
        <w:tc>
          <w:tcPr>
            <w:tcW w:w="147" w:type="pct"/>
          </w:tcPr>
          <w:p w14:paraId="53FA36EC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4119D127" w14:textId="77777777" w:rsidR="00C57D40" w:rsidRPr="00405146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1,359,18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679A1B5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33D5CBE" w14:textId="6BD08DF0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408,389</w:t>
            </w:r>
          </w:p>
        </w:tc>
        <w:tc>
          <w:tcPr>
            <w:tcW w:w="134" w:type="pct"/>
          </w:tcPr>
          <w:p w14:paraId="741BC381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68282DF0" w14:textId="77777777" w:rsidR="00C57D40" w:rsidRPr="007F6FD0" w:rsidRDefault="00C57D40" w:rsidP="00C5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414,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40770A7D" w14:textId="77777777" w:rsidR="00455C0E" w:rsidRPr="00435052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07D39B3C" w14:textId="2A1591A5" w:rsidR="004978E1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AC504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C2BD1">
        <w:rPr>
          <w:rFonts w:ascii="Angsana New" w:hAnsi="Angsana New"/>
          <w:sz w:val="30"/>
          <w:szCs w:val="30"/>
        </w:rPr>
        <w:t>30</w:t>
      </w:r>
      <w:r w:rsidRPr="00AC5048">
        <w:rPr>
          <w:rFonts w:ascii="Angsana New" w:hAnsi="Angsana New"/>
          <w:sz w:val="30"/>
          <w:szCs w:val="30"/>
        </w:rPr>
        <w:t xml:space="preserve"> </w:t>
      </w:r>
      <w:r w:rsidRPr="00AC5048">
        <w:rPr>
          <w:rFonts w:ascii="Angsana New" w:hAnsi="Angsana New"/>
          <w:sz w:val="30"/>
          <w:szCs w:val="30"/>
          <w:cs/>
        </w:rPr>
        <w:t xml:space="preserve">วัน ถึง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/>
          <w:sz w:val="30"/>
          <w:szCs w:val="30"/>
          <w:cs/>
        </w:rPr>
        <w:t xml:space="preserve"> ว</w:t>
      </w:r>
      <w:r>
        <w:rPr>
          <w:rFonts w:ascii="Angsana New" w:hAnsi="Angsana New" w:hint="cs"/>
          <w:sz w:val="30"/>
          <w:szCs w:val="30"/>
          <w:cs/>
        </w:rPr>
        <w:t>ัน</w:t>
      </w:r>
    </w:p>
    <w:p w14:paraId="1881437B" w14:textId="77777777" w:rsidR="004978E1" w:rsidRDefault="0049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70D91F3C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F5A47">
        <w:rPr>
          <w:rFonts w:ascii="Angsana New" w:hAnsi="Angsana New"/>
          <w:b/>
          <w:bCs/>
          <w:sz w:val="30"/>
          <w:szCs w:val="30"/>
        </w:rPr>
        <w:t>1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30415352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E5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E3A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E56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72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6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63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1938594D" w:rsidR="00E2420E" w:rsidRPr="00C664CA" w:rsidRDefault="001633DC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4704C848" w:rsidR="00E2420E" w:rsidRPr="001633DC" w:rsidRDefault="0002609E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33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20E" w:rsidRPr="009566C2" w14:paraId="71A1A23E" w14:textId="77777777" w:rsidTr="00110839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20E" w:rsidRPr="009566C2" w14:paraId="59D3E7F6" w14:textId="77777777" w:rsidTr="00110839">
        <w:tc>
          <w:tcPr>
            <w:tcW w:w="3382" w:type="pct"/>
          </w:tcPr>
          <w:p w14:paraId="60DA2A7E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2C9D1B4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F69" w:rsidRPr="009566C2" w14:paraId="5E050503" w14:textId="77777777" w:rsidTr="00110839">
        <w:tc>
          <w:tcPr>
            <w:tcW w:w="3382" w:type="pct"/>
          </w:tcPr>
          <w:p w14:paraId="35DAAE99" w14:textId="2D77D7F5" w:rsidR="00E72F69" w:rsidRPr="00580C15" w:rsidRDefault="00262EAC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C1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E72F69" w:rsidRPr="00580C15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737" w:type="pct"/>
          </w:tcPr>
          <w:p w14:paraId="216905AA" w14:textId="50D48853" w:rsidR="00E72F69" w:rsidRPr="00580C15" w:rsidRDefault="00D12D3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50B1BAE" w14:textId="77777777" w:rsidR="00E72F69" w:rsidRPr="00580C1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2EEF36C5" w:rsidR="00E72F69" w:rsidRPr="00580C15" w:rsidRDefault="00580C15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80C1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72F69" w:rsidRPr="009566C2" w14:paraId="2F153F38" w14:textId="77777777" w:rsidTr="00110839">
        <w:tc>
          <w:tcPr>
            <w:tcW w:w="3382" w:type="pct"/>
          </w:tcPr>
          <w:p w14:paraId="019E3277" w14:textId="77777777" w:rsidR="00E72F69" w:rsidRPr="00580C1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80C1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6F34D768" w:rsidR="00E72F69" w:rsidRPr="007E28BF" w:rsidRDefault="00580C15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E28BF">
              <w:rPr>
                <w:rFonts w:ascii="Angsana New" w:hAnsi="Angsana New"/>
                <w:sz w:val="30"/>
                <w:szCs w:val="30"/>
              </w:rPr>
              <w:t>5</w:t>
            </w:r>
            <w:r w:rsidR="007E28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90218C8" w14:textId="77777777" w:rsidR="00E72F69" w:rsidRPr="007E28BF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40962F22" w:rsidR="00E72F69" w:rsidRPr="007E28BF" w:rsidRDefault="001633DC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E28BF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72F69" w:rsidRPr="009566C2" w14:paraId="1DD13268" w14:textId="77777777" w:rsidTr="00110839">
        <w:tc>
          <w:tcPr>
            <w:tcW w:w="3382" w:type="pct"/>
          </w:tcPr>
          <w:p w14:paraId="5D271CFC" w14:textId="77777777" w:rsidR="00E72F69" w:rsidRPr="00580C1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C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271E4678" w:rsidR="00E72F69" w:rsidRPr="007E28BF" w:rsidRDefault="007E28BF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6AB723E6" w14:textId="77777777" w:rsidR="00E72F69" w:rsidRPr="007E28BF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0269EF09" w:rsidR="00E72F69" w:rsidRPr="007E28BF" w:rsidRDefault="00580C15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8B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DB182DD" w14:textId="77777777" w:rsidR="00F2125E" w:rsidRPr="00874003" w:rsidRDefault="00F2125E" w:rsidP="00F2125E"/>
    <w:sectPr w:rsidR="00F2125E" w:rsidRPr="00874003" w:rsidSect="00FF358E">
      <w:footerReference w:type="default" r:id="rId2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F79F1" w14:textId="77777777" w:rsidR="002E6803" w:rsidRDefault="002E6803">
      <w:r>
        <w:separator/>
      </w:r>
    </w:p>
  </w:endnote>
  <w:endnote w:type="continuationSeparator" w:id="0">
    <w:p w14:paraId="4E59FD11" w14:textId="77777777" w:rsidR="002E6803" w:rsidRDefault="002E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6A40FDF5" w:rsidR="00A479D4" w:rsidRDefault="00A479D4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14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A479D4" w:rsidRPr="003C3524" w:rsidRDefault="00A479D4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2F6BBF49" w:rsidR="00A479D4" w:rsidRPr="001D2470" w:rsidRDefault="00A479D4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345EA9">
      <w:rPr>
        <w:rFonts w:ascii="Angsana New" w:hAnsi="Angsana New"/>
        <w:noProof/>
        <w:sz w:val="30"/>
        <w:szCs w:val="30"/>
      </w:rPr>
      <w:t>satt3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5F9B3819" w:rsidR="00A479D4" w:rsidRDefault="00A479D4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23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DD47E" w14:textId="4792ACA2" w:rsidR="00A479D4" w:rsidRDefault="00A479D4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25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68DB8" w14:textId="68611A6D" w:rsidR="00A479D4" w:rsidRPr="00775DAE" w:rsidRDefault="00A479D4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30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13E8AB30" w:rsidR="00A479D4" w:rsidRPr="00775DAE" w:rsidRDefault="00A479D4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7B05427F" w:rsidR="00A479D4" w:rsidRPr="00775DAE" w:rsidRDefault="00A479D4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033DC7">
      <w:rPr>
        <w:rFonts w:ascii="Angsana New" w:hAnsi="Angsana New"/>
        <w:noProof/>
        <w:sz w:val="30"/>
        <w:szCs w:val="30"/>
      </w:rPr>
      <w:t>34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8B01A" w14:textId="77777777" w:rsidR="002E6803" w:rsidRDefault="002E6803">
      <w:r>
        <w:separator/>
      </w:r>
    </w:p>
  </w:footnote>
  <w:footnote w:type="continuationSeparator" w:id="0">
    <w:p w14:paraId="5479A1CF" w14:textId="77777777" w:rsidR="002E6803" w:rsidRDefault="002E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A479D4" w:rsidRDefault="00A479D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DFCD5" w14:textId="77777777" w:rsidR="00A479D4" w:rsidRPr="00774FEB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C925AF" w14:textId="77777777" w:rsidR="00A479D4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6F3AA62" w14:textId="144D135F" w:rsidR="00A479D4" w:rsidRPr="000E5645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0E5645">
      <w:rPr>
        <w:rFonts w:ascii="Angsana New" w:hAnsi="Angsana New"/>
        <w:b/>
        <w:bCs/>
        <w:sz w:val="32"/>
        <w:szCs w:val="32"/>
        <w:cs/>
      </w:rPr>
      <w:t xml:space="preserve"> </w:t>
    </w:r>
    <w:r w:rsidRPr="000E5645">
      <w:rPr>
        <w:rFonts w:ascii="Angsana New" w:hAnsi="Angsana New"/>
        <w:b/>
        <w:bCs/>
        <w:sz w:val="32"/>
        <w:szCs w:val="32"/>
      </w:rPr>
      <w:t>2563</w:t>
    </w:r>
    <w:r w:rsidRPr="000E5645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AD5575F" w14:textId="77777777" w:rsidR="00A479D4" w:rsidRDefault="00A479D4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45C07" w14:textId="77777777" w:rsidR="00A479D4" w:rsidRPr="00774FEB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B6D36" w14:textId="77777777" w:rsidR="00A479D4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87B991C" w14:textId="4BB1C2E4" w:rsidR="00A479D4" w:rsidRPr="000E5645" w:rsidRDefault="00A479D4" w:rsidP="003322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0E5645">
      <w:rPr>
        <w:rFonts w:ascii="Angsana New" w:hAnsi="Angsana New"/>
        <w:b/>
        <w:bCs/>
        <w:sz w:val="32"/>
        <w:szCs w:val="32"/>
        <w:cs/>
      </w:rPr>
      <w:t xml:space="preserve"> </w:t>
    </w:r>
    <w:r w:rsidRPr="000E5645">
      <w:rPr>
        <w:rFonts w:ascii="Angsana New" w:hAnsi="Angsana New"/>
        <w:b/>
        <w:bCs/>
        <w:sz w:val="32"/>
        <w:szCs w:val="32"/>
      </w:rPr>
      <w:t>2563</w:t>
    </w:r>
    <w:r w:rsidRPr="000E5645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2F38A8C" w14:textId="77777777" w:rsidR="00A479D4" w:rsidRPr="006E020C" w:rsidRDefault="00A479D4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17D02" w14:textId="77777777" w:rsidR="00A479D4" w:rsidRPr="00774FEB" w:rsidRDefault="00A479D4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A5999C" w14:textId="77777777" w:rsidR="00A479D4" w:rsidRDefault="00A479D4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8AC639" w14:textId="76EC85FF" w:rsidR="00A479D4" w:rsidRPr="009D0D6C" w:rsidRDefault="00A479D4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FDAC012" w14:textId="77777777" w:rsidR="00A479D4" w:rsidRPr="006E020C" w:rsidRDefault="00A479D4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60418" w14:textId="77777777" w:rsidR="00A479D4" w:rsidRPr="009D0D6C" w:rsidRDefault="00A479D4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9D0D6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9D0D6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2C7C0DE" w14:textId="77777777" w:rsidR="00A479D4" w:rsidRPr="009D0D6C" w:rsidRDefault="00A479D4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C81DBB9" w14:textId="1A85D358" w:rsidR="00A479D4" w:rsidRPr="009D0D6C" w:rsidRDefault="00A479D4" w:rsidP="009D0D6C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A479D4" w:rsidRDefault="00A479D4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A479D4" w:rsidRDefault="00A479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72C03" w14:textId="77777777" w:rsidR="00A479D4" w:rsidRDefault="00A479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226A" w14:textId="77777777" w:rsidR="00A479D4" w:rsidRPr="00774FEB" w:rsidRDefault="00A479D4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A479D4" w:rsidRDefault="00A479D4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A479D4" w:rsidRPr="006E020C" w:rsidRDefault="00A479D4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A479D4" w:rsidRDefault="00A479D4">
    <w:pPr>
      <w:pStyle w:val="Header"/>
    </w:pPr>
  </w:p>
  <w:p w14:paraId="5C609A6A" w14:textId="77777777" w:rsidR="00A479D4" w:rsidRDefault="00A479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63DEE" w14:textId="77777777" w:rsidR="00A479D4" w:rsidRPr="00774FEB" w:rsidRDefault="00A479D4" w:rsidP="00256E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42BAA4" w14:textId="77777777" w:rsidR="00A479D4" w:rsidRDefault="00A479D4" w:rsidP="00256E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B8B703" w14:textId="342B724B" w:rsidR="00A479D4" w:rsidRPr="009D0D6C" w:rsidRDefault="00A479D4" w:rsidP="00256E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246A3D2" w14:textId="77777777" w:rsidR="00A479D4" w:rsidRDefault="00A479D4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CAD0D" w14:textId="77777777" w:rsidR="00A479D4" w:rsidRPr="00774FEB" w:rsidRDefault="00A479D4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67BAEA" w14:textId="77777777" w:rsidR="00A479D4" w:rsidRDefault="00A479D4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B72BCD2" w14:textId="0E4BAF6C" w:rsidR="00A479D4" w:rsidRPr="009D0D6C" w:rsidRDefault="00A479D4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7E44BDD9" w14:textId="77777777" w:rsidR="00A479D4" w:rsidRDefault="00A479D4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59778" w14:textId="77777777" w:rsidR="00A479D4" w:rsidRPr="00774FEB" w:rsidRDefault="00A479D4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F08799" w14:textId="77777777" w:rsidR="00A479D4" w:rsidRDefault="00A479D4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C2B056" w14:textId="67648936" w:rsidR="00A479D4" w:rsidRPr="009D0D6C" w:rsidRDefault="00A479D4" w:rsidP="000E564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2563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0FA989E" w14:textId="77777777" w:rsidR="00A479D4" w:rsidRDefault="00A479D4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264D3" w14:textId="77777777" w:rsidR="00A479D4" w:rsidRPr="00774FEB" w:rsidRDefault="00A479D4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A479D4" w:rsidRPr="006E020C" w:rsidRDefault="00A479D4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A479D4" w:rsidRPr="006E020C" w:rsidRDefault="00A479D4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8B5"/>
    <w:rsid w:val="00000955"/>
    <w:rsid w:val="00000EB8"/>
    <w:rsid w:val="00001450"/>
    <w:rsid w:val="000017BC"/>
    <w:rsid w:val="00001864"/>
    <w:rsid w:val="00001E5E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A0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58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49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9E"/>
    <w:rsid w:val="000260DF"/>
    <w:rsid w:val="0002618F"/>
    <w:rsid w:val="000266D4"/>
    <w:rsid w:val="00026787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C7"/>
    <w:rsid w:val="00033DEF"/>
    <w:rsid w:val="00033F13"/>
    <w:rsid w:val="0003427F"/>
    <w:rsid w:val="00034448"/>
    <w:rsid w:val="000344C6"/>
    <w:rsid w:val="00035397"/>
    <w:rsid w:val="000354F8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B83"/>
    <w:rsid w:val="00042EFC"/>
    <w:rsid w:val="00043A20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94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8F6"/>
    <w:rsid w:val="00062B63"/>
    <w:rsid w:val="00062E94"/>
    <w:rsid w:val="0006394E"/>
    <w:rsid w:val="00063CE6"/>
    <w:rsid w:val="00064808"/>
    <w:rsid w:val="00064E56"/>
    <w:rsid w:val="000652B5"/>
    <w:rsid w:val="00065307"/>
    <w:rsid w:val="00065AA5"/>
    <w:rsid w:val="00065EA8"/>
    <w:rsid w:val="00066298"/>
    <w:rsid w:val="00066745"/>
    <w:rsid w:val="00066F4B"/>
    <w:rsid w:val="000670EE"/>
    <w:rsid w:val="00067283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A1"/>
    <w:rsid w:val="000711C0"/>
    <w:rsid w:val="00071812"/>
    <w:rsid w:val="00071888"/>
    <w:rsid w:val="00071A32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7D8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C96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35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962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79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5F8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4E72"/>
    <w:rsid w:val="000D51D8"/>
    <w:rsid w:val="000D599F"/>
    <w:rsid w:val="000D5D59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645"/>
    <w:rsid w:val="000E575D"/>
    <w:rsid w:val="000E5C43"/>
    <w:rsid w:val="000E5F46"/>
    <w:rsid w:val="000E653A"/>
    <w:rsid w:val="000E6614"/>
    <w:rsid w:val="000E69E3"/>
    <w:rsid w:val="000E7215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E99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7AE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D83"/>
    <w:rsid w:val="00131E99"/>
    <w:rsid w:val="00132218"/>
    <w:rsid w:val="00132320"/>
    <w:rsid w:val="00132755"/>
    <w:rsid w:val="00132DC6"/>
    <w:rsid w:val="00132DE5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7F4"/>
    <w:rsid w:val="001368E5"/>
    <w:rsid w:val="001370A2"/>
    <w:rsid w:val="001378C6"/>
    <w:rsid w:val="00137F1F"/>
    <w:rsid w:val="001409BA"/>
    <w:rsid w:val="001409DC"/>
    <w:rsid w:val="00140ACD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4F2"/>
    <w:rsid w:val="0014580B"/>
    <w:rsid w:val="00145B88"/>
    <w:rsid w:val="00145BEA"/>
    <w:rsid w:val="00145DB3"/>
    <w:rsid w:val="00146601"/>
    <w:rsid w:val="00146666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6F9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3DC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D75"/>
    <w:rsid w:val="00176FC6"/>
    <w:rsid w:val="00177925"/>
    <w:rsid w:val="00177AB9"/>
    <w:rsid w:val="00177C10"/>
    <w:rsid w:val="00177C3D"/>
    <w:rsid w:val="0018002D"/>
    <w:rsid w:val="001802EE"/>
    <w:rsid w:val="00180369"/>
    <w:rsid w:val="001804E8"/>
    <w:rsid w:val="00181184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AF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082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51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3ED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819"/>
    <w:rsid w:val="001B6AEE"/>
    <w:rsid w:val="001B6F72"/>
    <w:rsid w:val="001B74F1"/>
    <w:rsid w:val="001B7542"/>
    <w:rsid w:val="001B7629"/>
    <w:rsid w:val="001B7B01"/>
    <w:rsid w:val="001B7E68"/>
    <w:rsid w:val="001C085E"/>
    <w:rsid w:val="001C0863"/>
    <w:rsid w:val="001C0BB2"/>
    <w:rsid w:val="001C1071"/>
    <w:rsid w:val="001C15E5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581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1A8"/>
    <w:rsid w:val="001D62FC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0C34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75"/>
    <w:rsid w:val="001F33CF"/>
    <w:rsid w:val="001F39CC"/>
    <w:rsid w:val="001F3A4D"/>
    <w:rsid w:val="001F3CF2"/>
    <w:rsid w:val="001F42BD"/>
    <w:rsid w:val="001F45F2"/>
    <w:rsid w:val="001F4D4F"/>
    <w:rsid w:val="001F556F"/>
    <w:rsid w:val="001F58C9"/>
    <w:rsid w:val="001F5CE0"/>
    <w:rsid w:val="001F5CF9"/>
    <w:rsid w:val="001F5FF1"/>
    <w:rsid w:val="001F6080"/>
    <w:rsid w:val="001F68A6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3DD"/>
    <w:rsid w:val="0021043A"/>
    <w:rsid w:val="00210A1C"/>
    <w:rsid w:val="00210AA6"/>
    <w:rsid w:val="00210B2B"/>
    <w:rsid w:val="0021136E"/>
    <w:rsid w:val="00211FBA"/>
    <w:rsid w:val="00211FE3"/>
    <w:rsid w:val="00212190"/>
    <w:rsid w:val="0021271D"/>
    <w:rsid w:val="00212A59"/>
    <w:rsid w:val="002137CA"/>
    <w:rsid w:val="002138C4"/>
    <w:rsid w:val="002139FD"/>
    <w:rsid w:val="00214134"/>
    <w:rsid w:val="00214281"/>
    <w:rsid w:val="0021464A"/>
    <w:rsid w:val="00214E8A"/>
    <w:rsid w:val="00214EAE"/>
    <w:rsid w:val="00214FA7"/>
    <w:rsid w:val="0021577B"/>
    <w:rsid w:val="0021588B"/>
    <w:rsid w:val="00215C20"/>
    <w:rsid w:val="00215CF2"/>
    <w:rsid w:val="00215EE6"/>
    <w:rsid w:val="00215F22"/>
    <w:rsid w:val="00215FD3"/>
    <w:rsid w:val="00216533"/>
    <w:rsid w:val="002165F8"/>
    <w:rsid w:val="00216908"/>
    <w:rsid w:val="00216994"/>
    <w:rsid w:val="0021710E"/>
    <w:rsid w:val="00217764"/>
    <w:rsid w:val="00217E1D"/>
    <w:rsid w:val="00217E64"/>
    <w:rsid w:val="0022030D"/>
    <w:rsid w:val="00220C7D"/>
    <w:rsid w:val="00220D5F"/>
    <w:rsid w:val="00220EB6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D79"/>
    <w:rsid w:val="00226F3D"/>
    <w:rsid w:val="002275B3"/>
    <w:rsid w:val="00227604"/>
    <w:rsid w:val="0022763B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A71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37DFE"/>
    <w:rsid w:val="002401ED"/>
    <w:rsid w:val="002406B3"/>
    <w:rsid w:val="00240955"/>
    <w:rsid w:val="00240BC6"/>
    <w:rsid w:val="00240CA8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3FCB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13B"/>
    <w:rsid w:val="00251223"/>
    <w:rsid w:val="00251539"/>
    <w:rsid w:val="00251C5C"/>
    <w:rsid w:val="00251CA0"/>
    <w:rsid w:val="00251CC8"/>
    <w:rsid w:val="002527F5"/>
    <w:rsid w:val="00252A3E"/>
    <w:rsid w:val="00252AF8"/>
    <w:rsid w:val="00253023"/>
    <w:rsid w:val="00253A6E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91"/>
    <w:rsid w:val="00256EA6"/>
    <w:rsid w:val="00257169"/>
    <w:rsid w:val="002571A5"/>
    <w:rsid w:val="0025743B"/>
    <w:rsid w:val="002578E4"/>
    <w:rsid w:val="00257A00"/>
    <w:rsid w:val="00257B5B"/>
    <w:rsid w:val="0026012A"/>
    <w:rsid w:val="00260604"/>
    <w:rsid w:val="002607F5"/>
    <w:rsid w:val="00260C9F"/>
    <w:rsid w:val="002613D1"/>
    <w:rsid w:val="002614CD"/>
    <w:rsid w:val="0026157C"/>
    <w:rsid w:val="0026183C"/>
    <w:rsid w:val="00261B9D"/>
    <w:rsid w:val="002621EF"/>
    <w:rsid w:val="00262472"/>
    <w:rsid w:val="0026251C"/>
    <w:rsid w:val="00262A5A"/>
    <w:rsid w:val="00262BB2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B78"/>
    <w:rsid w:val="00275C30"/>
    <w:rsid w:val="00275EAE"/>
    <w:rsid w:val="00275EB8"/>
    <w:rsid w:val="00276443"/>
    <w:rsid w:val="002764FE"/>
    <w:rsid w:val="002765EF"/>
    <w:rsid w:val="00276665"/>
    <w:rsid w:val="002768F9"/>
    <w:rsid w:val="0027724E"/>
    <w:rsid w:val="0027726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A03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25F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3D"/>
    <w:rsid w:val="00296B67"/>
    <w:rsid w:val="00296E99"/>
    <w:rsid w:val="00297025"/>
    <w:rsid w:val="00297CA4"/>
    <w:rsid w:val="002A02A9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BB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A1B"/>
    <w:rsid w:val="002A4C23"/>
    <w:rsid w:val="002A5054"/>
    <w:rsid w:val="002A507F"/>
    <w:rsid w:val="002A52EF"/>
    <w:rsid w:val="002A5640"/>
    <w:rsid w:val="002A5842"/>
    <w:rsid w:val="002A5849"/>
    <w:rsid w:val="002A58CE"/>
    <w:rsid w:val="002A5A45"/>
    <w:rsid w:val="002A5D2F"/>
    <w:rsid w:val="002A5E29"/>
    <w:rsid w:val="002A5F36"/>
    <w:rsid w:val="002A6141"/>
    <w:rsid w:val="002A62A0"/>
    <w:rsid w:val="002A639A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6C"/>
    <w:rsid w:val="002B0F9E"/>
    <w:rsid w:val="002B12C7"/>
    <w:rsid w:val="002B14C9"/>
    <w:rsid w:val="002B180C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0FB8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3EA7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2D"/>
    <w:rsid w:val="002C708C"/>
    <w:rsid w:val="002C71B3"/>
    <w:rsid w:val="002C71FC"/>
    <w:rsid w:val="002C799D"/>
    <w:rsid w:val="002C7BE8"/>
    <w:rsid w:val="002C7C4B"/>
    <w:rsid w:val="002C7D8A"/>
    <w:rsid w:val="002C7FC2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73A"/>
    <w:rsid w:val="002D69F0"/>
    <w:rsid w:val="002D6DD9"/>
    <w:rsid w:val="002D6EDF"/>
    <w:rsid w:val="002D7000"/>
    <w:rsid w:val="002E026C"/>
    <w:rsid w:val="002E028B"/>
    <w:rsid w:val="002E0412"/>
    <w:rsid w:val="002E054C"/>
    <w:rsid w:val="002E06A8"/>
    <w:rsid w:val="002E0703"/>
    <w:rsid w:val="002E083E"/>
    <w:rsid w:val="002E094F"/>
    <w:rsid w:val="002E0B84"/>
    <w:rsid w:val="002E1265"/>
    <w:rsid w:val="002E1586"/>
    <w:rsid w:val="002E1CEF"/>
    <w:rsid w:val="002E215E"/>
    <w:rsid w:val="002E245A"/>
    <w:rsid w:val="002E251F"/>
    <w:rsid w:val="002E35EC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03"/>
    <w:rsid w:val="002E68F2"/>
    <w:rsid w:val="002E6970"/>
    <w:rsid w:val="002E6974"/>
    <w:rsid w:val="002E6CAB"/>
    <w:rsid w:val="002E70CD"/>
    <w:rsid w:val="002E753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124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28C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669"/>
    <w:rsid w:val="00334884"/>
    <w:rsid w:val="00334D0A"/>
    <w:rsid w:val="00334D1D"/>
    <w:rsid w:val="00334DEF"/>
    <w:rsid w:val="0033537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092"/>
    <w:rsid w:val="0034467C"/>
    <w:rsid w:val="003446D6"/>
    <w:rsid w:val="00344B4C"/>
    <w:rsid w:val="00344DD7"/>
    <w:rsid w:val="003454B8"/>
    <w:rsid w:val="00345523"/>
    <w:rsid w:val="00345AFE"/>
    <w:rsid w:val="00345E92"/>
    <w:rsid w:val="00345EA9"/>
    <w:rsid w:val="003461D0"/>
    <w:rsid w:val="0034629F"/>
    <w:rsid w:val="003469A6"/>
    <w:rsid w:val="00346C9B"/>
    <w:rsid w:val="003473EF"/>
    <w:rsid w:val="0034768E"/>
    <w:rsid w:val="003479F2"/>
    <w:rsid w:val="00347F63"/>
    <w:rsid w:val="0035047B"/>
    <w:rsid w:val="00350487"/>
    <w:rsid w:val="003504BC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1F17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94D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4FEB"/>
    <w:rsid w:val="0037543A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162"/>
    <w:rsid w:val="00380370"/>
    <w:rsid w:val="00380848"/>
    <w:rsid w:val="003808B8"/>
    <w:rsid w:val="00380EB1"/>
    <w:rsid w:val="00380F69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0AA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17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40B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227"/>
    <w:rsid w:val="003A54F1"/>
    <w:rsid w:val="003A5A93"/>
    <w:rsid w:val="003A5B5D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9DD"/>
    <w:rsid w:val="003B3C2A"/>
    <w:rsid w:val="003B4153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CC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9A3"/>
    <w:rsid w:val="003D3F79"/>
    <w:rsid w:val="003D40FC"/>
    <w:rsid w:val="003D41C6"/>
    <w:rsid w:val="003D45FF"/>
    <w:rsid w:val="003D465E"/>
    <w:rsid w:val="003D4A1C"/>
    <w:rsid w:val="003D5030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54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8B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64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BBD"/>
    <w:rsid w:val="00453C2C"/>
    <w:rsid w:val="00453DEA"/>
    <w:rsid w:val="00453E0F"/>
    <w:rsid w:val="00453F5E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7BF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187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85E"/>
    <w:rsid w:val="00476BE2"/>
    <w:rsid w:val="00476C5F"/>
    <w:rsid w:val="0047783F"/>
    <w:rsid w:val="00477C7B"/>
    <w:rsid w:val="00477CA5"/>
    <w:rsid w:val="00477ED0"/>
    <w:rsid w:val="0048013A"/>
    <w:rsid w:val="0048031E"/>
    <w:rsid w:val="004807C8"/>
    <w:rsid w:val="00480859"/>
    <w:rsid w:val="004808FA"/>
    <w:rsid w:val="00480B63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6D9"/>
    <w:rsid w:val="00491A44"/>
    <w:rsid w:val="00491C8E"/>
    <w:rsid w:val="00491D8A"/>
    <w:rsid w:val="00491DD5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086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5974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B92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1D3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69A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0FCA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3E0A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6C"/>
    <w:rsid w:val="004F09A2"/>
    <w:rsid w:val="004F0B24"/>
    <w:rsid w:val="004F0B88"/>
    <w:rsid w:val="004F0D62"/>
    <w:rsid w:val="004F1464"/>
    <w:rsid w:val="004F1695"/>
    <w:rsid w:val="004F1F24"/>
    <w:rsid w:val="004F2209"/>
    <w:rsid w:val="004F2493"/>
    <w:rsid w:val="004F24A9"/>
    <w:rsid w:val="004F2BDD"/>
    <w:rsid w:val="004F2C0A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D75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83C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57DF"/>
    <w:rsid w:val="005061CA"/>
    <w:rsid w:val="00506AB6"/>
    <w:rsid w:val="005074A2"/>
    <w:rsid w:val="00507616"/>
    <w:rsid w:val="00507C46"/>
    <w:rsid w:val="00507CF2"/>
    <w:rsid w:val="005103A8"/>
    <w:rsid w:val="005103A9"/>
    <w:rsid w:val="0051071A"/>
    <w:rsid w:val="005108F2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A98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794"/>
    <w:rsid w:val="0051680B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A2C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1D7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93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7B1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3345"/>
    <w:rsid w:val="0055477B"/>
    <w:rsid w:val="00554BBC"/>
    <w:rsid w:val="00554D53"/>
    <w:rsid w:val="00554DD1"/>
    <w:rsid w:val="005555F7"/>
    <w:rsid w:val="00555EF8"/>
    <w:rsid w:val="00556AB8"/>
    <w:rsid w:val="00557093"/>
    <w:rsid w:val="005578D6"/>
    <w:rsid w:val="00557CBB"/>
    <w:rsid w:val="0056005B"/>
    <w:rsid w:val="00560330"/>
    <w:rsid w:val="00560734"/>
    <w:rsid w:val="005607AA"/>
    <w:rsid w:val="00560C99"/>
    <w:rsid w:val="00560D1E"/>
    <w:rsid w:val="00560F0A"/>
    <w:rsid w:val="0056101A"/>
    <w:rsid w:val="00561438"/>
    <w:rsid w:val="005615F2"/>
    <w:rsid w:val="005616A0"/>
    <w:rsid w:val="005617E2"/>
    <w:rsid w:val="00561BF3"/>
    <w:rsid w:val="00561CDF"/>
    <w:rsid w:val="00561F8B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761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3D8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2E"/>
    <w:rsid w:val="00574C79"/>
    <w:rsid w:val="00574D61"/>
    <w:rsid w:val="00574F4C"/>
    <w:rsid w:val="00574FD2"/>
    <w:rsid w:val="005751E6"/>
    <w:rsid w:val="00575358"/>
    <w:rsid w:val="005756BA"/>
    <w:rsid w:val="00575724"/>
    <w:rsid w:val="0057593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6D88"/>
    <w:rsid w:val="00577472"/>
    <w:rsid w:val="005777E7"/>
    <w:rsid w:val="00577878"/>
    <w:rsid w:val="00580170"/>
    <w:rsid w:val="005802FE"/>
    <w:rsid w:val="00580479"/>
    <w:rsid w:val="00580530"/>
    <w:rsid w:val="00580C15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55F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1D3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ED2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A07"/>
    <w:rsid w:val="005C0BF7"/>
    <w:rsid w:val="005C0E4E"/>
    <w:rsid w:val="005C1042"/>
    <w:rsid w:val="005C1480"/>
    <w:rsid w:val="005C14AF"/>
    <w:rsid w:val="005C1A52"/>
    <w:rsid w:val="005C1AE3"/>
    <w:rsid w:val="005C1BE4"/>
    <w:rsid w:val="005C1C71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C55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88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EB"/>
    <w:rsid w:val="005D55FB"/>
    <w:rsid w:val="005D5A18"/>
    <w:rsid w:val="005D5D07"/>
    <w:rsid w:val="005D5FD6"/>
    <w:rsid w:val="005D633F"/>
    <w:rsid w:val="005D6682"/>
    <w:rsid w:val="005D6961"/>
    <w:rsid w:val="005D6AD9"/>
    <w:rsid w:val="005D6ADF"/>
    <w:rsid w:val="005D76BA"/>
    <w:rsid w:val="005D7933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3BB9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BD4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AC1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1DD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A3E"/>
    <w:rsid w:val="006121C4"/>
    <w:rsid w:val="006121D8"/>
    <w:rsid w:val="00612424"/>
    <w:rsid w:val="00612488"/>
    <w:rsid w:val="00612BBE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0CF"/>
    <w:rsid w:val="0061618F"/>
    <w:rsid w:val="00616AE4"/>
    <w:rsid w:val="00617196"/>
    <w:rsid w:val="0061790D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283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118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3F3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16D"/>
    <w:rsid w:val="00650316"/>
    <w:rsid w:val="00650696"/>
    <w:rsid w:val="00650785"/>
    <w:rsid w:val="006509E4"/>
    <w:rsid w:val="00650D7F"/>
    <w:rsid w:val="00650F20"/>
    <w:rsid w:val="00651300"/>
    <w:rsid w:val="006515AB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39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BD7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4F5F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509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929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14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9D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425"/>
    <w:rsid w:val="006B6626"/>
    <w:rsid w:val="006B68FD"/>
    <w:rsid w:val="006B6933"/>
    <w:rsid w:val="006B7818"/>
    <w:rsid w:val="006B7C73"/>
    <w:rsid w:val="006C0408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19D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260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6DC8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6F7F2E"/>
    <w:rsid w:val="0070017B"/>
    <w:rsid w:val="00700418"/>
    <w:rsid w:val="00700452"/>
    <w:rsid w:val="00700666"/>
    <w:rsid w:val="00700D8C"/>
    <w:rsid w:val="00701016"/>
    <w:rsid w:val="0070130C"/>
    <w:rsid w:val="007014A1"/>
    <w:rsid w:val="007014D4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1C0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90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3757F"/>
    <w:rsid w:val="007376AC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2B4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6D4"/>
    <w:rsid w:val="00754968"/>
    <w:rsid w:val="00754BED"/>
    <w:rsid w:val="00755A60"/>
    <w:rsid w:val="00755B80"/>
    <w:rsid w:val="00755C43"/>
    <w:rsid w:val="00755F47"/>
    <w:rsid w:val="00756724"/>
    <w:rsid w:val="0075723D"/>
    <w:rsid w:val="0075743D"/>
    <w:rsid w:val="00757E12"/>
    <w:rsid w:val="007602B9"/>
    <w:rsid w:val="007602EF"/>
    <w:rsid w:val="007604DB"/>
    <w:rsid w:val="00760534"/>
    <w:rsid w:val="007605EE"/>
    <w:rsid w:val="0076070D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9E5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669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623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2A11"/>
    <w:rsid w:val="00783207"/>
    <w:rsid w:val="00783811"/>
    <w:rsid w:val="00783858"/>
    <w:rsid w:val="00784188"/>
    <w:rsid w:val="007842CA"/>
    <w:rsid w:val="00784391"/>
    <w:rsid w:val="0078463D"/>
    <w:rsid w:val="007849BB"/>
    <w:rsid w:val="00785050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4ADA"/>
    <w:rsid w:val="007955A4"/>
    <w:rsid w:val="0079578C"/>
    <w:rsid w:val="00795C1E"/>
    <w:rsid w:val="00795C24"/>
    <w:rsid w:val="00795CE3"/>
    <w:rsid w:val="00796112"/>
    <w:rsid w:val="007967D9"/>
    <w:rsid w:val="00796D79"/>
    <w:rsid w:val="007973A6"/>
    <w:rsid w:val="00797446"/>
    <w:rsid w:val="00797568"/>
    <w:rsid w:val="00797691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2C9E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5E39"/>
    <w:rsid w:val="007A6E29"/>
    <w:rsid w:val="007A72A1"/>
    <w:rsid w:val="007A74C2"/>
    <w:rsid w:val="007A7947"/>
    <w:rsid w:val="007B01C3"/>
    <w:rsid w:val="007B04FF"/>
    <w:rsid w:val="007B06B2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A66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6A7B"/>
    <w:rsid w:val="007D7472"/>
    <w:rsid w:val="007D748F"/>
    <w:rsid w:val="007D753B"/>
    <w:rsid w:val="007D75F9"/>
    <w:rsid w:val="007D77A3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8BF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395"/>
    <w:rsid w:val="007E777B"/>
    <w:rsid w:val="007E7845"/>
    <w:rsid w:val="007E787D"/>
    <w:rsid w:val="007E7B06"/>
    <w:rsid w:val="007E7CF3"/>
    <w:rsid w:val="007F06F2"/>
    <w:rsid w:val="007F0F57"/>
    <w:rsid w:val="007F0F85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7D1"/>
    <w:rsid w:val="00803957"/>
    <w:rsid w:val="00803969"/>
    <w:rsid w:val="00803978"/>
    <w:rsid w:val="00803A2F"/>
    <w:rsid w:val="00803AB4"/>
    <w:rsid w:val="00803B72"/>
    <w:rsid w:val="00803FE9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5B1"/>
    <w:rsid w:val="00807800"/>
    <w:rsid w:val="0080780A"/>
    <w:rsid w:val="00807974"/>
    <w:rsid w:val="00807B2E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428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176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1F4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1A6F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A41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11B"/>
    <w:rsid w:val="008542D3"/>
    <w:rsid w:val="008549AF"/>
    <w:rsid w:val="00854D3D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85E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6E"/>
    <w:rsid w:val="00864B82"/>
    <w:rsid w:val="0086509B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003"/>
    <w:rsid w:val="00874389"/>
    <w:rsid w:val="008745F9"/>
    <w:rsid w:val="00874638"/>
    <w:rsid w:val="008747CF"/>
    <w:rsid w:val="008748E0"/>
    <w:rsid w:val="00875225"/>
    <w:rsid w:val="00875560"/>
    <w:rsid w:val="008755B3"/>
    <w:rsid w:val="008757CE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689B"/>
    <w:rsid w:val="00886DE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A1D"/>
    <w:rsid w:val="00891B4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5D9C"/>
    <w:rsid w:val="00896CF3"/>
    <w:rsid w:val="00896CF9"/>
    <w:rsid w:val="00896CFC"/>
    <w:rsid w:val="00896D0C"/>
    <w:rsid w:val="008970AC"/>
    <w:rsid w:val="0089721E"/>
    <w:rsid w:val="00897BA5"/>
    <w:rsid w:val="008A0566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3D03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F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65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9EF"/>
    <w:rsid w:val="008E0F7C"/>
    <w:rsid w:val="008E10C6"/>
    <w:rsid w:val="008E1143"/>
    <w:rsid w:val="008E1584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C3F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1F3"/>
    <w:rsid w:val="008E5372"/>
    <w:rsid w:val="008E5949"/>
    <w:rsid w:val="008E5BF2"/>
    <w:rsid w:val="008E5C9D"/>
    <w:rsid w:val="008E6364"/>
    <w:rsid w:val="008E6552"/>
    <w:rsid w:val="008E6636"/>
    <w:rsid w:val="008E6ECA"/>
    <w:rsid w:val="008E6F13"/>
    <w:rsid w:val="008E6FD4"/>
    <w:rsid w:val="008E77C7"/>
    <w:rsid w:val="008E795A"/>
    <w:rsid w:val="008E7E57"/>
    <w:rsid w:val="008F0074"/>
    <w:rsid w:val="008F026E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5A9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57F"/>
    <w:rsid w:val="00902AB4"/>
    <w:rsid w:val="00902B4D"/>
    <w:rsid w:val="009030F4"/>
    <w:rsid w:val="009031D6"/>
    <w:rsid w:val="0090388D"/>
    <w:rsid w:val="00903C2E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3C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0EAD"/>
    <w:rsid w:val="00960FB8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B2B"/>
    <w:rsid w:val="00966FC4"/>
    <w:rsid w:val="00967143"/>
    <w:rsid w:val="00967166"/>
    <w:rsid w:val="009671AC"/>
    <w:rsid w:val="009677AF"/>
    <w:rsid w:val="00967C54"/>
    <w:rsid w:val="00970E15"/>
    <w:rsid w:val="009713B2"/>
    <w:rsid w:val="00971940"/>
    <w:rsid w:val="00971BFC"/>
    <w:rsid w:val="00971D9A"/>
    <w:rsid w:val="009725B4"/>
    <w:rsid w:val="00972929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5AB"/>
    <w:rsid w:val="00981897"/>
    <w:rsid w:val="009819DA"/>
    <w:rsid w:val="00981BA1"/>
    <w:rsid w:val="00981E4A"/>
    <w:rsid w:val="00982286"/>
    <w:rsid w:val="00982696"/>
    <w:rsid w:val="00982E48"/>
    <w:rsid w:val="00982F10"/>
    <w:rsid w:val="00983324"/>
    <w:rsid w:val="0098350B"/>
    <w:rsid w:val="00983652"/>
    <w:rsid w:val="00983FA0"/>
    <w:rsid w:val="00984008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87F84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611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34C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CE1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25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0AA"/>
    <w:rsid w:val="009B2DC1"/>
    <w:rsid w:val="009B2E3F"/>
    <w:rsid w:val="009B3061"/>
    <w:rsid w:val="009B3175"/>
    <w:rsid w:val="009B32AE"/>
    <w:rsid w:val="009B3A38"/>
    <w:rsid w:val="009B41A3"/>
    <w:rsid w:val="009B432F"/>
    <w:rsid w:val="009B4367"/>
    <w:rsid w:val="009B4B44"/>
    <w:rsid w:val="009B4C27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6A1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0D6C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A1D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6E33"/>
    <w:rsid w:val="009E73DA"/>
    <w:rsid w:val="009E7FE3"/>
    <w:rsid w:val="009F003E"/>
    <w:rsid w:val="009F040C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6A8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8EA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CBA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084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3A4"/>
    <w:rsid w:val="00A314F1"/>
    <w:rsid w:val="00A317C9"/>
    <w:rsid w:val="00A31A2A"/>
    <w:rsid w:val="00A31B45"/>
    <w:rsid w:val="00A31EEA"/>
    <w:rsid w:val="00A32CAB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2D0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9D4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6D0D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1BE9"/>
    <w:rsid w:val="00A72702"/>
    <w:rsid w:val="00A72B10"/>
    <w:rsid w:val="00A72EDC"/>
    <w:rsid w:val="00A737D9"/>
    <w:rsid w:val="00A73B05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2B3D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279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25D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A61"/>
    <w:rsid w:val="00AA2BC1"/>
    <w:rsid w:val="00AA3A6B"/>
    <w:rsid w:val="00AA3C86"/>
    <w:rsid w:val="00AA447D"/>
    <w:rsid w:val="00AA47D7"/>
    <w:rsid w:val="00AA4A75"/>
    <w:rsid w:val="00AA5351"/>
    <w:rsid w:val="00AA589B"/>
    <w:rsid w:val="00AA5C60"/>
    <w:rsid w:val="00AA5D5A"/>
    <w:rsid w:val="00AA5F23"/>
    <w:rsid w:val="00AA61C9"/>
    <w:rsid w:val="00AA6343"/>
    <w:rsid w:val="00AA641C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063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06D7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1F73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625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BA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1C85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4961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5EA4"/>
    <w:rsid w:val="00B267ED"/>
    <w:rsid w:val="00B26D0A"/>
    <w:rsid w:val="00B26EAB"/>
    <w:rsid w:val="00B2757B"/>
    <w:rsid w:val="00B2779A"/>
    <w:rsid w:val="00B302AC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7C5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644"/>
    <w:rsid w:val="00B438B0"/>
    <w:rsid w:val="00B4396A"/>
    <w:rsid w:val="00B43A4D"/>
    <w:rsid w:val="00B44A0A"/>
    <w:rsid w:val="00B44D0F"/>
    <w:rsid w:val="00B44E0C"/>
    <w:rsid w:val="00B44F0E"/>
    <w:rsid w:val="00B456B0"/>
    <w:rsid w:val="00B4595D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7CF"/>
    <w:rsid w:val="00B51833"/>
    <w:rsid w:val="00B51D23"/>
    <w:rsid w:val="00B51D51"/>
    <w:rsid w:val="00B52251"/>
    <w:rsid w:val="00B5242D"/>
    <w:rsid w:val="00B52787"/>
    <w:rsid w:val="00B527FB"/>
    <w:rsid w:val="00B52EB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935"/>
    <w:rsid w:val="00B64ED5"/>
    <w:rsid w:val="00B6502F"/>
    <w:rsid w:val="00B651BB"/>
    <w:rsid w:val="00B65444"/>
    <w:rsid w:val="00B657B3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5C8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218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9BE"/>
    <w:rsid w:val="00B87E28"/>
    <w:rsid w:val="00B904E6"/>
    <w:rsid w:val="00B90DA5"/>
    <w:rsid w:val="00B90F6E"/>
    <w:rsid w:val="00B90FD7"/>
    <w:rsid w:val="00B9110F"/>
    <w:rsid w:val="00B912E4"/>
    <w:rsid w:val="00B91DF9"/>
    <w:rsid w:val="00B92337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758"/>
    <w:rsid w:val="00BA19A7"/>
    <w:rsid w:val="00BA1D48"/>
    <w:rsid w:val="00BA20A3"/>
    <w:rsid w:val="00BA21A8"/>
    <w:rsid w:val="00BA22B4"/>
    <w:rsid w:val="00BA22FB"/>
    <w:rsid w:val="00BA26A7"/>
    <w:rsid w:val="00BA2DB8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4B6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920"/>
    <w:rsid w:val="00BB2B79"/>
    <w:rsid w:val="00BB3243"/>
    <w:rsid w:val="00BB3569"/>
    <w:rsid w:val="00BB36DE"/>
    <w:rsid w:val="00BB3A2F"/>
    <w:rsid w:val="00BB3C22"/>
    <w:rsid w:val="00BB3D48"/>
    <w:rsid w:val="00BB3E40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418"/>
    <w:rsid w:val="00BC350A"/>
    <w:rsid w:val="00BC3728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8C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AA9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18E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60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04"/>
    <w:rsid w:val="00BE66E0"/>
    <w:rsid w:val="00BE674E"/>
    <w:rsid w:val="00BE68CC"/>
    <w:rsid w:val="00BE6D1E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5C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670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892"/>
    <w:rsid w:val="00C05BC3"/>
    <w:rsid w:val="00C05D7A"/>
    <w:rsid w:val="00C0618B"/>
    <w:rsid w:val="00C062F9"/>
    <w:rsid w:val="00C06432"/>
    <w:rsid w:val="00C06A2A"/>
    <w:rsid w:val="00C0713E"/>
    <w:rsid w:val="00C074AC"/>
    <w:rsid w:val="00C077F1"/>
    <w:rsid w:val="00C07879"/>
    <w:rsid w:val="00C078DB"/>
    <w:rsid w:val="00C07912"/>
    <w:rsid w:val="00C07D4E"/>
    <w:rsid w:val="00C07E5C"/>
    <w:rsid w:val="00C07EB8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8C8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194"/>
    <w:rsid w:val="00C4353F"/>
    <w:rsid w:val="00C435AE"/>
    <w:rsid w:val="00C438A1"/>
    <w:rsid w:val="00C4398E"/>
    <w:rsid w:val="00C43BA9"/>
    <w:rsid w:val="00C4419F"/>
    <w:rsid w:val="00C441AD"/>
    <w:rsid w:val="00C44205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5C51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20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57D40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A77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442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848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2B7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4F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3E76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1BBE"/>
    <w:rsid w:val="00CE234A"/>
    <w:rsid w:val="00CE2455"/>
    <w:rsid w:val="00CE251C"/>
    <w:rsid w:val="00CE25EE"/>
    <w:rsid w:val="00CE2DC7"/>
    <w:rsid w:val="00CE2E2B"/>
    <w:rsid w:val="00CE2FE3"/>
    <w:rsid w:val="00CE3051"/>
    <w:rsid w:val="00CE32D1"/>
    <w:rsid w:val="00CE34CC"/>
    <w:rsid w:val="00CE42EF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A54"/>
    <w:rsid w:val="00CE6C1B"/>
    <w:rsid w:val="00CE6E29"/>
    <w:rsid w:val="00CE6ECB"/>
    <w:rsid w:val="00CE70AD"/>
    <w:rsid w:val="00CE7161"/>
    <w:rsid w:val="00CE7607"/>
    <w:rsid w:val="00CE7651"/>
    <w:rsid w:val="00CE7D28"/>
    <w:rsid w:val="00CE7F33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46E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380E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822"/>
    <w:rsid w:val="00D11E21"/>
    <w:rsid w:val="00D12151"/>
    <w:rsid w:val="00D12C94"/>
    <w:rsid w:val="00D12D39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913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A7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4E6B"/>
    <w:rsid w:val="00D2579A"/>
    <w:rsid w:val="00D25ECF"/>
    <w:rsid w:val="00D2615F"/>
    <w:rsid w:val="00D26195"/>
    <w:rsid w:val="00D2643A"/>
    <w:rsid w:val="00D267EC"/>
    <w:rsid w:val="00D2692C"/>
    <w:rsid w:val="00D26D90"/>
    <w:rsid w:val="00D27173"/>
    <w:rsid w:val="00D27428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5C8B"/>
    <w:rsid w:val="00D3614C"/>
    <w:rsid w:val="00D36ECB"/>
    <w:rsid w:val="00D36F14"/>
    <w:rsid w:val="00D37112"/>
    <w:rsid w:val="00D373B9"/>
    <w:rsid w:val="00D373F9"/>
    <w:rsid w:val="00D375C2"/>
    <w:rsid w:val="00D379CC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C10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281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83C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5D8"/>
    <w:rsid w:val="00D75867"/>
    <w:rsid w:val="00D759E0"/>
    <w:rsid w:val="00D75FCA"/>
    <w:rsid w:val="00D763AD"/>
    <w:rsid w:val="00D764D1"/>
    <w:rsid w:val="00D766C2"/>
    <w:rsid w:val="00D766DC"/>
    <w:rsid w:val="00D768FE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28E"/>
    <w:rsid w:val="00D81482"/>
    <w:rsid w:val="00D819FE"/>
    <w:rsid w:val="00D81A41"/>
    <w:rsid w:val="00D81C7B"/>
    <w:rsid w:val="00D81DF8"/>
    <w:rsid w:val="00D82282"/>
    <w:rsid w:val="00D82658"/>
    <w:rsid w:val="00D8298C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02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9B3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49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6F42"/>
    <w:rsid w:val="00D9734A"/>
    <w:rsid w:val="00D978B3"/>
    <w:rsid w:val="00D97B5E"/>
    <w:rsid w:val="00D97D38"/>
    <w:rsid w:val="00D97E89"/>
    <w:rsid w:val="00DA00A4"/>
    <w:rsid w:val="00DA01A9"/>
    <w:rsid w:val="00DA05D2"/>
    <w:rsid w:val="00DA112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6B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6B1"/>
    <w:rsid w:val="00DF2F4D"/>
    <w:rsid w:val="00DF2FFB"/>
    <w:rsid w:val="00DF3264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B0E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2CC3"/>
    <w:rsid w:val="00E03290"/>
    <w:rsid w:val="00E035DA"/>
    <w:rsid w:val="00E04CB6"/>
    <w:rsid w:val="00E05091"/>
    <w:rsid w:val="00E050B6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297E"/>
    <w:rsid w:val="00E130CD"/>
    <w:rsid w:val="00E1314E"/>
    <w:rsid w:val="00E1323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DD8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A14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D7B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6C4E"/>
    <w:rsid w:val="00E671AE"/>
    <w:rsid w:val="00E67357"/>
    <w:rsid w:val="00E6755F"/>
    <w:rsid w:val="00E67A06"/>
    <w:rsid w:val="00E67C9F"/>
    <w:rsid w:val="00E67D3C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630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A12"/>
    <w:rsid w:val="00E77C67"/>
    <w:rsid w:val="00E802FD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43E"/>
    <w:rsid w:val="00E84898"/>
    <w:rsid w:val="00E84EEC"/>
    <w:rsid w:val="00E85073"/>
    <w:rsid w:val="00E8527A"/>
    <w:rsid w:val="00E85539"/>
    <w:rsid w:val="00E85567"/>
    <w:rsid w:val="00E856C7"/>
    <w:rsid w:val="00E85744"/>
    <w:rsid w:val="00E85855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1B08"/>
    <w:rsid w:val="00E91ECD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1EBE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3C0D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126"/>
    <w:rsid w:val="00EB04F2"/>
    <w:rsid w:val="00EB05E9"/>
    <w:rsid w:val="00EB0A55"/>
    <w:rsid w:val="00EB0ED0"/>
    <w:rsid w:val="00EB134D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58B1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630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DB5"/>
    <w:rsid w:val="00EC5F15"/>
    <w:rsid w:val="00EC6608"/>
    <w:rsid w:val="00EC6781"/>
    <w:rsid w:val="00EC6814"/>
    <w:rsid w:val="00EC6828"/>
    <w:rsid w:val="00ED0022"/>
    <w:rsid w:val="00ED0774"/>
    <w:rsid w:val="00ED105D"/>
    <w:rsid w:val="00ED11A1"/>
    <w:rsid w:val="00ED1212"/>
    <w:rsid w:val="00ED1B69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4FC9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6BA0"/>
    <w:rsid w:val="00ED725D"/>
    <w:rsid w:val="00ED738A"/>
    <w:rsid w:val="00ED73D6"/>
    <w:rsid w:val="00ED74D9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691"/>
    <w:rsid w:val="00EE1864"/>
    <w:rsid w:val="00EE1F9F"/>
    <w:rsid w:val="00EE2379"/>
    <w:rsid w:val="00EE23D4"/>
    <w:rsid w:val="00EE252D"/>
    <w:rsid w:val="00EE299F"/>
    <w:rsid w:val="00EE302D"/>
    <w:rsid w:val="00EE3463"/>
    <w:rsid w:val="00EE3829"/>
    <w:rsid w:val="00EE3B2E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DC5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47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410"/>
    <w:rsid w:val="00EF75AF"/>
    <w:rsid w:val="00EF75FE"/>
    <w:rsid w:val="00EF7E1D"/>
    <w:rsid w:val="00EF7E70"/>
    <w:rsid w:val="00F00A79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543"/>
    <w:rsid w:val="00F06277"/>
    <w:rsid w:val="00F0699A"/>
    <w:rsid w:val="00F06B22"/>
    <w:rsid w:val="00F0703C"/>
    <w:rsid w:val="00F07059"/>
    <w:rsid w:val="00F07900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2C"/>
    <w:rsid w:val="00F142E0"/>
    <w:rsid w:val="00F147A4"/>
    <w:rsid w:val="00F14899"/>
    <w:rsid w:val="00F1501E"/>
    <w:rsid w:val="00F150E5"/>
    <w:rsid w:val="00F1515D"/>
    <w:rsid w:val="00F153C2"/>
    <w:rsid w:val="00F15EFD"/>
    <w:rsid w:val="00F15F21"/>
    <w:rsid w:val="00F161EB"/>
    <w:rsid w:val="00F16487"/>
    <w:rsid w:val="00F16607"/>
    <w:rsid w:val="00F166D6"/>
    <w:rsid w:val="00F1671E"/>
    <w:rsid w:val="00F1672F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5E"/>
    <w:rsid w:val="00F21610"/>
    <w:rsid w:val="00F21AB3"/>
    <w:rsid w:val="00F21C8C"/>
    <w:rsid w:val="00F21C99"/>
    <w:rsid w:val="00F21E34"/>
    <w:rsid w:val="00F21FE0"/>
    <w:rsid w:val="00F22262"/>
    <w:rsid w:val="00F226ED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A1"/>
    <w:rsid w:val="00F241CE"/>
    <w:rsid w:val="00F2440B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9C3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5656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458F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3DD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87CE8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7EA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08E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4D13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8A8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583"/>
    <w:rsid w:val="00FE771E"/>
    <w:rsid w:val="00FE7824"/>
    <w:rsid w:val="00FE7A0D"/>
    <w:rsid w:val="00FF0835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075"/>
    <w:rsid w:val="00FF2134"/>
    <w:rsid w:val="00FF2246"/>
    <w:rsid w:val="00FF2262"/>
    <w:rsid w:val="00FF2355"/>
    <w:rsid w:val="00FF2432"/>
    <w:rsid w:val="00FF2A92"/>
    <w:rsid w:val="00FF358E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66187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4661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ACE0-6145-4DB0-9F47-5B8F929B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4065</Words>
  <Characters>17803</Characters>
  <Application>Microsoft Office Word</Application>
  <DocSecurity>0</DocSecurity>
  <Lines>148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2020-11-03T03:59:00Z</cp:lastPrinted>
  <dcterms:created xsi:type="dcterms:W3CDTF">2020-11-03T09:58:00Z</dcterms:created>
  <dcterms:modified xsi:type="dcterms:W3CDTF">2020-11-03T09:58:00Z</dcterms:modified>
</cp:coreProperties>
</file>