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96BD66" w14:textId="77777777" w:rsidR="00F444BA" w:rsidRPr="00EA592D" w:rsidRDefault="00F444BA" w:rsidP="00F444BA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  <w:cs/>
        </w:rPr>
      </w:pPr>
    </w:p>
    <w:p w14:paraId="67ECADEC" w14:textId="77777777" w:rsidR="00F444BA" w:rsidRPr="00EA592D" w:rsidRDefault="00F444BA" w:rsidP="00F444BA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sz w:val="30"/>
          <w:szCs w:val="30"/>
        </w:rPr>
      </w:pPr>
    </w:p>
    <w:p w14:paraId="7DD91597" w14:textId="77777777" w:rsidR="00F444BA" w:rsidRPr="00EA592D" w:rsidRDefault="00F444BA" w:rsidP="00F44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0C1E406A" w14:textId="77777777" w:rsidR="00F444BA" w:rsidRDefault="00F444BA" w:rsidP="00F44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7F99CE0A" w14:textId="77777777" w:rsidR="00F444BA" w:rsidRPr="00EA592D" w:rsidRDefault="00F444BA" w:rsidP="00F44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center"/>
        <w:rPr>
          <w:rFonts w:ascii="Angsana New" w:hAnsi="Angsana New"/>
          <w:b/>
          <w:bCs/>
          <w:sz w:val="52"/>
          <w:szCs w:val="52"/>
        </w:rPr>
      </w:pPr>
    </w:p>
    <w:p w14:paraId="4A8243ED" w14:textId="77777777" w:rsidR="00F444BA" w:rsidRPr="00EA592D" w:rsidRDefault="00F444BA" w:rsidP="00F444BA">
      <w:pPr>
        <w:ind w:right="-233"/>
        <w:jc w:val="center"/>
        <w:rPr>
          <w:rFonts w:ascii="Angsana New" w:hAnsi="Angsana New"/>
          <w:b/>
          <w:bCs/>
          <w:sz w:val="52"/>
          <w:szCs w:val="52"/>
          <w:lang w:val="en-GB"/>
        </w:rPr>
      </w:pPr>
      <w:r>
        <w:rPr>
          <w:rFonts w:ascii="Angsana New" w:hAnsi="Angsana New"/>
          <w:b/>
          <w:bCs/>
          <w:sz w:val="52"/>
          <w:szCs w:val="52"/>
          <w:cs/>
          <w:lang w:val="th-TH"/>
        </w:rPr>
        <w:t>ทรัสต์เพื่อการลงทุนในอสังหาริมทรัพย์และสิทธิการเช่าดุสิตธานี</w:t>
      </w:r>
      <w:r>
        <w:rPr>
          <w:rFonts w:ascii="Angsana New" w:hAnsi="Angsana New" w:hint="cs"/>
          <w:b/>
          <w:bCs/>
          <w:sz w:val="52"/>
          <w:szCs w:val="52"/>
          <w:cs/>
          <w:lang w:val="th-TH"/>
        </w:rPr>
        <w:t xml:space="preserve"> </w:t>
      </w:r>
      <w:r>
        <w:rPr>
          <w:rFonts w:ascii="Angsana New" w:hAnsi="Angsana New"/>
          <w:b/>
          <w:bCs/>
          <w:sz w:val="52"/>
          <w:szCs w:val="52"/>
          <w:cs/>
          <w:lang w:val="th-TH"/>
        </w:rPr>
        <w:br/>
      </w:r>
      <w:r>
        <w:rPr>
          <w:rFonts w:ascii="Angsana New" w:hAnsi="Angsana New" w:hint="cs"/>
          <w:b/>
          <w:bCs/>
          <w:sz w:val="52"/>
          <w:szCs w:val="52"/>
          <w:cs/>
          <w:lang w:val="th-TH"/>
        </w:rPr>
        <w:t>และบริษัทย่อย</w:t>
      </w:r>
    </w:p>
    <w:p w14:paraId="0274C354" w14:textId="77777777" w:rsidR="00F444BA" w:rsidRPr="00342831" w:rsidRDefault="00F444BA" w:rsidP="00F444BA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0"/>
          <w:szCs w:val="30"/>
        </w:rPr>
      </w:pPr>
    </w:p>
    <w:p w14:paraId="54761407" w14:textId="77777777" w:rsidR="00F444BA" w:rsidRPr="002A36A1" w:rsidRDefault="00F444BA" w:rsidP="00F44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</w:pPr>
      <w:r w:rsidRPr="002A36A1">
        <w:rPr>
          <w:rFonts w:ascii="Angsana New" w:hAnsi="Angsana New"/>
          <w:sz w:val="32"/>
          <w:szCs w:val="32"/>
          <w:cs/>
        </w:rPr>
        <w:t>งบการเงินระหว่างกาล</w:t>
      </w:r>
      <w:r>
        <w:rPr>
          <w:rFonts w:ascii="Angsana New" w:hAnsi="Angsana New" w:hint="cs"/>
          <w:sz w:val="32"/>
          <w:szCs w:val="32"/>
          <w:cs/>
        </w:rPr>
        <w:t>แบบย่อ</w:t>
      </w:r>
    </w:p>
    <w:p w14:paraId="50EB3852" w14:textId="0DE1F586" w:rsidR="00F444BA" w:rsidRPr="00116E54" w:rsidRDefault="00F444BA" w:rsidP="00F44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  <w:cs/>
        </w:rPr>
      </w:pPr>
      <w:r w:rsidRPr="00116E54">
        <w:rPr>
          <w:rFonts w:ascii="Angsana New" w:hAnsi="Angsana New"/>
          <w:sz w:val="32"/>
          <w:szCs w:val="32"/>
          <w:cs/>
        </w:rPr>
        <w:t>สำหรับงวด</w:t>
      </w:r>
      <w:r>
        <w:rPr>
          <w:rFonts w:ascii="Angsana New" w:hAnsi="Angsana New" w:hint="cs"/>
          <w:sz w:val="32"/>
          <w:szCs w:val="32"/>
          <w:cs/>
        </w:rPr>
        <w:t>สามเดือนและ</w:t>
      </w:r>
      <w:r w:rsidR="0052780B">
        <w:rPr>
          <w:rFonts w:ascii="Angsana New" w:hAnsi="Angsana New" w:hint="cs"/>
          <w:sz w:val="32"/>
          <w:szCs w:val="32"/>
          <w:cs/>
        </w:rPr>
        <w:t>เก้า</w:t>
      </w:r>
      <w:r>
        <w:rPr>
          <w:rFonts w:ascii="Angsana New" w:hAnsi="Angsana New" w:hint="cs"/>
          <w:sz w:val="32"/>
          <w:szCs w:val="32"/>
          <w:cs/>
        </w:rPr>
        <w:t>เดือน</w:t>
      </w:r>
      <w:r w:rsidRPr="00116E54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Pr="00D57DCE"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52780B">
        <w:rPr>
          <w:rFonts w:ascii="Angsana New" w:hAnsi="Angsana New" w:hint="cs"/>
          <w:sz w:val="32"/>
          <w:szCs w:val="32"/>
          <w:cs/>
        </w:rPr>
        <w:t>กันยายน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D57DCE">
        <w:rPr>
          <w:rFonts w:ascii="Angsana New" w:hAnsi="Angsana New"/>
          <w:sz w:val="32"/>
          <w:szCs w:val="32"/>
        </w:rPr>
        <w:t>2563</w:t>
      </w:r>
    </w:p>
    <w:p w14:paraId="6ADC8238" w14:textId="77777777" w:rsidR="00F444BA" w:rsidRPr="00116E54" w:rsidRDefault="00F444BA" w:rsidP="00F44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  <w:r w:rsidRPr="00116E54">
        <w:rPr>
          <w:rFonts w:ascii="Angsana New" w:hAnsi="Angsana New"/>
          <w:sz w:val="32"/>
          <w:szCs w:val="32"/>
          <w:cs/>
        </w:rPr>
        <w:t>และ</w:t>
      </w:r>
    </w:p>
    <w:p w14:paraId="287C95C8" w14:textId="77777777" w:rsidR="00F444BA" w:rsidRPr="002A36A1" w:rsidRDefault="00F444BA" w:rsidP="00F444BA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16E54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>
        <w:rPr>
          <w:rFonts w:ascii="Angsana New" w:hAnsi="Angsana New" w:cs="Angsana New" w:hint="cs"/>
          <w:b w:val="0"/>
          <w:bCs w:val="0"/>
          <w:sz w:val="30"/>
          <w:szCs w:val="30"/>
          <w:cs/>
        </w:rPr>
        <w:t>ของ</w:t>
      </w:r>
      <w:r w:rsidRPr="005830CC">
        <w:rPr>
          <w:rFonts w:ascii="Angsana New" w:hAnsi="Angsana New" w:cs="Angsana New"/>
          <w:b w:val="0"/>
          <w:bCs w:val="0"/>
          <w:sz w:val="30"/>
          <w:szCs w:val="30"/>
          <w:cs/>
        </w:rPr>
        <w:t>ผู้สอบบัญชีรับอนุญาต</w:t>
      </w:r>
    </w:p>
    <w:p w14:paraId="4E8AE1D0" w14:textId="77777777" w:rsidR="00F444BA" w:rsidRDefault="00F444BA" w:rsidP="00F444BA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</w:p>
    <w:p w14:paraId="4105BF54" w14:textId="77777777" w:rsidR="00F444BA" w:rsidRPr="00EA592D" w:rsidRDefault="00F444BA" w:rsidP="00F444BA">
      <w:pPr>
        <w:pStyle w:val="ReportHeading1"/>
        <w:framePr w:w="0" w:hRule="auto" w:hSpace="0" w:wrap="auto" w:vAnchor="margin" w:hAnchor="text" w:xAlign="left" w:yAlign="inline"/>
        <w:spacing w:line="240" w:lineRule="atLeast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  <w:sectPr w:rsidR="00F444BA" w:rsidRPr="00EA592D" w:rsidSect="00957661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1489E065" w14:textId="77777777" w:rsidR="00F444BA" w:rsidRPr="00A04FB9" w:rsidRDefault="00F444BA" w:rsidP="00F444BA">
      <w:pPr>
        <w:tabs>
          <w:tab w:val="center" w:pos="5040"/>
        </w:tabs>
        <w:ind w:right="-45"/>
        <w:rPr>
          <w:b/>
          <w:bCs/>
          <w:sz w:val="32"/>
          <w:szCs w:val="32"/>
          <w:cs/>
        </w:rPr>
      </w:pPr>
      <w:r w:rsidRPr="00A04FB9">
        <w:rPr>
          <w:b/>
          <w:bCs/>
          <w:sz w:val="32"/>
          <w:szCs w:val="32"/>
          <w:cs/>
        </w:rPr>
        <w:lastRenderedPageBreak/>
        <w:t>รายงานการสอบทานข้อมูลทางการเงินระหว่างกาลโดยผู้สอบบัญชีรับอนุญาต</w:t>
      </w:r>
    </w:p>
    <w:p w14:paraId="0872453B" w14:textId="77777777" w:rsidR="00F444BA" w:rsidRPr="00A04FB9" w:rsidRDefault="00F444BA" w:rsidP="00F444BA">
      <w:pPr>
        <w:tabs>
          <w:tab w:val="left" w:pos="540"/>
        </w:tabs>
        <w:ind w:right="-43"/>
        <w:jc w:val="both"/>
        <w:rPr>
          <w:b/>
          <w:bCs/>
          <w:sz w:val="22"/>
          <w:szCs w:val="22"/>
        </w:rPr>
      </w:pPr>
    </w:p>
    <w:p w14:paraId="22D6A74D" w14:textId="77777777" w:rsidR="00F444BA" w:rsidRPr="00A04FB9" w:rsidRDefault="00F444BA" w:rsidP="00F444BA">
      <w:pPr>
        <w:ind w:right="-233"/>
        <w:rPr>
          <w:rFonts w:ascii="Angsana New" w:hAnsi="Angsana New"/>
          <w:b/>
          <w:bCs/>
          <w:sz w:val="30"/>
          <w:szCs w:val="30"/>
          <w:lang w:val="en-GB"/>
        </w:rPr>
      </w:pPr>
      <w:r w:rsidRPr="00A04FB9">
        <w:rPr>
          <w:rFonts w:ascii="Angsana New" w:hAnsi="Angsana New"/>
          <w:b/>
          <w:bCs/>
          <w:sz w:val="30"/>
          <w:szCs w:val="30"/>
          <w:cs/>
        </w:rPr>
        <w:t xml:space="preserve">เสนอ  </w:t>
      </w:r>
      <w:r w:rsidRPr="00A04FB9">
        <w:rPr>
          <w:rFonts w:ascii="Angsana New" w:hAnsi="Angsana New" w:hint="cs"/>
          <w:b/>
          <w:bCs/>
          <w:sz w:val="30"/>
          <w:szCs w:val="30"/>
          <w:cs/>
        </w:rPr>
        <w:t>คณะกรรมการ</w:t>
      </w:r>
      <w:r w:rsidRPr="00A04FB9">
        <w:rPr>
          <w:rFonts w:ascii="Angsana New" w:hAnsi="Angsana New"/>
          <w:b/>
          <w:bCs/>
          <w:sz w:val="30"/>
          <w:szCs w:val="30"/>
          <w:cs/>
        </w:rPr>
        <w:t>บริษัท ดุสิตธานี พร็อพเพอร์ตี้ส์ รีท จำกัด</w:t>
      </w:r>
      <w:r w:rsidRPr="00A04FB9">
        <w:rPr>
          <w:rFonts w:ascii="Angsana New" w:hAnsi="Angsana New" w:hint="cs"/>
          <w:b/>
          <w:bCs/>
          <w:sz w:val="30"/>
          <w:szCs w:val="30"/>
          <w:cs/>
          <w:lang w:val="th-TH"/>
        </w:rPr>
        <w:t xml:space="preserve"> (ผู้จัดการกองทรัสต์)</w:t>
      </w:r>
    </w:p>
    <w:p w14:paraId="1FDCF7A9" w14:textId="77777777" w:rsidR="00F444BA" w:rsidRPr="00A04FB9" w:rsidRDefault="00F444BA" w:rsidP="00F444BA">
      <w:pPr>
        <w:pStyle w:val="a"/>
        <w:tabs>
          <w:tab w:val="clear" w:pos="1080"/>
        </w:tabs>
        <w:ind w:right="-45"/>
        <w:jc w:val="thaiDistribute"/>
        <w:rPr>
          <w:rFonts w:ascii="Angsana New" w:hAnsi="Angsana New" w:cs="Angsana New"/>
          <w:cs/>
          <w:lang w:val="en-US"/>
        </w:rPr>
      </w:pPr>
    </w:p>
    <w:p w14:paraId="7B15DB31" w14:textId="5202AEAB" w:rsidR="00F444BA" w:rsidRDefault="00F444BA" w:rsidP="00F444BA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  <w:r w:rsidRPr="00A04FB9">
        <w:rPr>
          <w:rFonts w:ascii="Angsana New" w:hAnsi="Angsana New" w:cs="Angsana New"/>
          <w:cs/>
          <w:lang w:val="en-US"/>
        </w:rPr>
        <w:t>ข้าพเจ้าได้สอบทาน</w:t>
      </w:r>
      <w:r w:rsidRPr="00423A8A">
        <w:rPr>
          <w:rFonts w:ascii="Angsana New" w:hAnsi="Angsana New" w:cs="Angsana New"/>
          <w:cs/>
          <w:lang w:val="en-US"/>
        </w:rPr>
        <w:t>งบแสดงฐานะการเงิน</w:t>
      </w:r>
      <w:r w:rsidRPr="00A04FB9">
        <w:rPr>
          <w:rFonts w:ascii="Angsana New" w:hAnsi="Angsana New" w:cs="Angsana New" w:hint="cs"/>
          <w:cs/>
          <w:lang w:val="en-US"/>
        </w:rPr>
        <w:t>รวม</w:t>
      </w:r>
      <w:r>
        <w:rPr>
          <w:rFonts w:ascii="Angsana New" w:hAnsi="Angsana New" w:cs="Angsana New" w:hint="cs"/>
          <w:cs/>
          <w:lang w:val="en-US"/>
        </w:rPr>
        <w:t>และ</w:t>
      </w:r>
      <w:r w:rsidRPr="00A04FB9">
        <w:rPr>
          <w:rFonts w:ascii="Angsana New" w:hAnsi="Angsana New" w:cs="Angsana New"/>
          <w:cs/>
          <w:lang w:val="en-US"/>
        </w:rPr>
        <w:t>งบ</w:t>
      </w:r>
      <w:r w:rsidRPr="00A04FB9">
        <w:rPr>
          <w:rFonts w:ascii="Angsana New" w:hAnsi="Angsana New" w:cs="Angsana New" w:hint="cs"/>
          <w:cs/>
          <w:lang w:val="en-US"/>
        </w:rPr>
        <w:t xml:space="preserve">ประกอบรายละเอียดเงินลงทุนรวม </w:t>
      </w:r>
      <w:r w:rsidRPr="00A04FB9">
        <w:rPr>
          <w:rFonts w:ascii="Angsana New" w:hAnsi="Angsana New" w:cs="Angsana New"/>
          <w:cs/>
          <w:lang w:val="en-US"/>
        </w:rPr>
        <w:t xml:space="preserve">ณ วันที่ </w:t>
      </w:r>
      <w:r w:rsidRPr="00D57DCE">
        <w:rPr>
          <w:rFonts w:ascii="Angsana New" w:hAnsi="Angsana New" w:cs="Angsana New"/>
          <w:lang w:val="en-US"/>
        </w:rPr>
        <w:t>30</w:t>
      </w:r>
      <w:r w:rsidRPr="00E51AB5">
        <w:rPr>
          <w:rFonts w:ascii="Angsana New" w:hAnsi="Angsana New" w:cs="Angsana New"/>
          <w:cs/>
          <w:lang w:val="en-US"/>
        </w:rPr>
        <w:t xml:space="preserve"> </w:t>
      </w:r>
      <w:r w:rsidR="0052780B">
        <w:rPr>
          <w:rFonts w:ascii="Angsana New" w:hAnsi="Angsana New" w:cs="Angsana New" w:hint="cs"/>
          <w:cs/>
          <w:lang w:val="en-US"/>
        </w:rPr>
        <w:t>กันยายน</w:t>
      </w:r>
      <w:r w:rsidRPr="00E51AB5">
        <w:rPr>
          <w:rFonts w:ascii="Angsana New" w:hAnsi="Angsana New" w:cs="Angsana New"/>
          <w:cs/>
          <w:lang w:val="en-US"/>
        </w:rPr>
        <w:t xml:space="preserve"> </w:t>
      </w:r>
      <w:r w:rsidRPr="00D57DCE">
        <w:rPr>
          <w:rFonts w:ascii="Angsana New" w:hAnsi="Angsana New" w:cs="Angsana New"/>
          <w:lang w:val="en-US"/>
        </w:rPr>
        <w:t>2563</w:t>
      </w:r>
      <w:r>
        <w:rPr>
          <w:rFonts w:ascii="Angsana New" w:hAnsi="Angsana New" w:cs="Angsana New" w:hint="cs"/>
          <w:cs/>
          <w:lang w:val="en-US"/>
        </w:rPr>
        <w:t xml:space="preserve"> </w:t>
      </w:r>
      <w:r>
        <w:rPr>
          <w:rFonts w:ascii="Angsana New" w:hAnsi="Angsana New" w:cs="Angsana New"/>
          <w:cs/>
          <w:lang w:val="en-US"/>
        </w:rPr>
        <w:br/>
      </w:r>
      <w:r w:rsidRPr="00A04FB9">
        <w:rPr>
          <w:rFonts w:ascii="Angsana New" w:hAnsi="Angsana New" w:cs="Angsana New" w:hint="cs"/>
          <w:cs/>
          <w:lang w:val="en-US"/>
        </w:rPr>
        <w:t>งบกำไรขาดทุนเบ็ดเสร็จรวม</w:t>
      </w:r>
      <w:r>
        <w:rPr>
          <w:rFonts w:ascii="Angsana New" w:hAnsi="Angsana New" w:cs="Angsana New" w:hint="cs"/>
          <w:cs/>
          <w:lang w:val="en-US"/>
        </w:rPr>
        <w:t xml:space="preserve"> </w:t>
      </w:r>
      <w:r w:rsidRPr="00554877">
        <w:rPr>
          <w:rFonts w:ascii="Angsana New" w:hAnsi="Angsana New" w:cs="Angsana New"/>
          <w:cs/>
          <w:lang w:val="en-US"/>
        </w:rPr>
        <w:t>สำหรับงวดสามเดือนแล</w:t>
      </w:r>
      <w:r w:rsidR="0052780B">
        <w:rPr>
          <w:rFonts w:ascii="Angsana New" w:hAnsi="Angsana New" w:cs="Angsana New" w:hint="cs"/>
          <w:cs/>
          <w:lang w:val="en-US"/>
        </w:rPr>
        <w:t>ะเก้าเ</w:t>
      </w:r>
      <w:r w:rsidRPr="00554877">
        <w:rPr>
          <w:rFonts w:ascii="Angsana New" w:hAnsi="Angsana New" w:cs="Angsana New"/>
          <w:cs/>
          <w:lang w:val="en-US"/>
        </w:rPr>
        <w:t xml:space="preserve">ดือนสิ้นสุดวันที่ </w:t>
      </w:r>
      <w:r w:rsidRPr="00D57DCE">
        <w:rPr>
          <w:rFonts w:ascii="Angsana New" w:hAnsi="Angsana New" w:cs="Angsana New"/>
          <w:lang w:val="en-US"/>
        </w:rPr>
        <w:t>30</w:t>
      </w:r>
      <w:r w:rsidRPr="00554877">
        <w:rPr>
          <w:rFonts w:ascii="Angsana New" w:hAnsi="Angsana New" w:cs="Angsana New"/>
          <w:cs/>
          <w:lang w:val="en-US"/>
        </w:rPr>
        <w:t xml:space="preserve"> </w:t>
      </w:r>
      <w:r w:rsidR="0052780B">
        <w:rPr>
          <w:rFonts w:ascii="Angsana New" w:hAnsi="Angsana New" w:cs="Angsana New" w:hint="cs"/>
          <w:cs/>
          <w:lang w:val="en-US"/>
        </w:rPr>
        <w:t>กันยายน</w:t>
      </w:r>
      <w:r w:rsidR="00205771">
        <w:rPr>
          <w:rFonts w:ascii="Angsana New" w:hAnsi="Angsana New" w:cs="Angsana New"/>
          <w:lang w:val="en-US"/>
        </w:rPr>
        <w:t xml:space="preserve"> </w:t>
      </w:r>
      <w:r w:rsidRPr="00D57DCE">
        <w:rPr>
          <w:rFonts w:ascii="Angsana New" w:hAnsi="Angsana New" w:cs="Angsana New"/>
          <w:lang w:val="en-US"/>
        </w:rPr>
        <w:t>2563</w:t>
      </w:r>
      <w:r>
        <w:rPr>
          <w:rFonts w:ascii="Angsana New" w:hAnsi="Angsana New" w:cs="Angsana New" w:hint="cs"/>
          <w:cs/>
          <w:lang w:val="en-US"/>
        </w:rPr>
        <w:t xml:space="preserve"> </w:t>
      </w:r>
      <w:r w:rsidRPr="00423A8A">
        <w:rPr>
          <w:rFonts w:ascii="Angsana New" w:hAnsi="Angsana New" w:cs="Angsana New"/>
          <w:cs/>
          <w:lang w:val="en-US"/>
        </w:rPr>
        <w:t>งบแสดงการเปลี่ยนแปลงสินทรัพย์สุทธิ</w:t>
      </w:r>
      <w:r>
        <w:rPr>
          <w:rFonts w:ascii="Angsana New" w:hAnsi="Angsana New" w:cs="Angsana New" w:hint="cs"/>
          <w:cs/>
          <w:lang w:val="en-US"/>
        </w:rPr>
        <w:t>รวม</w:t>
      </w:r>
      <w:r w:rsidRPr="00423A8A">
        <w:rPr>
          <w:rFonts w:ascii="Angsana New" w:hAnsi="Angsana New" w:cs="Angsana New"/>
          <w:cs/>
          <w:lang w:val="en-US"/>
        </w:rPr>
        <w:t xml:space="preserve"> และงบกระแสเงินสด</w:t>
      </w:r>
      <w:r>
        <w:rPr>
          <w:rFonts w:ascii="Angsana New" w:hAnsi="Angsana New" w:cs="Angsana New" w:hint="cs"/>
          <w:cs/>
          <w:lang w:val="en-US"/>
        </w:rPr>
        <w:t>รวม</w:t>
      </w:r>
      <w:r w:rsidRPr="00A04FB9">
        <w:rPr>
          <w:rFonts w:ascii="Angsana New" w:hAnsi="Angsana New" w:cs="Angsana New" w:hint="cs"/>
          <w:cs/>
          <w:lang w:val="en-US"/>
        </w:rPr>
        <w:t xml:space="preserve"> สำหรับงวด</w:t>
      </w:r>
      <w:r w:rsidR="0052780B">
        <w:rPr>
          <w:rFonts w:ascii="Angsana New" w:hAnsi="Angsana New" w:cs="Angsana New" w:hint="cs"/>
          <w:cs/>
          <w:lang w:val="en-US"/>
        </w:rPr>
        <w:t>เก้า</w:t>
      </w:r>
      <w:r w:rsidRPr="00A04FB9">
        <w:rPr>
          <w:rFonts w:ascii="Angsana New" w:hAnsi="Angsana New" w:cs="Angsana New" w:hint="cs"/>
          <w:cs/>
          <w:lang w:val="en-US"/>
        </w:rPr>
        <w:t>เดือนสิ้นสุด</w:t>
      </w:r>
      <w:r w:rsidRPr="00E57F2C">
        <w:rPr>
          <w:rFonts w:ascii="Angsana New" w:hAnsi="Angsana New" w:cs="Angsana New"/>
          <w:cs/>
          <w:lang w:val="en-US"/>
        </w:rPr>
        <w:t xml:space="preserve">วันที่ </w:t>
      </w:r>
      <w:r w:rsidRPr="00D57DCE">
        <w:rPr>
          <w:rFonts w:ascii="Angsana New" w:hAnsi="Angsana New" w:cs="Angsana New"/>
          <w:lang w:val="en-US"/>
        </w:rPr>
        <w:t>30</w:t>
      </w:r>
      <w:r w:rsidRPr="00E57F2C">
        <w:rPr>
          <w:rFonts w:ascii="Angsana New" w:hAnsi="Angsana New" w:cs="Angsana New"/>
          <w:cs/>
          <w:lang w:val="en-US"/>
        </w:rPr>
        <w:t xml:space="preserve"> </w:t>
      </w:r>
      <w:r w:rsidR="0052780B">
        <w:rPr>
          <w:rFonts w:ascii="Angsana New" w:hAnsi="Angsana New" w:cs="Angsana New" w:hint="cs"/>
          <w:cs/>
          <w:lang w:val="en-US"/>
        </w:rPr>
        <w:t xml:space="preserve">กันยายน </w:t>
      </w:r>
      <w:r w:rsidRPr="00D57DCE">
        <w:rPr>
          <w:rFonts w:ascii="Angsana New" w:hAnsi="Angsana New" w:cs="Angsana New"/>
          <w:lang w:val="en-US"/>
        </w:rPr>
        <w:t>2563</w:t>
      </w:r>
      <w:r w:rsidRPr="00E57F2C">
        <w:rPr>
          <w:rFonts w:ascii="Angsana New" w:hAnsi="Angsana New" w:cs="Angsana New"/>
          <w:cs/>
          <w:lang w:val="en-US"/>
        </w:rPr>
        <w:t xml:space="preserve"> </w:t>
      </w:r>
      <w:r w:rsidRPr="00A04FB9">
        <w:rPr>
          <w:rFonts w:ascii="Angsana New" w:hAnsi="Angsana New" w:cs="Angsana New" w:hint="cs"/>
          <w:cs/>
          <w:lang w:val="en-US"/>
        </w:rPr>
        <w:t>และ</w:t>
      </w:r>
      <w:r w:rsidRPr="00A04FB9">
        <w:rPr>
          <w:rFonts w:ascii="Angsana New" w:hAnsi="Angsana New" w:cs="Angsana New"/>
          <w:cs/>
          <w:lang w:val="en-US"/>
        </w:rPr>
        <w:t>หมายเหตุประกอบงบการเงินแบบย่อ (ข้อมูลทางการเงินระหว่างกาล) ของทรัสต์เพื่อการลงทุนในอสังหาริมทรัพย์และสิทธิการเช่าดุสิตธานี</w:t>
      </w:r>
      <w:r w:rsidRPr="00A04FB9">
        <w:rPr>
          <w:rFonts w:ascii="Angsana New" w:hAnsi="Angsana New" w:cs="Angsana New"/>
          <w:lang w:val="en-US"/>
        </w:rPr>
        <w:t xml:space="preserve"> </w:t>
      </w:r>
      <w:r w:rsidRPr="00A04FB9">
        <w:rPr>
          <w:rFonts w:ascii="Angsana New" w:hAnsi="Angsana New" w:cs="Angsana New" w:hint="cs"/>
          <w:cs/>
          <w:lang w:val="en-US"/>
        </w:rPr>
        <w:t xml:space="preserve">และบริษัทย่อย </w:t>
      </w:r>
      <w:r w:rsidRPr="00423A8A">
        <w:rPr>
          <w:rFonts w:ascii="Angsana New" w:hAnsi="Angsana New" w:cs="Angsana New"/>
          <w:cs/>
          <w:lang w:val="en-US"/>
        </w:rPr>
        <w:t>ซึ่งผู้บริหารของ</w:t>
      </w:r>
      <w:r>
        <w:rPr>
          <w:rFonts w:ascii="Angsana New" w:hAnsi="Angsana New" w:cs="Angsana New" w:hint="cs"/>
          <w:cs/>
          <w:lang w:val="en-US"/>
        </w:rPr>
        <w:t>กิจการ</w:t>
      </w:r>
      <w:r w:rsidRPr="00423A8A">
        <w:rPr>
          <w:rFonts w:ascii="Angsana New" w:hAnsi="Angsana New" w:cs="Angsana New"/>
          <w:cs/>
          <w:lang w:val="en-US"/>
        </w:rPr>
        <w:t>เป็นผู้รับผิดชอบในการจัดทำและนำเสนอข้อมูลทางการเงินระหว่างกาลเหล่านี้ตามแนวปฏิบัติทางบัญชีสำหรับ</w:t>
      </w:r>
      <w:r w:rsidRPr="004E7CB0">
        <w:rPr>
          <w:rFonts w:ascii="Angsana New" w:hAnsi="Angsana New" w:cs="Angsana New"/>
          <w:cs/>
          <w:lang w:val="en-US"/>
        </w:rPr>
        <w:t>กองทุนรวมอสังหาริมทรัพย์</w:t>
      </w:r>
      <w:r>
        <w:rPr>
          <w:rFonts w:ascii="Angsana New" w:hAnsi="Angsana New" w:cs="Angsana New" w:hint="cs"/>
          <w:cs/>
          <w:lang w:val="en-US"/>
        </w:rPr>
        <w:t xml:space="preserve"> </w:t>
      </w:r>
      <w:r w:rsidRPr="00423A8A">
        <w:rPr>
          <w:rFonts w:ascii="Angsana New" w:hAnsi="Angsana New" w:cs="Angsana New"/>
          <w:cs/>
          <w:lang w:val="en-US"/>
        </w:rPr>
        <w:t>ทรัสต์เพื่อการลงทุนในอสังหาริมทรัพย์</w:t>
      </w:r>
      <w:r>
        <w:rPr>
          <w:rFonts w:ascii="Angsana New" w:hAnsi="Angsana New" w:cs="Angsana New" w:hint="cs"/>
          <w:cs/>
          <w:lang w:val="en-US"/>
        </w:rPr>
        <w:t xml:space="preserve"> </w:t>
      </w:r>
      <w:bookmarkStart w:id="0" w:name="_Hlk39476003"/>
      <w:r w:rsidRPr="004E7CB0">
        <w:rPr>
          <w:rFonts w:ascii="Angsana New" w:hAnsi="Angsana New" w:cs="Angsana New"/>
          <w:cs/>
          <w:lang w:val="en-US"/>
        </w:rPr>
        <w:t>กองทุนรวมโครงสร้างพื้นฐาน และทรัสต์เพื่อการลงทุนในโครงสร้างพื้นฐาน</w:t>
      </w:r>
      <w:r w:rsidRPr="00423A8A">
        <w:rPr>
          <w:rFonts w:ascii="Angsana New" w:hAnsi="Angsana New" w:cs="Angsana New"/>
          <w:cs/>
          <w:lang w:val="en-US"/>
        </w:rPr>
        <w:t xml:space="preserve"> </w:t>
      </w:r>
      <w:bookmarkEnd w:id="0"/>
      <w:r w:rsidRPr="00423A8A">
        <w:rPr>
          <w:rFonts w:ascii="Angsana New" w:hAnsi="Angsana New" w:cs="Angsana New"/>
          <w:cs/>
          <w:lang w:val="en-US"/>
        </w:rPr>
        <w:t>ที่สมาคมบริษัทจัดการลงทุนกำหนดโดยได้รับความเห็นชอบจากสำนักงานคณะกรรมการกำกับหลักทรัพย์และตลาดหลักทรัพย์ 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</w:t>
      </w:r>
    </w:p>
    <w:p w14:paraId="1086EDFA" w14:textId="77777777" w:rsidR="00F444BA" w:rsidRPr="00A04FB9" w:rsidRDefault="00F444BA" w:rsidP="00F444BA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14:paraId="23643703" w14:textId="77777777" w:rsidR="00F444BA" w:rsidRPr="00A04FB9" w:rsidRDefault="00F444BA" w:rsidP="00F444BA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A04FB9">
        <w:rPr>
          <w:rFonts w:ascii="Angsana New" w:hAnsi="Angsana New" w:cs="Angsana New"/>
          <w:i/>
          <w:iCs/>
          <w:cs/>
          <w:lang w:val="en-US"/>
        </w:rPr>
        <w:t>ขอบเขตการสอบทาน</w:t>
      </w:r>
    </w:p>
    <w:p w14:paraId="569F217D" w14:textId="77777777" w:rsidR="00F444BA" w:rsidRPr="00423A8A" w:rsidRDefault="00F444BA" w:rsidP="00F444BA">
      <w:pPr>
        <w:pStyle w:val="a"/>
        <w:ind w:right="-45"/>
        <w:jc w:val="thaiDistribute"/>
        <w:rPr>
          <w:rFonts w:ascii="Angsana New" w:hAnsi="Angsana New" w:cs="Angsana New"/>
          <w:sz w:val="12"/>
          <w:szCs w:val="12"/>
          <w:lang w:val="en-US"/>
        </w:rPr>
      </w:pPr>
    </w:p>
    <w:p w14:paraId="31D4A97A" w14:textId="77777777" w:rsidR="00F444BA" w:rsidRPr="001F1790" w:rsidRDefault="00F444BA" w:rsidP="00F444BA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  <w:r w:rsidRPr="00EE0FD0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รหัส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D57DCE">
        <w:rPr>
          <w:rFonts w:ascii="Angsana New" w:hAnsi="Angsana New"/>
          <w:sz w:val="30"/>
          <w:szCs w:val="30"/>
        </w:rPr>
        <w:t>2410</w:t>
      </w:r>
      <w:r w:rsidRPr="00EE0FD0">
        <w:rPr>
          <w:rFonts w:ascii="Angsana New" w:hAnsi="Angsana New"/>
          <w:sz w:val="30"/>
          <w:szCs w:val="30"/>
        </w:rPr>
        <w:t xml:space="preserve"> “</w:t>
      </w:r>
      <w:r w:rsidRPr="00EE0FD0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EE0FD0">
        <w:rPr>
          <w:rFonts w:ascii="Angsana New" w:hAnsi="Angsana New"/>
          <w:sz w:val="30"/>
          <w:szCs w:val="30"/>
        </w:rPr>
        <w:t>”</w:t>
      </w:r>
      <w:r w:rsidRPr="00EE0FD0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</w:t>
      </w:r>
      <w:r>
        <w:rPr>
          <w:rFonts w:ascii="Angsana New" w:hAnsi="Angsana New" w:hint="cs"/>
          <w:sz w:val="30"/>
          <w:szCs w:val="30"/>
          <w:cs/>
        </w:rPr>
        <w:t>ส่วนใหญ่เป็นผู้</w:t>
      </w:r>
      <w:r w:rsidRPr="00EE0FD0">
        <w:rPr>
          <w:rFonts w:ascii="Angsana New" w:hAnsi="Angsana New"/>
          <w:sz w:val="30"/>
          <w:szCs w:val="30"/>
          <w:cs/>
        </w:rPr>
        <w:t>รับผิดชอบ</w:t>
      </w:r>
      <w:r>
        <w:rPr>
          <w:rFonts w:ascii="Angsana New" w:hAnsi="Angsana New" w:hint="cs"/>
          <w:sz w:val="30"/>
          <w:szCs w:val="30"/>
          <w:cs/>
        </w:rPr>
        <w:t>ด้าน</w:t>
      </w:r>
      <w:r w:rsidRPr="00EE0FD0">
        <w:rPr>
          <w:rFonts w:ascii="Angsana New" w:hAnsi="Angsana New"/>
          <w:sz w:val="30"/>
          <w:szCs w:val="30"/>
          <w:cs/>
        </w:rPr>
        <w:t>การเงินและบัญชีและการวิเคราะห์เปรียบเทียบและวิธีการสอบทานอื่น</w:t>
      </w:r>
      <w:r w:rsidRPr="00EE0FD0">
        <w:rPr>
          <w:rFonts w:ascii="Angsana New" w:hAnsi="Angsana New"/>
          <w:sz w:val="30"/>
          <w:szCs w:val="30"/>
        </w:rPr>
        <w:t xml:space="preserve"> </w:t>
      </w:r>
      <w:r w:rsidRPr="00EE0FD0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</w:t>
      </w:r>
      <w:r>
        <w:rPr>
          <w:rFonts w:ascii="Angsana New" w:hAnsi="Angsana New" w:hint="cs"/>
          <w:sz w:val="30"/>
          <w:szCs w:val="30"/>
          <w:cs/>
        </w:rPr>
        <w:t>ทำให้ข้าพเจ้า</w:t>
      </w:r>
      <w:r w:rsidRPr="00EE0FD0">
        <w:rPr>
          <w:rFonts w:ascii="Angsana New" w:hAnsi="Angsana New"/>
          <w:sz w:val="30"/>
          <w:szCs w:val="30"/>
          <w:cs/>
        </w:rPr>
        <w:t>ไม่สามารถ</w:t>
      </w:r>
      <w:r>
        <w:rPr>
          <w:rFonts w:ascii="Angsana New" w:hAnsi="Angsana New" w:hint="cs"/>
          <w:sz w:val="30"/>
          <w:szCs w:val="30"/>
          <w:cs/>
        </w:rPr>
        <w:t>ได้</w:t>
      </w:r>
      <w:r w:rsidRPr="00EE0FD0">
        <w:rPr>
          <w:rFonts w:ascii="Angsana New" w:hAnsi="Angsana New"/>
          <w:sz w:val="30"/>
          <w:szCs w:val="30"/>
          <w:cs/>
        </w:rPr>
        <w:t>ความเชื่อมั่นว่าจะ</w:t>
      </w:r>
      <w:r>
        <w:rPr>
          <w:rFonts w:ascii="Angsana New" w:hAnsi="Angsana New" w:hint="cs"/>
          <w:sz w:val="30"/>
          <w:szCs w:val="30"/>
          <w:cs/>
        </w:rPr>
        <w:t>พบ</w:t>
      </w:r>
      <w:r w:rsidRPr="00EE0FD0">
        <w:rPr>
          <w:rFonts w:ascii="Angsana New" w:hAnsi="Angsana New"/>
          <w:sz w:val="30"/>
          <w:szCs w:val="30"/>
          <w:cs/>
        </w:rPr>
        <w:t>เรื</w:t>
      </w:r>
      <w:r>
        <w:rPr>
          <w:rFonts w:ascii="Angsana New" w:hAnsi="Angsana New"/>
          <w:sz w:val="30"/>
          <w:szCs w:val="30"/>
          <w:cs/>
        </w:rPr>
        <w:t>่องที่มีนัยสำคัญทั้งหมดซึ่งอาจ</w:t>
      </w:r>
      <w:r w:rsidRPr="00EE0FD0">
        <w:rPr>
          <w:rFonts w:ascii="Angsana New" w:hAnsi="Angsana New"/>
          <w:sz w:val="30"/>
          <w:szCs w:val="30"/>
          <w:cs/>
        </w:rPr>
        <w:t>พบได้จากการตรวจสอบ</w:t>
      </w:r>
      <w:r w:rsidRPr="00EE0FD0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  <w:cs/>
        </w:rPr>
        <w:t>ดังนั้นข้าพเจ้าจึงไม่</w:t>
      </w:r>
      <w:r w:rsidRPr="00EE0FD0">
        <w:rPr>
          <w:rFonts w:ascii="Angsana New" w:hAnsi="Angsana New"/>
          <w:sz w:val="30"/>
          <w:szCs w:val="30"/>
          <w:cs/>
        </w:rPr>
        <w:t>แสดงความเห็น</w:t>
      </w:r>
      <w:r w:rsidRPr="009D7222">
        <w:rPr>
          <w:rFonts w:ascii="Angsana New" w:hAnsi="Angsana New"/>
          <w:sz w:val="30"/>
          <w:szCs w:val="30"/>
          <w:cs/>
        </w:rPr>
        <w:t>ต่อ</w:t>
      </w:r>
      <w:r w:rsidRPr="009D7222">
        <w:rPr>
          <w:rFonts w:ascii="Angsana New" w:hAnsi="Angsana New" w:hint="cs"/>
          <w:sz w:val="30"/>
          <w:szCs w:val="30"/>
          <w:cs/>
        </w:rPr>
        <w:t>ข้อมูลทาง</w:t>
      </w:r>
      <w:r w:rsidRPr="009D7222">
        <w:rPr>
          <w:rFonts w:ascii="Angsana New" w:hAnsi="Angsana New"/>
          <w:sz w:val="30"/>
          <w:szCs w:val="30"/>
          <w:cs/>
        </w:rPr>
        <w:t>การเงินระหว่างกาลที่</w:t>
      </w:r>
      <w:r>
        <w:rPr>
          <w:rFonts w:ascii="Angsana New" w:hAnsi="Angsana New"/>
          <w:sz w:val="30"/>
          <w:szCs w:val="30"/>
          <w:cs/>
        </w:rPr>
        <w:t>สอบทาน</w:t>
      </w:r>
    </w:p>
    <w:p w14:paraId="46768AD5" w14:textId="77777777" w:rsidR="00F444BA" w:rsidRDefault="00F444BA" w:rsidP="00F444BA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14:paraId="4CB8DB3B" w14:textId="77777777" w:rsidR="00F444BA" w:rsidRPr="00A04FB9" w:rsidRDefault="00F444BA" w:rsidP="00F444BA">
      <w:pPr>
        <w:pStyle w:val="a"/>
        <w:ind w:right="-45"/>
        <w:jc w:val="thaiDistribute"/>
        <w:rPr>
          <w:rFonts w:ascii="Angsana New" w:hAnsi="Angsana New" w:cs="Angsana New"/>
          <w:lang w:val="en-US"/>
        </w:rPr>
      </w:pPr>
    </w:p>
    <w:p w14:paraId="6ABF35B5" w14:textId="77777777" w:rsidR="00F444BA" w:rsidRPr="00A04FB9" w:rsidRDefault="00F444BA" w:rsidP="00F444BA">
      <w:pPr>
        <w:pStyle w:val="a"/>
        <w:ind w:right="-45"/>
        <w:jc w:val="thaiDistribute"/>
        <w:rPr>
          <w:rFonts w:ascii="Angsana New" w:hAnsi="Angsana New" w:cs="Angsana New"/>
          <w:cs/>
          <w:lang w:val="en-US"/>
        </w:rPr>
        <w:sectPr w:rsidR="00F444BA" w:rsidRPr="00A04FB9" w:rsidSect="00B63142">
          <w:headerReference w:type="default" r:id="rId14"/>
          <w:footerReference w:type="default" r:id="rId15"/>
          <w:pgSz w:w="11909" w:h="16834" w:code="9"/>
          <w:pgMar w:top="691" w:right="1152" w:bottom="576" w:left="1152" w:header="720" w:footer="720" w:gutter="0"/>
          <w:cols w:space="720"/>
        </w:sectPr>
      </w:pPr>
    </w:p>
    <w:p w14:paraId="447C4156" w14:textId="77777777" w:rsidR="00F444BA" w:rsidRDefault="00F444BA" w:rsidP="00F444BA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6DE35F40" w14:textId="77777777" w:rsidR="00F444BA" w:rsidRDefault="00F444BA" w:rsidP="00F444BA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</w:p>
    <w:p w14:paraId="46CA0061" w14:textId="77777777" w:rsidR="00F444BA" w:rsidRPr="00A04FB9" w:rsidRDefault="00F444BA" w:rsidP="00F444BA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A04FB9">
        <w:rPr>
          <w:rFonts w:ascii="Angsana New" w:hAnsi="Angsana New" w:cs="Angsana New"/>
          <w:i/>
          <w:iCs/>
          <w:cs/>
          <w:lang w:val="en-US"/>
        </w:rPr>
        <w:t>ข้อสรุป</w:t>
      </w:r>
    </w:p>
    <w:p w14:paraId="4E7D52E4" w14:textId="77777777" w:rsidR="00F444BA" w:rsidRPr="00423A8A" w:rsidRDefault="00F444BA" w:rsidP="00F444BA">
      <w:pPr>
        <w:pStyle w:val="a"/>
        <w:ind w:right="-45"/>
        <w:jc w:val="thaiDistribute"/>
        <w:rPr>
          <w:rFonts w:ascii="Angsana New" w:hAnsi="Angsana New" w:cs="Angsana New"/>
          <w:sz w:val="12"/>
          <w:szCs w:val="12"/>
          <w:lang w:val="en-US"/>
        </w:rPr>
      </w:pPr>
    </w:p>
    <w:p w14:paraId="38E1E3DF" w14:textId="77777777" w:rsidR="00F444BA" w:rsidRPr="00CF6BCE" w:rsidRDefault="00F444BA" w:rsidP="00F444BA">
      <w:pPr>
        <w:autoSpaceDE w:val="0"/>
        <w:autoSpaceDN w:val="0"/>
        <w:adjustRightInd w:val="0"/>
        <w:spacing w:before="240" w:line="240" w:lineRule="auto"/>
        <w:jc w:val="thaiDistribute"/>
        <w:rPr>
          <w:rFonts w:ascii="Angsana New" w:hAnsi="Angsana New"/>
          <w:sz w:val="30"/>
          <w:szCs w:val="30"/>
        </w:rPr>
      </w:pPr>
      <w:r w:rsidRPr="00CF6BCE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</w:t>
      </w:r>
      <w:r w:rsidRPr="00CF6BCE">
        <w:rPr>
          <w:rFonts w:ascii="Angsana New" w:hAnsi="Angsana New" w:hint="cs"/>
          <w:sz w:val="30"/>
          <w:szCs w:val="30"/>
          <w:cs/>
        </w:rPr>
        <w:t>ข้อมูลทาง</w:t>
      </w:r>
      <w:r w:rsidRPr="00423A8A">
        <w:rPr>
          <w:rFonts w:ascii="Angsana New" w:hAnsi="Angsana New"/>
          <w:sz w:val="30"/>
          <w:szCs w:val="30"/>
          <w:cs/>
        </w:rPr>
        <w:t>การเงินระหว่างกาลดังกล่าว</w:t>
      </w:r>
      <w:r w:rsidRPr="00423A8A">
        <w:rPr>
          <w:rFonts w:ascii="Angsana New" w:hAnsi="Angsana New" w:hint="cs"/>
          <w:sz w:val="30"/>
          <w:szCs w:val="30"/>
          <w:cs/>
        </w:rPr>
        <w:t xml:space="preserve"> ไม่ได้จัดทำขึ้นตาม</w:t>
      </w:r>
      <w:r w:rsidRPr="00423A8A">
        <w:rPr>
          <w:rFonts w:ascii="Angsana New" w:eastAsia="Calibri" w:hAnsi="Angsana New"/>
          <w:sz w:val="30"/>
          <w:szCs w:val="30"/>
          <w:cs/>
        </w:rPr>
        <w:t>แนวปฏิบัติทางบัญชีสำหรับ</w:t>
      </w:r>
      <w:r w:rsidRPr="00423A8A">
        <w:rPr>
          <w:rFonts w:ascii="Angsana New" w:hAnsi="Angsana New"/>
          <w:sz w:val="30"/>
          <w:szCs w:val="30"/>
          <w:cs/>
        </w:rPr>
        <w:t xml:space="preserve"> </w:t>
      </w:r>
      <w:r w:rsidRPr="004E7CB0">
        <w:rPr>
          <w:rFonts w:ascii="Angsana New" w:hAnsi="Angsana New"/>
          <w:sz w:val="30"/>
          <w:szCs w:val="30"/>
          <w:cs/>
        </w:rPr>
        <w:t xml:space="preserve">กองทุนรวมอสังหาริมทรัพย์ </w:t>
      </w:r>
      <w:r w:rsidRPr="00423A8A">
        <w:rPr>
          <w:rFonts w:ascii="Angsana New" w:hAnsi="Angsana New"/>
          <w:sz w:val="30"/>
          <w:szCs w:val="30"/>
          <w:cs/>
        </w:rPr>
        <w:t>ทรัสต์เพื่อการลงทุนในอสังหาริมทรัพย์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Pr="004E7CB0">
        <w:rPr>
          <w:rFonts w:ascii="Angsana New" w:hAnsi="Angsana New"/>
          <w:sz w:val="30"/>
          <w:szCs w:val="30"/>
          <w:cs/>
        </w:rPr>
        <w:t>กองทุนรวมโครงสร้างพื้นฐาน และทรัสต์เพื่อการลงทุนในโครงสร้างพื้นฐาน</w:t>
      </w:r>
      <w:r w:rsidRPr="00423A8A">
        <w:rPr>
          <w:rFonts w:ascii="Angsana New" w:hAnsi="Angsana New"/>
          <w:sz w:val="30"/>
          <w:szCs w:val="30"/>
          <w:cs/>
        </w:rPr>
        <w:t xml:space="preserve"> </w:t>
      </w:r>
      <w:r w:rsidRPr="00423A8A">
        <w:rPr>
          <w:rFonts w:ascii="Angsana New" w:eastAsia="Calibri" w:hAnsi="Angsana New" w:hint="cs"/>
          <w:sz w:val="30"/>
          <w:szCs w:val="30"/>
          <w:cs/>
        </w:rPr>
        <w:t>ที่สมาคมบริษัทจัดการลงทุนกำหนดโดยได้รับความเห็นชอบจากสำนักงานคณะกรรมการกำกับหลักทรัพย์และตลาดหลักทรัพย์</w:t>
      </w:r>
      <w:r w:rsidRPr="00423A8A">
        <w:rPr>
          <w:rFonts w:ascii="Angsana New" w:hAnsi="Angsana New"/>
          <w:sz w:val="30"/>
          <w:szCs w:val="30"/>
        </w:rPr>
        <w:t xml:space="preserve"> </w:t>
      </w:r>
      <w:r w:rsidRPr="00423A8A">
        <w:rPr>
          <w:rFonts w:ascii="Angsana New" w:hAnsi="Angsana New" w:hint="cs"/>
          <w:sz w:val="30"/>
          <w:szCs w:val="30"/>
          <w:cs/>
        </w:rPr>
        <w:t>ในสาระสำคัญ</w:t>
      </w:r>
      <w:r w:rsidRPr="00CF6BCE">
        <w:rPr>
          <w:rFonts w:ascii="Angsana New" w:hAnsi="Angsana New"/>
          <w:sz w:val="30"/>
          <w:szCs w:val="30"/>
          <w:cs/>
        </w:rPr>
        <w:t>จากการสอบทานของข้าพเจ้า</w:t>
      </w:r>
    </w:p>
    <w:p w14:paraId="4CEFC331" w14:textId="77777777" w:rsidR="00F444BA" w:rsidRPr="002A36A1" w:rsidRDefault="00F444BA" w:rsidP="00F444B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5201F32" w14:textId="77777777" w:rsidR="00F444BA" w:rsidRPr="00311428" w:rsidRDefault="00F444BA" w:rsidP="00F444BA">
      <w:pPr>
        <w:pStyle w:val="a"/>
        <w:ind w:right="-45"/>
        <w:jc w:val="thaiDistribute"/>
        <w:rPr>
          <w:rFonts w:ascii="Angsana New" w:hAnsi="Angsana New" w:cs="Angsana New"/>
          <w:i/>
          <w:iCs/>
          <w:lang w:val="en-US"/>
        </w:rPr>
      </w:pPr>
      <w:r w:rsidRPr="00311428">
        <w:rPr>
          <w:rFonts w:ascii="Angsana New" w:hAnsi="Angsana New" w:cs="Angsana New" w:hint="cs"/>
          <w:i/>
          <w:iCs/>
          <w:cs/>
          <w:lang w:val="en-US"/>
        </w:rPr>
        <w:t>ข้อมูลและเหตุการณ์ที่เน้น</w:t>
      </w:r>
    </w:p>
    <w:p w14:paraId="5C598652" w14:textId="77777777" w:rsidR="00F444BA" w:rsidRPr="00600210" w:rsidRDefault="00F444BA" w:rsidP="00F444B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</w:p>
    <w:p w14:paraId="7182EABA" w14:textId="77777777" w:rsidR="00F444BA" w:rsidRPr="007641DC" w:rsidRDefault="00F444BA" w:rsidP="00F444BA">
      <w:pPr>
        <w:autoSpaceDE w:val="0"/>
        <w:autoSpaceDN w:val="0"/>
        <w:adjustRightInd w:val="0"/>
        <w:jc w:val="thaiDistribute"/>
        <w:rPr>
          <w:rFonts w:ascii="Angsana New" w:hAnsi="Angsana New"/>
          <w:sz w:val="30"/>
          <w:szCs w:val="30"/>
        </w:rPr>
      </w:pPr>
      <w:r w:rsidRPr="00311428">
        <w:rPr>
          <w:rFonts w:ascii="Angsana New" w:hAnsi="Angsana New"/>
          <w:sz w:val="30"/>
          <w:szCs w:val="30"/>
          <w:cs/>
        </w:rPr>
        <w:t xml:space="preserve">ข้าพเจ้าขอให้สังเกตหมายเหตุประกอบงบการเงินระหว่างกาลข้อ </w:t>
      </w:r>
      <w:r w:rsidRPr="00D57DCE">
        <w:rPr>
          <w:rFonts w:ascii="Angsana New" w:hAnsi="Angsana New"/>
          <w:sz w:val="30"/>
          <w:szCs w:val="30"/>
        </w:rPr>
        <w:t>4</w:t>
      </w:r>
      <w:r w:rsidRPr="00311428">
        <w:rPr>
          <w:rFonts w:ascii="Angsana New" w:hAnsi="Angsana New"/>
          <w:sz w:val="30"/>
          <w:szCs w:val="30"/>
        </w:rPr>
        <w:t xml:space="preserve"> </w:t>
      </w:r>
      <w:r w:rsidRPr="00311428">
        <w:rPr>
          <w:rFonts w:ascii="Angsana New" w:hAnsi="Angsana New"/>
          <w:sz w:val="30"/>
          <w:szCs w:val="30"/>
          <w:cs/>
        </w:rPr>
        <w:t>ซึ่งอธิบายเกี่ยวกับ</w:t>
      </w:r>
      <w:r w:rsidRPr="00311428">
        <w:rPr>
          <w:rFonts w:ascii="Angsana New" w:hAnsi="Angsana New" w:hint="cs"/>
          <w:sz w:val="30"/>
          <w:szCs w:val="30"/>
          <w:cs/>
        </w:rPr>
        <w:t xml:space="preserve">ผลกระทบต่อกองทรัสต์จากการนำนโยบายการบัญชีใหม่มาถือปฏิบัติตั้งแต่วันที่ </w:t>
      </w:r>
      <w:r w:rsidRPr="00D57DCE">
        <w:rPr>
          <w:rFonts w:asciiTheme="majorBidi" w:hAnsiTheme="majorBidi" w:cstheme="majorBidi"/>
          <w:sz w:val="30"/>
          <w:szCs w:val="30"/>
        </w:rPr>
        <w:t>1</w:t>
      </w:r>
      <w:r w:rsidRPr="00011FB1">
        <w:rPr>
          <w:rFonts w:asciiTheme="majorBidi" w:hAnsiTheme="majorBidi" w:cstheme="majorBidi"/>
          <w:sz w:val="30"/>
          <w:szCs w:val="30"/>
          <w:cs/>
        </w:rPr>
        <w:t xml:space="preserve"> มกราคม </w:t>
      </w:r>
      <w:r w:rsidRPr="00D57DCE">
        <w:rPr>
          <w:rFonts w:asciiTheme="majorBidi" w:hAnsiTheme="majorBidi" w:cstheme="majorBidi"/>
          <w:sz w:val="30"/>
          <w:szCs w:val="30"/>
        </w:rPr>
        <w:t>2563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7641DC">
        <w:rPr>
          <w:rFonts w:ascii="Angsana New" w:hAnsi="Angsana New"/>
          <w:sz w:val="30"/>
          <w:szCs w:val="30"/>
          <w:cs/>
        </w:rPr>
        <w:t xml:space="preserve">ทั้งนี้ ข้อสรุปของข้าพเจ้าไม่ได้เปลี่ยนแปลงไปเนื่องจากเรื่องนี้ </w:t>
      </w:r>
    </w:p>
    <w:p w14:paraId="4673D3D6" w14:textId="77777777" w:rsidR="00F444BA" w:rsidRPr="00311428" w:rsidRDefault="00F444BA" w:rsidP="00F444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49292BB" w14:textId="77777777" w:rsidR="00F444BA" w:rsidRDefault="00F444BA" w:rsidP="00F444BA"/>
    <w:p w14:paraId="6613EF8A" w14:textId="77777777" w:rsidR="00F444BA" w:rsidRPr="004D629F" w:rsidRDefault="00F444BA" w:rsidP="00F444BA"/>
    <w:p w14:paraId="25D978A5" w14:textId="77777777" w:rsidR="00F444BA" w:rsidRDefault="00F444BA" w:rsidP="00F444B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2F620EB" w14:textId="77777777" w:rsidR="00F444BA" w:rsidRPr="002A36A1" w:rsidRDefault="00F444BA" w:rsidP="00F444B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7599C14" w14:textId="77777777" w:rsidR="00F444BA" w:rsidRPr="00342831" w:rsidRDefault="00F444BA" w:rsidP="00F444B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</w:rPr>
      </w:pPr>
    </w:p>
    <w:p w14:paraId="23C59AC3" w14:textId="77777777" w:rsidR="00F444BA" w:rsidRDefault="00F444BA" w:rsidP="00F444B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</w:rPr>
      </w:pPr>
    </w:p>
    <w:p w14:paraId="6ECEE91A" w14:textId="77777777" w:rsidR="00F444BA" w:rsidRPr="00342831" w:rsidRDefault="00F444BA" w:rsidP="00F444BA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</w:rPr>
      </w:pPr>
    </w:p>
    <w:p w14:paraId="12D1887A" w14:textId="77777777" w:rsidR="00F444BA" w:rsidRPr="00EA592D" w:rsidRDefault="00F444BA" w:rsidP="00F444BA">
      <w:pPr>
        <w:pStyle w:val="T"/>
        <w:ind w:left="0" w:right="29"/>
        <w:jc w:val="both"/>
        <w:rPr>
          <w:rFonts w:ascii="Angsana New" w:eastAsia="MS Mincho" w:hAnsi="Angsana New" w:cs="Angsana New"/>
          <w:cs/>
          <w:lang w:val="en-GB"/>
        </w:rPr>
      </w:pPr>
      <w:r w:rsidRPr="00EA592D">
        <w:rPr>
          <w:rFonts w:ascii="Angsana New" w:eastAsia="MS Mincho" w:hAnsi="Angsana New" w:cs="Angsana New"/>
          <w:cs/>
          <w:lang w:val="en-GB"/>
        </w:rPr>
        <w:t>(</w:t>
      </w:r>
      <w:r>
        <w:rPr>
          <w:rFonts w:ascii="Angsana New" w:eastAsia="MS Mincho" w:hAnsi="Angsana New" w:cs="Angsana New" w:hint="cs"/>
          <w:cs/>
          <w:lang w:val="en-GB"/>
        </w:rPr>
        <w:t>วิภาวรรณ ปัทวันวิเวก</w:t>
      </w:r>
      <w:r w:rsidRPr="00EA592D">
        <w:rPr>
          <w:rFonts w:ascii="Angsana New" w:eastAsia="MS Mincho" w:hAnsi="Angsana New" w:cs="Angsana New"/>
          <w:cs/>
          <w:lang w:val="en-GB"/>
        </w:rPr>
        <w:t>)</w:t>
      </w:r>
    </w:p>
    <w:p w14:paraId="0B6D77E1" w14:textId="77777777" w:rsidR="00F444BA" w:rsidRPr="00EA592D" w:rsidRDefault="00F444BA" w:rsidP="00F444BA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EA592D">
        <w:rPr>
          <w:rFonts w:ascii="Angsana New" w:hAnsi="Angsana New" w:cs="Angsana New"/>
          <w:cs/>
        </w:rPr>
        <w:t>ผู้สอบบัญชีรับอนุญาต</w:t>
      </w:r>
    </w:p>
    <w:p w14:paraId="019CB820" w14:textId="77777777" w:rsidR="00F444BA" w:rsidRDefault="00F444BA" w:rsidP="00F444BA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  <w:r w:rsidRPr="00EA592D">
        <w:rPr>
          <w:rFonts w:ascii="Angsana New" w:hAnsi="Angsana New" w:cs="Angsana New"/>
          <w:cs/>
        </w:rPr>
        <w:t xml:space="preserve">เลขทะเบียน </w:t>
      </w:r>
      <w:r w:rsidRPr="00D57DCE">
        <w:rPr>
          <w:rFonts w:ascii="Angsana New" w:hAnsi="Angsana New" w:cs="Angsana New"/>
          <w:lang w:val="en-US"/>
        </w:rPr>
        <w:t>4795</w:t>
      </w:r>
    </w:p>
    <w:p w14:paraId="74505EBE" w14:textId="77777777" w:rsidR="00F444BA" w:rsidRPr="00342831" w:rsidRDefault="00F444BA" w:rsidP="00F444BA">
      <w:pPr>
        <w:pStyle w:val="T"/>
        <w:ind w:left="0" w:right="29"/>
        <w:jc w:val="both"/>
        <w:rPr>
          <w:rFonts w:ascii="Angsana New" w:hAnsi="Angsana New" w:cs="Angsana New"/>
          <w:lang w:val="en-US"/>
        </w:rPr>
      </w:pPr>
    </w:p>
    <w:p w14:paraId="4A4F84ED" w14:textId="77777777" w:rsidR="00F444BA" w:rsidRPr="00357A8D" w:rsidRDefault="00F444BA" w:rsidP="00F444BA">
      <w:pPr>
        <w:pStyle w:val="T"/>
        <w:ind w:left="0" w:right="29"/>
        <w:jc w:val="both"/>
        <w:rPr>
          <w:rFonts w:ascii="Angsana New" w:hAnsi="Angsana New" w:cs="Angsana New"/>
          <w:cs/>
        </w:rPr>
      </w:pPr>
      <w:r w:rsidRPr="00357A8D">
        <w:rPr>
          <w:rFonts w:ascii="Angsana New" w:hAnsi="Angsana New" w:cs="Angsana New"/>
          <w:cs/>
        </w:rPr>
        <w:t>บริษัท เคพีเอ็มจี ภูมิไชย สอบบัญชี จำกัด</w:t>
      </w:r>
    </w:p>
    <w:p w14:paraId="67AB5EAC" w14:textId="5ED77DC0" w:rsidR="00F444BA" w:rsidRDefault="00F444BA" w:rsidP="006B1D68">
      <w:pPr>
        <w:tabs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3883"/>
        </w:tabs>
        <w:ind w:right="-45"/>
        <w:jc w:val="both"/>
        <w:rPr>
          <w:rFonts w:ascii="Angsana New" w:hAnsi="Angsana New"/>
          <w:sz w:val="30"/>
          <w:szCs w:val="30"/>
        </w:rPr>
      </w:pPr>
      <w:r w:rsidRPr="00357A8D">
        <w:rPr>
          <w:rFonts w:ascii="Angsana New" w:hAnsi="Angsana New"/>
          <w:sz w:val="30"/>
          <w:szCs w:val="30"/>
          <w:cs/>
        </w:rPr>
        <w:t>กรุงเทพมหานคร</w:t>
      </w:r>
      <w:r w:rsidR="006B1D68">
        <w:rPr>
          <w:rFonts w:ascii="Angsana New" w:hAnsi="Angsana New"/>
          <w:sz w:val="30"/>
          <w:szCs w:val="30"/>
          <w:cs/>
        </w:rPr>
        <w:tab/>
      </w:r>
    </w:p>
    <w:p w14:paraId="345BDFE0" w14:textId="0C001003" w:rsidR="00F444BA" w:rsidRDefault="00B63142" w:rsidP="00F444BA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  <w:r>
        <w:rPr>
          <w:rFonts w:ascii="Angsana New" w:hAnsi="Angsana New" w:cs="Angsana New"/>
          <w:sz w:val="30"/>
          <w:szCs w:val="30"/>
          <w:lang w:val="en-US"/>
        </w:rPr>
        <w:t xml:space="preserve">6 </w:t>
      </w:r>
      <w:r>
        <w:rPr>
          <w:rFonts w:ascii="Angsana New" w:hAnsi="Angsana New" w:cs="Angsana New" w:hint="cs"/>
          <w:sz w:val="30"/>
          <w:szCs w:val="30"/>
          <w:cs/>
          <w:lang w:val="en-US"/>
        </w:rPr>
        <w:t xml:space="preserve">พฤศจิกายน </w:t>
      </w:r>
      <w:r w:rsidR="00F444BA" w:rsidRPr="00D57DCE">
        <w:rPr>
          <w:rFonts w:ascii="Angsana New" w:hAnsi="Angsana New" w:cs="Angsana New" w:hint="cs"/>
          <w:sz w:val="30"/>
          <w:szCs w:val="30"/>
          <w:lang w:val="en-US"/>
        </w:rPr>
        <w:t>256</w:t>
      </w:r>
      <w:r w:rsidR="00F444BA" w:rsidRPr="00D57DCE">
        <w:rPr>
          <w:rFonts w:ascii="Angsana New" w:hAnsi="Angsana New" w:cs="Angsana New"/>
          <w:sz w:val="30"/>
          <w:szCs w:val="30"/>
          <w:lang w:val="en-US"/>
        </w:rPr>
        <w:t>3</w:t>
      </w:r>
    </w:p>
    <w:p w14:paraId="7972EDB9" w14:textId="4916B99C" w:rsidR="006B1D68" w:rsidRDefault="006B1D68" w:rsidP="00F444BA">
      <w:pPr>
        <w:pStyle w:val="a6"/>
        <w:tabs>
          <w:tab w:val="right" w:pos="10890"/>
        </w:tabs>
        <w:ind w:right="0"/>
        <w:jc w:val="thaiDistribute"/>
        <w:rPr>
          <w:rFonts w:ascii="Angsana New" w:hAnsi="Angsana New" w:cs="Angsana New"/>
          <w:sz w:val="30"/>
          <w:szCs w:val="30"/>
          <w:lang w:val="en-US"/>
        </w:rPr>
      </w:pPr>
    </w:p>
    <w:p w14:paraId="1B8C36B3" w14:textId="23335F55" w:rsidR="00A14487" w:rsidRDefault="00A14487" w:rsidP="00A14487">
      <w:pPr>
        <w:pStyle w:val="Heading8"/>
        <w:tabs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30"/>
          <w:szCs w:val="30"/>
        </w:rPr>
      </w:pPr>
    </w:p>
    <w:p w14:paraId="77250874" w14:textId="77777777" w:rsidR="00AC705C" w:rsidRPr="00AC705C" w:rsidRDefault="00AC705C" w:rsidP="00AC705C"/>
    <w:p w14:paraId="27400BD8" w14:textId="706154F7" w:rsidR="00A14487" w:rsidRDefault="00A14487" w:rsidP="00DF4CF6">
      <w:pPr>
        <w:ind w:left="562" w:right="-45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sectPr w:rsidR="00A14487" w:rsidSect="00607FD1">
      <w:headerReference w:type="default" r:id="rId16"/>
      <w:footerReference w:type="default" r:id="rId17"/>
      <w:pgSz w:w="11909" w:h="16834" w:code="9"/>
      <w:pgMar w:top="691" w:right="1152" w:bottom="576" w:left="115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51E6A7" w14:textId="77777777" w:rsidR="004A3DB5" w:rsidRDefault="004A3DB5" w:rsidP="004956B4">
      <w:r>
        <w:separator/>
      </w:r>
    </w:p>
  </w:endnote>
  <w:endnote w:type="continuationSeparator" w:id="0">
    <w:p w14:paraId="161A40AA" w14:textId="77777777" w:rsidR="004A3DB5" w:rsidRDefault="004A3DB5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altName w:val="Angsana New"/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ZapfDingbats BT">
    <w:altName w:val="Arial Unicode MS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7C64DE" w14:textId="77777777" w:rsidR="00625DAA" w:rsidRDefault="00625DAA" w:rsidP="00286DD4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>
      <w:rPr>
        <w:rStyle w:val="PageNumber"/>
        <w:noProof/>
        <w:cs/>
      </w:rPr>
      <w:t>2</w:t>
    </w:r>
    <w:r w:rsidRPr="00D57DCE">
      <w:rPr>
        <w:rStyle w:val="PageNumber"/>
        <w:noProof/>
      </w:rPr>
      <w:t>3</w:t>
    </w:r>
    <w:r>
      <w:rPr>
        <w:rStyle w:val="PageNumber"/>
        <w:cs/>
      </w:rPr>
      <w:fldChar w:fldCharType="end"/>
    </w:r>
  </w:p>
  <w:p w14:paraId="523657BD" w14:textId="77777777" w:rsidR="00625DAA" w:rsidRDefault="00625DAA" w:rsidP="00600E62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2C0F0E" w14:textId="77777777" w:rsidR="00625DAA" w:rsidRPr="00005ACB" w:rsidRDefault="00625DAA" w:rsidP="00005ACB">
    <w:pPr>
      <w:pStyle w:val="Footer"/>
      <w:framePr w:wrap="around" w:vAnchor="text" w:hAnchor="margin" w:xAlign="right" w:y="1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Style w:val="PageNumber"/>
        <w:rFonts w:ascii="Angsana New" w:hAnsi="Angsana New"/>
        <w:sz w:val="30"/>
        <w:szCs w:val="30"/>
      </w:rPr>
    </w:pPr>
    <w:r w:rsidRPr="00005ACB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005AC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D57DCE">
      <w:rPr>
        <w:rStyle w:val="PageNumber"/>
        <w:rFonts w:ascii="Angsana New" w:hAnsi="Angsana New"/>
        <w:noProof/>
        <w:sz w:val="30"/>
        <w:szCs w:val="30"/>
      </w:rPr>
      <w:t>3</w:t>
    </w:r>
    <w:r w:rsidRPr="00005ACB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1A4A47A8" w14:textId="51FFD692" w:rsidR="00625DAA" w:rsidRDefault="00625DAA" w:rsidP="00005A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360"/>
      <w:rPr>
        <w:rFonts w:ascii="Angsana New" w:hAnsi="Angsana New"/>
        <w:sz w:val="30"/>
        <w:szCs w:val="30"/>
      </w:rPr>
    </w:pPr>
    <w:r>
      <w:rPr>
        <w:rFonts w:ascii="Angsana New" w:hAnsi="Angsana New"/>
        <w:sz w:val="30"/>
        <w:szCs w:val="30"/>
      </w:rPr>
      <w:fldChar w:fldCharType="begin"/>
    </w:r>
    <w:r>
      <w:rPr>
        <w:rFonts w:ascii="Angsana New" w:hAnsi="Angsana New"/>
        <w:sz w:val="30"/>
        <w:szCs w:val="30"/>
      </w:rPr>
      <w:instrText xml:space="preserve"> FILENAME </w:instrText>
    </w:r>
    <w:r>
      <w:rPr>
        <w:rFonts w:ascii="Angsana New" w:hAnsi="Angsana New"/>
        <w:sz w:val="30"/>
        <w:szCs w:val="30"/>
      </w:rPr>
      <w:fldChar w:fldCharType="separate"/>
    </w:r>
    <w:r w:rsidR="006B1D68">
      <w:rPr>
        <w:rFonts w:ascii="Angsana New" w:hAnsi="Angsana New"/>
        <w:noProof/>
        <w:sz w:val="30"/>
        <w:szCs w:val="30"/>
      </w:rPr>
      <w:t>DREITT1</w:t>
    </w:r>
    <w:r>
      <w:rPr>
        <w:rFonts w:ascii="Angsana New" w:hAnsi="Angsana New"/>
        <w:sz w:val="30"/>
        <w:szCs w:val="3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BFA2B2" w14:textId="77777777" w:rsidR="00B168B8" w:rsidRDefault="00B168B8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C1ABCD" w14:textId="77777777" w:rsidR="00625DAA" w:rsidRPr="00320BD0" w:rsidRDefault="00625DAA" w:rsidP="00320BD0">
    <w:pPr>
      <w:pStyle w:val="Footer"/>
      <w:jc w:val="center"/>
      <w:rPr>
        <w:rFonts w:ascii="Angsana New" w:hAnsi="Angsana New"/>
        <w:sz w:val="30"/>
        <w:szCs w:val="30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243450140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6E15BF63" w14:textId="105842FF" w:rsidR="00625DAA" w:rsidRPr="00607FD1" w:rsidRDefault="00625DA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607FD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607FD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607FD1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607FD1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607FD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3ED922" w14:textId="77777777" w:rsidR="004A3DB5" w:rsidRDefault="004A3DB5" w:rsidP="004956B4">
      <w:r>
        <w:separator/>
      </w:r>
    </w:p>
  </w:footnote>
  <w:footnote w:type="continuationSeparator" w:id="0">
    <w:p w14:paraId="7B8FE9CB" w14:textId="77777777" w:rsidR="004A3DB5" w:rsidRDefault="004A3DB5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F8C85D" w14:textId="77777777" w:rsidR="00625DAA" w:rsidRDefault="00625DA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0FA6D999" wp14:editId="0EF67C94">
              <wp:simplePos x="0" y="0"/>
              <wp:positionH relativeFrom="page">
                <wp:align>center</wp:align>
              </wp:positionH>
              <wp:positionV relativeFrom="page">
                <wp:align>center</wp:align>
              </wp:positionV>
              <wp:extent cx="4543425" cy="1724025"/>
              <wp:effectExtent l="0" t="0" r="0" b="0"/>
              <wp:wrapNone/>
              <wp:docPr id="1" name="WordArt 13 KISDraft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 rot="18900000">
                        <a:off x="0" y="0"/>
                        <a:ext cx="4543425" cy="1724025"/>
                      </a:xfrm>
                      <a:prstGeom prst="rect">
                        <a:avLst/>
                      </a:prstGeom>
                      <a:extLst>
                        <a:ext uri="{AF507438-7753-43E0-B8FC-AC1667EBCBE1}">
                          <a14:hiddenEffects xmlns:a14="http://schemas.microsoft.com/office/drawing/2010/main">
                            <a:effectLst/>
                          </a14:hiddenEffects>
                        </a:ext>
                      </a:extLst>
                    </wps:spPr>
                    <wps:txbx>
                      <w:txbxContent>
                        <w:p w14:paraId="43A863B9" w14:textId="77777777" w:rsidR="00625DAA" w:rsidRDefault="00625DAA" w:rsidP="009D7C88">
                          <w:pPr>
                            <w:pStyle w:val="NormalWeb"/>
                            <w:spacing w:before="0" w:beforeAutospacing="0" w:after="0" w:afterAutospacing="0"/>
                            <w:jc w:val="center"/>
                          </w:pPr>
                          <w:r w:rsidRPr="002F0A70">
                            <w:rPr>
                              <w:rFonts w:ascii="Arial Black" w:hAnsi="Arial Black"/>
                              <w:color w:val="DDDDDD"/>
                              <w:sz w:val="192"/>
                              <w:szCs w:val="192"/>
                            </w:rPr>
                            <w:t>DRAFT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FA6D999" id="_x0000_t202" coordsize="21600,21600" o:spt="202" path="m,l,21600r21600,l21600,xe">
              <v:stroke joinstyle="miter"/>
              <v:path gradientshapeok="t" o:connecttype="rect"/>
            </v:shapetype>
            <v:shape id="WordArt 13 KISDraft" o:spid="_x0000_s1026" type="#_x0000_t202" style="position:absolute;margin-left:0;margin-top:0;width:357.75pt;height:135.75pt;rotation:-45;z-index:-251657216;visibility:visible;mso-wrap-style:square;mso-width-percent:0;mso-height-percent:0;mso-wrap-distance-left:9pt;mso-wrap-distance-top:0;mso-wrap-distance-right:9pt;mso-wrap-distance-bottom:0;mso-position-horizontal:center;mso-position-horizontal-relative:page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" filled="f" stroked="f">
              <o:lock v:ext="edit" shapetype="t"/>
              <v:textbox style="mso-fit-shape-to-text:t">
                <w:txbxContent>
                  <w:p w14:paraId="43A863B9" w14:textId="77777777" w:rsidR="00625DAA" w:rsidRDefault="00625DAA" w:rsidP="009D7C88">
                    <w:pPr>
                      <w:pStyle w:val="NormalWeb"/>
                      <w:spacing w:before="0" w:beforeAutospacing="0" w:after="0" w:afterAutospacing="0"/>
                      <w:jc w:val="center"/>
                    </w:pPr>
                    <w:r w:rsidRPr="002F0A70">
                      <w:rPr>
                        <w:rFonts w:ascii="Arial Black" w:hAnsi="Arial Black"/>
                        <w:color w:val="DDDDDD"/>
                        <w:sz w:val="192"/>
                        <w:szCs w:val="192"/>
                      </w:rPr>
                      <w:t>DRAFT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B98A2F2" w14:textId="77777777" w:rsidR="00625DAA" w:rsidRPr="00393F36" w:rsidRDefault="00625DAA">
    <w:pPr>
      <w:pStyle w:val="Header"/>
      <w:rPr>
        <w:rFonts w:ascii="Angsana New" w:hAnsi="Angsana New"/>
        <w:b/>
        <w:bCs/>
        <w:sz w:val="32"/>
        <w:szCs w:val="32"/>
      </w:rPr>
    </w:pPr>
    <w:r w:rsidRPr="00393F36">
      <w:rPr>
        <w:rFonts w:ascii="Angsana New" w:hAnsi="Angsana New"/>
        <w:b/>
        <w:bCs/>
        <w:sz w:val="32"/>
        <w:szCs w:val="32"/>
        <w:cs/>
      </w:rPr>
      <w:t xml:space="preserve">กองทุนรวมอสังหาริมทรัพย์ </w:t>
    </w:r>
    <w:r w:rsidRPr="00393F36">
      <w:rPr>
        <w:rFonts w:ascii="Angsana New" w:hAnsi="Angsana New"/>
        <w:b/>
        <w:bCs/>
        <w:sz w:val="32"/>
        <w:szCs w:val="32"/>
      </w:rPr>
      <w:t xml:space="preserve">CPN </w:t>
    </w:r>
    <w:r w:rsidRPr="00393F36">
      <w:rPr>
        <w:rFonts w:ascii="Angsana New" w:hAnsi="Angsana New"/>
        <w:b/>
        <w:bCs/>
        <w:sz w:val="32"/>
        <w:szCs w:val="32"/>
        <w:cs/>
      </w:rPr>
      <w:t>รีเทล โกรท</w:t>
    </w:r>
  </w:p>
  <w:p w14:paraId="79AFCB05" w14:textId="77777777" w:rsidR="00625DAA" w:rsidRPr="00393F36" w:rsidRDefault="00625DAA">
    <w:pPr>
      <w:pStyle w:val="Header"/>
      <w:rPr>
        <w:rFonts w:ascii="Angsana New" w:hAnsi="Angsana New"/>
        <w:b/>
        <w:bCs/>
        <w:sz w:val="32"/>
        <w:szCs w:val="32"/>
      </w:rPr>
    </w:pPr>
    <w:r w:rsidRPr="00393F36"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หมายเหตุประกอบงบการเงินระหว่างกาล</w:t>
    </w:r>
  </w:p>
  <w:p w14:paraId="680C65FE" w14:textId="77777777" w:rsidR="00625DAA" w:rsidRDefault="00625DAA" w:rsidP="007F513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  <w:r w:rsidRPr="00393F36">
      <w:rPr>
        <w:rFonts w:ascii="Angsana New" w:hAnsi="Angsana New"/>
        <w:b w:val="0"/>
        <w:bCs/>
        <w:sz w:val="32"/>
        <w:szCs w:val="32"/>
        <w:cs/>
        <w:lang w:bidi="th-TH"/>
      </w:rPr>
      <w:t>สำหรับ</w:t>
    </w:r>
    <w:r w:rsidRPr="00393F36">
      <w:rPr>
        <w:rFonts w:ascii="Angsana New" w:hAnsi="Angsana New" w:hint="cs"/>
        <w:b w:val="0"/>
        <w:bCs/>
        <w:sz w:val="32"/>
        <w:szCs w:val="32"/>
        <w:cs/>
        <w:lang w:bidi="th-TH"/>
      </w:rPr>
      <w:t>งวดสามเด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ือนและเก้าเดือนสิ้นสุดวันที่ </w:t>
    </w:r>
    <w:r w:rsidRPr="00D57DCE">
      <w:rPr>
        <w:rFonts w:ascii="Angsana New" w:hAnsi="Angsana New" w:hint="cs"/>
        <w:b w:val="0"/>
        <w:bCs/>
        <w:sz w:val="32"/>
        <w:szCs w:val="32"/>
        <w:lang w:val="en-US" w:bidi="th-TH"/>
      </w:rPr>
      <w:t>3</w:t>
    </w:r>
    <w:r w:rsidRPr="00D57DCE">
      <w:rPr>
        <w:rFonts w:ascii="Angsana New" w:hAnsi="Angsana New"/>
        <w:sz w:val="32"/>
        <w:szCs w:val="32"/>
        <w:lang w:val="en-US" w:bidi="th-TH"/>
      </w:rPr>
      <w:t>0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กันยายน </w:t>
    </w:r>
    <w:r w:rsidRPr="00D57DCE">
      <w:rPr>
        <w:rFonts w:ascii="Angsana New" w:hAnsi="Angsana New"/>
        <w:sz w:val="32"/>
        <w:szCs w:val="32"/>
        <w:lang w:val="en-US" w:bidi="th-TH"/>
      </w:rPr>
      <w:t>2550</w:t>
    </w:r>
    <w:r w:rsidRPr="00393F36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  <w:r w:rsidRPr="00393F36">
      <w:rPr>
        <w:rFonts w:ascii="Angsana New" w:hAnsi="Angsana New"/>
        <w:b w:val="0"/>
        <w:bCs/>
        <w:sz w:val="32"/>
        <w:szCs w:val="32"/>
        <w:lang w:val="en-US" w:bidi="th-TH"/>
      </w:rPr>
      <w:t>(</w:t>
    </w:r>
    <w:r>
      <w:rPr>
        <w:rFonts w:ascii="Angsana New" w:hAnsi="Angsana New" w:hint="cs"/>
        <w:b w:val="0"/>
        <w:bCs/>
        <w:sz w:val="32"/>
        <w:szCs w:val="32"/>
        <w:cs/>
        <w:lang w:val="en-US" w:bidi="th-TH"/>
      </w:rPr>
      <w:t>ไม่ได้ตรวจสอบ</w:t>
    </w:r>
    <w:r w:rsidRPr="00393F36">
      <w:rPr>
        <w:rFonts w:ascii="Angsana New" w:hAnsi="Angsana New" w:hint="cs"/>
        <w:b w:val="0"/>
        <w:bCs/>
        <w:sz w:val="32"/>
        <w:szCs w:val="32"/>
        <w:cs/>
        <w:lang w:val="en-US" w:bidi="th-TH"/>
      </w:rPr>
      <w:t>)</w:t>
    </w:r>
  </w:p>
  <w:p w14:paraId="3EB19FC2" w14:textId="77777777" w:rsidR="00625DAA" w:rsidRPr="00393F36" w:rsidRDefault="00625DAA" w:rsidP="007F5132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327122" w14:textId="77777777" w:rsidR="00625DAA" w:rsidRDefault="00625DAA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32ACF4F" w14:textId="77777777" w:rsidR="00625DAA" w:rsidRDefault="00625DAA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7C5FFF1C" w14:textId="77777777" w:rsidR="00625DAA" w:rsidRDefault="00625DAA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09CAC737" w14:textId="77777777" w:rsidR="00625DAA" w:rsidRPr="00005ACB" w:rsidRDefault="00625DAA" w:rsidP="00005AC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E4787A7" w14:textId="77777777" w:rsidR="00625DAA" w:rsidRDefault="00625DAA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492C03EF" w14:textId="77777777" w:rsidR="00625DAA" w:rsidRDefault="00625DAA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389FC1D0" w14:textId="77777777" w:rsidR="00625DAA" w:rsidRDefault="00625DAA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63DB282B" w14:textId="77777777" w:rsidR="00625DAA" w:rsidRDefault="00625DAA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69A0F121" w14:textId="77777777" w:rsidR="00625DAA" w:rsidRDefault="00625DAA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5E4F7453" w14:textId="77777777" w:rsidR="00625DAA" w:rsidRDefault="00625DAA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292E7F3A" w14:textId="77777777" w:rsidR="00625DAA" w:rsidRDefault="00625DAA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77D39D32" w14:textId="77777777" w:rsidR="00625DAA" w:rsidRDefault="00625DAA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  <w:p w14:paraId="0C429229" w14:textId="77777777" w:rsidR="00625DAA" w:rsidRPr="00234889" w:rsidRDefault="00625DAA" w:rsidP="00CF0E70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AA7B7E" w14:textId="77777777" w:rsidR="00625DAA" w:rsidRPr="00240D11" w:rsidRDefault="00625DAA">
    <w:pPr>
      <w:pStyle w:val="Header"/>
      <w:rPr>
        <w:rFonts w:asciiTheme="majorBidi" w:hAnsiTheme="majorBidi" w:cstheme="majorBidi"/>
        <w:sz w:val="32"/>
        <w:szCs w:val="32"/>
      </w:rPr>
    </w:pPr>
    <w:bookmarkStart w:id="1" w:name="_GoBack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A7F74"/>
    <w:multiLevelType w:val="hybridMultilevel"/>
    <w:tmpl w:val="08AC0E62"/>
    <w:lvl w:ilvl="0" w:tplc="FDE4DBDC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17089D"/>
    <w:multiLevelType w:val="hybridMultilevel"/>
    <w:tmpl w:val="23C830A8"/>
    <w:lvl w:ilvl="0" w:tplc="2128521A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 w15:restartNumberingAfterBreak="0">
    <w:nsid w:val="1F2B7518"/>
    <w:multiLevelType w:val="hybridMultilevel"/>
    <w:tmpl w:val="38FC90B0"/>
    <w:lvl w:ilvl="0" w:tplc="2D44E78A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56" w:hanging="360"/>
      </w:pPr>
    </w:lvl>
    <w:lvl w:ilvl="2" w:tplc="0409001B" w:tentative="1">
      <w:start w:val="1"/>
      <w:numFmt w:val="lowerRoman"/>
      <w:lvlText w:val="%3."/>
      <w:lvlJc w:val="right"/>
      <w:pPr>
        <w:ind w:left="2376" w:hanging="180"/>
      </w:pPr>
    </w:lvl>
    <w:lvl w:ilvl="3" w:tplc="0409000F" w:tentative="1">
      <w:start w:val="1"/>
      <w:numFmt w:val="decimal"/>
      <w:lvlText w:val="%4."/>
      <w:lvlJc w:val="left"/>
      <w:pPr>
        <w:ind w:left="3096" w:hanging="360"/>
      </w:pPr>
    </w:lvl>
    <w:lvl w:ilvl="4" w:tplc="04090019" w:tentative="1">
      <w:start w:val="1"/>
      <w:numFmt w:val="lowerLetter"/>
      <w:lvlText w:val="%5."/>
      <w:lvlJc w:val="left"/>
      <w:pPr>
        <w:ind w:left="3816" w:hanging="360"/>
      </w:pPr>
    </w:lvl>
    <w:lvl w:ilvl="5" w:tplc="0409001B" w:tentative="1">
      <w:start w:val="1"/>
      <w:numFmt w:val="lowerRoman"/>
      <w:lvlText w:val="%6."/>
      <w:lvlJc w:val="right"/>
      <w:pPr>
        <w:ind w:left="4536" w:hanging="180"/>
      </w:pPr>
    </w:lvl>
    <w:lvl w:ilvl="6" w:tplc="0409000F" w:tentative="1">
      <w:start w:val="1"/>
      <w:numFmt w:val="decimal"/>
      <w:lvlText w:val="%7."/>
      <w:lvlJc w:val="left"/>
      <w:pPr>
        <w:ind w:left="5256" w:hanging="360"/>
      </w:pPr>
    </w:lvl>
    <w:lvl w:ilvl="7" w:tplc="04090019" w:tentative="1">
      <w:start w:val="1"/>
      <w:numFmt w:val="lowerLetter"/>
      <w:lvlText w:val="%8."/>
      <w:lvlJc w:val="left"/>
      <w:pPr>
        <w:ind w:left="5976" w:hanging="360"/>
      </w:pPr>
    </w:lvl>
    <w:lvl w:ilvl="8" w:tplc="040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4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 w15:restartNumberingAfterBreak="0">
    <w:nsid w:val="33B2685A"/>
    <w:multiLevelType w:val="hybridMultilevel"/>
    <w:tmpl w:val="BC00C6E0"/>
    <w:lvl w:ilvl="0" w:tplc="A42836E0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CA7792"/>
    <w:multiLevelType w:val="hybridMultilevel"/>
    <w:tmpl w:val="2C5E8D9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57163A5"/>
    <w:multiLevelType w:val="hybridMultilevel"/>
    <w:tmpl w:val="FDA6875C"/>
    <w:lvl w:ilvl="0" w:tplc="17F21E6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B4A3516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AF6F3D"/>
    <w:multiLevelType w:val="hybridMultilevel"/>
    <w:tmpl w:val="FC68E006"/>
    <w:lvl w:ilvl="0" w:tplc="4DAE8EE8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7263C93"/>
    <w:multiLevelType w:val="multilevel"/>
    <w:tmpl w:val="82F2F8DA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1" w15:restartNumberingAfterBreak="0">
    <w:nsid w:val="47572257"/>
    <w:multiLevelType w:val="hybridMultilevel"/>
    <w:tmpl w:val="03D6801E"/>
    <w:lvl w:ilvl="0" w:tplc="6B32FD18">
      <w:start w:val="17"/>
      <w:numFmt w:val="bullet"/>
      <w:lvlText w:val=""/>
      <w:lvlJc w:val="left"/>
      <w:pPr>
        <w:ind w:left="900" w:hanging="360"/>
      </w:pPr>
      <w:rPr>
        <w:rFonts w:ascii="Symbol" w:eastAsia="Times New Roman" w:hAnsi="Symbol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2" w15:restartNumberingAfterBreak="0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3" w15:restartNumberingAfterBreak="0">
    <w:nsid w:val="593511FB"/>
    <w:multiLevelType w:val="hybridMultilevel"/>
    <w:tmpl w:val="57827168"/>
    <w:lvl w:ilvl="0" w:tplc="FFAE6A52">
      <w:start w:val="1"/>
      <w:numFmt w:val="decimal"/>
      <w:lvlText w:val="%1."/>
      <w:lvlJc w:val="left"/>
      <w:pPr>
        <w:ind w:left="922" w:hanging="360"/>
      </w:pPr>
      <w:rPr>
        <w:rFonts w:cstheme="majorBidi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4" w15:restartNumberingAfterBreak="0">
    <w:nsid w:val="5F4B1138"/>
    <w:multiLevelType w:val="hybridMultilevel"/>
    <w:tmpl w:val="F55696DE"/>
    <w:lvl w:ilvl="0" w:tplc="65A62236">
      <w:start w:val="1"/>
      <w:numFmt w:val="decimal"/>
      <w:lvlText w:val="%1."/>
      <w:lvlJc w:val="left"/>
      <w:pPr>
        <w:ind w:left="922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42" w:hanging="360"/>
      </w:pPr>
    </w:lvl>
    <w:lvl w:ilvl="2" w:tplc="0409001B" w:tentative="1">
      <w:start w:val="1"/>
      <w:numFmt w:val="lowerRoman"/>
      <w:lvlText w:val="%3."/>
      <w:lvlJc w:val="right"/>
      <w:pPr>
        <w:ind w:left="2362" w:hanging="180"/>
      </w:pPr>
    </w:lvl>
    <w:lvl w:ilvl="3" w:tplc="0409000F" w:tentative="1">
      <w:start w:val="1"/>
      <w:numFmt w:val="decimal"/>
      <w:lvlText w:val="%4."/>
      <w:lvlJc w:val="left"/>
      <w:pPr>
        <w:ind w:left="3082" w:hanging="360"/>
      </w:pPr>
    </w:lvl>
    <w:lvl w:ilvl="4" w:tplc="04090019" w:tentative="1">
      <w:start w:val="1"/>
      <w:numFmt w:val="lowerLetter"/>
      <w:lvlText w:val="%5."/>
      <w:lvlJc w:val="left"/>
      <w:pPr>
        <w:ind w:left="3802" w:hanging="360"/>
      </w:pPr>
    </w:lvl>
    <w:lvl w:ilvl="5" w:tplc="0409001B" w:tentative="1">
      <w:start w:val="1"/>
      <w:numFmt w:val="lowerRoman"/>
      <w:lvlText w:val="%6."/>
      <w:lvlJc w:val="right"/>
      <w:pPr>
        <w:ind w:left="4522" w:hanging="180"/>
      </w:pPr>
    </w:lvl>
    <w:lvl w:ilvl="6" w:tplc="0409000F" w:tentative="1">
      <w:start w:val="1"/>
      <w:numFmt w:val="decimal"/>
      <w:lvlText w:val="%7."/>
      <w:lvlJc w:val="left"/>
      <w:pPr>
        <w:ind w:left="5242" w:hanging="360"/>
      </w:pPr>
    </w:lvl>
    <w:lvl w:ilvl="7" w:tplc="04090019" w:tentative="1">
      <w:start w:val="1"/>
      <w:numFmt w:val="lowerLetter"/>
      <w:lvlText w:val="%8."/>
      <w:lvlJc w:val="left"/>
      <w:pPr>
        <w:ind w:left="5962" w:hanging="360"/>
      </w:pPr>
    </w:lvl>
    <w:lvl w:ilvl="8" w:tplc="040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5" w15:restartNumberingAfterBreak="0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F061760"/>
    <w:multiLevelType w:val="hybridMultilevel"/>
    <w:tmpl w:val="401E2C50"/>
    <w:lvl w:ilvl="0" w:tplc="F91684A6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F706D0A"/>
    <w:multiLevelType w:val="hybridMultilevel"/>
    <w:tmpl w:val="6E3A1156"/>
    <w:lvl w:ilvl="0" w:tplc="0930E61C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7D457B"/>
    <w:multiLevelType w:val="hybridMultilevel"/>
    <w:tmpl w:val="712AE02E"/>
    <w:lvl w:ilvl="0" w:tplc="6E787AF4">
      <w:start w:val="1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2"/>
  </w:num>
  <w:num w:numId="4">
    <w:abstractNumId w:val="3"/>
  </w:num>
  <w:num w:numId="5">
    <w:abstractNumId w:val="7"/>
  </w:num>
  <w:num w:numId="6">
    <w:abstractNumId w:val="15"/>
  </w:num>
  <w:num w:numId="7">
    <w:abstractNumId w:val="17"/>
  </w:num>
  <w:num w:numId="8">
    <w:abstractNumId w:val="12"/>
  </w:num>
  <w:num w:numId="9">
    <w:abstractNumId w:val="8"/>
  </w:num>
  <w:num w:numId="10">
    <w:abstractNumId w:val="10"/>
  </w:num>
  <w:num w:numId="11">
    <w:abstractNumId w:val="9"/>
  </w:num>
  <w:num w:numId="12">
    <w:abstractNumId w:val="11"/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13"/>
  </w:num>
  <w:num w:numId="16">
    <w:abstractNumId w:val="16"/>
  </w:num>
  <w:num w:numId="17">
    <w:abstractNumId w:val="0"/>
  </w:num>
  <w:num w:numId="18">
    <w:abstractNumId w:val="1"/>
  </w:num>
  <w:num w:numId="19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1"/>
  </w:docVars>
  <w:rsids>
    <w:rsidRoot w:val="00127299"/>
    <w:rsid w:val="00000472"/>
    <w:rsid w:val="00000481"/>
    <w:rsid w:val="000004C4"/>
    <w:rsid w:val="000010B7"/>
    <w:rsid w:val="000015AB"/>
    <w:rsid w:val="000019C7"/>
    <w:rsid w:val="00002354"/>
    <w:rsid w:val="000027AB"/>
    <w:rsid w:val="00003C4A"/>
    <w:rsid w:val="0000523F"/>
    <w:rsid w:val="00005ACB"/>
    <w:rsid w:val="000061B5"/>
    <w:rsid w:val="00010B38"/>
    <w:rsid w:val="00010C1A"/>
    <w:rsid w:val="00010EAE"/>
    <w:rsid w:val="000115E1"/>
    <w:rsid w:val="00011603"/>
    <w:rsid w:val="00011B80"/>
    <w:rsid w:val="00011DD5"/>
    <w:rsid w:val="000131EA"/>
    <w:rsid w:val="000132F9"/>
    <w:rsid w:val="0001416C"/>
    <w:rsid w:val="000143C3"/>
    <w:rsid w:val="00016AB4"/>
    <w:rsid w:val="00017136"/>
    <w:rsid w:val="00017F1C"/>
    <w:rsid w:val="00020372"/>
    <w:rsid w:val="0002045A"/>
    <w:rsid w:val="00020595"/>
    <w:rsid w:val="00020A62"/>
    <w:rsid w:val="00020D43"/>
    <w:rsid w:val="00021B84"/>
    <w:rsid w:val="00021D86"/>
    <w:rsid w:val="000230B9"/>
    <w:rsid w:val="00023E11"/>
    <w:rsid w:val="0002424D"/>
    <w:rsid w:val="0002484C"/>
    <w:rsid w:val="00025269"/>
    <w:rsid w:val="000256A2"/>
    <w:rsid w:val="000263B7"/>
    <w:rsid w:val="00026B1D"/>
    <w:rsid w:val="00026D24"/>
    <w:rsid w:val="00026D96"/>
    <w:rsid w:val="00030F9A"/>
    <w:rsid w:val="000312D8"/>
    <w:rsid w:val="000313B0"/>
    <w:rsid w:val="000314D5"/>
    <w:rsid w:val="000315E3"/>
    <w:rsid w:val="00031697"/>
    <w:rsid w:val="000339B8"/>
    <w:rsid w:val="00033BC3"/>
    <w:rsid w:val="00033E0C"/>
    <w:rsid w:val="000341BF"/>
    <w:rsid w:val="0003431E"/>
    <w:rsid w:val="00034BF0"/>
    <w:rsid w:val="00035AA5"/>
    <w:rsid w:val="00035C29"/>
    <w:rsid w:val="0003616D"/>
    <w:rsid w:val="00037A64"/>
    <w:rsid w:val="00037B04"/>
    <w:rsid w:val="00040BED"/>
    <w:rsid w:val="000413A6"/>
    <w:rsid w:val="00041A06"/>
    <w:rsid w:val="00042C7F"/>
    <w:rsid w:val="00043F18"/>
    <w:rsid w:val="00044B66"/>
    <w:rsid w:val="0004544B"/>
    <w:rsid w:val="000454F3"/>
    <w:rsid w:val="00045911"/>
    <w:rsid w:val="00045EAB"/>
    <w:rsid w:val="00046C59"/>
    <w:rsid w:val="00046DB0"/>
    <w:rsid w:val="00046DCD"/>
    <w:rsid w:val="00047188"/>
    <w:rsid w:val="0004738A"/>
    <w:rsid w:val="00047546"/>
    <w:rsid w:val="00047926"/>
    <w:rsid w:val="00047B9A"/>
    <w:rsid w:val="0005011D"/>
    <w:rsid w:val="000505E4"/>
    <w:rsid w:val="0005068F"/>
    <w:rsid w:val="00050F5A"/>
    <w:rsid w:val="00051BFC"/>
    <w:rsid w:val="00053100"/>
    <w:rsid w:val="000537DF"/>
    <w:rsid w:val="00054403"/>
    <w:rsid w:val="000546FE"/>
    <w:rsid w:val="000549B5"/>
    <w:rsid w:val="00055675"/>
    <w:rsid w:val="00055960"/>
    <w:rsid w:val="00055D63"/>
    <w:rsid w:val="000573E4"/>
    <w:rsid w:val="000574DA"/>
    <w:rsid w:val="0006137F"/>
    <w:rsid w:val="0006145D"/>
    <w:rsid w:val="00061E16"/>
    <w:rsid w:val="00062151"/>
    <w:rsid w:val="000622B0"/>
    <w:rsid w:val="000630BD"/>
    <w:rsid w:val="00063100"/>
    <w:rsid w:val="0006322F"/>
    <w:rsid w:val="000646A7"/>
    <w:rsid w:val="000648B0"/>
    <w:rsid w:val="00064A07"/>
    <w:rsid w:val="00064A3A"/>
    <w:rsid w:val="00064C86"/>
    <w:rsid w:val="000651C0"/>
    <w:rsid w:val="000656E1"/>
    <w:rsid w:val="00065C80"/>
    <w:rsid w:val="00066F83"/>
    <w:rsid w:val="00067194"/>
    <w:rsid w:val="000674D3"/>
    <w:rsid w:val="00067D22"/>
    <w:rsid w:val="0007018D"/>
    <w:rsid w:val="000703F9"/>
    <w:rsid w:val="00070B32"/>
    <w:rsid w:val="00070B6D"/>
    <w:rsid w:val="00071164"/>
    <w:rsid w:val="00071A72"/>
    <w:rsid w:val="000730CF"/>
    <w:rsid w:val="0007399D"/>
    <w:rsid w:val="00073CB1"/>
    <w:rsid w:val="000742E5"/>
    <w:rsid w:val="000744FA"/>
    <w:rsid w:val="00074DC0"/>
    <w:rsid w:val="0007509B"/>
    <w:rsid w:val="000751B4"/>
    <w:rsid w:val="000754D3"/>
    <w:rsid w:val="000759E5"/>
    <w:rsid w:val="00075A6C"/>
    <w:rsid w:val="00075CC3"/>
    <w:rsid w:val="00077B34"/>
    <w:rsid w:val="00077D95"/>
    <w:rsid w:val="0008017A"/>
    <w:rsid w:val="000812E7"/>
    <w:rsid w:val="000817CE"/>
    <w:rsid w:val="00081E56"/>
    <w:rsid w:val="00082121"/>
    <w:rsid w:val="0008241C"/>
    <w:rsid w:val="000829A2"/>
    <w:rsid w:val="00082C4D"/>
    <w:rsid w:val="00082F02"/>
    <w:rsid w:val="0008356D"/>
    <w:rsid w:val="0008361B"/>
    <w:rsid w:val="000843B6"/>
    <w:rsid w:val="00084689"/>
    <w:rsid w:val="00084E31"/>
    <w:rsid w:val="00085694"/>
    <w:rsid w:val="00086AAB"/>
    <w:rsid w:val="00086E5E"/>
    <w:rsid w:val="00087299"/>
    <w:rsid w:val="00087C9A"/>
    <w:rsid w:val="00090B7A"/>
    <w:rsid w:val="00090D4D"/>
    <w:rsid w:val="00093949"/>
    <w:rsid w:val="00094AC9"/>
    <w:rsid w:val="0009505F"/>
    <w:rsid w:val="0009521D"/>
    <w:rsid w:val="00095337"/>
    <w:rsid w:val="0009538E"/>
    <w:rsid w:val="00096052"/>
    <w:rsid w:val="00096388"/>
    <w:rsid w:val="000968DC"/>
    <w:rsid w:val="00096EEE"/>
    <w:rsid w:val="0009756E"/>
    <w:rsid w:val="00097EEF"/>
    <w:rsid w:val="000A0B11"/>
    <w:rsid w:val="000A11C7"/>
    <w:rsid w:val="000A47E8"/>
    <w:rsid w:val="000A69F0"/>
    <w:rsid w:val="000A6B1D"/>
    <w:rsid w:val="000A6C35"/>
    <w:rsid w:val="000A76F6"/>
    <w:rsid w:val="000A7772"/>
    <w:rsid w:val="000B0BBA"/>
    <w:rsid w:val="000B0E74"/>
    <w:rsid w:val="000B1407"/>
    <w:rsid w:val="000B1A51"/>
    <w:rsid w:val="000B1B44"/>
    <w:rsid w:val="000B21D6"/>
    <w:rsid w:val="000B4771"/>
    <w:rsid w:val="000B4BDA"/>
    <w:rsid w:val="000B4FE2"/>
    <w:rsid w:val="000B61FC"/>
    <w:rsid w:val="000B64A9"/>
    <w:rsid w:val="000B6805"/>
    <w:rsid w:val="000B69DA"/>
    <w:rsid w:val="000B6E77"/>
    <w:rsid w:val="000B71ED"/>
    <w:rsid w:val="000B77AC"/>
    <w:rsid w:val="000B78AD"/>
    <w:rsid w:val="000B7A60"/>
    <w:rsid w:val="000C0946"/>
    <w:rsid w:val="000C0B61"/>
    <w:rsid w:val="000C0D65"/>
    <w:rsid w:val="000C118A"/>
    <w:rsid w:val="000C1A62"/>
    <w:rsid w:val="000C2E03"/>
    <w:rsid w:val="000C34EA"/>
    <w:rsid w:val="000C4B8F"/>
    <w:rsid w:val="000C53F1"/>
    <w:rsid w:val="000C5408"/>
    <w:rsid w:val="000C6260"/>
    <w:rsid w:val="000C654B"/>
    <w:rsid w:val="000C680B"/>
    <w:rsid w:val="000C69E7"/>
    <w:rsid w:val="000C6D34"/>
    <w:rsid w:val="000D02D5"/>
    <w:rsid w:val="000D0D11"/>
    <w:rsid w:val="000D1944"/>
    <w:rsid w:val="000D1AB9"/>
    <w:rsid w:val="000D2025"/>
    <w:rsid w:val="000D238C"/>
    <w:rsid w:val="000D27CC"/>
    <w:rsid w:val="000D28C0"/>
    <w:rsid w:val="000D30F7"/>
    <w:rsid w:val="000D3129"/>
    <w:rsid w:val="000D380E"/>
    <w:rsid w:val="000D3865"/>
    <w:rsid w:val="000D3BF0"/>
    <w:rsid w:val="000D41FB"/>
    <w:rsid w:val="000D6982"/>
    <w:rsid w:val="000D6C5A"/>
    <w:rsid w:val="000D7082"/>
    <w:rsid w:val="000D79DC"/>
    <w:rsid w:val="000D7F02"/>
    <w:rsid w:val="000D7F7A"/>
    <w:rsid w:val="000D7FDD"/>
    <w:rsid w:val="000E026D"/>
    <w:rsid w:val="000E0521"/>
    <w:rsid w:val="000E0A51"/>
    <w:rsid w:val="000E0A74"/>
    <w:rsid w:val="000E1D81"/>
    <w:rsid w:val="000E2845"/>
    <w:rsid w:val="000E2F3D"/>
    <w:rsid w:val="000E32A0"/>
    <w:rsid w:val="000E4BCB"/>
    <w:rsid w:val="000E4D74"/>
    <w:rsid w:val="000E56B6"/>
    <w:rsid w:val="000E60CA"/>
    <w:rsid w:val="000E65AE"/>
    <w:rsid w:val="000E6BD2"/>
    <w:rsid w:val="000E6CEA"/>
    <w:rsid w:val="000E74E0"/>
    <w:rsid w:val="000E7516"/>
    <w:rsid w:val="000E7A45"/>
    <w:rsid w:val="000E7E13"/>
    <w:rsid w:val="000F0C0E"/>
    <w:rsid w:val="000F1E9F"/>
    <w:rsid w:val="000F3351"/>
    <w:rsid w:val="000F3AA6"/>
    <w:rsid w:val="000F4961"/>
    <w:rsid w:val="000F4CD9"/>
    <w:rsid w:val="000F5F28"/>
    <w:rsid w:val="000F6947"/>
    <w:rsid w:val="000F704B"/>
    <w:rsid w:val="000F7443"/>
    <w:rsid w:val="0010035A"/>
    <w:rsid w:val="00100360"/>
    <w:rsid w:val="001012B7"/>
    <w:rsid w:val="001014FC"/>
    <w:rsid w:val="001024B3"/>
    <w:rsid w:val="00102B13"/>
    <w:rsid w:val="00102C97"/>
    <w:rsid w:val="00102E78"/>
    <w:rsid w:val="0010356C"/>
    <w:rsid w:val="00103AAB"/>
    <w:rsid w:val="00103B53"/>
    <w:rsid w:val="00103FFC"/>
    <w:rsid w:val="001045F7"/>
    <w:rsid w:val="00104AD9"/>
    <w:rsid w:val="00105119"/>
    <w:rsid w:val="001053CE"/>
    <w:rsid w:val="001055AB"/>
    <w:rsid w:val="001058A0"/>
    <w:rsid w:val="001059F8"/>
    <w:rsid w:val="00105C27"/>
    <w:rsid w:val="00105CB6"/>
    <w:rsid w:val="00105CFA"/>
    <w:rsid w:val="00106220"/>
    <w:rsid w:val="00106454"/>
    <w:rsid w:val="00107622"/>
    <w:rsid w:val="001077C4"/>
    <w:rsid w:val="00110EFD"/>
    <w:rsid w:val="00110F10"/>
    <w:rsid w:val="00111491"/>
    <w:rsid w:val="00112171"/>
    <w:rsid w:val="00112377"/>
    <w:rsid w:val="00114070"/>
    <w:rsid w:val="0011494D"/>
    <w:rsid w:val="00114A5D"/>
    <w:rsid w:val="00115547"/>
    <w:rsid w:val="00116845"/>
    <w:rsid w:val="00120302"/>
    <w:rsid w:val="00120716"/>
    <w:rsid w:val="00120924"/>
    <w:rsid w:val="00121083"/>
    <w:rsid w:val="001213DB"/>
    <w:rsid w:val="001229AB"/>
    <w:rsid w:val="00122C87"/>
    <w:rsid w:val="00122E8F"/>
    <w:rsid w:val="00123041"/>
    <w:rsid w:val="00123EE9"/>
    <w:rsid w:val="00124623"/>
    <w:rsid w:val="00125164"/>
    <w:rsid w:val="0012534F"/>
    <w:rsid w:val="0012696B"/>
    <w:rsid w:val="00126C10"/>
    <w:rsid w:val="00127299"/>
    <w:rsid w:val="0013009D"/>
    <w:rsid w:val="0013030D"/>
    <w:rsid w:val="00130B13"/>
    <w:rsid w:val="001310BD"/>
    <w:rsid w:val="001316B5"/>
    <w:rsid w:val="00131CB9"/>
    <w:rsid w:val="00132190"/>
    <w:rsid w:val="001321B2"/>
    <w:rsid w:val="00132612"/>
    <w:rsid w:val="00134220"/>
    <w:rsid w:val="00134AEA"/>
    <w:rsid w:val="00135E34"/>
    <w:rsid w:val="00136DFE"/>
    <w:rsid w:val="00136F4D"/>
    <w:rsid w:val="0013711E"/>
    <w:rsid w:val="001375D8"/>
    <w:rsid w:val="00137F08"/>
    <w:rsid w:val="001403A6"/>
    <w:rsid w:val="00140B39"/>
    <w:rsid w:val="00140E34"/>
    <w:rsid w:val="00140F68"/>
    <w:rsid w:val="00140FB7"/>
    <w:rsid w:val="00141353"/>
    <w:rsid w:val="001414E0"/>
    <w:rsid w:val="00142EB0"/>
    <w:rsid w:val="0014404F"/>
    <w:rsid w:val="00144D61"/>
    <w:rsid w:val="001465B2"/>
    <w:rsid w:val="00147279"/>
    <w:rsid w:val="001472BD"/>
    <w:rsid w:val="0014753A"/>
    <w:rsid w:val="0015067F"/>
    <w:rsid w:val="00150A2B"/>
    <w:rsid w:val="00150CD7"/>
    <w:rsid w:val="00152B69"/>
    <w:rsid w:val="00153008"/>
    <w:rsid w:val="00153AFC"/>
    <w:rsid w:val="00154228"/>
    <w:rsid w:val="0015432B"/>
    <w:rsid w:val="00154DBE"/>
    <w:rsid w:val="00155D9B"/>
    <w:rsid w:val="00155F70"/>
    <w:rsid w:val="001564DB"/>
    <w:rsid w:val="00157F41"/>
    <w:rsid w:val="00160FCF"/>
    <w:rsid w:val="00161A96"/>
    <w:rsid w:val="00161E83"/>
    <w:rsid w:val="001620C9"/>
    <w:rsid w:val="00162E06"/>
    <w:rsid w:val="00162EF2"/>
    <w:rsid w:val="00163371"/>
    <w:rsid w:val="001637EA"/>
    <w:rsid w:val="001646DD"/>
    <w:rsid w:val="001649E6"/>
    <w:rsid w:val="00164BD4"/>
    <w:rsid w:val="0016677E"/>
    <w:rsid w:val="00166961"/>
    <w:rsid w:val="0016711F"/>
    <w:rsid w:val="001672BD"/>
    <w:rsid w:val="00167B12"/>
    <w:rsid w:val="001707EA"/>
    <w:rsid w:val="00170E03"/>
    <w:rsid w:val="00171D05"/>
    <w:rsid w:val="001727DC"/>
    <w:rsid w:val="00172D43"/>
    <w:rsid w:val="00173638"/>
    <w:rsid w:val="001745C1"/>
    <w:rsid w:val="00174961"/>
    <w:rsid w:val="00176283"/>
    <w:rsid w:val="001762F1"/>
    <w:rsid w:val="001765DC"/>
    <w:rsid w:val="001808C6"/>
    <w:rsid w:val="00180C8F"/>
    <w:rsid w:val="00180EEF"/>
    <w:rsid w:val="00180F55"/>
    <w:rsid w:val="0018159A"/>
    <w:rsid w:val="001816AF"/>
    <w:rsid w:val="00181DC8"/>
    <w:rsid w:val="001829C5"/>
    <w:rsid w:val="00182F60"/>
    <w:rsid w:val="001833FE"/>
    <w:rsid w:val="00183B68"/>
    <w:rsid w:val="001842F9"/>
    <w:rsid w:val="00184878"/>
    <w:rsid w:val="001853F3"/>
    <w:rsid w:val="00185761"/>
    <w:rsid w:val="00185908"/>
    <w:rsid w:val="00185D7A"/>
    <w:rsid w:val="001861E7"/>
    <w:rsid w:val="001867F4"/>
    <w:rsid w:val="001869F3"/>
    <w:rsid w:val="00186B44"/>
    <w:rsid w:val="001871E7"/>
    <w:rsid w:val="00187B3D"/>
    <w:rsid w:val="00187B67"/>
    <w:rsid w:val="001900B4"/>
    <w:rsid w:val="001901CC"/>
    <w:rsid w:val="001903AA"/>
    <w:rsid w:val="001910E2"/>
    <w:rsid w:val="00191B63"/>
    <w:rsid w:val="00192018"/>
    <w:rsid w:val="0019224C"/>
    <w:rsid w:val="001923FE"/>
    <w:rsid w:val="001934DA"/>
    <w:rsid w:val="00193B33"/>
    <w:rsid w:val="001948C2"/>
    <w:rsid w:val="00194BD3"/>
    <w:rsid w:val="00195EA5"/>
    <w:rsid w:val="00196F9A"/>
    <w:rsid w:val="001971B9"/>
    <w:rsid w:val="00197DB7"/>
    <w:rsid w:val="00197EC9"/>
    <w:rsid w:val="001A1E93"/>
    <w:rsid w:val="001A2886"/>
    <w:rsid w:val="001A2A7E"/>
    <w:rsid w:val="001A2BAC"/>
    <w:rsid w:val="001A3005"/>
    <w:rsid w:val="001A3E4D"/>
    <w:rsid w:val="001A4268"/>
    <w:rsid w:val="001A4424"/>
    <w:rsid w:val="001A4E0C"/>
    <w:rsid w:val="001A4EBB"/>
    <w:rsid w:val="001A5235"/>
    <w:rsid w:val="001A5869"/>
    <w:rsid w:val="001A5DE1"/>
    <w:rsid w:val="001A63AF"/>
    <w:rsid w:val="001A739C"/>
    <w:rsid w:val="001B000C"/>
    <w:rsid w:val="001B11BE"/>
    <w:rsid w:val="001B1C98"/>
    <w:rsid w:val="001B1F8F"/>
    <w:rsid w:val="001B2794"/>
    <w:rsid w:val="001B302B"/>
    <w:rsid w:val="001B34EF"/>
    <w:rsid w:val="001B4CFB"/>
    <w:rsid w:val="001B553A"/>
    <w:rsid w:val="001B56A1"/>
    <w:rsid w:val="001B5D68"/>
    <w:rsid w:val="001B603D"/>
    <w:rsid w:val="001B6159"/>
    <w:rsid w:val="001B6335"/>
    <w:rsid w:val="001B7525"/>
    <w:rsid w:val="001C08CE"/>
    <w:rsid w:val="001C0EEA"/>
    <w:rsid w:val="001C16DA"/>
    <w:rsid w:val="001C1BF0"/>
    <w:rsid w:val="001C1CE3"/>
    <w:rsid w:val="001C1F97"/>
    <w:rsid w:val="001C2E1F"/>
    <w:rsid w:val="001C4035"/>
    <w:rsid w:val="001C4394"/>
    <w:rsid w:val="001C46AE"/>
    <w:rsid w:val="001C477C"/>
    <w:rsid w:val="001C4D13"/>
    <w:rsid w:val="001C6632"/>
    <w:rsid w:val="001C6FAB"/>
    <w:rsid w:val="001C70A6"/>
    <w:rsid w:val="001C70DE"/>
    <w:rsid w:val="001C7589"/>
    <w:rsid w:val="001C775D"/>
    <w:rsid w:val="001D19DD"/>
    <w:rsid w:val="001D1A7B"/>
    <w:rsid w:val="001D1D1C"/>
    <w:rsid w:val="001D1EC8"/>
    <w:rsid w:val="001D218A"/>
    <w:rsid w:val="001D291D"/>
    <w:rsid w:val="001D292B"/>
    <w:rsid w:val="001D393B"/>
    <w:rsid w:val="001D3CC5"/>
    <w:rsid w:val="001D42D2"/>
    <w:rsid w:val="001D4BC1"/>
    <w:rsid w:val="001D5241"/>
    <w:rsid w:val="001D55C9"/>
    <w:rsid w:val="001D57CC"/>
    <w:rsid w:val="001D5BF0"/>
    <w:rsid w:val="001D6377"/>
    <w:rsid w:val="001D6C86"/>
    <w:rsid w:val="001D6E19"/>
    <w:rsid w:val="001D6F60"/>
    <w:rsid w:val="001D7310"/>
    <w:rsid w:val="001D7728"/>
    <w:rsid w:val="001D798D"/>
    <w:rsid w:val="001D7991"/>
    <w:rsid w:val="001E010C"/>
    <w:rsid w:val="001E1C75"/>
    <w:rsid w:val="001E1CDB"/>
    <w:rsid w:val="001E1D7D"/>
    <w:rsid w:val="001E1F35"/>
    <w:rsid w:val="001E204C"/>
    <w:rsid w:val="001E27F5"/>
    <w:rsid w:val="001E28B4"/>
    <w:rsid w:val="001E2AAC"/>
    <w:rsid w:val="001E30F0"/>
    <w:rsid w:val="001E36DE"/>
    <w:rsid w:val="001E382C"/>
    <w:rsid w:val="001E5175"/>
    <w:rsid w:val="001E52C1"/>
    <w:rsid w:val="001E7602"/>
    <w:rsid w:val="001E785F"/>
    <w:rsid w:val="001E789C"/>
    <w:rsid w:val="001F04E5"/>
    <w:rsid w:val="001F05CA"/>
    <w:rsid w:val="001F1210"/>
    <w:rsid w:val="001F146F"/>
    <w:rsid w:val="001F19CB"/>
    <w:rsid w:val="001F1A7A"/>
    <w:rsid w:val="001F1C2E"/>
    <w:rsid w:val="001F22B1"/>
    <w:rsid w:val="001F2517"/>
    <w:rsid w:val="001F2F91"/>
    <w:rsid w:val="001F33C3"/>
    <w:rsid w:val="001F34E4"/>
    <w:rsid w:val="001F3AFB"/>
    <w:rsid w:val="001F54DC"/>
    <w:rsid w:val="001F5625"/>
    <w:rsid w:val="001F5754"/>
    <w:rsid w:val="001F5C62"/>
    <w:rsid w:val="001F6465"/>
    <w:rsid w:val="001F67F6"/>
    <w:rsid w:val="001F69FB"/>
    <w:rsid w:val="001F6E25"/>
    <w:rsid w:val="001F7162"/>
    <w:rsid w:val="001F74F5"/>
    <w:rsid w:val="001F78C7"/>
    <w:rsid w:val="001F7A12"/>
    <w:rsid w:val="00200110"/>
    <w:rsid w:val="002006A9"/>
    <w:rsid w:val="00200B8B"/>
    <w:rsid w:val="002012D6"/>
    <w:rsid w:val="0020178D"/>
    <w:rsid w:val="00201803"/>
    <w:rsid w:val="00201C3A"/>
    <w:rsid w:val="00202D37"/>
    <w:rsid w:val="00203109"/>
    <w:rsid w:val="002035C2"/>
    <w:rsid w:val="00203B06"/>
    <w:rsid w:val="00203F89"/>
    <w:rsid w:val="0020448B"/>
    <w:rsid w:val="00204B6D"/>
    <w:rsid w:val="00204D9D"/>
    <w:rsid w:val="002053D5"/>
    <w:rsid w:val="00205771"/>
    <w:rsid w:val="00207117"/>
    <w:rsid w:val="00207120"/>
    <w:rsid w:val="002074A7"/>
    <w:rsid w:val="0020766F"/>
    <w:rsid w:val="0020768A"/>
    <w:rsid w:val="0021056F"/>
    <w:rsid w:val="002106CE"/>
    <w:rsid w:val="00210AFA"/>
    <w:rsid w:val="00211981"/>
    <w:rsid w:val="002125F7"/>
    <w:rsid w:val="00212C60"/>
    <w:rsid w:val="00212D8B"/>
    <w:rsid w:val="002136F8"/>
    <w:rsid w:val="002138F0"/>
    <w:rsid w:val="00213F06"/>
    <w:rsid w:val="00215236"/>
    <w:rsid w:val="0021543C"/>
    <w:rsid w:val="00216CFD"/>
    <w:rsid w:val="002177BC"/>
    <w:rsid w:val="00220B33"/>
    <w:rsid w:val="00220FFB"/>
    <w:rsid w:val="00221929"/>
    <w:rsid w:val="002219A0"/>
    <w:rsid w:val="00221C90"/>
    <w:rsid w:val="00221DCD"/>
    <w:rsid w:val="00222220"/>
    <w:rsid w:val="0022252B"/>
    <w:rsid w:val="002235A1"/>
    <w:rsid w:val="00223735"/>
    <w:rsid w:val="0022381A"/>
    <w:rsid w:val="00223936"/>
    <w:rsid w:val="00223D8D"/>
    <w:rsid w:val="002240C1"/>
    <w:rsid w:val="00224C50"/>
    <w:rsid w:val="00224F11"/>
    <w:rsid w:val="00225A54"/>
    <w:rsid w:val="0022623F"/>
    <w:rsid w:val="00226A76"/>
    <w:rsid w:val="00227A8F"/>
    <w:rsid w:val="0023052C"/>
    <w:rsid w:val="0023083D"/>
    <w:rsid w:val="00230971"/>
    <w:rsid w:val="00231242"/>
    <w:rsid w:val="00231387"/>
    <w:rsid w:val="0023163C"/>
    <w:rsid w:val="002316D7"/>
    <w:rsid w:val="00232A33"/>
    <w:rsid w:val="00233024"/>
    <w:rsid w:val="00233F85"/>
    <w:rsid w:val="00234889"/>
    <w:rsid w:val="00234B84"/>
    <w:rsid w:val="0023501E"/>
    <w:rsid w:val="00235384"/>
    <w:rsid w:val="00237EB8"/>
    <w:rsid w:val="00240217"/>
    <w:rsid w:val="00240479"/>
    <w:rsid w:val="002404E0"/>
    <w:rsid w:val="00240BCA"/>
    <w:rsid w:val="00240D11"/>
    <w:rsid w:val="00241019"/>
    <w:rsid w:val="00241167"/>
    <w:rsid w:val="00241682"/>
    <w:rsid w:val="002417F3"/>
    <w:rsid w:val="0024340C"/>
    <w:rsid w:val="00243E9A"/>
    <w:rsid w:val="00243EBF"/>
    <w:rsid w:val="00244266"/>
    <w:rsid w:val="00244AFB"/>
    <w:rsid w:val="0024541C"/>
    <w:rsid w:val="00245732"/>
    <w:rsid w:val="0024582D"/>
    <w:rsid w:val="00245D08"/>
    <w:rsid w:val="002471D4"/>
    <w:rsid w:val="002515D1"/>
    <w:rsid w:val="0025179F"/>
    <w:rsid w:val="002518F2"/>
    <w:rsid w:val="00251BBD"/>
    <w:rsid w:val="00252146"/>
    <w:rsid w:val="002527C9"/>
    <w:rsid w:val="00252B5C"/>
    <w:rsid w:val="00252CE3"/>
    <w:rsid w:val="0025369B"/>
    <w:rsid w:val="00253FEA"/>
    <w:rsid w:val="00254E1B"/>
    <w:rsid w:val="0025721E"/>
    <w:rsid w:val="002579FB"/>
    <w:rsid w:val="00257E2F"/>
    <w:rsid w:val="0026014E"/>
    <w:rsid w:val="00261504"/>
    <w:rsid w:val="00261B0C"/>
    <w:rsid w:val="00261E6F"/>
    <w:rsid w:val="00261F1B"/>
    <w:rsid w:val="00262024"/>
    <w:rsid w:val="002622D9"/>
    <w:rsid w:val="00262404"/>
    <w:rsid w:val="00262A54"/>
    <w:rsid w:val="00262EBD"/>
    <w:rsid w:val="002643CE"/>
    <w:rsid w:val="00264AED"/>
    <w:rsid w:val="0026571C"/>
    <w:rsid w:val="00265A63"/>
    <w:rsid w:val="002663C2"/>
    <w:rsid w:val="00266BD3"/>
    <w:rsid w:val="00267537"/>
    <w:rsid w:val="002675B4"/>
    <w:rsid w:val="00267A04"/>
    <w:rsid w:val="00270023"/>
    <w:rsid w:val="00270839"/>
    <w:rsid w:val="00270C33"/>
    <w:rsid w:val="00270F3A"/>
    <w:rsid w:val="00270F42"/>
    <w:rsid w:val="00271591"/>
    <w:rsid w:val="00271861"/>
    <w:rsid w:val="00272714"/>
    <w:rsid w:val="00272F3E"/>
    <w:rsid w:val="0027300A"/>
    <w:rsid w:val="00273299"/>
    <w:rsid w:val="0027368F"/>
    <w:rsid w:val="00273E91"/>
    <w:rsid w:val="00274F39"/>
    <w:rsid w:val="00275011"/>
    <w:rsid w:val="00275C95"/>
    <w:rsid w:val="00275F65"/>
    <w:rsid w:val="0027607F"/>
    <w:rsid w:val="00277480"/>
    <w:rsid w:val="002778AE"/>
    <w:rsid w:val="00280740"/>
    <w:rsid w:val="00280B29"/>
    <w:rsid w:val="002819B3"/>
    <w:rsid w:val="0028208B"/>
    <w:rsid w:val="002836E1"/>
    <w:rsid w:val="00284AC0"/>
    <w:rsid w:val="00285F54"/>
    <w:rsid w:val="00286016"/>
    <w:rsid w:val="002866FD"/>
    <w:rsid w:val="002868C6"/>
    <w:rsid w:val="0028692F"/>
    <w:rsid w:val="00286DD4"/>
    <w:rsid w:val="00287394"/>
    <w:rsid w:val="00290222"/>
    <w:rsid w:val="00291283"/>
    <w:rsid w:val="00292126"/>
    <w:rsid w:val="00292399"/>
    <w:rsid w:val="00292A30"/>
    <w:rsid w:val="00293089"/>
    <w:rsid w:val="002931E4"/>
    <w:rsid w:val="00293262"/>
    <w:rsid w:val="00293941"/>
    <w:rsid w:val="002939AC"/>
    <w:rsid w:val="00294889"/>
    <w:rsid w:val="00294BB1"/>
    <w:rsid w:val="00294C43"/>
    <w:rsid w:val="0029523D"/>
    <w:rsid w:val="002962FB"/>
    <w:rsid w:val="00296BE8"/>
    <w:rsid w:val="00297510"/>
    <w:rsid w:val="002976EE"/>
    <w:rsid w:val="00297A86"/>
    <w:rsid w:val="002A0254"/>
    <w:rsid w:val="002A22DB"/>
    <w:rsid w:val="002A36A1"/>
    <w:rsid w:val="002A3F40"/>
    <w:rsid w:val="002A5AA8"/>
    <w:rsid w:val="002A5C13"/>
    <w:rsid w:val="002A604F"/>
    <w:rsid w:val="002A6123"/>
    <w:rsid w:val="002A6345"/>
    <w:rsid w:val="002A6A23"/>
    <w:rsid w:val="002A6B83"/>
    <w:rsid w:val="002A7373"/>
    <w:rsid w:val="002A7BA0"/>
    <w:rsid w:val="002A7F1D"/>
    <w:rsid w:val="002B0027"/>
    <w:rsid w:val="002B017E"/>
    <w:rsid w:val="002B0584"/>
    <w:rsid w:val="002B0969"/>
    <w:rsid w:val="002B0D6D"/>
    <w:rsid w:val="002B30C8"/>
    <w:rsid w:val="002B320E"/>
    <w:rsid w:val="002B3294"/>
    <w:rsid w:val="002B360D"/>
    <w:rsid w:val="002B4830"/>
    <w:rsid w:val="002B4AFE"/>
    <w:rsid w:val="002B4BE1"/>
    <w:rsid w:val="002B4CFC"/>
    <w:rsid w:val="002B5272"/>
    <w:rsid w:val="002B54F4"/>
    <w:rsid w:val="002B5638"/>
    <w:rsid w:val="002B5796"/>
    <w:rsid w:val="002B6ACD"/>
    <w:rsid w:val="002B6E91"/>
    <w:rsid w:val="002B6F7C"/>
    <w:rsid w:val="002C0429"/>
    <w:rsid w:val="002C13BE"/>
    <w:rsid w:val="002C14EF"/>
    <w:rsid w:val="002C333C"/>
    <w:rsid w:val="002C34A7"/>
    <w:rsid w:val="002C3668"/>
    <w:rsid w:val="002C40ED"/>
    <w:rsid w:val="002C4C94"/>
    <w:rsid w:val="002C5603"/>
    <w:rsid w:val="002C6CC7"/>
    <w:rsid w:val="002C6CED"/>
    <w:rsid w:val="002C6D37"/>
    <w:rsid w:val="002C718D"/>
    <w:rsid w:val="002C76F2"/>
    <w:rsid w:val="002D051B"/>
    <w:rsid w:val="002D0D86"/>
    <w:rsid w:val="002D0E69"/>
    <w:rsid w:val="002D14A3"/>
    <w:rsid w:val="002D1927"/>
    <w:rsid w:val="002D2E69"/>
    <w:rsid w:val="002D3085"/>
    <w:rsid w:val="002D4906"/>
    <w:rsid w:val="002D4A34"/>
    <w:rsid w:val="002D642B"/>
    <w:rsid w:val="002D67C1"/>
    <w:rsid w:val="002D715B"/>
    <w:rsid w:val="002D7566"/>
    <w:rsid w:val="002D768E"/>
    <w:rsid w:val="002E0212"/>
    <w:rsid w:val="002E10D2"/>
    <w:rsid w:val="002E1522"/>
    <w:rsid w:val="002E15C0"/>
    <w:rsid w:val="002E2301"/>
    <w:rsid w:val="002E2717"/>
    <w:rsid w:val="002E2783"/>
    <w:rsid w:val="002E30E6"/>
    <w:rsid w:val="002E3123"/>
    <w:rsid w:val="002E4322"/>
    <w:rsid w:val="002E49BC"/>
    <w:rsid w:val="002E52C5"/>
    <w:rsid w:val="002E53F3"/>
    <w:rsid w:val="002E595B"/>
    <w:rsid w:val="002E59ED"/>
    <w:rsid w:val="002E633F"/>
    <w:rsid w:val="002E765B"/>
    <w:rsid w:val="002E7D4B"/>
    <w:rsid w:val="002E7D6D"/>
    <w:rsid w:val="002F0020"/>
    <w:rsid w:val="002F10B3"/>
    <w:rsid w:val="002F1829"/>
    <w:rsid w:val="002F1CD1"/>
    <w:rsid w:val="002F220C"/>
    <w:rsid w:val="002F2533"/>
    <w:rsid w:val="002F2C50"/>
    <w:rsid w:val="002F3721"/>
    <w:rsid w:val="002F3FEA"/>
    <w:rsid w:val="002F42E2"/>
    <w:rsid w:val="002F44F5"/>
    <w:rsid w:val="002F4F08"/>
    <w:rsid w:val="002F54A8"/>
    <w:rsid w:val="002F58A4"/>
    <w:rsid w:val="002F7563"/>
    <w:rsid w:val="00300121"/>
    <w:rsid w:val="0030016A"/>
    <w:rsid w:val="00300675"/>
    <w:rsid w:val="00301149"/>
    <w:rsid w:val="00302038"/>
    <w:rsid w:val="0030208F"/>
    <w:rsid w:val="003021F4"/>
    <w:rsid w:val="00302E89"/>
    <w:rsid w:val="003046E6"/>
    <w:rsid w:val="00305033"/>
    <w:rsid w:val="003057D6"/>
    <w:rsid w:val="00305961"/>
    <w:rsid w:val="003059B5"/>
    <w:rsid w:val="00305D86"/>
    <w:rsid w:val="0030658A"/>
    <w:rsid w:val="00306CFA"/>
    <w:rsid w:val="003073C9"/>
    <w:rsid w:val="00307C72"/>
    <w:rsid w:val="00307F45"/>
    <w:rsid w:val="003103DD"/>
    <w:rsid w:val="00310D6A"/>
    <w:rsid w:val="00311428"/>
    <w:rsid w:val="00311D31"/>
    <w:rsid w:val="00312050"/>
    <w:rsid w:val="0031234D"/>
    <w:rsid w:val="00312D55"/>
    <w:rsid w:val="0031366A"/>
    <w:rsid w:val="00313CF8"/>
    <w:rsid w:val="00314082"/>
    <w:rsid w:val="00315AA5"/>
    <w:rsid w:val="00317668"/>
    <w:rsid w:val="00317C9A"/>
    <w:rsid w:val="00317D0E"/>
    <w:rsid w:val="003201DC"/>
    <w:rsid w:val="003207C4"/>
    <w:rsid w:val="00320BD0"/>
    <w:rsid w:val="003218A9"/>
    <w:rsid w:val="00321EEF"/>
    <w:rsid w:val="003229C6"/>
    <w:rsid w:val="00322A27"/>
    <w:rsid w:val="00322B53"/>
    <w:rsid w:val="00322D30"/>
    <w:rsid w:val="00323D42"/>
    <w:rsid w:val="003241E0"/>
    <w:rsid w:val="00325007"/>
    <w:rsid w:val="003255FC"/>
    <w:rsid w:val="003258FF"/>
    <w:rsid w:val="00325BF4"/>
    <w:rsid w:val="00325C70"/>
    <w:rsid w:val="00325FD5"/>
    <w:rsid w:val="003265A9"/>
    <w:rsid w:val="0032679C"/>
    <w:rsid w:val="003271F2"/>
    <w:rsid w:val="0032767C"/>
    <w:rsid w:val="00330A38"/>
    <w:rsid w:val="00330B91"/>
    <w:rsid w:val="00332105"/>
    <w:rsid w:val="0033232A"/>
    <w:rsid w:val="003325C5"/>
    <w:rsid w:val="00332E2E"/>
    <w:rsid w:val="00332EC4"/>
    <w:rsid w:val="00332EFA"/>
    <w:rsid w:val="00333520"/>
    <w:rsid w:val="003335EE"/>
    <w:rsid w:val="00333F3B"/>
    <w:rsid w:val="003341E7"/>
    <w:rsid w:val="003349CB"/>
    <w:rsid w:val="00334A2C"/>
    <w:rsid w:val="00334D9F"/>
    <w:rsid w:val="00335C56"/>
    <w:rsid w:val="00335F81"/>
    <w:rsid w:val="0033703D"/>
    <w:rsid w:val="00337339"/>
    <w:rsid w:val="003409CD"/>
    <w:rsid w:val="003419EE"/>
    <w:rsid w:val="00341D87"/>
    <w:rsid w:val="00342196"/>
    <w:rsid w:val="003426A7"/>
    <w:rsid w:val="00342831"/>
    <w:rsid w:val="00342995"/>
    <w:rsid w:val="00342B7E"/>
    <w:rsid w:val="003433FC"/>
    <w:rsid w:val="00343664"/>
    <w:rsid w:val="0034378A"/>
    <w:rsid w:val="0034431D"/>
    <w:rsid w:val="003445E6"/>
    <w:rsid w:val="00344735"/>
    <w:rsid w:val="003448D7"/>
    <w:rsid w:val="00345622"/>
    <w:rsid w:val="00345ECE"/>
    <w:rsid w:val="00347156"/>
    <w:rsid w:val="0035000D"/>
    <w:rsid w:val="00350B0D"/>
    <w:rsid w:val="003512CD"/>
    <w:rsid w:val="003515F8"/>
    <w:rsid w:val="00351DFF"/>
    <w:rsid w:val="003539BF"/>
    <w:rsid w:val="003539F8"/>
    <w:rsid w:val="00354581"/>
    <w:rsid w:val="003548BF"/>
    <w:rsid w:val="003556D4"/>
    <w:rsid w:val="00356A46"/>
    <w:rsid w:val="00356E4D"/>
    <w:rsid w:val="0035739A"/>
    <w:rsid w:val="003574E5"/>
    <w:rsid w:val="0035770D"/>
    <w:rsid w:val="003578E3"/>
    <w:rsid w:val="00357A8D"/>
    <w:rsid w:val="00357C07"/>
    <w:rsid w:val="00357E59"/>
    <w:rsid w:val="003604E5"/>
    <w:rsid w:val="0036057C"/>
    <w:rsid w:val="003606B4"/>
    <w:rsid w:val="00360DD1"/>
    <w:rsid w:val="00361847"/>
    <w:rsid w:val="003620F1"/>
    <w:rsid w:val="00362DAF"/>
    <w:rsid w:val="00363283"/>
    <w:rsid w:val="00364277"/>
    <w:rsid w:val="00364ED8"/>
    <w:rsid w:val="0036553E"/>
    <w:rsid w:val="00366580"/>
    <w:rsid w:val="00366FE1"/>
    <w:rsid w:val="003670DE"/>
    <w:rsid w:val="00367D67"/>
    <w:rsid w:val="00367F29"/>
    <w:rsid w:val="00370A64"/>
    <w:rsid w:val="0037106F"/>
    <w:rsid w:val="0037130E"/>
    <w:rsid w:val="003718A5"/>
    <w:rsid w:val="00372307"/>
    <w:rsid w:val="00372410"/>
    <w:rsid w:val="003724F8"/>
    <w:rsid w:val="0037310A"/>
    <w:rsid w:val="003735B9"/>
    <w:rsid w:val="00373816"/>
    <w:rsid w:val="00373B2A"/>
    <w:rsid w:val="00373CE9"/>
    <w:rsid w:val="00374A94"/>
    <w:rsid w:val="00375C30"/>
    <w:rsid w:val="00375C4D"/>
    <w:rsid w:val="00375E41"/>
    <w:rsid w:val="003769E2"/>
    <w:rsid w:val="00376B4B"/>
    <w:rsid w:val="00376C59"/>
    <w:rsid w:val="00376FD4"/>
    <w:rsid w:val="003778BB"/>
    <w:rsid w:val="0038030A"/>
    <w:rsid w:val="003804B8"/>
    <w:rsid w:val="003807BB"/>
    <w:rsid w:val="00380B84"/>
    <w:rsid w:val="00381B8B"/>
    <w:rsid w:val="00382138"/>
    <w:rsid w:val="003821BA"/>
    <w:rsid w:val="00382BD7"/>
    <w:rsid w:val="00382EB1"/>
    <w:rsid w:val="00383A37"/>
    <w:rsid w:val="00383B65"/>
    <w:rsid w:val="00383CF4"/>
    <w:rsid w:val="00384123"/>
    <w:rsid w:val="003841AF"/>
    <w:rsid w:val="003846CF"/>
    <w:rsid w:val="003847EE"/>
    <w:rsid w:val="00384828"/>
    <w:rsid w:val="003849DB"/>
    <w:rsid w:val="00385455"/>
    <w:rsid w:val="00385E04"/>
    <w:rsid w:val="00385F92"/>
    <w:rsid w:val="003869BF"/>
    <w:rsid w:val="00387DCC"/>
    <w:rsid w:val="00390116"/>
    <w:rsid w:val="00390F46"/>
    <w:rsid w:val="003913BE"/>
    <w:rsid w:val="00391D76"/>
    <w:rsid w:val="00391E6A"/>
    <w:rsid w:val="00391FA3"/>
    <w:rsid w:val="0039281E"/>
    <w:rsid w:val="00392A32"/>
    <w:rsid w:val="0039323E"/>
    <w:rsid w:val="00393EFB"/>
    <w:rsid w:val="00393F36"/>
    <w:rsid w:val="003944B2"/>
    <w:rsid w:val="003948D0"/>
    <w:rsid w:val="003950A0"/>
    <w:rsid w:val="00395562"/>
    <w:rsid w:val="003958C5"/>
    <w:rsid w:val="00395E0C"/>
    <w:rsid w:val="00395F6C"/>
    <w:rsid w:val="00396A1A"/>
    <w:rsid w:val="003974D1"/>
    <w:rsid w:val="00397F91"/>
    <w:rsid w:val="003A216D"/>
    <w:rsid w:val="003A2AB8"/>
    <w:rsid w:val="003A2B27"/>
    <w:rsid w:val="003A2FF9"/>
    <w:rsid w:val="003A3E1B"/>
    <w:rsid w:val="003A442E"/>
    <w:rsid w:val="003A444F"/>
    <w:rsid w:val="003A4BFF"/>
    <w:rsid w:val="003A5397"/>
    <w:rsid w:val="003A55BC"/>
    <w:rsid w:val="003A5A4A"/>
    <w:rsid w:val="003A5E9B"/>
    <w:rsid w:val="003A5F64"/>
    <w:rsid w:val="003A62D7"/>
    <w:rsid w:val="003A63AC"/>
    <w:rsid w:val="003A67EB"/>
    <w:rsid w:val="003A7034"/>
    <w:rsid w:val="003A727C"/>
    <w:rsid w:val="003A7AF1"/>
    <w:rsid w:val="003B0313"/>
    <w:rsid w:val="003B10F4"/>
    <w:rsid w:val="003B1B72"/>
    <w:rsid w:val="003B1F27"/>
    <w:rsid w:val="003B21F7"/>
    <w:rsid w:val="003B22FF"/>
    <w:rsid w:val="003B2A43"/>
    <w:rsid w:val="003B380B"/>
    <w:rsid w:val="003B4E8C"/>
    <w:rsid w:val="003B557F"/>
    <w:rsid w:val="003B55D3"/>
    <w:rsid w:val="003B5711"/>
    <w:rsid w:val="003B5831"/>
    <w:rsid w:val="003B5F37"/>
    <w:rsid w:val="003C0453"/>
    <w:rsid w:val="003C0C79"/>
    <w:rsid w:val="003C2C78"/>
    <w:rsid w:val="003C365F"/>
    <w:rsid w:val="003C3B4B"/>
    <w:rsid w:val="003C419C"/>
    <w:rsid w:val="003C4CD3"/>
    <w:rsid w:val="003C50B0"/>
    <w:rsid w:val="003C5CA9"/>
    <w:rsid w:val="003C6DC9"/>
    <w:rsid w:val="003C7F4B"/>
    <w:rsid w:val="003D16EB"/>
    <w:rsid w:val="003D2561"/>
    <w:rsid w:val="003D270C"/>
    <w:rsid w:val="003D27B6"/>
    <w:rsid w:val="003D34EF"/>
    <w:rsid w:val="003D3F17"/>
    <w:rsid w:val="003D55A8"/>
    <w:rsid w:val="003D65D3"/>
    <w:rsid w:val="003D6C87"/>
    <w:rsid w:val="003D6E5C"/>
    <w:rsid w:val="003D72CF"/>
    <w:rsid w:val="003D7D4A"/>
    <w:rsid w:val="003D7EA9"/>
    <w:rsid w:val="003E01CA"/>
    <w:rsid w:val="003E0B8C"/>
    <w:rsid w:val="003E113F"/>
    <w:rsid w:val="003E14A3"/>
    <w:rsid w:val="003E1706"/>
    <w:rsid w:val="003E21DE"/>
    <w:rsid w:val="003E2473"/>
    <w:rsid w:val="003E3346"/>
    <w:rsid w:val="003E3676"/>
    <w:rsid w:val="003E3F40"/>
    <w:rsid w:val="003E4082"/>
    <w:rsid w:val="003E4201"/>
    <w:rsid w:val="003E4EE7"/>
    <w:rsid w:val="003E62A5"/>
    <w:rsid w:val="003E639C"/>
    <w:rsid w:val="003E6541"/>
    <w:rsid w:val="003E7AB0"/>
    <w:rsid w:val="003E7AD9"/>
    <w:rsid w:val="003E7FAF"/>
    <w:rsid w:val="003F0180"/>
    <w:rsid w:val="003F0A1B"/>
    <w:rsid w:val="003F0AF9"/>
    <w:rsid w:val="003F0C90"/>
    <w:rsid w:val="003F179D"/>
    <w:rsid w:val="003F18E6"/>
    <w:rsid w:val="003F1BBB"/>
    <w:rsid w:val="003F26F2"/>
    <w:rsid w:val="003F2823"/>
    <w:rsid w:val="003F288C"/>
    <w:rsid w:val="003F3346"/>
    <w:rsid w:val="003F5158"/>
    <w:rsid w:val="003F5777"/>
    <w:rsid w:val="003F5D33"/>
    <w:rsid w:val="003F60E9"/>
    <w:rsid w:val="00400198"/>
    <w:rsid w:val="00400456"/>
    <w:rsid w:val="00400606"/>
    <w:rsid w:val="00400E0F"/>
    <w:rsid w:val="00401741"/>
    <w:rsid w:val="00401940"/>
    <w:rsid w:val="00401EE8"/>
    <w:rsid w:val="004023B1"/>
    <w:rsid w:val="00402D69"/>
    <w:rsid w:val="0040353F"/>
    <w:rsid w:val="004035FC"/>
    <w:rsid w:val="00403FDF"/>
    <w:rsid w:val="004068C7"/>
    <w:rsid w:val="004070D6"/>
    <w:rsid w:val="004070DE"/>
    <w:rsid w:val="00410086"/>
    <w:rsid w:val="00410657"/>
    <w:rsid w:val="0041164B"/>
    <w:rsid w:val="004130C9"/>
    <w:rsid w:val="0041361C"/>
    <w:rsid w:val="004143C6"/>
    <w:rsid w:val="00414660"/>
    <w:rsid w:val="00414946"/>
    <w:rsid w:val="0041625E"/>
    <w:rsid w:val="0041629A"/>
    <w:rsid w:val="00416C3E"/>
    <w:rsid w:val="00417351"/>
    <w:rsid w:val="004174E2"/>
    <w:rsid w:val="00417896"/>
    <w:rsid w:val="00417E98"/>
    <w:rsid w:val="0042194D"/>
    <w:rsid w:val="00421A72"/>
    <w:rsid w:val="00421EE8"/>
    <w:rsid w:val="0042343D"/>
    <w:rsid w:val="00423A8A"/>
    <w:rsid w:val="00423DB0"/>
    <w:rsid w:val="00424080"/>
    <w:rsid w:val="004240AE"/>
    <w:rsid w:val="00424AC8"/>
    <w:rsid w:val="00424C2A"/>
    <w:rsid w:val="00425E22"/>
    <w:rsid w:val="00426A9B"/>
    <w:rsid w:val="00426FA0"/>
    <w:rsid w:val="004271C6"/>
    <w:rsid w:val="0042764D"/>
    <w:rsid w:val="00427FC6"/>
    <w:rsid w:val="00430175"/>
    <w:rsid w:val="004302FA"/>
    <w:rsid w:val="00430713"/>
    <w:rsid w:val="00430C6E"/>
    <w:rsid w:val="00431891"/>
    <w:rsid w:val="0043224F"/>
    <w:rsid w:val="00432795"/>
    <w:rsid w:val="00432E12"/>
    <w:rsid w:val="00432F4B"/>
    <w:rsid w:val="004333B5"/>
    <w:rsid w:val="00433431"/>
    <w:rsid w:val="00433D3C"/>
    <w:rsid w:val="00433D96"/>
    <w:rsid w:val="004348B2"/>
    <w:rsid w:val="00434CCC"/>
    <w:rsid w:val="00435C6D"/>
    <w:rsid w:val="00435E3D"/>
    <w:rsid w:val="0043657F"/>
    <w:rsid w:val="00436795"/>
    <w:rsid w:val="00436EAE"/>
    <w:rsid w:val="00436EDF"/>
    <w:rsid w:val="00437A33"/>
    <w:rsid w:val="00437B65"/>
    <w:rsid w:val="00437B90"/>
    <w:rsid w:val="00437D8A"/>
    <w:rsid w:val="0044060D"/>
    <w:rsid w:val="00440663"/>
    <w:rsid w:val="004407D8"/>
    <w:rsid w:val="0044081C"/>
    <w:rsid w:val="00440D62"/>
    <w:rsid w:val="004416F0"/>
    <w:rsid w:val="00441756"/>
    <w:rsid w:val="00444068"/>
    <w:rsid w:val="00444A28"/>
    <w:rsid w:val="00445EF2"/>
    <w:rsid w:val="004461CE"/>
    <w:rsid w:val="00446619"/>
    <w:rsid w:val="004466D6"/>
    <w:rsid w:val="00446B5C"/>
    <w:rsid w:val="00446FAC"/>
    <w:rsid w:val="0044798C"/>
    <w:rsid w:val="00447A42"/>
    <w:rsid w:val="00447FF3"/>
    <w:rsid w:val="00450120"/>
    <w:rsid w:val="00450221"/>
    <w:rsid w:val="0045040D"/>
    <w:rsid w:val="00450F01"/>
    <w:rsid w:val="00451990"/>
    <w:rsid w:val="004519DF"/>
    <w:rsid w:val="004528CE"/>
    <w:rsid w:val="004530D2"/>
    <w:rsid w:val="00453180"/>
    <w:rsid w:val="00454483"/>
    <w:rsid w:val="00454DA6"/>
    <w:rsid w:val="0045536C"/>
    <w:rsid w:val="004565D9"/>
    <w:rsid w:val="004569C0"/>
    <w:rsid w:val="004571B3"/>
    <w:rsid w:val="004575C8"/>
    <w:rsid w:val="00457798"/>
    <w:rsid w:val="00457BF3"/>
    <w:rsid w:val="0046000A"/>
    <w:rsid w:val="004602B6"/>
    <w:rsid w:val="00460A91"/>
    <w:rsid w:val="0046112C"/>
    <w:rsid w:val="00461EB7"/>
    <w:rsid w:val="00462282"/>
    <w:rsid w:val="00462544"/>
    <w:rsid w:val="00462D6D"/>
    <w:rsid w:val="00463739"/>
    <w:rsid w:val="004642F9"/>
    <w:rsid w:val="004644FB"/>
    <w:rsid w:val="004648A7"/>
    <w:rsid w:val="00464B5A"/>
    <w:rsid w:val="004651F3"/>
    <w:rsid w:val="00465E0E"/>
    <w:rsid w:val="004662C4"/>
    <w:rsid w:val="00466A5B"/>
    <w:rsid w:val="00466C1F"/>
    <w:rsid w:val="00467AC8"/>
    <w:rsid w:val="00467D9E"/>
    <w:rsid w:val="00470F18"/>
    <w:rsid w:val="004721B4"/>
    <w:rsid w:val="00473456"/>
    <w:rsid w:val="004736A8"/>
    <w:rsid w:val="004737E7"/>
    <w:rsid w:val="00473A76"/>
    <w:rsid w:val="00474B36"/>
    <w:rsid w:val="00474FAD"/>
    <w:rsid w:val="00475F33"/>
    <w:rsid w:val="00475F52"/>
    <w:rsid w:val="0047684E"/>
    <w:rsid w:val="0047788F"/>
    <w:rsid w:val="0047790E"/>
    <w:rsid w:val="00477EFC"/>
    <w:rsid w:val="00477F1C"/>
    <w:rsid w:val="00477F63"/>
    <w:rsid w:val="004801C1"/>
    <w:rsid w:val="00480E51"/>
    <w:rsid w:val="00481399"/>
    <w:rsid w:val="0048268D"/>
    <w:rsid w:val="00482934"/>
    <w:rsid w:val="00482D28"/>
    <w:rsid w:val="004836DD"/>
    <w:rsid w:val="00485409"/>
    <w:rsid w:val="00485A52"/>
    <w:rsid w:val="00485E9F"/>
    <w:rsid w:val="004864AE"/>
    <w:rsid w:val="0048663B"/>
    <w:rsid w:val="00486AFF"/>
    <w:rsid w:val="00487AF5"/>
    <w:rsid w:val="00490658"/>
    <w:rsid w:val="004906F0"/>
    <w:rsid w:val="00490FC8"/>
    <w:rsid w:val="004916C6"/>
    <w:rsid w:val="004919C8"/>
    <w:rsid w:val="00492BF1"/>
    <w:rsid w:val="00493C2E"/>
    <w:rsid w:val="0049490E"/>
    <w:rsid w:val="00494A63"/>
    <w:rsid w:val="004956B4"/>
    <w:rsid w:val="0049587F"/>
    <w:rsid w:val="00495FF6"/>
    <w:rsid w:val="004962E0"/>
    <w:rsid w:val="0049665F"/>
    <w:rsid w:val="004969A4"/>
    <w:rsid w:val="00496C2C"/>
    <w:rsid w:val="004979C6"/>
    <w:rsid w:val="004A1B1C"/>
    <w:rsid w:val="004A1E86"/>
    <w:rsid w:val="004A22C5"/>
    <w:rsid w:val="004A336C"/>
    <w:rsid w:val="004A37DA"/>
    <w:rsid w:val="004A39C2"/>
    <w:rsid w:val="004A3A45"/>
    <w:rsid w:val="004A3B8B"/>
    <w:rsid w:val="004A3DB0"/>
    <w:rsid w:val="004A3DB5"/>
    <w:rsid w:val="004A4701"/>
    <w:rsid w:val="004A54AC"/>
    <w:rsid w:val="004A57D9"/>
    <w:rsid w:val="004A5853"/>
    <w:rsid w:val="004A5DD4"/>
    <w:rsid w:val="004A634E"/>
    <w:rsid w:val="004A6A7D"/>
    <w:rsid w:val="004A78A8"/>
    <w:rsid w:val="004A7B2F"/>
    <w:rsid w:val="004B02CC"/>
    <w:rsid w:val="004B0B6B"/>
    <w:rsid w:val="004B13F5"/>
    <w:rsid w:val="004B1692"/>
    <w:rsid w:val="004B18CF"/>
    <w:rsid w:val="004B27F2"/>
    <w:rsid w:val="004B3C4F"/>
    <w:rsid w:val="004B40D9"/>
    <w:rsid w:val="004B439F"/>
    <w:rsid w:val="004B5047"/>
    <w:rsid w:val="004B56CC"/>
    <w:rsid w:val="004B591B"/>
    <w:rsid w:val="004B5B8C"/>
    <w:rsid w:val="004B6290"/>
    <w:rsid w:val="004B62E4"/>
    <w:rsid w:val="004B6414"/>
    <w:rsid w:val="004B7B41"/>
    <w:rsid w:val="004B7CC0"/>
    <w:rsid w:val="004C0965"/>
    <w:rsid w:val="004C114C"/>
    <w:rsid w:val="004C19A2"/>
    <w:rsid w:val="004C2B18"/>
    <w:rsid w:val="004C2EE3"/>
    <w:rsid w:val="004C339F"/>
    <w:rsid w:val="004C37E6"/>
    <w:rsid w:val="004C3AAE"/>
    <w:rsid w:val="004C3EE2"/>
    <w:rsid w:val="004C49DC"/>
    <w:rsid w:val="004C5920"/>
    <w:rsid w:val="004C6088"/>
    <w:rsid w:val="004C61F2"/>
    <w:rsid w:val="004C6563"/>
    <w:rsid w:val="004C7068"/>
    <w:rsid w:val="004D0980"/>
    <w:rsid w:val="004D10FC"/>
    <w:rsid w:val="004D1E20"/>
    <w:rsid w:val="004D1F78"/>
    <w:rsid w:val="004D23B0"/>
    <w:rsid w:val="004D2A1D"/>
    <w:rsid w:val="004D3344"/>
    <w:rsid w:val="004D3B30"/>
    <w:rsid w:val="004D3D1C"/>
    <w:rsid w:val="004D3F69"/>
    <w:rsid w:val="004D40EF"/>
    <w:rsid w:val="004D41F2"/>
    <w:rsid w:val="004D50DC"/>
    <w:rsid w:val="004D5169"/>
    <w:rsid w:val="004D6DF8"/>
    <w:rsid w:val="004D6F95"/>
    <w:rsid w:val="004D7A75"/>
    <w:rsid w:val="004E009F"/>
    <w:rsid w:val="004E03DC"/>
    <w:rsid w:val="004E07A8"/>
    <w:rsid w:val="004E16B7"/>
    <w:rsid w:val="004E1EE7"/>
    <w:rsid w:val="004E227F"/>
    <w:rsid w:val="004E27FA"/>
    <w:rsid w:val="004E28A2"/>
    <w:rsid w:val="004E2A70"/>
    <w:rsid w:val="004E2B2D"/>
    <w:rsid w:val="004E2BA7"/>
    <w:rsid w:val="004E30C0"/>
    <w:rsid w:val="004E35FA"/>
    <w:rsid w:val="004E3689"/>
    <w:rsid w:val="004E3D6A"/>
    <w:rsid w:val="004E4583"/>
    <w:rsid w:val="004E4A25"/>
    <w:rsid w:val="004E4AE8"/>
    <w:rsid w:val="004E51F3"/>
    <w:rsid w:val="004E57C1"/>
    <w:rsid w:val="004E5950"/>
    <w:rsid w:val="004E5F53"/>
    <w:rsid w:val="004E695D"/>
    <w:rsid w:val="004E79D9"/>
    <w:rsid w:val="004E7CB0"/>
    <w:rsid w:val="004F01E8"/>
    <w:rsid w:val="004F0974"/>
    <w:rsid w:val="004F0B32"/>
    <w:rsid w:val="004F1D10"/>
    <w:rsid w:val="004F26F9"/>
    <w:rsid w:val="004F2D35"/>
    <w:rsid w:val="004F3A98"/>
    <w:rsid w:val="004F3B07"/>
    <w:rsid w:val="004F4656"/>
    <w:rsid w:val="004F523C"/>
    <w:rsid w:val="004F55A9"/>
    <w:rsid w:val="004F60A5"/>
    <w:rsid w:val="004F611B"/>
    <w:rsid w:val="004F653C"/>
    <w:rsid w:val="004F658C"/>
    <w:rsid w:val="004F6743"/>
    <w:rsid w:val="004F7C98"/>
    <w:rsid w:val="00500298"/>
    <w:rsid w:val="00501907"/>
    <w:rsid w:val="00502299"/>
    <w:rsid w:val="00503A38"/>
    <w:rsid w:val="00503ACE"/>
    <w:rsid w:val="00503C4D"/>
    <w:rsid w:val="00504A0C"/>
    <w:rsid w:val="00504E74"/>
    <w:rsid w:val="005055A0"/>
    <w:rsid w:val="00505F70"/>
    <w:rsid w:val="005061A2"/>
    <w:rsid w:val="00506277"/>
    <w:rsid w:val="00506A0A"/>
    <w:rsid w:val="00510C3A"/>
    <w:rsid w:val="0051144B"/>
    <w:rsid w:val="005116F8"/>
    <w:rsid w:val="00512CB6"/>
    <w:rsid w:val="005138E4"/>
    <w:rsid w:val="00513EE9"/>
    <w:rsid w:val="00514776"/>
    <w:rsid w:val="00514F05"/>
    <w:rsid w:val="005162DB"/>
    <w:rsid w:val="005164F8"/>
    <w:rsid w:val="00516CA9"/>
    <w:rsid w:val="00517A4A"/>
    <w:rsid w:val="00517DA4"/>
    <w:rsid w:val="00520466"/>
    <w:rsid w:val="0052149A"/>
    <w:rsid w:val="00521783"/>
    <w:rsid w:val="00522E7E"/>
    <w:rsid w:val="00522FA9"/>
    <w:rsid w:val="005230F2"/>
    <w:rsid w:val="00523198"/>
    <w:rsid w:val="005237E4"/>
    <w:rsid w:val="00523B29"/>
    <w:rsid w:val="00523DC3"/>
    <w:rsid w:val="00523FA6"/>
    <w:rsid w:val="00524168"/>
    <w:rsid w:val="0052467F"/>
    <w:rsid w:val="00524B3D"/>
    <w:rsid w:val="005250AB"/>
    <w:rsid w:val="00525EF7"/>
    <w:rsid w:val="005267D8"/>
    <w:rsid w:val="005267E4"/>
    <w:rsid w:val="00527097"/>
    <w:rsid w:val="005274E5"/>
    <w:rsid w:val="0052780B"/>
    <w:rsid w:val="00527930"/>
    <w:rsid w:val="00527964"/>
    <w:rsid w:val="00530086"/>
    <w:rsid w:val="00531559"/>
    <w:rsid w:val="00531DEE"/>
    <w:rsid w:val="00532330"/>
    <w:rsid w:val="005329C5"/>
    <w:rsid w:val="0053376C"/>
    <w:rsid w:val="00533A13"/>
    <w:rsid w:val="005340DD"/>
    <w:rsid w:val="00534320"/>
    <w:rsid w:val="0053478C"/>
    <w:rsid w:val="005352D7"/>
    <w:rsid w:val="00535689"/>
    <w:rsid w:val="00535C49"/>
    <w:rsid w:val="00536258"/>
    <w:rsid w:val="0053640B"/>
    <w:rsid w:val="0053655C"/>
    <w:rsid w:val="00536F15"/>
    <w:rsid w:val="00537F5F"/>
    <w:rsid w:val="005406E4"/>
    <w:rsid w:val="005422EE"/>
    <w:rsid w:val="00542333"/>
    <w:rsid w:val="00542D52"/>
    <w:rsid w:val="00543D1A"/>
    <w:rsid w:val="0054402D"/>
    <w:rsid w:val="00544B0E"/>
    <w:rsid w:val="00544CA1"/>
    <w:rsid w:val="005454AE"/>
    <w:rsid w:val="00546057"/>
    <w:rsid w:val="005464D4"/>
    <w:rsid w:val="00546AC7"/>
    <w:rsid w:val="00546F31"/>
    <w:rsid w:val="00547059"/>
    <w:rsid w:val="00547ABE"/>
    <w:rsid w:val="005509C8"/>
    <w:rsid w:val="00550FA3"/>
    <w:rsid w:val="00551155"/>
    <w:rsid w:val="00551534"/>
    <w:rsid w:val="00553340"/>
    <w:rsid w:val="0055360E"/>
    <w:rsid w:val="00553683"/>
    <w:rsid w:val="00553B28"/>
    <w:rsid w:val="00553D54"/>
    <w:rsid w:val="00554381"/>
    <w:rsid w:val="0055438E"/>
    <w:rsid w:val="00554393"/>
    <w:rsid w:val="00554678"/>
    <w:rsid w:val="00554B74"/>
    <w:rsid w:val="0055689B"/>
    <w:rsid w:val="005578FA"/>
    <w:rsid w:val="00560EC4"/>
    <w:rsid w:val="0056179B"/>
    <w:rsid w:val="00561897"/>
    <w:rsid w:val="00561CF7"/>
    <w:rsid w:val="00561DDC"/>
    <w:rsid w:val="00562227"/>
    <w:rsid w:val="0056392D"/>
    <w:rsid w:val="0056466F"/>
    <w:rsid w:val="005662AF"/>
    <w:rsid w:val="005663C2"/>
    <w:rsid w:val="00567310"/>
    <w:rsid w:val="00567851"/>
    <w:rsid w:val="00567F9D"/>
    <w:rsid w:val="00567FB4"/>
    <w:rsid w:val="0057208C"/>
    <w:rsid w:val="0057257A"/>
    <w:rsid w:val="0057258D"/>
    <w:rsid w:val="00572B6F"/>
    <w:rsid w:val="00572CCE"/>
    <w:rsid w:val="00572D2B"/>
    <w:rsid w:val="0057445A"/>
    <w:rsid w:val="005744B7"/>
    <w:rsid w:val="00575330"/>
    <w:rsid w:val="00575416"/>
    <w:rsid w:val="00575802"/>
    <w:rsid w:val="00575873"/>
    <w:rsid w:val="00577542"/>
    <w:rsid w:val="0057765F"/>
    <w:rsid w:val="005776C0"/>
    <w:rsid w:val="0058000D"/>
    <w:rsid w:val="0058091E"/>
    <w:rsid w:val="00580ACB"/>
    <w:rsid w:val="00580B06"/>
    <w:rsid w:val="00580DED"/>
    <w:rsid w:val="00580F65"/>
    <w:rsid w:val="00581066"/>
    <w:rsid w:val="00583AF7"/>
    <w:rsid w:val="0058465D"/>
    <w:rsid w:val="0058492B"/>
    <w:rsid w:val="005849ED"/>
    <w:rsid w:val="00584B15"/>
    <w:rsid w:val="00584C63"/>
    <w:rsid w:val="005850FA"/>
    <w:rsid w:val="00586276"/>
    <w:rsid w:val="0058667E"/>
    <w:rsid w:val="00586940"/>
    <w:rsid w:val="00586DC8"/>
    <w:rsid w:val="00586FC5"/>
    <w:rsid w:val="00587B5B"/>
    <w:rsid w:val="005903EA"/>
    <w:rsid w:val="005905D3"/>
    <w:rsid w:val="0059131F"/>
    <w:rsid w:val="00591359"/>
    <w:rsid w:val="00591948"/>
    <w:rsid w:val="005925D9"/>
    <w:rsid w:val="00592831"/>
    <w:rsid w:val="00592BAC"/>
    <w:rsid w:val="00593E8B"/>
    <w:rsid w:val="00595906"/>
    <w:rsid w:val="00595E42"/>
    <w:rsid w:val="00595FBF"/>
    <w:rsid w:val="00595FFC"/>
    <w:rsid w:val="0059605A"/>
    <w:rsid w:val="005962B0"/>
    <w:rsid w:val="005965AE"/>
    <w:rsid w:val="005965C5"/>
    <w:rsid w:val="00597139"/>
    <w:rsid w:val="00597302"/>
    <w:rsid w:val="00597B6B"/>
    <w:rsid w:val="00597DA9"/>
    <w:rsid w:val="005A0CE1"/>
    <w:rsid w:val="005A2526"/>
    <w:rsid w:val="005A2546"/>
    <w:rsid w:val="005A25A7"/>
    <w:rsid w:val="005A2A66"/>
    <w:rsid w:val="005A314A"/>
    <w:rsid w:val="005A35B3"/>
    <w:rsid w:val="005A35FF"/>
    <w:rsid w:val="005A3823"/>
    <w:rsid w:val="005A3AAA"/>
    <w:rsid w:val="005A3EDF"/>
    <w:rsid w:val="005A415B"/>
    <w:rsid w:val="005A42DA"/>
    <w:rsid w:val="005A4669"/>
    <w:rsid w:val="005A48EE"/>
    <w:rsid w:val="005A4D0B"/>
    <w:rsid w:val="005A510D"/>
    <w:rsid w:val="005A62D7"/>
    <w:rsid w:val="005A7622"/>
    <w:rsid w:val="005A7638"/>
    <w:rsid w:val="005A76FE"/>
    <w:rsid w:val="005A7BC7"/>
    <w:rsid w:val="005B17E1"/>
    <w:rsid w:val="005B2228"/>
    <w:rsid w:val="005B2347"/>
    <w:rsid w:val="005B23C9"/>
    <w:rsid w:val="005B27A5"/>
    <w:rsid w:val="005B3C4A"/>
    <w:rsid w:val="005B5866"/>
    <w:rsid w:val="005B5D51"/>
    <w:rsid w:val="005B5D93"/>
    <w:rsid w:val="005B60DF"/>
    <w:rsid w:val="005B6EEE"/>
    <w:rsid w:val="005C0219"/>
    <w:rsid w:val="005C12F5"/>
    <w:rsid w:val="005C17C3"/>
    <w:rsid w:val="005C215A"/>
    <w:rsid w:val="005C21AE"/>
    <w:rsid w:val="005C262D"/>
    <w:rsid w:val="005C31B6"/>
    <w:rsid w:val="005C3375"/>
    <w:rsid w:val="005C3E63"/>
    <w:rsid w:val="005C471F"/>
    <w:rsid w:val="005C4777"/>
    <w:rsid w:val="005C4EAC"/>
    <w:rsid w:val="005C56F2"/>
    <w:rsid w:val="005C5BF2"/>
    <w:rsid w:val="005C623D"/>
    <w:rsid w:val="005C6B7F"/>
    <w:rsid w:val="005C6D6C"/>
    <w:rsid w:val="005C6E6C"/>
    <w:rsid w:val="005C6F69"/>
    <w:rsid w:val="005C717A"/>
    <w:rsid w:val="005C71E6"/>
    <w:rsid w:val="005C7D60"/>
    <w:rsid w:val="005D0C93"/>
    <w:rsid w:val="005D0D78"/>
    <w:rsid w:val="005D0E39"/>
    <w:rsid w:val="005D0F77"/>
    <w:rsid w:val="005D1359"/>
    <w:rsid w:val="005D154E"/>
    <w:rsid w:val="005D17A7"/>
    <w:rsid w:val="005D2222"/>
    <w:rsid w:val="005D3062"/>
    <w:rsid w:val="005D3689"/>
    <w:rsid w:val="005D4C71"/>
    <w:rsid w:val="005D5024"/>
    <w:rsid w:val="005D5888"/>
    <w:rsid w:val="005D5AEA"/>
    <w:rsid w:val="005D61C1"/>
    <w:rsid w:val="005D646A"/>
    <w:rsid w:val="005D64A5"/>
    <w:rsid w:val="005D6DC9"/>
    <w:rsid w:val="005D6E79"/>
    <w:rsid w:val="005D7F93"/>
    <w:rsid w:val="005E0943"/>
    <w:rsid w:val="005E0EA2"/>
    <w:rsid w:val="005E0F29"/>
    <w:rsid w:val="005E105A"/>
    <w:rsid w:val="005E16B5"/>
    <w:rsid w:val="005E2C52"/>
    <w:rsid w:val="005E2F87"/>
    <w:rsid w:val="005E3CFC"/>
    <w:rsid w:val="005E3F37"/>
    <w:rsid w:val="005E47B1"/>
    <w:rsid w:val="005E4ADB"/>
    <w:rsid w:val="005E5B9A"/>
    <w:rsid w:val="005E6D37"/>
    <w:rsid w:val="005E7C1D"/>
    <w:rsid w:val="005F025E"/>
    <w:rsid w:val="005F0460"/>
    <w:rsid w:val="005F0EBD"/>
    <w:rsid w:val="005F1DBE"/>
    <w:rsid w:val="005F21A7"/>
    <w:rsid w:val="005F2318"/>
    <w:rsid w:val="005F3309"/>
    <w:rsid w:val="005F3AFE"/>
    <w:rsid w:val="005F4211"/>
    <w:rsid w:val="005F4916"/>
    <w:rsid w:val="005F4A60"/>
    <w:rsid w:val="005F4E5D"/>
    <w:rsid w:val="005F5101"/>
    <w:rsid w:val="005F5A76"/>
    <w:rsid w:val="005F5E26"/>
    <w:rsid w:val="005F6554"/>
    <w:rsid w:val="00600210"/>
    <w:rsid w:val="00600225"/>
    <w:rsid w:val="00600A5B"/>
    <w:rsid w:val="00600AB0"/>
    <w:rsid w:val="00600E62"/>
    <w:rsid w:val="00600E67"/>
    <w:rsid w:val="00601C45"/>
    <w:rsid w:val="0060291B"/>
    <w:rsid w:val="006030D0"/>
    <w:rsid w:val="00603209"/>
    <w:rsid w:val="006033CA"/>
    <w:rsid w:val="0060366B"/>
    <w:rsid w:val="00603A90"/>
    <w:rsid w:val="00603EA5"/>
    <w:rsid w:val="006041FB"/>
    <w:rsid w:val="00604380"/>
    <w:rsid w:val="00604E6E"/>
    <w:rsid w:val="00605081"/>
    <w:rsid w:val="00605112"/>
    <w:rsid w:val="00605EC0"/>
    <w:rsid w:val="00606E8F"/>
    <w:rsid w:val="00607472"/>
    <w:rsid w:val="00607BE1"/>
    <w:rsid w:val="00607FD1"/>
    <w:rsid w:val="0061056C"/>
    <w:rsid w:val="0061068A"/>
    <w:rsid w:val="00610B8B"/>
    <w:rsid w:val="00611D17"/>
    <w:rsid w:val="006128F3"/>
    <w:rsid w:val="0061486E"/>
    <w:rsid w:val="00614DB1"/>
    <w:rsid w:val="00614F92"/>
    <w:rsid w:val="0061543D"/>
    <w:rsid w:val="00615CAC"/>
    <w:rsid w:val="00615E02"/>
    <w:rsid w:val="006160C8"/>
    <w:rsid w:val="00616BF2"/>
    <w:rsid w:val="00617548"/>
    <w:rsid w:val="00620195"/>
    <w:rsid w:val="0062327C"/>
    <w:rsid w:val="006234F2"/>
    <w:rsid w:val="00623745"/>
    <w:rsid w:val="00623A3B"/>
    <w:rsid w:val="00623D7B"/>
    <w:rsid w:val="00624C26"/>
    <w:rsid w:val="00624EA0"/>
    <w:rsid w:val="00625DAA"/>
    <w:rsid w:val="00627A80"/>
    <w:rsid w:val="006303A5"/>
    <w:rsid w:val="006304DC"/>
    <w:rsid w:val="00630BE9"/>
    <w:rsid w:val="00630C4D"/>
    <w:rsid w:val="00630E4F"/>
    <w:rsid w:val="00631F80"/>
    <w:rsid w:val="00632101"/>
    <w:rsid w:val="00633038"/>
    <w:rsid w:val="00634EB8"/>
    <w:rsid w:val="006350C4"/>
    <w:rsid w:val="00635678"/>
    <w:rsid w:val="00635ACB"/>
    <w:rsid w:val="00637C4D"/>
    <w:rsid w:val="00640477"/>
    <w:rsid w:val="00641501"/>
    <w:rsid w:val="0064178C"/>
    <w:rsid w:val="00641D33"/>
    <w:rsid w:val="00641F61"/>
    <w:rsid w:val="00642B04"/>
    <w:rsid w:val="00643173"/>
    <w:rsid w:val="00643B01"/>
    <w:rsid w:val="006444F5"/>
    <w:rsid w:val="00644586"/>
    <w:rsid w:val="00644829"/>
    <w:rsid w:val="00644B04"/>
    <w:rsid w:val="0064584D"/>
    <w:rsid w:val="00645A07"/>
    <w:rsid w:val="00646116"/>
    <w:rsid w:val="006472AE"/>
    <w:rsid w:val="006507F7"/>
    <w:rsid w:val="00650B47"/>
    <w:rsid w:val="00651220"/>
    <w:rsid w:val="00651758"/>
    <w:rsid w:val="00651EB8"/>
    <w:rsid w:val="006530B5"/>
    <w:rsid w:val="00654929"/>
    <w:rsid w:val="00654DEF"/>
    <w:rsid w:val="00655CA2"/>
    <w:rsid w:val="00655CB8"/>
    <w:rsid w:val="00655FFE"/>
    <w:rsid w:val="006560EF"/>
    <w:rsid w:val="00656742"/>
    <w:rsid w:val="00656C81"/>
    <w:rsid w:val="00657982"/>
    <w:rsid w:val="00657AE8"/>
    <w:rsid w:val="006602B7"/>
    <w:rsid w:val="00661DCB"/>
    <w:rsid w:val="00661EA1"/>
    <w:rsid w:val="006631D6"/>
    <w:rsid w:val="006644E2"/>
    <w:rsid w:val="00664999"/>
    <w:rsid w:val="0066536D"/>
    <w:rsid w:val="006656CC"/>
    <w:rsid w:val="00666228"/>
    <w:rsid w:val="00666677"/>
    <w:rsid w:val="00666927"/>
    <w:rsid w:val="00666966"/>
    <w:rsid w:val="00666D6B"/>
    <w:rsid w:val="006704E3"/>
    <w:rsid w:val="00670A1E"/>
    <w:rsid w:val="00671066"/>
    <w:rsid w:val="006716B8"/>
    <w:rsid w:val="00671965"/>
    <w:rsid w:val="00671B18"/>
    <w:rsid w:val="00672460"/>
    <w:rsid w:val="00673811"/>
    <w:rsid w:val="00673CBE"/>
    <w:rsid w:val="00673E1A"/>
    <w:rsid w:val="00674505"/>
    <w:rsid w:val="00674BEF"/>
    <w:rsid w:val="00675231"/>
    <w:rsid w:val="00676176"/>
    <w:rsid w:val="00676C09"/>
    <w:rsid w:val="00676C3D"/>
    <w:rsid w:val="0067734D"/>
    <w:rsid w:val="006775E7"/>
    <w:rsid w:val="006778CB"/>
    <w:rsid w:val="0068063F"/>
    <w:rsid w:val="00680C22"/>
    <w:rsid w:val="00680F0D"/>
    <w:rsid w:val="00681A91"/>
    <w:rsid w:val="0068221E"/>
    <w:rsid w:val="00682632"/>
    <w:rsid w:val="00682BD9"/>
    <w:rsid w:val="0068315C"/>
    <w:rsid w:val="00684A25"/>
    <w:rsid w:val="00684E71"/>
    <w:rsid w:val="0068505D"/>
    <w:rsid w:val="0068526E"/>
    <w:rsid w:val="006852C6"/>
    <w:rsid w:val="00685444"/>
    <w:rsid w:val="00685ABC"/>
    <w:rsid w:val="006862F6"/>
    <w:rsid w:val="006863B7"/>
    <w:rsid w:val="0068700F"/>
    <w:rsid w:val="0068735E"/>
    <w:rsid w:val="00687373"/>
    <w:rsid w:val="00687DF9"/>
    <w:rsid w:val="006904C9"/>
    <w:rsid w:val="00690622"/>
    <w:rsid w:val="00690ED6"/>
    <w:rsid w:val="006926DC"/>
    <w:rsid w:val="006928CB"/>
    <w:rsid w:val="00692EEF"/>
    <w:rsid w:val="0069325E"/>
    <w:rsid w:val="00693572"/>
    <w:rsid w:val="006939B2"/>
    <w:rsid w:val="00693D23"/>
    <w:rsid w:val="0069422A"/>
    <w:rsid w:val="00695608"/>
    <w:rsid w:val="006958B8"/>
    <w:rsid w:val="00695B66"/>
    <w:rsid w:val="006967D6"/>
    <w:rsid w:val="00696DA4"/>
    <w:rsid w:val="00696E73"/>
    <w:rsid w:val="0069706F"/>
    <w:rsid w:val="0069762E"/>
    <w:rsid w:val="006979A0"/>
    <w:rsid w:val="00697C3C"/>
    <w:rsid w:val="006A041B"/>
    <w:rsid w:val="006A174D"/>
    <w:rsid w:val="006A3941"/>
    <w:rsid w:val="006A4235"/>
    <w:rsid w:val="006A5327"/>
    <w:rsid w:val="006A68D7"/>
    <w:rsid w:val="006A6A60"/>
    <w:rsid w:val="006A73C2"/>
    <w:rsid w:val="006A7533"/>
    <w:rsid w:val="006A7681"/>
    <w:rsid w:val="006B01D9"/>
    <w:rsid w:val="006B0991"/>
    <w:rsid w:val="006B0B72"/>
    <w:rsid w:val="006B1108"/>
    <w:rsid w:val="006B1D68"/>
    <w:rsid w:val="006B2043"/>
    <w:rsid w:val="006B2180"/>
    <w:rsid w:val="006B2412"/>
    <w:rsid w:val="006B297C"/>
    <w:rsid w:val="006B2B83"/>
    <w:rsid w:val="006B2E8B"/>
    <w:rsid w:val="006B43A8"/>
    <w:rsid w:val="006B4B19"/>
    <w:rsid w:val="006B4BBB"/>
    <w:rsid w:val="006B4D70"/>
    <w:rsid w:val="006B50DF"/>
    <w:rsid w:val="006B5809"/>
    <w:rsid w:val="006B5AC6"/>
    <w:rsid w:val="006B685F"/>
    <w:rsid w:val="006B6FAA"/>
    <w:rsid w:val="006B754D"/>
    <w:rsid w:val="006C011F"/>
    <w:rsid w:val="006C0A18"/>
    <w:rsid w:val="006C1752"/>
    <w:rsid w:val="006C1BC0"/>
    <w:rsid w:val="006C24D9"/>
    <w:rsid w:val="006C2729"/>
    <w:rsid w:val="006C2D93"/>
    <w:rsid w:val="006C36D0"/>
    <w:rsid w:val="006C6007"/>
    <w:rsid w:val="006D0355"/>
    <w:rsid w:val="006D10CE"/>
    <w:rsid w:val="006D1187"/>
    <w:rsid w:val="006D142D"/>
    <w:rsid w:val="006D14D8"/>
    <w:rsid w:val="006D1836"/>
    <w:rsid w:val="006D2771"/>
    <w:rsid w:val="006D38C4"/>
    <w:rsid w:val="006D4068"/>
    <w:rsid w:val="006D4FE8"/>
    <w:rsid w:val="006D5079"/>
    <w:rsid w:val="006D52FB"/>
    <w:rsid w:val="006D58E2"/>
    <w:rsid w:val="006D5F23"/>
    <w:rsid w:val="006D620D"/>
    <w:rsid w:val="006D63E3"/>
    <w:rsid w:val="006D65EC"/>
    <w:rsid w:val="006D66F9"/>
    <w:rsid w:val="006D6E67"/>
    <w:rsid w:val="006D6ED5"/>
    <w:rsid w:val="006D7262"/>
    <w:rsid w:val="006D782B"/>
    <w:rsid w:val="006D7FF5"/>
    <w:rsid w:val="006E054A"/>
    <w:rsid w:val="006E05FB"/>
    <w:rsid w:val="006E0BA2"/>
    <w:rsid w:val="006E1695"/>
    <w:rsid w:val="006E1C24"/>
    <w:rsid w:val="006E25F4"/>
    <w:rsid w:val="006E28CE"/>
    <w:rsid w:val="006E4173"/>
    <w:rsid w:val="006E48DF"/>
    <w:rsid w:val="006E4B8F"/>
    <w:rsid w:val="006E552B"/>
    <w:rsid w:val="006E577B"/>
    <w:rsid w:val="006E5B67"/>
    <w:rsid w:val="006E6346"/>
    <w:rsid w:val="006E6BF0"/>
    <w:rsid w:val="006E6F8A"/>
    <w:rsid w:val="006E75EA"/>
    <w:rsid w:val="006E7DEE"/>
    <w:rsid w:val="006F0443"/>
    <w:rsid w:val="006F078A"/>
    <w:rsid w:val="006F0EE9"/>
    <w:rsid w:val="006F130E"/>
    <w:rsid w:val="006F49ED"/>
    <w:rsid w:val="006F5798"/>
    <w:rsid w:val="006F5D99"/>
    <w:rsid w:val="006F6144"/>
    <w:rsid w:val="006F66F2"/>
    <w:rsid w:val="006F6850"/>
    <w:rsid w:val="006F6885"/>
    <w:rsid w:val="006F6C7A"/>
    <w:rsid w:val="006F7322"/>
    <w:rsid w:val="006F7B62"/>
    <w:rsid w:val="006F7DED"/>
    <w:rsid w:val="00700A5B"/>
    <w:rsid w:val="00700BFB"/>
    <w:rsid w:val="00700F6B"/>
    <w:rsid w:val="00701502"/>
    <w:rsid w:val="00701C33"/>
    <w:rsid w:val="007024E1"/>
    <w:rsid w:val="007025B6"/>
    <w:rsid w:val="00702D06"/>
    <w:rsid w:val="0070323D"/>
    <w:rsid w:val="00703271"/>
    <w:rsid w:val="0070328B"/>
    <w:rsid w:val="00703B10"/>
    <w:rsid w:val="00704EED"/>
    <w:rsid w:val="007059B5"/>
    <w:rsid w:val="00705CE2"/>
    <w:rsid w:val="00707DBA"/>
    <w:rsid w:val="00710471"/>
    <w:rsid w:val="00710EAC"/>
    <w:rsid w:val="0071149A"/>
    <w:rsid w:val="00712F07"/>
    <w:rsid w:val="007142C7"/>
    <w:rsid w:val="00714AB9"/>
    <w:rsid w:val="00714C6B"/>
    <w:rsid w:val="007154AA"/>
    <w:rsid w:val="00716128"/>
    <w:rsid w:val="007173D2"/>
    <w:rsid w:val="00720307"/>
    <w:rsid w:val="0072040D"/>
    <w:rsid w:val="0072157F"/>
    <w:rsid w:val="0072487A"/>
    <w:rsid w:val="00724E68"/>
    <w:rsid w:val="00725477"/>
    <w:rsid w:val="00725B8C"/>
    <w:rsid w:val="0072629D"/>
    <w:rsid w:val="00727E9C"/>
    <w:rsid w:val="007308F5"/>
    <w:rsid w:val="007310CB"/>
    <w:rsid w:val="00731D02"/>
    <w:rsid w:val="00732F1C"/>
    <w:rsid w:val="00733218"/>
    <w:rsid w:val="007335BC"/>
    <w:rsid w:val="00733A8C"/>
    <w:rsid w:val="00733C03"/>
    <w:rsid w:val="00734509"/>
    <w:rsid w:val="007345E9"/>
    <w:rsid w:val="00735875"/>
    <w:rsid w:val="007359AD"/>
    <w:rsid w:val="00735B4B"/>
    <w:rsid w:val="00736501"/>
    <w:rsid w:val="0073767B"/>
    <w:rsid w:val="00737B2F"/>
    <w:rsid w:val="00740906"/>
    <w:rsid w:val="007413F7"/>
    <w:rsid w:val="0074224A"/>
    <w:rsid w:val="00742768"/>
    <w:rsid w:val="00742D26"/>
    <w:rsid w:val="0074305A"/>
    <w:rsid w:val="00743E7F"/>
    <w:rsid w:val="00743F6E"/>
    <w:rsid w:val="007454AD"/>
    <w:rsid w:val="00745AB8"/>
    <w:rsid w:val="00745D39"/>
    <w:rsid w:val="007464C9"/>
    <w:rsid w:val="00746AAE"/>
    <w:rsid w:val="00747393"/>
    <w:rsid w:val="0074769E"/>
    <w:rsid w:val="00747A34"/>
    <w:rsid w:val="00747F04"/>
    <w:rsid w:val="007502E9"/>
    <w:rsid w:val="00750B99"/>
    <w:rsid w:val="00750C1C"/>
    <w:rsid w:val="00750F5A"/>
    <w:rsid w:val="00751F4A"/>
    <w:rsid w:val="00752C27"/>
    <w:rsid w:val="007542A8"/>
    <w:rsid w:val="00754840"/>
    <w:rsid w:val="00754891"/>
    <w:rsid w:val="00754D2F"/>
    <w:rsid w:val="007550A7"/>
    <w:rsid w:val="00755A4F"/>
    <w:rsid w:val="00755B0A"/>
    <w:rsid w:val="00755E9F"/>
    <w:rsid w:val="007562C3"/>
    <w:rsid w:val="00756EC7"/>
    <w:rsid w:val="00757696"/>
    <w:rsid w:val="0076017E"/>
    <w:rsid w:val="00760491"/>
    <w:rsid w:val="00760C23"/>
    <w:rsid w:val="0076144D"/>
    <w:rsid w:val="00761759"/>
    <w:rsid w:val="007622B1"/>
    <w:rsid w:val="0076235F"/>
    <w:rsid w:val="00762C2D"/>
    <w:rsid w:val="00762F60"/>
    <w:rsid w:val="007636AD"/>
    <w:rsid w:val="0076376E"/>
    <w:rsid w:val="00763935"/>
    <w:rsid w:val="007641DC"/>
    <w:rsid w:val="00764DB0"/>
    <w:rsid w:val="00764F71"/>
    <w:rsid w:val="00765416"/>
    <w:rsid w:val="007656D5"/>
    <w:rsid w:val="00765725"/>
    <w:rsid w:val="00767A7A"/>
    <w:rsid w:val="00770A1A"/>
    <w:rsid w:val="00770FCE"/>
    <w:rsid w:val="00772102"/>
    <w:rsid w:val="007721BF"/>
    <w:rsid w:val="007726DC"/>
    <w:rsid w:val="00773D01"/>
    <w:rsid w:val="007746F5"/>
    <w:rsid w:val="007754FF"/>
    <w:rsid w:val="007755F9"/>
    <w:rsid w:val="00775BA3"/>
    <w:rsid w:val="00775D7D"/>
    <w:rsid w:val="00775EAE"/>
    <w:rsid w:val="007760D7"/>
    <w:rsid w:val="007762A1"/>
    <w:rsid w:val="00776936"/>
    <w:rsid w:val="00776D94"/>
    <w:rsid w:val="00776FC0"/>
    <w:rsid w:val="00777C30"/>
    <w:rsid w:val="00777F1B"/>
    <w:rsid w:val="00780631"/>
    <w:rsid w:val="0078155E"/>
    <w:rsid w:val="00781979"/>
    <w:rsid w:val="00781C4C"/>
    <w:rsid w:val="00781F77"/>
    <w:rsid w:val="00782362"/>
    <w:rsid w:val="0078243D"/>
    <w:rsid w:val="00782A43"/>
    <w:rsid w:val="00782E5F"/>
    <w:rsid w:val="00783AD2"/>
    <w:rsid w:val="0078432E"/>
    <w:rsid w:val="00785075"/>
    <w:rsid w:val="0078526A"/>
    <w:rsid w:val="007856A9"/>
    <w:rsid w:val="0078580E"/>
    <w:rsid w:val="00785AF7"/>
    <w:rsid w:val="00785DA2"/>
    <w:rsid w:val="007860E9"/>
    <w:rsid w:val="007865A2"/>
    <w:rsid w:val="0078689A"/>
    <w:rsid w:val="00786A67"/>
    <w:rsid w:val="00786F61"/>
    <w:rsid w:val="0078798E"/>
    <w:rsid w:val="00787D3F"/>
    <w:rsid w:val="00787F59"/>
    <w:rsid w:val="00790DBF"/>
    <w:rsid w:val="0079107F"/>
    <w:rsid w:val="007915C9"/>
    <w:rsid w:val="007916B1"/>
    <w:rsid w:val="00791B11"/>
    <w:rsid w:val="00791FE8"/>
    <w:rsid w:val="0079310B"/>
    <w:rsid w:val="007936A2"/>
    <w:rsid w:val="0079415A"/>
    <w:rsid w:val="007946E7"/>
    <w:rsid w:val="00794AEC"/>
    <w:rsid w:val="007954C2"/>
    <w:rsid w:val="007961A7"/>
    <w:rsid w:val="007969A2"/>
    <w:rsid w:val="00796E04"/>
    <w:rsid w:val="007971FF"/>
    <w:rsid w:val="00797AD6"/>
    <w:rsid w:val="007A0A22"/>
    <w:rsid w:val="007A0D28"/>
    <w:rsid w:val="007A1C13"/>
    <w:rsid w:val="007A20D2"/>
    <w:rsid w:val="007A23FD"/>
    <w:rsid w:val="007A2921"/>
    <w:rsid w:val="007A2D85"/>
    <w:rsid w:val="007A4B77"/>
    <w:rsid w:val="007A4CB2"/>
    <w:rsid w:val="007A501A"/>
    <w:rsid w:val="007A63B1"/>
    <w:rsid w:val="007A67B7"/>
    <w:rsid w:val="007A7509"/>
    <w:rsid w:val="007B0177"/>
    <w:rsid w:val="007B09EE"/>
    <w:rsid w:val="007B0B16"/>
    <w:rsid w:val="007B0E90"/>
    <w:rsid w:val="007B1693"/>
    <w:rsid w:val="007B1C0F"/>
    <w:rsid w:val="007B1DC7"/>
    <w:rsid w:val="007B1DE5"/>
    <w:rsid w:val="007B1FA5"/>
    <w:rsid w:val="007B2455"/>
    <w:rsid w:val="007B2489"/>
    <w:rsid w:val="007B2CD9"/>
    <w:rsid w:val="007B355B"/>
    <w:rsid w:val="007B37D4"/>
    <w:rsid w:val="007B4098"/>
    <w:rsid w:val="007B4374"/>
    <w:rsid w:val="007B4792"/>
    <w:rsid w:val="007B4A70"/>
    <w:rsid w:val="007B4C41"/>
    <w:rsid w:val="007B5840"/>
    <w:rsid w:val="007B597F"/>
    <w:rsid w:val="007B614F"/>
    <w:rsid w:val="007B6258"/>
    <w:rsid w:val="007B6554"/>
    <w:rsid w:val="007B6B43"/>
    <w:rsid w:val="007C005E"/>
    <w:rsid w:val="007C089C"/>
    <w:rsid w:val="007C178E"/>
    <w:rsid w:val="007C1870"/>
    <w:rsid w:val="007C1D82"/>
    <w:rsid w:val="007C237C"/>
    <w:rsid w:val="007C24DB"/>
    <w:rsid w:val="007C32C0"/>
    <w:rsid w:val="007C32FC"/>
    <w:rsid w:val="007C33E8"/>
    <w:rsid w:val="007C3692"/>
    <w:rsid w:val="007C3926"/>
    <w:rsid w:val="007C42E6"/>
    <w:rsid w:val="007C45DA"/>
    <w:rsid w:val="007C4796"/>
    <w:rsid w:val="007C495D"/>
    <w:rsid w:val="007C4C62"/>
    <w:rsid w:val="007C4E67"/>
    <w:rsid w:val="007C4EA0"/>
    <w:rsid w:val="007C536A"/>
    <w:rsid w:val="007C65D2"/>
    <w:rsid w:val="007C69D8"/>
    <w:rsid w:val="007C6AB6"/>
    <w:rsid w:val="007D2210"/>
    <w:rsid w:val="007D2873"/>
    <w:rsid w:val="007D2E99"/>
    <w:rsid w:val="007D3DA6"/>
    <w:rsid w:val="007D4158"/>
    <w:rsid w:val="007D49F4"/>
    <w:rsid w:val="007D5B74"/>
    <w:rsid w:val="007D5D1F"/>
    <w:rsid w:val="007D5FEA"/>
    <w:rsid w:val="007D62BF"/>
    <w:rsid w:val="007D6512"/>
    <w:rsid w:val="007D6C23"/>
    <w:rsid w:val="007D788A"/>
    <w:rsid w:val="007E0331"/>
    <w:rsid w:val="007E169A"/>
    <w:rsid w:val="007E2B8B"/>
    <w:rsid w:val="007E3686"/>
    <w:rsid w:val="007E3727"/>
    <w:rsid w:val="007E3A9B"/>
    <w:rsid w:val="007E4A82"/>
    <w:rsid w:val="007E5226"/>
    <w:rsid w:val="007E5AB6"/>
    <w:rsid w:val="007E5AC9"/>
    <w:rsid w:val="007E5B36"/>
    <w:rsid w:val="007E5E52"/>
    <w:rsid w:val="007E6F00"/>
    <w:rsid w:val="007E7A62"/>
    <w:rsid w:val="007E7F2C"/>
    <w:rsid w:val="007F031E"/>
    <w:rsid w:val="007F0799"/>
    <w:rsid w:val="007F0D4E"/>
    <w:rsid w:val="007F10B4"/>
    <w:rsid w:val="007F1391"/>
    <w:rsid w:val="007F1444"/>
    <w:rsid w:val="007F252E"/>
    <w:rsid w:val="007F2989"/>
    <w:rsid w:val="007F315D"/>
    <w:rsid w:val="007F33A4"/>
    <w:rsid w:val="007F340C"/>
    <w:rsid w:val="007F3615"/>
    <w:rsid w:val="007F3BA1"/>
    <w:rsid w:val="007F3BD9"/>
    <w:rsid w:val="007F3D59"/>
    <w:rsid w:val="007F4BDA"/>
    <w:rsid w:val="007F5132"/>
    <w:rsid w:val="007F5E6F"/>
    <w:rsid w:val="007F60E9"/>
    <w:rsid w:val="007F63D7"/>
    <w:rsid w:val="007F6EF5"/>
    <w:rsid w:val="007F7E8F"/>
    <w:rsid w:val="0080097C"/>
    <w:rsid w:val="00801352"/>
    <w:rsid w:val="00802DFB"/>
    <w:rsid w:val="0080378C"/>
    <w:rsid w:val="00804B7D"/>
    <w:rsid w:val="0080522B"/>
    <w:rsid w:val="0080548D"/>
    <w:rsid w:val="00805951"/>
    <w:rsid w:val="00805DE6"/>
    <w:rsid w:val="0080695D"/>
    <w:rsid w:val="008101D5"/>
    <w:rsid w:val="00810382"/>
    <w:rsid w:val="00810A38"/>
    <w:rsid w:val="00811226"/>
    <w:rsid w:val="008116ED"/>
    <w:rsid w:val="00811DC6"/>
    <w:rsid w:val="00812293"/>
    <w:rsid w:val="008126C0"/>
    <w:rsid w:val="0081291D"/>
    <w:rsid w:val="00812A7D"/>
    <w:rsid w:val="00813201"/>
    <w:rsid w:val="00813649"/>
    <w:rsid w:val="008142BC"/>
    <w:rsid w:val="00814408"/>
    <w:rsid w:val="0081481C"/>
    <w:rsid w:val="00814881"/>
    <w:rsid w:val="00814E48"/>
    <w:rsid w:val="0081649A"/>
    <w:rsid w:val="008168B8"/>
    <w:rsid w:val="0081770A"/>
    <w:rsid w:val="00817F85"/>
    <w:rsid w:val="00820674"/>
    <w:rsid w:val="008212F0"/>
    <w:rsid w:val="00821F41"/>
    <w:rsid w:val="00822127"/>
    <w:rsid w:val="008223C5"/>
    <w:rsid w:val="008231E9"/>
    <w:rsid w:val="008235C2"/>
    <w:rsid w:val="00823BAE"/>
    <w:rsid w:val="00823EED"/>
    <w:rsid w:val="00824B4A"/>
    <w:rsid w:val="00824D85"/>
    <w:rsid w:val="00824E54"/>
    <w:rsid w:val="008256EC"/>
    <w:rsid w:val="0082594B"/>
    <w:rsid w:val="00825CD2"/>
    <w:rsid w:val="00826B90"/>
    <w:rsid w:val="00826D0F"/>
    <w:rsid w:val="00827DBF"/>
    <w:rsid w:val="00827F45"/>
    <w:rsid w:val="008300A4"/>
    <w:rsid w:val="0083057A"/>
    <w:rsid w:val="008305C5"/>
    <w:rsid w:val="00831C93"/>
    <w:rsid w:val="00831DC6"/>
    <w:rsid w:val="00832185"/>
    <w:rsid w:val="00832D27"/>
    <w:rsid w:val="00833A8A"/>
    <w:rsid w:val="00833D86"/>
    <w:rsid w:val="00833F65"/>
    <w:rsid w:val="00834205"/>
    <w:rsid w:val="0083461B"/>
    <w:rsid w:val="00835406"/>
    <w:rsid w:val="00835ACB"/>
    <w:rsid w:val="00835CB1"/>
    <w:rsid w:val="0083614D"/>
    <w:rsid w:val="00836627"/>
    <w:rsid w:val="0083752A"/>
    <w:rsid w:val="00837CE3"/>
    <w:rsid w:val="00837DAC"/>
    <w:rsid w:val="00840F6E"/>
    <w:rsid w:val="008414D9"/>
    <w:rsid w:val="008417EE"/>
    <w:rsid w:val="00841AFA"/>
    <w:rsid w:val="00841C7D"/>
    <w:rsid w:val="00842B90"/>
    <w:rsid w:val="0084319F"/>
    <w:rsid w:val="008433FB"/>
    <w:rsid w:val="00843724"/>
    <w:rsid w:val="00844378"/>
    <w:rsid w:val="0084479A"/>
    <w:rsid w:val="0084483B"/>
    <w:rsid w:val="00844D57"/>
    <w:rsid w:val="00846913"/>
    <w:rsid w:val="0084699C"/>
    <w:rsid w:val="008473F2"/>
    <w:rsid w:val="00847B4C"/>
    <w:rsid w:val="00850A3B"/>
    <w:rsid w:val="00851007"/>
    <w:rsid w:val="008511F5"/>
    <w:rsid w:val="00851412"/>
    <w:rsid w:val="008515E0"/>
    <w:rsid w:val="008518DC"/>
    <w:rsid w:val="008527EA"/>
    <w:rsid w:val="00852887"/>
    <w:rsid w:val="00852C64"/>
    <w:rsid w:val="00853141"/>
    <w:rsid w:val="00854543"/>
    <w:rsid w:val="0085460D"/>
    <w:rsid w:val="008559CD"/>
    <w:rsid w:val="0085656A"/>
    <w:rsid w:val="0085665B"/>
    <w:rsid w:val="00856B54"/>
    <w:rsid w:val="00856D6D"/>
    <w:rsid w:val="00860227"/>
    <w:rsid w:val="00861553"/>
    <w:rsid w:val="00861DD4"/>
    <w:rsid w:val="00862840"/>
    <w:rsid w:val="00862D42"/>
    <w:rsid w:val="008637D4"/>
    <w:rsid w:val="00863E72"/>
    <w:rsid w:val="00864130"/>
    <w:rsid w:val="008648F5"/>
    <w:rsid w:val="00865B61"/>
    <w:rsid w:val="00865DF8"/>
    <w:rsid w:val="008664EA"/>
    <w:rsid w:val="008671C2"/>
    <w:rsid w:val="00867540"/>
    <w:rsid w:val="00867CE2"/>
    <w:rsid w:val="00867D27"/>
    <w:rsid w:val="00867EB8"/>
    <w:rsid w:val="00870E7C"/>
    <w:rsid w:val="0087106B"/>
    <w:rsid w:val="0087116F"/>
    <w:rsid w:val="008713D8"/>
    <w:rsid w:val="008718ED"/>
    <w:rsid w:val="00871FD2"/>
    <w:rsid w:val="00872061"/>
    <w:rsid w:val="0087247F"/>
    <w:rsid w:val="00873193"/>
    <w:rsid w:val="00873366"/>
    <w:rsid w:val="0087360C"/>
    <w:rsid w:val="008746DC"/>
    <w:rsid w:val="00875037"/>
    <w:rsid w:val="0087509C"/>
    <w:rsid w:val="00875229"/>
    <w:rsid w:val="0087534E"/>
    <w:rsid w:val="00875D61"/>
    <w:rsid w:val="00875F0D"/>
    <w:rsid w:val="00876516"/>
    <w:rsid w:val="00876523"/>
    <w:rsid w:val="0087666B"/>
    <w:rsid w:val="00876A7C"/>
    <w:rsid w:val="008805C5"/>
    <w:rsid w:val="00882E07"/>
    <w:rsid w:val="008843FA"/>
    <w:rsid w:val="00884587"/>
    <w:rsid w:val="008847B4"/>
    <w:rsid w:val="00884CF1"/>
    <w:rsid w:val="00884E39"/>
    <w:rsid w:val="00885251"/>
    <w:rsid w:val="00885558"/>
    <w:rsid w:val="008859FF"/>
    <w:rsid w:val="00885A2D"/>
    <w:rsid w:val="008867FC"/>
    <w:rsid w:val="00887218"/>
    <w:rsid w:val="008875E4"/>
    <w:rsid w:val="00887CEC"/>
    <w:rsid w:val="00887E62"/>
    <w:rsid w:val="00890645"/>
    <w:rsid w:val="00890670"/>
    <w:rsid w:val="0089129A"/>
    <w:rsid w:val="0089230F"/>
    <w:rsid w:val="00892451"/>
    <w:rsid w:val="00892758"/>
    <w:rsid w:val="00892E7E"/>
    <w:rsid w:val="00892E9F"/>
    <w:rsid w:val="008939D8"/>
    <w:rsid w:val="0089431D"/>
    <w:rsid w:val="008946F7"/>
    <w:rsid w:val="00894AB7"/>
    <w:rsid w:val="00895A09"/>
    <w:rsid w:val="00895ABA"/>
    <w:rsid w:val="00895DBA"/>
    <w:rsid w:val="00896379"/>
    <w:rsid w:val="008964DE"/>
    <w:rsid w:val="00896790"/>
    <w:rsid w:val="00896CB3"/>
    <w:rsid w:val="00897834"/>
    <w:rsid w:val="008979C6"/>
    <w:rsid w:val="008A06C6"/>
    <w:rsid w:val="008A0916"/>
    <w:rsid w:val="008A0CCD"/>
    <w:rsid w:val="008A0D6F"/>
    <w:rsid w:val="008A177E"/>
    <w:rsid w:val="008A1960"/>
    <w:rsid w:val="008A256E"/>
    <w:rsid w:val="008A29FA"/>
    <w:rsid w:val="008A3125"/>
    <w:rsid w:val="008A341C"/>
    <w:rsid w:val="008A45C5"/>
    <w:rsid w:val="008A4883"/>
    <w:rsid w:val="008A4A5E"/>
    <w:rsid w:val="008A4DB7"/>
    <w:rsid w:val="008A4E05"/>
    <w:rsid w:val="008A5827"/>
    <w:rsid w:val="008A5E13"/>
    <w:rsid w:val="008A6847"/>
    <w:rsid w:val="008B0362"/>
    <w:rsid w:val="008B0516"/>
    <w:rsid w:val="008B0ABC"/>
    <w:rsid w:val="008B0B76"/>
    <w:rsid w:val="008B0DD1"/>
    <w:rsid w:val="008B0DF7"/>
    <w:rsid w:val="008B24E9"/>
    <w:rsid w:val="008B34D3"/>
    <w:rsid w:val="008B39FC"/>
    <w:rsid w:val="008B44FB"/>
    <w:rsid w:val="008B517A"/>
    <w:rsid w:val="008B57B9"/>
    <w:rsid w:val="008B59AC"/>
    <w:rsid w:val="008B6226"/>
    <w:rsid w:val="008B6661"/>
    <w:rsid w:val="008B69D9"/>
    <w:rsid w:val="008B6E98"/>
    <w:rsid w:val="008B6F11"/>
    <w:rsid w:val="008B719A"/>
    <w:rsid w:val="008C1272"/>
    <w:rsid w:val="008C1A09"/>
    <w:rsid w:val="008C2909"/>
    <w:rsid w:val="008C543F"/>
    <w:rsid w:val="008C69C0"/>
    <w:rsid w:val="008C700D"/>
    <w:rsid w:val="008C7497"/>
    <w:rsid w:val="008C7619"/>
    <w:rsid w:val="008D03BB"/>
    <w:rsid w:val="008D118D"/>
    <w:rsid w:val="008D1460"/>
    <w:rsid w:val="008D16F4"/>
    <w:rsid w:val="008D1A05"/>
    <w:rsid w:val="008D242D"/>
    <w:rsid w:val="008D28C2"/>
    <w:rsid w:val="008D28C9"/>
    <w:rsid w:val="008D3692"/>
    <w:rsid w:val="008D438D"/>
    <w:rsid w:val="008D43F7"/>
    <w:rsid w:val="008D440B"/>
    <w:rsid w:val="008D4566"/>
    <w:rsid w:val="008D4577"/>
    <w:rsid w:val="008D5F99"/>
    <w:rsid w:val="008D6252"/>
    <w:rsid w:val="008D6780"/>
    <w:rsid w:val="008D75D9"/>
    <w:rsid w:val="008E031F"/>
    <w:rsid w:val="008E0449"/>
    <w:rsid w:val="008E087A"/>
    <w:rsid w:val="008E0C39"/>
    <w:rsid w:val="008E11A9"/>
    <w:rsid w:val="008E18D1"/>
    <w:rsid w:val="008E1BF5"/>
    <w:rsid w:val="008E1C85"/>
    <w:rsid w:val="008E21BC"/>
    <w:rsid w:val="008E26CA"/>
    <w:rsid w:val="008E2C40"/>
    <w:rsid w:val="008E2F7E"/>
    <w:rsid w:val="008E38E4"/>
    <w:rsid w:val="008E3932"/>
    <w:rsid w:val="008E47DA"/>
    <w:rsid w:val="008E4EDA"/>
    <w:rsid w:val="008E5A86"/>
    <w:rsid w:val="008E634B"/>
    <w:rsid w:val="008E6EF9"/>
    <w:rsid w:val="008E741D"/>
    <w:rsid w:val="008E7659"/>
    <w:rsid w:val="008E7666"/>
    <w:rsid w:val="008E76E7"/>
    <w:rsid w:val="008E7AA3"/>
    <w:rsid w:val="008E7BF7"/>
    <w:rsid w:val="008F0507"/>
    <w:rsid w:val="008F0A9F"/>
    <w:rsid w:val="008F1324"/>
    <w:rsid w:val="008F13BA"/>
    <w:rsid w:val="008F146C"/>
    <w:rsid w:val="008F1C2C"/>
    <w:rsid w:val="008F1D7F"/>
    <w:rsid w:val="008F2C63"/>
    <w:rsid w:val="008F31B4"/>
    <w:rsid w:val="008F3335"/>
    <w:rsid w:val="008F39ED"/>
    <w:rsid w:val="008F3AB0"/>
    <w:rsid w:val="008F4F9D"/>
    <w:rsid w:val="008F5146"/>
    <w:rsid w:val="008F57ED"/>
    <w:rsid w:val="008F58C9"/>
    <w:rsid w:val="008F5F72"/>
    <w:rsid w:val="008F6165"/>
    <w:rsid w:val="008F616A"/>
    <w:rsid w:val="008F6B60"/>
    <w:rsid w:val="008F6C30"/>
    <w:rsid w:val="008F6EBC"/>
    <w:rsid w:val="008F7296"/>
    <w:rsid w:val="008F731A"/>
    <w:rsid w:val="008F73A0"/>
    <w:rsid w:val="008F749E"/>
    <w:rsid w:val="008F7D90"/>
    <w:rsid w:val="00901527"/>
    <w:rsid w:val="0090168C"/>
    <w:rsid w:val="009017B4"/>
    <w:rsid w:val="00902F97"/>
    <w:rsid w:val="00903836"/>
    <w:rsid w:val="00904777"/>
    <w:rsid w:val="009047AD"/>
    <w:rsid w:val="00904F5E"/>
    <w:rsid w:val="009052C0"/>
    <w:rsid w:val="00905357"/>
    <w:rsid w:val="0090558A"/>
    <w:rsid w:val="009057F4"/>
    <w:rsid w:val="00907612"/>
    <w:rsid w:val="00907946"/>
    <w:rsid w:val="00907A67"/>
    <w:rsid w:val="00907AAC"/>
    <w:rsid w:val="00910655"/>
    <w:rsid w:val="00910BE7"/>
    <w:rsid w:val="00910C7A"/>
    <w:rsid w:val="00911837"/>
    <w:rsid w:val="00911950"/>
    <w:rsid w:val="00911F5C"/>
    <w:rsid w:val="009126C9"/>
    <w:rsid w:val="00912E7D"/>
    <w:rsid w:val="00913679"/>
    <w:rsid w:val="009136CF"/>
    <w:rsid w:val="00913B6A"/>
    <w:rsid w:val="00913C4E"/>
    <w:rsid w:val="009141D7"/>
    <w:rsid w:val="009149CA"/>
    <w:rsid w:val="00915770"/>
    <w:rsid w:val="00915B14"/>
    <w:rsid w:val="00916E74"/>
    <w:rsid w:val="0092028F"/>
    <w:rsid w:val="00920958"/>
    <w:rsid w:val="0092108F"/>
    <w:rsid w:val="00921940"/>
    <w:rsid w:val="00921CEC"/>
    <w:rsid w:val="00921EE7"/>
    <w:rsid w:val="00922826"/>
    <w:rsid w:val="00923452"/>
    <w:rsid w:val="009240CE"/>
    <w:rsid w:val="009268A5"/>
    <w:rsid w:val="00926CFB"/>
    <w:rsid w:val="00926EE8"/>
    <w:rsid w:val="009302DA"/>
    <w:rsid w:val="00930398"/>
    <w:rsid w:val="009312EE"/>
    <w:rsid w:val="00931368"/>
    <w:rsid w:val="009318FD"/>
    <w:rsid w:val="00932D97"/>
    <w:rsid w:val="009334EB"/>
    <w:rsid w:val="00933754"/>
    <w:rsid w:val="00934913"/>
    <w:rsid w:val="0093519D"/>
    <w:rsid w:val="0093587B"/>
    <w:rsid w:val="00935E5F"/>
    <w:rsid w:val="0093745A"/>
    <w:rsid w:val="00937C99"/>
    <w:rsid w:val="00940290"/>
    <w:rsid w:val="00941C58"/>
    <w:rsid w:val="00942538"/>
    <w:rsid w:val="00942B3B"/>
    <w:rsid w:val="00942DC2"/>
    <w:rsid w:val="0094306B"/>
    <w:rsid w:val="009434A3"/>
    <w:rsid w:val="009440A2"/>
    <w:rsid w:val="009446A4"/>
    <w:rsid w:val="009447C2"/>
    <w:rsid w:val="00944A17"/>
    <w:rsid w:val="00944CF0"/>
    <w:rsid w:val="00944E6E"/>
    <w:rsid w:val="009454E2"/>
    <w:rsid w:val="00947A44"/>
    <w:rsid w:val="00950244"/>
    <w:rsid w:val="009506BE"/>
    <w:rsid w:val="00950AC4"/>
    <w:rsid w:val="009511AC"/>
    <w:rsid w:val="00951206"/>
    <w:rsid w:val="0095175C"/>
    <w:rsid w:val="0095225A"/>
    <w:rsid w:val="009522EA"/>
    <w:rsid w:val="00952933"/>
    <w:rsid w:val="009537D6"/>
    <w:rsid w:val="00953B8F"/>
    <w:rsid w:val="0095424A"/>
    <w:rsid w:val="009543E7"/>
    <w:rsid w:val="00954AB5"/>
    <w:rsid w:val="00955F85"/>
    <w:rsid w:val="00956543"/>
    <w:rsid w:val="00956A53"/>
    <w:rsid w:val="00956F2E"/>
    <w:rsid w:val="009572D3"/>
    <w:rsid w:val="00957661"/>
    <w:rsid w:val="00960964"/>
    <w:rsid w:val="00960E2F"/>
    <w:rsid w:val="00960FD9"/>
    <w:rsid w:val="00961BA4"/>
    <w:rsid w:val="00961D52"/>
    <w:rsid w:val="00961E9C"/>
    <w:rsid w:val="00962DC7"/>
    <w:rsid w:val="0096304D"/>
    <w:rsid w:val="0096393B"/>
    <w:rsid w:val="009639D7"/>
    <w:rsid w:val="00963BAD"/>
    <w:rsid w:val="00964805"/>
    <w:rsid w:val="00964CAB"/>
    <w:rsid w:val="0096559A"/>
    <w:rsid w:val="009657D8"/>
    <w:rsid w:val="009660A3"/>
    <w:rsid w:val="0096630A"/>
    <w:rsid w:val="009666F1"/>
    <w:rsid w:val="00967400"/>
    <w:rsid w:val="00967401"/>
    <w:rsid w:val="00967B38"/>
    <w:rsid w:val="00967DF3"/>
    <w:rsid w:val="00970617"/>
    <w:rsid w:val="00970AF1"/>
    <w:rsid w:val="00970B32"/>
    <w:rsid w:val="0097144B"/>
    <w:rsid w:val="00972C59"/>
    <w:rsid w:val="009730B4"/>
    <w:rsid w:val="0097408D"/>
    <w:rsid w:val="00974FC5"/>
    <w:rsid w:val="00975F7A"/>
    <w:rsid w:val="00976661"/>
    <w:rsid w:val="00976692"/>
    <w:rsid w:val="00977380"/>
    <w:rsid w:val="009775C0"/>
    <w:rsid w:val="0097777A"/>
    <w:rsid w:val="0098053B"/>
    <w:rsid w:val="009805FB"/>
    <w:rsid w:val="00980B0B"/>
    <w:rsid w:val="00980C65"/>
    <w:rsid w:val="00980D68"/>
    <w:rsid w:val="0098174E"/>
    <w:rsid w:val="009818DB"/>
    <w:rsid w:val="00982201"/>
    <w:rsid w:val="00982596"/>
    <w:rsid w:val="0098260C"/>
    <w:rsid w:val="00983356"/>
    <w:rsid w:val="009839C3"/>
    <w:rsid w:val="00983BEC"/>
    <w:rsid w:val="00983F4E"/>
    <w:rsid w:val="00984012"/>
    <w:rsid w:val="0098406D"/>
    <w:rsid w:val="0098434D"/>
    <w:rsid w:val="0098436A"/>
    <w:rsid w:val="009843B7"/>
    <w:rsid w:val="00984954"/>
    <w:rsid w:val="009857E9"/>
    <w:rsid w:val="009858D2"/>
    <w:rsid w:val="00985C2D"/>
    <w:rsid w:val="00985E5F"/>
    <w:rsid w:val="00986101"/>
    <w:rsid w:val="0098716F"/>
    <w:rsid w:val="00987753"/>
    <w:rsid w:val="00987A0B"/>
    <w:rsid w:val="00987E22"/>
    <w:rsid w:val="00990275"/>
    <w:rsid w:val="00990A29"/>
    <w:rsid w:val="00990E8B"/>
    <w:rsid w:val="00991C7B"/>
    <w:rsid w:val="0099226E"/>
    <w:rsid w:val="00992639"/>
    <w:rsid w:val="00994758"/>
    <w:rsid w:val="00994C05"/>
    <w:rsid w:val="009957B9"/>
    <w:rsid w:val="009960AD"/>
    <w:rsid w:val="009965A8"/>
    <w:rsid w:val="00996920"/>
    <w:rsid w:val="009969B2"/>
    <w:rsid w:val="0099746A"/>
    <w:rsid w:val="009A0471"/>
    <w:rsid w:val="009A065F"/>
    <w:rsid w:val="009A0A2D"/>
    <w:rsid w:val="009A1A6F"/>
    <w:rsid w:val="009A1DD5"/>
    <w:rsid w:val="009A1ED0"/>
    <w:rsid w:val="009A2184"/>
    <w:rsid w:val="009A29B3"/>
    <w:rsid w:val="009A2C55"/>
    <w:rsid w:val="009A4B38"/>
    <w:rsid w:val="009A4D59"/>
    <w:rsid w:val="009A5CC1"/>
    <w:rsid w:val="009A5D3D"/>
    <w:rsid w:val="009B0072"/>
    <w:rsid w:val="009B043B"/>
    <w:rsid w:val="009B04EA"/>
    <w:rsid w:val="009B0D98"/>
    <w:rsid w:val="009B0EFE"/>
    <w:rsid w:val="009B1D38"/>
    <w:rsid w:val="009B3169"/>
    <w:rsid w:val="009B3681"/>
    <w:rsid w:val="009B36CB"/>
    <w:rsid w:val="009B3EC9"/>
    <w:rsid w:val="009B4577"/>
    <w:rsid w:val="009B471B"/>
    <w:rsid w:val="009B4AA7"/>
    <w:rsid w:val="009B4BA4"/>
    <w:rsid w:val="009B59F6"/>
    <w:rsid w:val="009B604A"/>
    <w:rsid w:val="009B632E"/>
    <w:rsid w:val="009B64E4"/>
    <w:rsid w:val="009B6828"/>
    <w:rsid w:val="009B686B"/>
    <w:rsid w:val="009B6C9E"/>
    <w:rsid w:val="009B6E69"/>
    <w:rsid w:val="009B7183"/>
    <w:rsid w:val="009B7431"/>
    <w:rsid w:val="009B74A6"/>
    <w:rsid w:val="009B7DC4"/>
    <w:rsid w:val="009C03AC"/>
    <w:rsid w:val="009C03C2"/>
    <w:rsid w:val="009C0857"/>
    <w:rsid w:val="009C0BAB"/>
    <w:rsid w:val="009C0EED"/>
    <w:rsid w:val="009C13FB"/>
    <w:rsid w:val="009C1AA6"/>
    <w:rsid w:val="009C1B92"/>
    <w:rsid w:val="009C1D47"/>
    <w:rsid w:val="009C2565"/>
    <w:rsid w:val="009C286E"/>
    <w:rsid w:val="009C2E0B"/>
    <w:rsid w:val="009C30FF"/>
    <w:rsid w:val="009C34AB"/>
    <w:rsid w:val="009C3548"/>
    <w:rsid w:val="009C36FD"/>
    <w:rsid w:val="009C3E70"/>
    <w:rsid w:val="009C4E2D"/>
    <w:rsid w:val="009C5294"/>
    <w:rsid w:val="009C5CED"/>
    <w:rsid w:val="009C707E"/>
    <w:rsid w:val="009C7493"/>
    <w:rsid w:val="009C7F89"/>
    <w:rsid w:val="009D0D90"/>
    <w:rsid w:val="009D1598"/>
    <w:rsid w:val="009D22D4"/>
    <w:rsid w:val="009D2390"/>
    <w:rsid w:val="009D2E4A"/>
    <w:rsid w:val="009D3AC1"/>
    <w:rsid w:val="009D3D1C"/>
    <w:rsid w:val="009D448C"/>
    <w:rsid w:val="009D4C38"/>
    <w:rsid w:val="009D71D8"/>
    <w:rsid w:val="009D7C88"/>
    <w:rsid w:val="009E0B3E"/>
    <w:rsid w:val="009E1B68"/>
    <w:rsid w:val="009E1EF7"/>
    <w:rsid w:val="009E30FD"/>
    <w:rsid w:val="009E359E"/>
    <w:rsid w:val="009E4A19"/>
    <w:rsid w:val="009E4E71"/>
    <w:rsid w:val="009E5FF4"/>
    <w:rsid w:val="009E6117"/>
    <w:rsid w:val="009E6B45"/>
    <w:rsid w:val="009F0538"/>
    <w:rsid w:val="009F08DA"/>
    <w:rsid w:val="009F198D"/>
    <w:rsid w:val="009F233F"/>
    <w:rsid w:val="009F23BA"/>
    <w:rsid w:val="009F290E"/>
    <w:rsid w:val="009F317C"/>
    <w:rsid w:val="009F451F"/>
    <w:rsid w:val="009F4AA2"/>
    <w:rsid w:val="009F4BD7"/>
    <w:rsid w:val="009F4EBE"/>
    <w:rsid w:val="009F5B93"/>
    <w:rsid w:val="00A007B0"/>
    <w:rsid w:val="00A0081B"/>
    <w:rsid w:val="00A012CE"/>
    <w:rsid w:val="00A01451"/>
    <w:rsid w:val="00A015A1"/>
    <w:rsid w:val="00A0228B"/>
    <w:rsid w:val="00A027DD"/>
    <w:rsid w:val="00A0282B"/>
    <w:rsid w:val="00A02B0D"/>
    <w:rsid w:val="00A0304C"/>
    <w:rsid w:val="00A03123"/>
    <w:rsid w:val="00A04398"/>
    <w:rsid w:val="00A0475E"/>
    <w:rsid w:val="00A04BC4"/>
    <w:rsid w:val="00A04E57"/>
    <w:rsid w:val="00A04FB9"/>
    <w:rsid w:val="00A055CD"/>
    <w:rsid w:val="00A06B36"/>
    <w:rsid w:val="00A07021"/>
    <w:rsid w:val="00A07059"/>
    <w:rsid w:val="00A07DE5"/>
    <w:rsid w:val="00A11826"/>
    <w:rsid w:val="00A11A4D"/>
    <w:rsid w:val="00A11A77"/>
    <w:rsid w:val="00A11C22"/>
    <w:rsid w:val="00A1254C"/>
    <w:rsid w:val="00A12AB4"/>
    <w:rsid w:val="00A13B08"/>
    <w:rsid w:val="00A14172"/>
    <w:rsid w:val="00A143BC"/>
    <w:rsid w:val="00A14487"/>
    <w:rsid w:val="00A145D6"/>
    <w:rsid w:val="00A14885"/>
    <w:rsid w:val="00A14AF2"/>
    <w:rsid w:val="00A14D6F"/>
    <w:rsid w:val="00A16777"/>
    <w:rsid w:val="00A167D7"/>
    <w:rsid w:val="00A16AA0"/>
    <w:rsid w:val="00A17506"/>
    <w:rsid w:val="00A178A9"/>
    <w:rsid w:val="00A17C99"/>
    <w:rsid w:val="00A17E51"/>
    <w:rsid w:val="00A20351"/>
    <w:rsid w:val="00A22680"/>
    <w:rsid w:val="00A22929"/>
    <w:rsid w:val="00A22D61"/>
    <w:rsid w:val="00A22EF1"/>
    <w:rsid w:val="00A23253"/>
    <w:rsid w:val="00A239A0"/>
    <w:rsid w:val="00A23D05"/>
    <w:rsid w:val="00A23E94"/>
    <w:rsid w:val="00A24139"/>
    <w:rsid w:val="00A24430"/>
    <w:rsid w:val="00A2445C"/>
    <w:rsid w:val="00A24534"/>
    <w:rsid w:val="00A25021"/>
    <w:rsid w:val="00A2518B"/>
    <w:rsid w:val="00A25D36"/>
    <w:rsid w:val="00A272E9"/>
    <w:rsid w:val="00A27F39"/>
    <w:rsid w:val="00A308A4"/>
    <w:rsid w:val="00A31171"/>
    <w:rsid w:val="00A31EED"/>
    <w:rsid w:val="00A32B5D"/>
    <w:rsid w:val="00A33727"/>
    <w:rsid w:val="00A344B1"/>
    <w:rsid w:val="00A34D5D"/>
    <w:rsid w:val="00A34E56"/>
    <w:rsid w:val="00A35418"/>
    <w:rsid w:val="00A35CCE"/>
    <w:rsid w:val="00A35E7B"/>
    <w:rsid w:val="00A363A4"/>
    <w:rsid w:val="00A36B24"/>
    <w:rsid w:val="00A36EF6"/>
    <w:rsid w:val="00A37EDB"/>
    <w:rsid w:val="00A4071E"/>
    <w:rsid w:val="00A41C74"/>
    <w:rsid w:val="00A421C1"/>
    <w:rsid w:val="00A4230F"/>
    <w:rsid w:val="00A42F67"/>
    <w:rsid w:val="00A438CC"/>
    <w:rsid w:val="00A43BE5"/>
    <w:rsid w:val="00A44865"/>
    <w:rsid w:val="00A44CB8"/>
    <w:rsid w:val="00A45518"/>
    <w:rsid w:val="00A45BB2"/>
    <w:rsid w:val="00A465C5"/>
    <w:rsid w:val="00A4727B"/>
    <w:rsid w:val="00A474D0"/>
    <w:rsid w:val="00A503E5"/>
    <w:rsid w:val="00A50815"/>
    <w:rsid w:val="00A5157F"/>
    <w:rsid w:val="00A5233D"/>
    <w:rsid w:val="00A52C72"/>
    <w:rsid w:val="00A53225"/>
    <w:rsid w:val="00A5322A"/>
    <w:rsid w:val="00A544B0"/>
    <w:rsid w:val="00A54E8F"/>
    <w:rsid w:val="00A55194"/>
    <w:rsid w:val="00A55475"/>
    <w:rsid w:val="00A55FC3"/>
    <w:rsid w:val="00A5642A"/>
    <w:rsid w:val="00A606DB"/>
    <w:rsid w:val="00A61639"/>
    <w:rsid w:val="00A616CB"/>
    <w:rsid w:val="00A6195A"/>
    <w:rsid w:val="00A61B95"/>
    <w:rsid w:val="00A61CFB"/>
    <w:rsid w:val="00A628D2"/>
    <w:rsid w:val="00A629BB"/>
    <w:rsid w:val="00A62A33"/>
    <w:rsid w:val="00A62DC2"/>
    <w:rsid w:val="00A63167"/>
    <w:rsid w:val="00A63A09"/>
    <w:rsid w:val="00A63F18"/>
    <w:rsid w:val="00A64300"/>
    <w:rsid w:val="00A659E0"/>
    <w:rsid w:val="00A6650A"/>
    <w:rsid w:val="00A666CE"/>
    <w:rsid w:val="00A67049"/>
    <w:rsid w:val="00A70BC1"/>
    <w:rsid w:val="00A71EAD"/>
    <w:rsid w:val="00A7205B"/>
    <w:rsid w:val="00A726AF"/>
    <w:rsid w:val="00A7435C"/>
    <w:rsid w:val="00A746EC"/>
    <w:rsid w:val="00A74A57"/>
    <w:rsid w:val="00A75080"/>
    <w:rsid w:val="00A76ED4"/>
    <w:rsid w:val="00A7706A"/>
    <w:rsid w:val="00A7728B"/>
    <w:rsid w:val="00A80120"/>
    <w:rsid w:val="00A80140"/>
    <w:rsid w:val="00A8114F"/>
    <w:rsid w:val="00A81A71"/>
    <w:rsid w:val="00A82125"/>
    <w:rsid w:val="00A82914"/>
    <w:rsid w:val="00A82ECA"/>
    <w:rsid w:val="00A835A1"/>
    <w:rsid w:val="00A85849"/>
    <w:rsid w:val="00A85B85"/>
    <w:rsid w:val="00A85E84"/>
    <w:rsid w:val="00A86526"/>
    <w:rsid w:val="00A87734"/>
    <w:rsid w:val="00A87A54"/>
    <w:rsid w:val="00A90145"/>
    <w:rsid w:val="00A904C2"/>
    <w:rsid w:val="00A908AB"/>
    <w:rsid w:val="00A91173"/>
    <w:rsid w:val="00A916C6"/>
    <w:rsid w:val="00A91D99"/>
    <w:rsid w:val="00A91FC5"/>
    <w:rsid w:val="00A92652"/>
    <w:rsid w:val="00A92C8C"/>
    <w:rsid w:val="00A933A5"/>
    <w:rsid w:val="00A93C23"/>
    <w:rsid w:val="00A94598"/>
    <w:rsid w:val="00A94690"/>
    <w:rsid w:val="00A9482E"/>
    <w:rsid w:val="00A94C92"/>
    <w:rsid w:val="00A94D89"/>
    <w:rsid w:val="00A94D98"/>
    <w:rsid w:val="00A95559"/>
    <w:rsid w:val="00A961D4"/>
    <w:rsid w:val="00A96273"/>
    <w:rsid w:val="00A96711"/>
    <w:rsid w:val="00A96AB8"/>
    <w:rsid w:val="00A96B80"/>
    <w:rsid w:val="00A970F6"/>
    <w:rsid w:val="00A971F1"/>
    <w:rsid w:val="00A97944"/>
    <w:rsid w:val="00AA0DB7"/>
    <w:rsid w:val="00AA1541"/>
    <w:rsid w:val="00AA15CE"/>
    <w:rsid w:val="00AA173B"/>
    <w:rsid w:val="00AA1991"/>
    <w:rsid w:val="00AA34CA"/>
    <w:rsid w:val="00AA47E7"/>
    <w:rsid w:val="00AA605C"/>
    <w:rsid w:val="00AA7149"/>
    <w:rsid w:val="00AA7607"/>
    <w:rsid w:val="00AA7D76"/>
    <w:rsid w:val="00AB024C"/>
    <w:rsid w:val="00AB06B2"/>
    <w:rsid w:val="00AB111A"/>
    <w:rsid w:val="00AB1155"/>
    <w:rsid w:val="00AB1907"/>
    <w:rsid w:val="00AB1CC2"/>
    <w:rsid w:val="00AB1F78"/>
    <w:rsid w:val="00AB2798"/>
    <w:rsid w:val="00AB2F9C"/>
    <w:rsid w:val="00AB3058"/>
    <w:rsid w:val="00AB3142"/>
    <w:rsid w:val="00AB34B3"/>
    <w:rsid w:val="00AB34EE"/>
    <w:rsid w:val="00AB3B9B"/>
    <w:rsid w:val="00AB3CAD"/>
    <w:rsid w:val="00AB53ED"/>
    <w:rsid w:val="00AB5A2B"/>
    <w:rsid w:val="00AB605A"/>
    <w:rsid w:val="00AB62DC"/>
    <w:rsid w:val="00AB65B8"/>
    <w:rsid w:val="00AB6B23"/>
    <w:rsid w:val="00AB6CAE"/>
    <w:rsid w:val="00AB713D"/>
    <w:rsid w:val="00AB7635"/>
    <w:rsid w:val="00AB7A55"/>
    <w:rsid w:val="00AC08B5"/>
    <w:rsid w:val="00AC13BD"/>
    <w:rsid w:val="00AC2A4F"/>
    <w:rsid w:val="00AC2A86"/>
    <w:rsid w:val="00AC422D"/>
    <w:rsid w:val="00AC5049"/>
    <w:rsid w:val="00AC5060"/>
    <w:rsid w:val="00AC55CC"/>
    <w:rsid w:val="00AC55FD"/>
    <w:rsid w:val="00AC58EA"/>
    <w:rsid w:val="00AC59BC"/>
    <w:rsid w:val="00AC5A7F"/>
    <w:rsid w:val="00AC5FD1"/>
    <w:rsid w:val="00AC6502"/>
    <w:rsid w:val="00AC705C"/>
    <w:rsid w:val="00AC7933"/>
    <w:rsid w:val="00AC7EA1"/>
    <w:rsid w:val="00AD0B6A"/>
    <w:rsid w:val="00AD13A6"/>
    <w:rsid w:val="00AD1D41"/>
    <w:rsid w:val="00AD232B"/>
    <w:rsid w:val="00AD2D34"/>
    <w:rsid w:val="00AD42C0"/>
    <w:rsid w:val="00AD4D06"/>
    <w:rsid w:val="00AD63A6"/>
    <w:rsid w:val="00AD6A14"/>
    <w:rsid w:val="00AE12A3"/>
    <w:rsid w:val="00AE1796"/>
    <w:rsid w:val="00AE199A"/>
    <w:rsid w:val="00AE1D89"/>
    <w:rsid w:val="00AE27FC"/>
    <w:rsid w:val="00AE3570"/>
    <w:rsid w:val="00AE36DB"/>
    <w:rsid w:val="00AE49ED"/>
    <w:rsid w:val="00AE4E05"/>
    <w:rsid w:val="00AE50FF"/>
    <w:rsid w:val="00AE5930"/>
    <w:rsid w:val="00AE5B86"/>
    <w:rsid w:val="00AE60FD"/>
    <w:rsid w:val="00AE674D"/>
    <w:rsid w:val="00AE6EE9"/>
    <w:rsid w:val="00AE7717"/>
    <w:rsid w:val="00AE7E8F"/>
    <w:rsid w:val="00AF022B"/>
    <w:rsid w:val="00AF09B8"/>
    <w:rsid w:val="00AF0DDF"/>
    <w:rsid w:val="00AF11CF"/>
    <w:rsid w:val="00AF14F1"/>
    <w:rsid w:val="00AF1E4C"/>
    <w:rsid w:val="00AF1F3E"/>
    <w:rsid w:val="00AF2AEE"/>
    <w:rsid w:val="00AF31D3"/>
    <w:rsid w:val="00AF32CA"/>
    <w:rsid w:val="00AF3771"/>
    <w:rsid w:val="00AF3FE9"/>
    <w:rsid w:val="00AF4204"/>
    <w:rsid w:val="00AF44C4"/>
    <w:rsid w:val="00AF456C"/>
    <w:rsid w:val="00AF49CF"/>
    <w:rsid w:val="00AF49F9"/>
    <w:rsid w:val="00AF4A85"/>
    <w:rsid w:val="00AF4E77"/>
    <w:rsid w:val="00AF539E"/>
    <w:rsid w:val="00AF583D"/>
    <w:rsid w:val="00AF62C6"/>
    <w:rsid w:val="00AF6367"/>
    <w:rsid w:val="00AF7632"/>
    <w:rsid w:val="00B018B6"/>
    <w:rsid w:val="00B0198D"/>
    <w:rsid w:val="00B02320"/>
    <w:rsid w:val="00B02D0D"/>
    <w:rsid w:val="00B02D50"/>
    <w:rsid w:val="00B0303C"/>
    <w:rsid w:val="00B03387"/>
    <w:rsid w:val="00B03828"/>
    <w:rsid w:val="00B03842"/>
    <w:rsid w:val="00B03C82"/>
    <w:rsid w:val="00B0410D"/>
    <w:rsid w:val="00B04355"/>
    <w:rsid w:val="00B04FC0"/>
    <w:rsid w:val="00B051FF"/>
    <w:rsid w:val="00B05EEC"/>
    <w:rsid w:val="00B06463"/>
    <w:rsid w:val="00B06F85"/>
    <w:rsid w:val="00B07438"/>
    <w:rsid w:val="00B07A63"/>
    <w:rsid w:val="00B07B68"/>
    <w:rsid w:val="00B10C8E"/>
    <w:rsid w:val="00B10D1A"/>
    <w:rsid w:val="00B1241D"/>
    <w:rsid w:val="00B129C9"/>
    <w:rsid w:val="00B12EC2"/>
    <w:rsid w:val="00B13725"/>
    <w:rsid w:val="00B144B6"/>
    <w:rsid w:val="00B14E31"/>
    <w:rsid w:val="00B14F41"/>
    <w:rsid w:val="00B15E55"/>
    <w:rsid w:val="00B164C3"/>
    <w:rsid w:val="00B168B8"/>
    <w:rsid w:val="00B16CB1"/>
    <w:rsid w:val="00B170EA"/>
    <w:rsid w:val="00B178DC"/>
    <w:rsid w:val="00B179F4"/>
    <w:rsid w:val="00B17F13"/>
    <w:rsid w:val="00B17F48"/>
    <w:rsid w:val="00B203F1"/>
    <w:rsid w:val="00B205B2"/>
    <w:rsid w:val="00B20EBC"/>
    <w:rsid w:val="00B21282"/>
    <w:rsid w:val="00B21E37"/>
    <w:rsid w:val="00B21E6C"/>
    <w:rsid w:val="00B22987"/>
    <w:rsid w:val="00B23C5A"/>
    <w:rsid w:val="00B240BF"/>
    <w:rsid w:val="00B24356"/>
    <w:rsid w:val="00B24576"/>
    <w:rsid w:val="00B246BF"/>
    <w:rsid w:val="00B24796"/>
    <w:rsid w:val="00B24E96"/>
    <w:rsid w:val="00B25005"/>
    <w:rsid w:val="00B25022"/>
    <w:rsid w:val="00B25EDA"/>
    <w:rsid w:val="00B316E6"/>
    <w:rsid w:val="00B31DEC"/>
    <w:rsid w:val="00B32867"/>
    <w:rsid w:val="00B3322D"/>
    <w:rsid w:val="00B33C65"/>
    <w:rsid w:val="00B34B24"/>
    <w:rsid w:val="00B34B50"/>
    <w:rsid w:val="00B36A7B"/>
    <w:rsid w:val="00B3740A"/>
    <w:rsid w:val="00B416F7"/>
    <w:rsid w:val="00B419E5"/>
    <w:rsid w:val="00B41A82"/>
    <w:rsid w:val="00B41EE4"/>
    <w:rsid w:val="00B42428"/>
    <w:rsid w:val="00B43810"/>
    <w:rsid w:val="00B43FEC"/>
    <w:rsid w:val="00B4414B"/>
    <w:rsid w:val="00B4417D"/>
    <w:rsid w:val="00B463D5"/>
    <w:rsid w:val="00B466D3"/>
    <w:rsid w:val="00B468D8"/>
    <w:rsid w:val="00B4769A"/>
    <w:rsid w:val="00B51EF6"/>
    <w:rsid w:val="00B528B3"/>
    <w:rsid w:val="00B53B7B"/>
    <w:rsid w:val="00B543CF"/>
    <w:rsid w:val="00B549E6"/>
    <w:rsid w:val="00B54A71"/>
    <w:rsid w:val="00B551E0"/>
    <w:rsid w:val="00B552F2"/>
    <w:rsid w:val="00B55D33"/>
    <w:rsid w:val="00B56467"/>
    <w:rsid w:val="00B576DF"/>
    <w:rsid w:val="00B57B62"/>
    <w:rsid w:val="00B604BA"/>
    <w:rsid w:val="00B60757"/>
    <w:rsid w:val="00B60835"/>
    <w:rsid w:val="00B6087D"/>
    <w:rsid w:val="00B60B31"/>
    <w:rsid w:val="00B61103"/>
    <w:rsid w:val="00B6110D"/>
    <w:rsid w:val="00B621F3"/>
    <w:rsid w:val="00B62A7B"/>
    <w:rsid w:val="00B63142"/>
    <w:rsid w:val="00B6370B"/>
    <w:rsid w:val="00B63A3C"/>
    <w:rsid w:val="00B64660"/>
    <w:rsid w:val="00B6565B"/>
    <w:rsid w:val="00B660FE"/>
    <w:rsid w:val="00B66381"/>
    <w:rsid w:val="00B67F67"/>
    <w:rsid w:val="00B70D20"/>
    <w:rsid w:val="00B70E7A"/>
    <w:rsid w:val="00B710B7"/>
    <w:rsid w:val="00B7168B"/>
    <w:rsid w:val="00B71C7B"/>
    <w:rsid w:val="00B72347"/>
    <w:rsid w:val="00B7238C"/>
    <w:rsid w:val="00B72B9C"/>
    <w:rsid w:val="00B72BA0"/>
    <w:rsid w:val="00B73D6B"/>
    <w:rsid w:val="00B73EEA"/>
    <w:rsid w:val="00B7402B"/>
    <w:rsid w:val="00B7452F"/>
    <w:rsid w:val="00B746DF"/>
    <w:rsid w:val="00B74787"/>
    <w:rsid w:val="00B754FF"/>
    <w:rsid w:val="00B774B3"/>
    <w:rsid w:val="00B77710"/>
    <w:rsid w:val="00B77960"/>
    <w:rsid w:val="00B77C2D"/>
    <w:rsid w:val="00B77FC8"/>
    <w:rsid w:val="00B77FD4"/>
    <w:rsid w:val="00B801D1"/>
    <w:rsid w:val="00B817A8"/>
    <w:rsid w:val="00B826EA"/>
    <w:rsid w:val="00B828C6"/>
    <w:rsid w:val="00B83831"/>
    <w:rsid w:val="00B83B5F"/>
    <w:rsid w:val="00B83C6E"/>
    <w:rsid w:val="00B83FCB"/>
    <w:rsid w:val="00B8447E"/>
    <w:rsid w:val="00B86173"/>
    <w:rsid w:val="00B87A1E"/>
    <w:rsid w:val="00B902A1"/>
    <w:rsid w:val="00B904F0"/>
    <w:rsid w:val="00B9096D"/>
    <w:rsid w:val="00B91DD1"/>
    <w:rsid w:val="00B92ED8"/>
    <w:rsid w:val="00B92F38"/>
    <w:rsid w:val="00B935D5"/>
    <w:rsid w:val="00B94064"/>
    <w:rsid w:val="00B94F91"/>
    <w:rsid w:val="00B94FBF"/>
    <w:rsid w:val="00B957F6"/>
    <w:rsid w:val="00B95C2B"/>
    <w:rsid w:val="00B9632F"/>
    <w:rsid w:val="00B96343"/>
    <w:rsid w:val="00B969FC"/>
    <w:rsid w:val="00B97192"/>
    <w:rsid w:val="00BA04B7"/>
    <w:rsid w:val="00BA0518"/>
    <w:rsid w:val="00BA05FA"/>
    <w:rsid w:val="00BA1C04"/>
    <w:rsid w:val="00BA1FCE"/>
    <w:rsid w:val="00BA3B88"/>
    <w:rsid w:val="00BA43EA"/>
    <w:rsid w:val="00BA48CB"/>
    <w:rsid w:val="00BA500B"/>
    <w:rsid w:val="00BA6497"/>
    <w:rsid w:val="00BA668C"/>
    <w:rsid w:val="00BA6C03"/>
    <w:rsid w:val="00BA70FE"/>
    <w:rsid w:val="00BA7813"/>
    <w:rsid w:val="00BA7A48"/>
    <w:rsid w:val="00BA7F10"/>
    <w:rsid w:val="00BB0044"/>
    <w:rsid w:val="00BB0DBD"/>
    <w:rsid w:val="00BB1331"/>
    <w:rsid w:val="00BB1955"/>
    <w:rsid w:val="00BB2EDF"/>
    <w:rsid w:val="00BB3D41"/>
    <w:rsid w:val="00BB3D9B"/>
    <w:rsid w:val="00BB4278"/>
    <w:rsid w:val="00BB44AD"/>
    <w:rsid w:val="00BB49DC"/>
    <w:rsid w:val="00BB4A4A"/>
    <w:rsid w:val="00BB4C4A"/>
    <w:rsid w:val="00BB4E6B"/>
    <w:rsid w:val="00BB594D"/>
    <w:rsid w:val="00BB5AFE"/>
    <w:rsid w:val="00BB5D15"/>
    <w:rsid w:val="00BB6FF8"/>
    <w:rsid w:val="00BB74B2"/>
    <w:rsid w:val="00BB77B9"/>
    <w:rsid w:val="00BB790E"/>
    <w:rsid w:val="00BC040B"/>
    <w:rsid w:val="00BC0E27"/>
    <w:rsid w:val="00BC13EA"/>
    <w:rsid w:val="00BC1EAA"/>
    <w:rsid w:val="00BC3D0B"/>
    <w:rsid w:val="00BC4F86"/>
    <w:rsid w:val="00BC510B"/>
    <w:rsid w:val="00BC669B"/>
    <w:rsid w:val="00BC6819"/>
    <w:rsid w:val="00BD046B"/>
    <w:rsid w:val="00BD04EB"/>
    <w:rsid w:val="00BD075C"/>
    <w:rsid w:val="00BD1FFC"/>
    <w:rsid w:val="00BD35BB"/>
    <w:rsid w:val="00BD3BA1"/>
    <w:rsid w:val="00BD3F22"/>
    <w:rsid w:val="00BD4D1E"/>
    <w:rsid w:val="00BD622E"/>
    <w:rsid w:val="00BD6496"/>
    <w:rsid w:val="00BD719C"/>
    <w:rsid w:val="00BD71C7"/>
    <w:rsid w:val="00BD74E2"/>
    <w:rsid w:val="00BD75DB"/>
    <w:rsid w:val="00BD7EAD"/>
    <w:rsid w:val="00BE0A6B"/>
    <w:rsid w:val="00BE0CCC"/>
    <w:rsid w:val="00BE0DE4"/>
    <w:rsid w:val="00BE1573"/>
    <w:rsid w:val="00BE1E1A"/>
    <w:rsid w:val="00BE1E6B"/>
    <w:rsid w:val="00BE1EE3"/>
    <w:rsid w:val="00BE30EA"/>
    <w:rsid w:val="00BE3670"/>
    <w:rsid w:val="00BE3D22"/>
    <w:rsid w:val="00BE43B1"/>
    <w:rsid w:val="00BE47E3"/>
    <w:rsid w:val="00BE6037"/>
    <w:rsid w:val="00BE68C7"/>
    <w:rsid w:val="00BE6DC7"/>
    <w:rsid w:val="00BF01B8"/>
    <w:rsid w:val="00BF056F"/>
    <w:rsid w:val="00BF10EA"/>
    <w:rsid w:val="00BF12AA"/>
    <w:rsid w:val="00BF13F1"/>
    <w:rsid w:val="00BF1B8D"/>
    <w:rsid w:val="00BF25E9"/>
    <w:rsid w:val="00BF27AE"/>
    <w:rsid w:val="00BF2F1E"/>
    <w:rsid w:val="00BF30B2"/>
    <w:rsid w:val="00BF3263"/>
    <w:rsid w:val="00BF397C"/>
    <w:rsid w:val="00BF3E54"/>
    <w:rsid w:val="00BF3F35"/>
    <w:rsid w:val="00BF5038"/>
    <w:rsid w:val="00BF513C"/>
    <w:rsid w:val="00BF51AB"/>
    <w:rsid w:val="00BF559B"/>
    <w:rsid w:val="00BF60F1"/>
    <w:rsid w:val="00BF65FD"/>
    <w:rsid w:val="00BF680C"/>
    <w:rsid w:val="00BF72BE"/>
    <w:rsid w:val="00C0062E"/>
    <w:rsid w:val="00C008C8"/>
    <w:rsid w:val="00C009C9"/>
    <w:rsid w:val="00C00E79"/>
    <w:rsid w:val="00C011F7"/>
    <w:rsid w:val="00C0271E"/>
    <w:rsid w:val="00C03215"/>
    <w:rsid w:val="00C05862"/>
    <w:rsid w:val="00C06B84"/>
    <w:rsid w:val="00C06EF3"/>
    <w:rsid w:val="00C0708F"/>
    <w:rsid w:val="00C07945"/>
    <w:rsid w:val="00C07BFD"/>
    <w:rsid w:val="00C1098F"/>
    <w:rsid w:val="00C12035"/>
    <w:rsid w:val="00C13DB5"/>
    <w:rsid w:val="00C13EAD"/>
    <w:rsid w:val="00C1507E"/>
    <w:rsid w:val="00C154ED"/>
    <w:rsid w:val="00C16501"/>
    <w:rsid w:val="00C1686C"/>
    <w:rsid w:val="00C16E53"/>
    <w:rsid w:val="00C1724C"/>
    <w:rsid w:val="00C2041A"/>
    <w:rsid w:val="00C20575"/>
    <w:rsid w:val="00C20675"/>
    <w:rsid w:val="00C20CA3"/>
    <w:rsid w:val="00C21EC8"/>
    <w:rsid w:val="00C21EE4"/>
    <w:rsid w:val="00C221E1"/>
    <w:rsid w:val="00C2236B"/>
    <w:rsid w:val="00C231BE"/>
    <w:rsid w:val="00C235F9"/>
    <w:rsid w:val="00C23DB3"/>
    <w:rsid w:val="00C24506"/>
    <w:rsid w:val="00C246B8"/>
    <w:rsid w:val="00C25F2F"/>
    <w:rsid w:val="00C260F8"/>
    <w:rsid w:val="00C261C3"/>
    <w:rsid w:val="00C2771E"/>
    <w:rsid w:val="00C30307"/>
    <w:rsid w:val="00C311A2"/>
    <w:rsid w:val="00C31DA2"/>
    <w:rsid w:val="00C31F12"/>
    <w:rsid w:val="00C33128"/>
    <w:rsid w:val="00C33344"/>
    <w:rsid w:val="00C33A5C"/>
    <w:rsid w:val="00C34008"/>
    <w:rsid w:val="00C35B84"/>
    <w:rsid w:val="00C36933"/>
    <w:rsid w:val="00C37602"/>
    <w:rsid w:val="00C37972"/>
    <w:rsid w:val="00C37C9A"/>
    <w:rsid w:val="00C40281"/>
    <w:rsid w:val="00C402C6"/>
    <w:rsid w:val="00C40B4F"/>
    <w:rsid w:val="00C40C3C"/>
    <w:rsid w:val="00C4154E"/>
    <w:rsid w:val="00C416AE"/>
    <w:rsid w:val="00C41898"/>
    <w:rsid w:val="00C42F2F"/>
    <w:rsid w:val="00C43C45"/>
    <w:rsid w:val="00C44BCB"/>
    <w:rsid w:val="00C45258"/>
    <w:rsid w:val="00C45FDE"/>
    <w:rsid w:val="00C46259"/>
    <w:rsid w:val="00C4680A"/>
    <w:rsid w:val="00C47154"/>
    <w:rsid w:val="00C51106"/>
    <w:rsid w:val="00C5128D"/>
    <w:rsid w:val="00C5140D"/>
    <w:rsid w:val="00C51E07"/>
    <w:rsid w:val="00C5243D"/>
    <w:rsid w:val="00C53B60"/>
    <w:rsid w:val="00C53C8A"/>
    <w:rsid w:val="00C5435D"/>
    <w:rsid w:val="00C54A16"/>
    <w:rsid w:val="00C55863"/>
    <w:rsid w:val="00C56738"/>
    <w:rsid w:val="00C56794"/>
    <w:rsid w:val="00C56DB9"/>
    <w:rsid w:val="00C5740C"/>
    <w:rsid w:val="00C57912"/>
    <w:rsid w:val="00C60545"/>
    <w:rsid w:val="00C60B02"/>
    <w:rsid w:val="00C60D3A"/>
    <w:rsid w:val="00C61B84"/>
    <w:rsid w:val="00C61F81"/>
    <w:rsid w:val="00C6243B"/>
    <w:rsid w:val="00C63782"/>
    <w:rsid w:val="00C63BF2"/>
    <w:rsid w:val="00C64900"/>
    <w:rsid w:val="00C64DB0"/>
    <w:rsid w:val="00C652C8"/>
    <w:rsid w:val="00C65411"/>
    <w:rsid w:val="00C654DC"/>
    <w:rsid w:val="00C66D89"/>
    <w:rsid w:val="00C671BE"/>
    <w:rsid w:val="00C67624"/>
    <w:rsid w:val="00C67C94"/>
    <w:rsid w:val="00C67E94"/>
    <w:rsid w:val="00C70AB8"/>
    <w:rsid w:val="00C72199"/>
    <w:rsid w:val="00C7245A"/>
    <w:rsid w:val="00C7297D"/>
    <w:rsid w:val="00C73022"/>
    <w:rsid w:val="00C7503F"/>
    <w:rsid w:val="00C75197"/>
    <w:rsid w:val="00C759BD"/>
    <w:rsid w:val="00C75F47"/>
    <w:rsid w:val="00C768DC"/>
    <w:rsid w:val="00C80541"/>
    <w:rsid w:val="00C806AB"/>
    <w:rsid w:val="00C80AFD"/>
    <w:rsid w:val="00C81359"/>
    <w:rsid w:val="00C81EE0"/>
    <w:rsid w:val="00C82A66"/>
    <w:rsid w:val="00C82FA3"/>
    <w:rsid w:val="00C839EB"/>
    <w:rsid w:val="00C83FDD"/>
    <w:rsid w:val="00C84198"/>
    <w:rsid w:val="00C84DC0"/>
    <w:rsid w:val="00C85407"/>
    <w:rsid w:val="00C85571"/>
    <w:rsid w:val="00C857A2"/>
    <w:rsid w:val="00C85998"/>
    <w:rsid w:val="00C85B18"/>
    <w:rsid w:val="00C863BB"/>
    <w:rsid w:val="00C86484"/>
    <w:rsid w:val="00C8660C"/>
    <w:rsid w:val="00C86F70"/>
    <w:rsid w:val="00C8735B"/>
    <w:rsid w:val="00C8792E"/>
    <w:rsid w:val="00C907FD"/>
    <w:rsid w:val="00C90BBF"/>
    <w:rsid w:val="00C917FC"/>
    <w:rsid w:val="00C91D65"/>
    <w:rsid w:val="00C920A4"/>
    <w:rsid w:val="00C92D8F"/>
    <w:rsid w:val="00C92FFD"/>
    <w:rsid w:val="00C93266"/>
    <w:rsid w:val="00C93BD8"/>
    <w:rsid w:val="00C93C04"/>
    <w:rsid w:val="00C94056"/>
    <w:rsid w:val="00C940E5"/>
    <w:rsid w:val="00C94645"/>
    <w:rsid w:val="00C95034"/>
    <w:rsid w:val="00C95B7A"/>
    <w:rsid w:val="00C95F36"/>
    <w:rsid w:val="00C962EE"/>
    <w:rsid w:val="00C965A6"/>
    <w:rsid w:val="00C9690B"/>
    <w:rsid w:val="00C97A1A"/>
    <w:rsid w:val="00CA01CB"/>
    <w:rsid w:val="00CA020D"/>
    <w:rsid w:val="00CA0773"/>
    <w:rsid w:val="00CA07E8"/>
    <w:rsid w:val="00CA096F"/>
    <w:rsid w:val="00CA1300"/>
    <w:rsid w:val="00CA1B1A"/>
    <w:rsid w:val="00CA1D8F"/>
    <w:rsid w:val="00CA29E1"/>
    <w:rsid w:val="00CA2C5C"/>
    <w:rsid w:val="00CA3809"/>
    <w:rsid w:val="00CA38F4"/>
    <w:rsid w:val="00CA537F"/>
    <w:rsid w:val="00CA5396"/>
    <w:rsid w:val="00CA5DF0"/>
    <w:rsid w:val="00CA60D1"/>
    <w:rsid w:val="00CA7752"/>
    <w:rsid w:val="00CA77AC"/>
    <w:rsid w:val="00CA7ABD"/>
    <w:rsid w:val="00CA7F5B"/>
    <w:rsid w:val="00CB0121"/>
    <w:rsid w:val="00CB0C2F"/>
    <w:rsid w:val="00CB0F7E"/>
    <w:rsid w:val="00CB1042"/>
    <w:rsid w:val="00CB1465"/>
    <w:rsid w:val="00CB18D9"/>
    <w:rsid w:val="00CB1C8D"/>
    <w:rsid w:val="00CB2D77"/>
    <w:rsid w:val="00CB3C29"/>
    <w:rsid w:val="00CB3D2A"/>
    <w:rsid w:val="00CB4FD9"/>
    <w:rsid w:val="00CB5040"/>
    <w:rsid w:val="00CB5143"/>
    <w:rsid w:val="00CB51A6"/>
    <w:rsid w:val="00CB58F8"/>
    <w:rsid w:val="00CB59D5"/>
    <w:rsid w:val="00CB5BBF"/>
    <w:rsid w:val="00CB7304"/>
    <w:rsid w:val="00CB760E"/>
    <w:rsid w:val="00CC0431"/>
    <w:rsid w:val="00CC0717"/>
    <w:rsid w:val="00CC1184"/>
    <w:rsid w:val="00CC11AE"/>
    <w:rsid w:val="00CC12B0"/>
    <w:rsid w:val="00CC1326"/>
    <w:rsid w:val="00CC134C"/>
    <w:rsid w:val="00CC18A4"/>
    <w:rsid w:val="00CC1A98"/>
    <w:rsid w:val="00CC1F06"/>
    <w:rsid w:val="00CC1F9C"/>
    <w:rsid w:val="00CC2AF5"/>
    <w:rsid w:val="00CC3341"/>
    <w:rsid w:val="00CC4DAE"/>
    <w:rsid w:val="00CC5381"/>
    <w:rsid w:val="00CC545C"/>
    <w:rsid w:val="00CC6065"/>
    <w:rsid w:val="00CC66AC"/>
    <w:rsid w:val="00CC711C"/>
    <w:rsid w:val="00CC717E"/>
    <w:rsid w:val="00CC74B6"/>
    <w:rsid w:val="00CC7970"/>
    <w:rsid w:val="00CC7A5A"/>
    <w:rsid w:val="00CD0291"/>
    <w:rsid w:val="00CD04A7"/>
    <w:rsid w:val="00CD05E5"/>
    <w:rsid w:val="00CD0694"/>
    <w:rsid w:val="00CD0A4B"/>
    <w:rsid w:val="00CD112B"/>
    <w:rsid w:val="00CD1642"/>
    <w:rsid w:val="00CD2819"/>
    <w:rsid w:val="00CD297F"/>
    <w:rsid w:val="00CD2E11"/>
    <w:rsid w:val="00CD3214"/>
    <w:rsid w:val="00CD3393"/>
    <w:rsid w:val="00CD353C"/>
    <w:rsid w:val="00CD3F4E"/>
    <w:rsid w:val="00CD4440"/>
    <w:rsid w:val="00CD459D"/>
    <w:rsid w:val="00CD51F3"/>
    <w:rsid w:val="00CD5234"/>
    <w:rsid w:val="00CD54E1"/>
    <w:rsid w:val="00CD6404"/>
    <w:rsid w:val="00CE11A9"/>
    <w:rsid w:val="00CE1397"/>
    <w:rsid w:val="00CE3110"/>
    <w:rsid w:val="00CE3519"/>
    <w:rsid w:val="00CE3A72"/>
    <w:rsid w:val="00CE4051"/>
    <w:rsid w:val="00CE49B6"/>
    <w:rsid w:val="00CE528B"/>
    <w:rsid w:val="00CE6A96"/>
    <w:rsid w:val="00CE6B81"/>
    <w:rsid w:val="00CE6C57"/>
    <w:rsid w:val="00CE726B"/>
    <w:rsid w:val="00CE746E"/>
    <w:rsid w:val="00CE7524"/>
    <w:rsid w:val="00CE7C7D"/>
    <w:rsid w:val="00CF0E70"/>
    <w:rsid w:val="00CF1D6E"/>
    <w:rsid w:val="00CF2863"/>
    <w:rsid w:val="00CF418B"/>
    <w:rsid w:val="00CF4575"/>
    <w:rsid w:val="00CF4690"/>
    <w:rsid w:val="00CF47E8"/>
    <w:rsid w:val="00CF50D3"/>
    <w:rsid w:val="00CF53AC"/>
    <w:rsid w:val="00CF740E"/>
    <w:rsid w:val="00CF78CB"/>
    <w:rsid w:val="00D00A1F"/>
    <w:rsid w:val="00D01027"/>
    <w:rsid w:val="00D01BFD"/>
    <w:rsid w:val="00D0230E"/>
    <w:rsid w:val="00D0232F"/>
    <w:rsid w:val="00D02A06"/>
    <w:rsid w:val="00D03105"/>
    <w:rsid w:val="00D04656"/>
    <w:rsid w:val="00D04BA3"/>
    <w:rsid w:val="00D05331"/>
    <w:rsid w:val="00D05DEF"/>
    <w:rsid w:val="00D06827"/>
    <w:rsid w:val="00D06F4A"/>
    <w:rsid w:val="00D07285"/>
    <w:rsid w:val="00D07740"/>
    <w:rsid w:val="00D0792A"/>
    <w:rsid w:val="00D101AC"/>
    <w:rsid w:val="00D119A3"/>
    <w:rsid w:val="00D1225A"/>
    <w:rsid w:val="00D125AB"/>
    <w:rsid w:val="00D12BBD"/>
    <w:rsid w:val="00D12CAA"/>
    <w:rsid w:val="00D12CE3"/>
    <w:rsid w:val="00D12F44"/>
    <w:rsid w:val="00D13970"/>
    <w:rsid w:val="00D13B53"/>
    <w:rsid w:val="00D146AF"/>
    <w:rsid w:val="00D14A92"/>
    <w:rsid w:val="00D156EA"/>
    <w:rsid w:val="00D1572D"/>
    <w:rsid w:val="00D15743"/>
    <w:rsid w:val="00D15D4A"/>
    <w:rsid w:val="00D1648D"/>
    <w:rsid w:val="00D17876"/>
    <w:rsid w:val="00D179F5"/>
    <w:rsid w:val="00D17AB3"/>
    <w:rsid w:val="00D17BC3"/>
    <w:rsid w:val="00D17DE5"/>
    <w:rsid w:val="00D17F6D"/>
    <w:rsid w:val="00D203D4"/>
    <w:rsid w:val="00D2081A"/>
    <w:rsid w:val="00D20820"/>
    <w:rsid w:val="00D22322"/>
    <w:rsid w:val="00D22BC4"/>
    <w:rsid w:val="00D24D06"/>
    <w:rsid w:val="00D26387"/>
    <w:rsid w:val="00D268F4"/>
    <w:rsid w:val="00D27083"/>
    <w:rsid w:val="00D27269"/>
    <w:rsid w:val="00D31376"/>
    <w:rsid w:val="00D31776"/>
    <w:rsid w:val="00D3189A"/>
    <w:rsid w:val="00D319AD"/>
    <w:rsid w:val="00D319D0"/>
    <w:rsid w:val="00D328DD"/>
    <w:rsid w:val="00D32F14"/>
    <w:rsid w:val="00D33075"/>
    <w:rsid w:val="00D331C7"/>
    <w:rsid w:val="00D33CE0"/>
    <w:rsid w:val="00D33D1D"/>
    <w:rsid w:val="00D3432C"/>
    <w:rsid w:val="00D34F6C"/>
    <w:rsid w:val="00D35128"/>
    <w:rsid w:val="00D35D57"/>
    <w:rsid w:val="00D35FFC"/>
    <w:rsid w:val="00D36310"/>
    <w:rsid w:val="00D36B27"/>
    <w:rsid w:val="00D37307"/>
    <w:rsid w:val="00D37623"/>
    <w:rsid w:val="00D400F3"/>
    <w:rsid w:val="00D4043F"/>
    <w:rsid w:val="00D40E25"/>
    <w:rsid w:val="00D41453"/>
    <w:rsid w:val="00D41910"/>
    <w:rsid w:val="00D41CAF"/>
    <w:rsid w:val="00D43331"/>
    <w:rsid w:val="00D433F1"/>
    <w:rsid w:val="00D435C3"/>
    <w:rsid w:val="00D43861"/>
    <w:rsid w:val="00D4424C"/>
    <w:rsid w:val="00D4430E"/>
    <w:rsid w:val="00D444FE"/>
    <w:rsid w:val="00D455FC"/>
    <w:rsid w:val="00D46F81"/>
    <w:rsid w:val="00D471F7"/>
    <w:rsid w:val="00D4728B"/>
    <w:rsid w:val="00D50761"/>
    <w:rsid w:val="00D51762"/>
    <w:rsid w:val="00D51E2F"/>
    <w:rsid w:val="00D52606"/>
    <w:rsid w:val="00D52A51"/>
    <w:rsid w:val="00D53E05"/>
    <w:rsid w:val="00D53EDC"/>
    <w:rsid w:val="00D54857"/>
    <w:rsid w:val="00D5493F"/>
    <w:rsid w:val="00D55DC6"/>
    <w:rsid w:val="00D5616F"/>
    <w:rsid w:val="00D56A5B"/>
    <w:rsid w:val="00D56F93"/>
    <w:rsid w:val="00D57626"/>
    <w:rsid w:val="00D57B8D"/>
    <w:rsid w:val="00D57DCE"/>
    <w:rsid w:val="00D60081"/>
    <w:rsid w:val="00D60248"/>
    <w:rsid w:val="00D60554"/>
    <w:rsid w:val="00D6069D"/>
    <w:rsid w:val="00D6189D"/>
    <w:rsid w:val="00D6253D"/>
    <w:rsid w:val="00D62685"/>
    <w:rsid w:val="00D6270E"/>
    <w:rsid w:val="00D62D5D"/>
    <w:rsid w:val="00D62F63"/>
    <w:rsid w:val="00D63953"/>
    <w:rsid w:val="00D64382"/>
    <w:rsid w:val="00D6518F"/>
    <w:rsid w:val="00D65990"/>
    <w:rsid w:val="00D65EF5"/>
    <w:rsid w:val="00D662BF"/>
    <w:rsid w:val="00D663C3"/>
    <w:rsid w:val="00D66899"/>
    <w:rsid w:val="00D66DEB"/>
    <w:rsid w:val="00D66F5F"/>
    <w:rsid w:val="00D67A55"/>
    <w:rsid w:val="00D70D07"/>
    <w:rsid w:val="00D716FF"/>
    <w:rsid w:val="00D71F42"/>
    <w:rsid w:val="00D73150"/>
    <w:rsid w:val="00D73B87"/>
    <w:rsid w:val="00D744BB"/>
    <w:rsid w:val="00D746E3"/>
    <w:rsid w:val="00D74B2B"/>
    <w:rsid w:val="00D75C6A"/>
    <w:rsid w:val="00D76183"/>
    <w:rsid w:val="00D76AB4"/>
    <w:rsid w:val="00D77C35"/>
    <w:rsid w:val="00D77F9F"/>
    <w:rsid w:val="00D80D71"/>
    <w:rsid w:val="00D813EC"/>
    <w:rsid w:val="00D818FB"/>
    <w:rsid w:val="00D81BD3"/>
    <w:rsid w:val="00D8216C"/>
    <w:rsid w:val="00D821A1"/>
    <w:rsid w:val="00D82E6F"/>
    <w:rsid w:val="00D832A4"/>
    <w:rsid w:val="00D83945"/>
    <w:rsid w:val="00D83FF5"/>
    <w:rsid w:val="00D84264"/>
    <w:rsid w:val="00D8484B"/>
    <w:rsid w:val="00D85AFF"/>
    <w:rsid w:val="00D86639"/>
    <w:rsid w:val="00D866F3"/>
    <w:rsid w:val="00D86A84"/>
    <w:rsid w:val="00D874C8"/>
    <w:rsid w:val="00D87D5C"/>
    <w:rsid w:val="00D90055"/>
    <w:rsid w:val="00D90185"/>
    <w:rsid w:val="00D90327"/>
    <w:rsid w:val="00D9052B"/>
    <w:rsid w:val="00D905AA"/>
    <w:rsid w:val="00D9160C"/>
    <w:rsid w:val="00D91ED0"/>
    <w:rsid w:val="00D91FA8"/>
    <w:rsid w:val="00D923B8"/>
    <w:rsid w:val="00D925BA"/>
    <w:rsid w:val="00D93D37"/>
    <w:rsid w:val="00D93E12"/>
    <w:rsid w:val="00D94F36"/>
    <w:rsid w:val="00D9579F"/>
    <w:rsid w:val="00D95E5F"/>
    <w:rsid w:val="00D966F6"/>
    <w:rsid w:val="00D96988"/>
    <w:rsid w:val="00D9727A"/>
    <w:rsid w:val="00D9745D"/>
    <w:rsid w:val="00D97692"/>
    <w:rsid w:val="00D97808"/>
    <w:rsid w:val="00D97D3F"/>
    <w:rsid w:val="00DA29B5"/>
    <w:rsid w:val="00DA2B70"/>
    <w:rsid w:val="00DA2B8E"/>
    <w:rsid w:val="00DA2E3E"/>
    <w:rsid w:val="00DA2EC8"/>
    <w:rsid w:val="00DA4ABA"/>
    <w:rsid w:val="00DA4D38"/>
    <w:rsid w:val="00DA6659"/>
    <w:rsid w:val="00DA6F5E"/>
    <w:rsid w:val="00DA7077"/>
    <w:rsid w:val="00DA71D5"/>
    <w:rsid w:val="00DA7517"/>
    <w:rsid w:val="00DA7D99"/>
    <w:rsid w:val="00DB03EB"/>
    <w:rsid w:val="00DB0537"/>
    <w:rsid w:val="00DB0C4A"/>
    <w:rsid w:val="00DB0F9F"/>
    <w:rsid w:val="00DB2C5B"/>
    <w:rsid w:val="00DB3068"/>
    <w:rsid w:val="00DB3D3D"/>
    <w:rsid w:val="00DB3F3F"/>
    <w:rsid w:val="00DB48FE"/>
    <w:rsid w:val="00DB49DA"/>
    <w:rsid w:val="00DB5496"/>
    <w:rsid w:val="00DB5729"/>
    <w:rsid w:val="00DB57F9"/>
    <w:rsid w:val="00DB63CE"/>
    <w:rsid w:val="00DB6C32"/>
    <w:rsid w:val="00DB70B4"/>
    <w:rsid w:val="00DB786F"/>
    <w:rsid w:val="00DC150D"/>
    <w:rsid w:val="00DC17EC"/>
    <w:rsid w:val="00DC190E"/>
    <w:rsid w:val="00DC1BD8"/>
    <w:rsid w:val="00DC24CE"/>
    <w:rsid w:val="00DC2A2E"/>
    <w:rsid w:val="00DC2C12"/>
    <w:rsid w:val="00DC2EFD"/>
    <w:rsid w:val="00DC31D4"/>
    <w:rsid w:val="00DC3707"/>
    <w:rsid w:val="00DC3F81"/>
    <w:rsid w:val="00DC4086"/>
    <w:rsid w:val="00DC4829"/>
    <w:rsid w:val="00DC4D01"/>
    <w:rsid w:val="00DC6324"/>
    <w:rsid w:val="00DC657E"/>
    <w:rsid w:val="00DC69DD"/>
    <w:rsid w:val="00DC6CD9"/>
    <w:rsid w:val="00DD06D0"/>
    <w:rsid w:val="00DD0798"/>
    <w:rsid w:val="00DD0D78"/>
    <w:rsid w:val="00DD1001"/>
    <w:rsid w:val="00DD198D"/>
    <w:rsid w:val="00DD1AA5"/>
    <w:rsid w:val="00DD2608"/>
    <w:rsid w:val="00DD2E14"/>
    <w:rsid w:val="00DD3245"/>
    <w:rsid w:val="00DD43CB"/>
    <w:rsid w:val="00DD5C1E"/>
    <w:rsid w:val="00DD5F1B"/>
    <w:rsid w:val="00DD715E"/>
    <w:rsid w:val="00DE065B"/>
    <w:rsid w:val="00DE0E7F"/>
    <w:rsid w:val="00DE11C4"/>
    <w:rsid w:val="00DE14B5"/>
    <w:rsid w:val="00DE1D56"/>
    <w:rsid w:val="00DE1FDE"/>
    <w:rsid w:val="00DE20D5"/>
    <w:rsid w:val="00DE2BC7"/>
    <w:rsid w:val="00DE32CF"/>
    <w:rsid w:val="00DE3500"/>
    <w:rsid w:val="00DE3601"/>
    <w:rsid w:val="00DE36FC"/>
    <w:rsid w:val="00DE458B"/>
    <w:rsid w:val="00DE4BCB"/>
    <w:rsid w:val="00DE53DD"/>
    <w:rsid w:val="00DE552C"/>
    <w:rsid w:val="00DE690A"/>
    <w:rsid w:val="00DE7162"/>
    <w:rsid w:val="00DE757A"/>
    <w:rsid w:val="00DF081A"/>
    <w:rsid w:val="00DF19B1"/>
    <w:rsid w:val="00DF1DEE"/>
    <w:rsid w:val="00DF2C3D"/>
    <w:rsid w:val="00DF2E62"/>
    <w:rsid w:val="00DF2F35"/>
    <w:rsid w:val="00DF343E"/>
    <w:rsid w:val="00DF3791"/>
    <w:rsid w:val="00DF3D18"/>
    <w:rsid w:val="00DF3E29"/>
    <w:rsid w:val="00DF3FCC"/>
    <w:rsid w:val="00DF4CF6"/>
    <w:rsid w:val="00DF681B"/>
    <w:rsid w:val="00DF7546"/>
    <w:rsid w:val="00DF7795"/>
    <w:rsid w:val="00DF7AA9"/>
    <w:rsid w:val="00DF7C38"/>
    <w:rsid w:val="00E00C59"/>
    <w:rsid w:val="00E0116A"/>
    <w:rsid w:val="00E01252"/>
    <w:rsid w:val="00E01338"/>
    <w:rsid w:val="00E021C3"/>
    <w:rsid w:val="00E023E4"/>
    <w:rsid w:val="00E033A8"/>
    <w:rsid w:val="00E0344A"/>
    <w:rsid w:val="00E0394D"/>
    <w:rsid w:val="00E0395B"/>
    <w:rsid w:val="00E03B4B"/>
    <w:rsid w:val="00E03DE2"/>
    <w:rsid w:val="00E0495F"/>
    <w:rsid w:val="00E05B08"/>
    <w:rsid w:val="00E05EF9"/>
    <w:rsid w:val="00E061F9"/>
    <w:rsid w:val="00E06534"/>
    <w:rsid w:val="00E078A6"/>
    <w:rsid w:val="00E07BD2"/>
    <w:rsid w:val="00E10510"/>
    <w:rsid w:val="00E105C5"/>
    <w:rsid w:val="00E11E1A"/>
    <w:rsid w:val="00E1225C"/>
    <w:rsid w:val="00E12570"/>
    <w:rsid w:val="00E12FD2"/>
    <w:rsid w:val="00E13207"/>
    <w:rsid w:val="00E134E8"/>
    <w:rsid w:val="00E15756"/>
    <w:rsid w:val="00E169D2"/>
    <w:rsid w:val="00E16ABF"/>
    <w:rsid w:val="00E1735A"/>
    <w:rsid w:val="00E17FBA"/>
    <w:rsid w:val="00E204BE"/>
    <w:rsid w:val="00E20757"/>
    <w:rsid w:val="00E20E75"/>
    <w:rsid w:val="00E2169F"/>
    <w:rsid w:val="00E21F80"/>
    <w:rsid w:val="00E22368"/>
    <w:rsid w:val="00E228E7"/>
    <w:rsid w:val="00E23C0A"/>
    <w:rsid w:val="00E2410F"/>
    <w:rsid w:val="00E24567"/>
    <w:rsid w:val="00E25570"/>
    <w:rsid w:val="00E25D4C"/>
    <w:rsid w:val="00E26D3D"/>
    <w:rsid w:val="00E27D0F"/>
    <w:rsid w:val="00E302BC"/>
    <w:rsid w:val="00E306AD"/>
    <w:rsid w:val="00E308CD"/>
    <w:rsid w:val="00E30D08"/>
    <w:rsid w:val="00E3104A"/>
    <w:rsid w:val="00E31A7A"/>
    <w:rsid w:val="00E329A6"/>
    <w:rsid w:val="00E32F2E"/>
    <w:rsid w:val="00E333FB"/>
    <w:rsid w:val="00E33658"/>
    <w:rsid w:val="00E33744"/>
    <w:rsid w:val="00E33AC7"/>
    <w:rsid w:val="00E3403D"/>
    <w:rsid w:val="00E342B4"/>
    <w:rsid w:val="00E34C73"/>
    <w:rsid w:val="00E35299"/>
    <w:rsid w:val="00E3599C"/>
    <w:rsid w:val="00E36256"/>
    <w:rsid w:val="00E37E64"/>
    <w:rsid w:val="00E37FCF"/>
    <w:rsid w:val="00E40048"/>
    <w:rsid w:val="00E4116A"/>
    <w:rsid w:val="00E422B4"/>
    <w:rsid w:val="00E43F77"/>
    <w:rsid w:val="00E44248"/>
    <w:rsid w:val="00E44E36"/>
    <w:rsid w:val="00E45053"/>
    <w:rsid w:val="00E45060"/>
    <w:rsid w:val="00E45B1F"/>
    <w:rsid w:val="00E46182"/>
    <w:rsid w:val="00E47673"/>
    <w:rsid w:val="00E47D91"/>
    <w:rsid w:val="00E5020E"/>
    <w:rsid w:val="00E50E54"/>
    <w:rsid w:val="00E515ED"/>
    <w:rsid w:val="00E517B9"/>
    <w:rsid w:val="00E51AB5"/>
    <w:rsid w:val="00E52146"/>
    <w:rsid w:val="00E5289D"/>
    <w:rsid w:val="00E53010"/>
    <w:rsid w:val="00E5377B"/>
    <w:rsid w:val="00E53DA4"/>
    <w:rsid w:val="00E548B0"/>
    <w:rsid w:val="00E54D2E"/>
    <w:rsid w:val="00E55421"/>
    <w:rsid w:val="00E56AA1"/>
    <w:rsid w:val="00E56DA8"/>
    <w:rsid w:val="00E578A2"/>
    <w:rsid w:val="00E57BC0"/>
    <w:rsid w:val="00E57F2C"/>
    <w:rsid w:val="00E60806"/>
    <w:rsid w:val="00E61FB9"/>
    <w:rsid w:val="00E62C30"/>
    <w:rsid w:val="00E631CD"/>
    <w:rsid w:val="00E63FDD"/>
    <w:rsid w:val="00E6416B"/>
    <w:rsid w:val="00E64272"/>
    <w:rsid w:val="00E64EFE"/>
    <w:rsid w:val="00E65AC8"/>
    <w:rsid w:val="00E65D6E"/>
    <w:rsid w:val="00E65D6F"/>
    <w:rsid w:val="00E6617B"/>
    <w:rsid w:val="00E66AA8"/>
    <w:rsid w:val="00E676EF"/>
    <w:rsid w:val="00E67A38"/>
    <w:rsid w:val="00E67D45"/>
    <w:rsid w:val="00E67F85"/>
    <w:rsid w:val="00E704CE"/>
    <w:rsid w:val="00E707F0"/>
    <w:rsid w:val="00E70D76"/>
    <w:rsid w:val="00E7114A"/>
    <w:rsid w:val="00E7192F"/>
    <w:rsid w:val="00E71B72"/>
    <w:rsid w:val="00E72146"/>
    <w:rsid w:val="00E72EAD"/>
    <w:rsid w:val="00E75A1E"/>
    <w:rsid w:val="00E75C82"/>
    <w:rsid w:val="00E765E1"/>
    <w:rsid w:val="00E76A41"/>
    <w:rsid w:val="00E778C9"/>
    <w:rsid w:val="00E80536"/>
    <w:rsid w:val="00E80FF8"/>
    <w:rsid w:val="00E81218"/>
    <w:rsid w:val="00E81923"/>
    <w:rsid w:val="00E82690"/>
    <w:rsid w:val="00E83B49"/>
    <w:rsid w:val="00E83B4B"/>
    <w:rsid w:val="00E83FF7"/>
    <w:rsid w:val="00E8447B"/>
    <w:rsid w:val="00E8455E"/>
    <w:rsid w:val="00E84621"/>
    <w:rsid w:val="00E858B2"/>
    <w:rsid w:val="00E86E9D"/>
    <w:rsid w:val="00E87533"/>
    <w:rsid w:val="00E8753D"/>
    <w:rsid w:val="00E87BDE"/>
    <w:rsid w:val="00E87BF5"/>
    <w:rsid w:val="00E90AA8"/>
    <w:rsid w:val="00E91457"/>
    <w:rsid w:val="00E92552"/>
    <w:rsid w:val="00E93AC0"/>
    <w:rsid w:val="00E949AD"/>
    <w:rsid w:val="00E94B74"/>
    <w:rsid w:val="00E94D07"/>
    <w:rsid w:val="00E95160"/>
    <w:rsid w:val="00E95934"/>
    <w:rsid w:val="00E95A64"/>
    <w:rsid w:val="00E95DCE"/>
    <w:rsid w:val="00E96D6C"/>
    <w:rsid w:val="00E96F4E"/>
    <w:rsid w:val="00E9762E"/>
    <w:rsid w:val="00E97FF0"/>
    <w:rsid w:val="00EA0805"/>
    <w:rsid w:val="00EA1DAA"/>
    <w:rsid w:val="00EA27DD"/>
    <w:rsid w:val="00EA28F7"/>
    <w:rsid w:val="00EA3D58"/>
    <w:rsid w:val="00EA49B6"/>
    <w:rsid w:val="00EA54E9"/>
    <w:rsid w:val="00EA592D"/>
    <w:rsid w:val="00EA5B3E"/>
    <w:rsid w:val="00EA688F"/>
    <w:rsid w:val="00EB02C0"/>
    <w:rsid w:val="00EB0FE4"/>
    <w:rsid w:val="00EB13DA"/>
    <w:rsid w:val="00EB1AFE"/>
    <w:rsid w:val="00EB2025"/>
    <w:rsid w:val="00EB2127"/>
    <w:rsid w:val="00EB2138"/>
    <w:rsid w:val="00EB22B4"/>
    <w:rsid w:val="00EB25E2"/>
    <w:rsid w:val="00EB269F"/>
    <w:rsid w:val="00EB2995"/>
    <w:rsid w:val="00EB3335"/>
    <w:rsid w:val="00EB3404"/>
    <w:rsid w:val="00EB36F1"/>
    <w:rsid w:val="00EB448F"/>
    <w:rsid w:val="00EB46B1"/>
    <w:rsid w:val="00EB470C"/>
    <w:rsid w:val="00EB57B0"/>
    <w:rsid w:val="00EB67C6"/>
    <w:rsid w:val="00EB6973"/>
    <w:rsid w:val="00EB6B34"/>
    <w:rsid w:val="00EB6FD7"/>
    <w:rsid w:val="00EB797A"/>
    <w:rsid w:val="00EB79A0"/>
    <w:rsid w:val="00EB79B2"/>
    <w:rsid w:val="00EC087B"/>
    <w:rsid w:val="00EC1B9D"/>
    <w:rsid w:val="00EC1F68"/>
    <w:rsid w:val="00EC2390"/>
    <w:rsid w:val="00EC2595"/>
    <w:rsid w:val="00EC29D3"/>
    <w:rsid w:val="00EC3B58"/>
    <w:rsid w:val="00EC414C"/>
    <w:rsid w:val="00EC44E2"/>
    <w:rsid w:val="00EC47ED"/>
    <w:rsid w:val="00EC5256"/>
    <w:rsid w:val="00EC5ED3"/>
    <w:rsid w:val="00EC5FD9"/>
    <w:rsid w:val="00EC7CE7"/>
    <w:rsid w:val="00ED0847"/>
    <w:rsid w:val="00ED09EF"/>
    <w:rsid w:val="00ED0A4E"/>
    <w:rsid w:val="00ED0B18"/>
    <w:rsid w:val="00ED1596"/>
    <w:rsid w:val="00ED1B5D"/>
    <w:rsid w:val="00ED2358"/>
    <w:rsid w:val="00ED23A1"/>
    <w:rsid w:val="00ED31AA"/>
    <w:rsid w:val="00ED3E5B"/>
    <w:rsid w:val="00ED43DB"/>
    <w:rsid w:val="00ED4974"/>
    <w:rsid w:val="00ED4EB3"/>
    <w:rsid w:val="00ED59A9"/>
    <w:rsid w:val="00ED5FCB"/>
    <w:rsid w:val="00ED6DA2"/>
    <w:rsid w:val="00ED7514"/>
    <w:rsid w:val="00ED7863"/>
    <w:rsid w:val="00ED7E51"/>
    <w:rsid w:val="00EE062E"/>
    <w:rsid w:val="00EE0B26"/>
    <w:rsid w:val="00EE0BE0"/>
    <w:rsid w:val="00EE205A"/>
    <w:rsid w:val="00EE214C"/>
    <w:rsid w:val="00EE29C1"/>
    <w:rsid w:val="00EE2AD7"/>
    <w:rsid w:val="00EE2F91"/>
    <w:rsid w:val="00EE3A01"/>
    <w:rsid w:val="00EE4386"/>
    <w:rsid w:val="00EE43BE"/>
    <w:rsid w:val="00EE4E87"/>
    <w:rsid w:val="00EE5911"/>
    <w:rsid w:val="00EE66F2"/>
    <w:rsid w:val="00EE6868"/>
    <w:rsid w:val="00EE72D7"/>
    <w:rsid w:val="00EE783D"/>
    <w:rsid w:val="00EE798D"/>
    <w:rsid w:val="00EE79CE"/>
    <w:rsid w:val="00EE7F83"/>
    <w:rsid w:val="00EF00D2"/>
    <w:rsid w:val="00EF06FB"/>
    <w:rsid w:val="00EF1413"/>
    <w:rsid w:val="00EF1655"/>
    <w:rsid w:val="00EF2103"/>
    <w:rsid w:val="00EF3AEC"/>
    <w:rsid w:val="00EF3CAA"/>
    <w:rsid w:val="00EF41E7"/>
    <w:rsid w:val="00EF46F7"/>
    <w:rsid w:val="00EF54C1"/>
    <w:rsid w:val="00EF5C5B"/>
    <w:rsid w:val="00EF6084"/>
    <w:rsid w:val="00EF646D"/>
    <w:rsid w:val="00EF6480"/>
    <w:rsid w:val="00EF6FCE"/>
    <w:rsid w:val="00EF7026"/>
    <w:rsid w:val="00EF7135"/>
    <w:rsid w:val="00EF7199"/>
    <w:rsid w:val="00F001B9"/>
    <w:rsid w:val="00F00614"/>
    <w:rsid w:val="00F018D7"/>
    <w:rsid w:val="00F0278C"/>
    <w:rsid w:val="00F0385F"/>
    <w:rsid w:val="00F03D2F"/>
    <w:rsid w:val="00F03FF1"/>
    <w:rsid w:val="00F0418A"/>
    <w:rsid w:val="00F057AD"/>
    <w:rsid w:val="00F05A73"/>
    <w:rsid w:val="00F05AE0"/>
    <w:rsid w:val="00F05E20"/>
    <w:rsid w:val="00F06598"/>
    <w:rsid w:val="00F067E2"/>
    <w:rsid w:val="00F06F88"/>
    <w:rsid w:val="00F07783"/>
    <w:rsid w:val="00F07B9F"/>
    <w:rsid w:val="00F07F39"/>
    <w:rsid w:val="00F07FA9"/>
    <w:rsid w:val="00F10CD3"/>
    <w:rsid w:val="00F113A4"/>
    <w:rsid w:val="00F11C21"/>
    <w:rsid w:val="00F11E94"/>
    <w:rsid w:val="00F12DBC"/>
    <w:rsid w:val="00F1354B"/>
    <w:rsid w:val="00F13DBA"/>
    <w:rsid w:val="00F1485B"/>
    <w:rsid w:val="00F14A80"/>
    <w:rsid w:val="00F14B20"/>
    <w:rsid w:val="00F14EB8"/>
    <w:rsid w:val="00F15257"/>
    <w:rsid w:val="00F15C94"/>
    <w:rsid w:val="00F16979"/>
    <w:rsid w:val="00F170F0"/>
    <w:rsid w:val="00F17E23"/>
    <w:rsid w:val="00F2045D"/>
    <w:rsid w:val="00F204A8"/>
    <w:rsid w:val="00F20507"/>
    <w:rsid w:val="00F20E35"/>
    <w:rsid w:val="00F20EAE"/>
    <w:rsid w:val="00F213C4"/>
    <w:rsid w:val="00F21889"/>
    <w:rsid w:val="00F218F8"/>
    <w:rsid w:val="00F21F46"/>
    <w:rsid w:val="00F229A1"/>
    <w:rsid w:val="00F22BF3"/>
    <w:rsid w:val="00F23603"/>
    <w:rsid w:val="00F236F9"/>
    <w:rsid w:val="00F241F4"/>
    <w:rsid w:val="00F24912"/>
    <w:rsid w:val="00F24B5A"/>
    <w:rsid w:val="00F251F7"/>
    <w:rsid w:val="00F25935"/>
    <w:rsid w:val="00F2604F"/>
    <w:rsid w:val="00F26F8A"/>
    <w:rsid w:val="00F270EB"/>
    <w:rsid w:val="00F30575"/>
    <w:rsid w:val="00F30761"/>
    <w:rsid w:val="00F31067"/>
    <w:rsid w:val="00F31140"/>
    <w:rsid w:val="00F3132A"/>
    <w:rsid w:val="00F31B43"/>
    <w:rsid w:val="00F33535"/>
    <w:rsid w:val="00F34486"/>
    <w:rsid w:val="00F34BAD"/>
    <w:rsid w:val="00F34E2A"/>
    <w:rsid w:val="00F354B4"/>
    <w:rsid w:val="00F35F02"/>
    <w:rsid w:val="00F3627E"/>
    <w:rsid w:val="00F37C65"/>
    <w:rsid w:val="00F37DEA"/>
    <w:rsid w:val="00F40FE8"/>
    <w:rsid w:val="00F41088"/>
    <w:rsid w:val="00F43431"/>
    <w:rsid w:val="00F44161"/>
    <w:rsid w:val="00F44319"/>
    <w:rsid w:val="00F444BA"/>
    <w:rsid w:val="00F44FBF"/>
    <w:rsid w:val="00F45098"/>
    <w:rsid w:val="00F455FD"/>
    <w:rsid w:val="00F45809"/>
    <w:rsid w:val="00F45FB6"/>
    <w:rsid w:val="00F46411"/>
    <w:rsid w:val="00F466C2"/>
    <w:rsid w:val="00F46B85"/>
    <w:rsid w:val="00F46DAA"/>
    <w:rsid w:val="00F47DD9"/>
    <w:rsid w:val="00F47F70"/>
    <w:rsid w:val="00F501BF"/>
    <w:rsid w:val="00F50A8A"/>
    <w:rsid w:val="00F513B3"/>
    <w:rsid w:val="00F518B9"/>
    <w:rsid w:val="00F526A1"/>
    <w:rsid w:val="00F52733"/>
    <w:rsid w:val="00F53005"/>
    <w:rsid w:val="00F532C3"/>
    <w:rsid w:val="00F53CB6"/>
    <w:rsid w:val="00F53D2A"/>
    <w:rsid w:val="00F53EF5"/>
    <w:rsid w:val="00F553CA"/>
    <w:rsid w:val="00F569D1"/>
    <w:rsid w:val="00F56D56"/>
    <w:rsid w:val="00F57085"/>
    <w:rsid w:val="00F57D1E"/>
    <w:rsid w:val="00F61983"/>
    <w:rsid w:val="00F61FFD"/>
    <w:rsid w:val="00F6242D"/>
    <w:rsid w:val="00F63497"/>
    <w:rsid w:val="00F63A33"/>
    <w:rsid w:val="00F71809"/>
    <w:rsid w:val="00F7192E"/>
    <w:rsid w:val="00F71C2D"/>
    <w:rsid w:val="00F739F1"/>
    <w:rsid w:val="00F745CC"/>
    <w:rsid w:val="00F75CA2"/>
    <w:rsid w:val="00F7679E"/>
    <w:rsid w:val="00F8004C"/>
    <w:rsid w:val="00F801D4"/>
    <w:rsid w:val="00F804C4"/>
    <w:rsid w:val="00F81035"/>
    <w:rsid w:val="00F82023"/>
    <w:rsid w:val="00F820FB"/>
    <w:rsid w:val="00F82F2B"/>
    <w:rsid w:val="00F8351E"/>
    <w:rsid w:val="00F83683"/>
    <w:rsid w:val="00F847FE"/>
    <w:rsid w:val="00F8490C"/>
    <w:rsid w:val="00F84BD4"/>
    <w:rsid w:val="00F858B1"/>
    <w:rsid w:val="00F8660B"/>
    <w:rsid w:val="00F86638"/>
    <w:rsid w:val="00F87032"/>
    <w:rsid w:val="00F87870"/>
    <w:rsid w:val="00F9020A"/>
    <w:rsid w:val="00F903A8"/>
    <w:rsid w:val="00F908E6"/>
    <w:rsid w:val="00F91274"/>
    <w:rsid w:val="00F91537"/>
    <w:rsid w:val="00F919B7"/>
    <w:rsid w:val="00F929AB"/>
    <w:rsid w:val="00F929F7"/>
    <w:rsid w:val="00F93528"/>
    <w:rsid w:val="00F93B80"/>
    <w:rsid w:val="00F9483D"/>
    <w:rsid w:val="00F95450"/>
    <w:rsid w:val="00F95BD9"/>
    <w:rsid w:val="00F95FA1"/>
    <w:rsid w:val="00F960EC"/>
    <w:rsid w:val="00F965F1"/>
    <w:rsid w:val="00F97D88"/>
    <w:rsid w:val="00FA05EA"/>
    <w:rsid w:val="00FA082C"/>
    <w:rsid w:val="00FA0969"/>
    <w:rsid w:val="00FA09E9"/>
    <w:rsid w:val="00FA17FE"/>
    <w:rsid w:val="00FA2129"/>
    <w:rsid w:val="00FA2259"/>
    <w:rsid w:val="00FA2D23"/>
    <w:rsid w:val="00FA2D78"/>
    <w:rsid w:val="00FA31CA"/>
    <w:rsid w:val="00FA3391"/>
    <w:rsid w:val="00FA3419"/>
    <w:rsid w:val="00FA36F8"/>
    <w:rsid w:val="00FA4379"/>
    <w:rsid w:val="00FA486B"/>
    <w:rsid w:val="00FA4E87"/>
    <w:rsid w:val="00FA5796"/>
    <w:rsid w:val="00FA5B3F"/>
    <w:rsid w:val="00FA6474"/>
    <w:rsid w:val="00FA653D"/>
    <w:rsid w:val="00FA66D9"/>
    <w:rsid w:val="00FA6DF9"/>
    <w:rsid w:val="00FA6F92"/>
    <w:rsid w:val="00FA74EA"/>
    <w:rsid w:val="00FA7747"/>
    <w:rsid w:val="00FA7F83"/>
    <w:rsid w:val="00FB100F"/>
    <w:rsid w:val="00FB26DD"/>
    <w:rsid w:val="00FB277F"/>
    <w:rsid w:val="00FB2859"/>
    <w:rsid w:val="00FB346C"/>
    <w:rsid w:val="00FB361C"/>
    <w:rsid w:val="00FB479D"/>
    <w:rsid w:val="00FB49FC"/>
    <w:rsid w:val="00FB4C9B"/>
    <w:rsid w:val="00FB51FB"/>
    <w:rsid w:val="00FB553F"/>
    <w:rsid w:val="00FB56A6"/>
    <w:rsid w:val="00FB5B09"/>
    <w:rsid w:val="00FB5B73"/>
    <w:rsid w:val="00FB5D89"/>
    <w:rsid w:val="00FB7654"/>
    <w:rsid w:val="00FB7753"/>
    <w:rsid w:val="00FC1E21"/>
    <w:rsid w:val="00FC28F7"/>
    <w:rsid w:val="00FC342B"/>
    <w:rsid w:val="00FC362D"/>
    <w:rsid w:val="00FC3B0A"/>
    <w:rsid w:val="00FC5533"/>
    <w:rsid w:val="00FC59F4"/>
    <w:rsid w:val="00FC659C"/>
    <w:rsid w:val="00FC66C5"/>
    <w:rsid w:val="00FC6C0A"/>
    <w:rsid w:val="00FC6D54"/>
    <w:rsid w:val="00FC7831"/>
    <w:rsid w:val="00FC797C"/>
    <w:rsid w:val="00FC7B53"/>
    <w:rsid w:val="00FD0226"/>
    <w:rsid w:val="00FD051C"/>
    <w:rsid w:val="00FD072C"/>
    <w:rsid w:val="00FD13DA"/>
    <w:rsid w:val="00FD2A27"/>
    <w:rsid w:val="00FD3740"/>
    <w:rsid w:val="00FD3802"/>
    <w:rsid w:val="00FD3E05"/>
    <w:rsid w:val="00FD418C"/>
    <w:rsid w:val="00FD42BA"/>
    <w:rsid w:val="00FD4342"/>
    <w:rsid w:val="00FD5208"/>
    <w:rsid w:val="00FD5CE8"/>
    <w:rsid w:val="00FD6101"/>
    <w:rsid w:val="00FD69FF"/>
    <w:rsid w:val="00FD7174"/>
    <w:rsid w:val="00FD777F"/>
    <w:rsid w:val="00FD7867"/>
    <w:rsid w:val="00FD7CF3"/>
    <w:rsid w:val="00FE0ED4"/>
    <w:rsid w:val="00FE10EF"/>
    <w:rsid w:val="00FE1D96"/>
    <w:rsid w:val="00FE2990"/>
    <w:rsid w:val="00FE3401"/>
    <w:rsid w:val="00FE3BD0"/>
    <w:rsid w:val="00FE4388"/>
    <w:rsid w:val="00FE47DB"/>
    <w:rsid w:val="00FE5424"/>
    <w:rsid w:val="00FE58C6"/>
    <w:rsid w:val="00FE5B72"/>
    <w:rsid w:val="00FE5DC3"/>
    <w:rsid w:val="00FE76A3"/>
    <w:rsid w:val="00FF16E9"/>
    <w:rsid w:val="00FF1CFB"/>
    <w:rsid w:val="00FF28BF"/>
    <w:rsid w:val="00FF2D30"/>
    <w:rsid w:val="00FF2F0F"/>
    <w:rsid w:val="00FF337E"/>
    <w:rsid w:val="00FF3F36"/>
    <w:rsid w:val="00FF5CD4"/>
    <w:rsid w:val="00FF61C5"/>
    <w:rsid w:val="00FF63D5"/>
    <w:rsid w:val="00FF648D"/>
    <w:rsid w:val="00FF7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36C3EA13"/>
  <w15:docId w15:val="{E767F53D-3049-418D-87B9-5D84912CAD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438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1229AB"/>
    <w:pPr>
      <w:keepNext/>
      <w:numPr>
        <w:numId w:val="1"/>
      </w:numPr>
      <w:shd w:val="solid" w:color="FFFFFF" w:fill="FFFFFF"/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0" w:hanging="284"/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rsid w:val="001229AB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rsid w:val="001229AB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1229AB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ink w:val="Heading4"/>
    <w:locked/>
    <w:rsid w:val="0025721E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ink w:val="Heading5"/>
    <w:rsid w:val="00972C59"/>
    <w:rPr>
      <w:rFonts w:cs="EucrosiaUPC"/>
      <w:b/>
      <w:bCs/>
      <w:sz w:val="32"/>
      <w:szCs w:val="32"/>
    </w:rPr>
  </w:style>
  <w:style w:type="character" w:customStyle="1" w:styleId="Heading6Char">
    <w:name w:val="Heading 6 Char"/>
    <w:basedOn w:val="DefaultParagraphFont"/>
    <w:link w:val="Heading6"/>
    <w:locked/>
    <w:rsid w:val="0025721E"/>
    <w:rPr>
      <w:rFonts w:cs="EucrosiaUPC"/>
      <w:b/>
      <w:bCs/>
      <w:sz w:val="32"/>
      <w:szCs w:val="32"/>
      <w:u w:val="single"/>
    </w:rPr>
  </w:style>
  <w:style w:type="character" w:customStyle="1" w:styleId="Heading7Char">
    <w:name w:val="Heading 7 Char"/>
    <w:basedOn w:val="DefaultParagraphFont"/>
    <w:link w:val="Heading7"/>
    <w:locked/>
    <w:rsid w:val="0025721E"/>
    <w:rPr>
      <w:rFonts w:cs="EucrosiaUPC"/>
      <w:b/>
      <w:bCs/>
      <w:sz w:val="30"/>
      <w:szCs w:val="30"/>
    </w:rPr>
  </w:style>
  <w:style w:type="character" w:customStyle="1" w:styleId="Heading8Char">
    <w:name w:val="Heading 8 Char"/>
    <w:basedOn w:val="DefaultParagraphFont"/>
    <w:link w:val="Heading8"/>
    <w:locked/>
    <w:rsid w:val="0025721E"/>
    <w:rPr>
      <w:rFonts w:cs="EucrosiaUPC"/>
      <w:b/>
      <w:bCs/>
      <w:sz w:val="32"/>
      <w:szCs w:val="32"/>
    </w:rPr>
  </w:style>
  <w:style w:type="character" w:customStyle="1" w:styleId="Heading9Char">
    <w:name w:val="Heading 9 Char"/>
    <w:basedOn w:val="DefaultParagraphFont"/>
    <w:link w:val="Heading9"/>
    <w:locked/>
    <w:rsid w:val="0025721E"/>
    <w:rPr>
      <w:rFonts w:cs="EucrosiaUPC"/>
      <w:b/>
      <w:bCs/>
      <w:sz w:val="30"/>
      <w:szCs w:val="30"/>
    </w:rPr>
  </w:style>
  <w:style w:type="character" w:customStyle="1" w:styleId="BodyTextChar">
    <w:name w:val="Body Text Char"/>
    <w:aliases w:val="bt Char,body text Char,Body Char"/>
    <w:link w:val="BodyText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1229AB"/>
    <w:pPr>
      <w:spacing w:after="120"/>
    </w:pPr>
  </w:style>
  <w:style w:type="paragraph" w:styleId="Header">
    <w:name w:val="header"/>
    <w:basedOn w:val="Normal"/>
    <w:link w:val="HeaderChar"/>
    <w:rsid w:val="001229AB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rsid w:val="00907A67"/>
    <w:rPr>
      <w:rFonts w:ascii="Arial" w:hAnsi="Arial"/>
      <w:sz w:val="18"/>
      <w:szCs w:val="18"/>
    </w:rPr>
  </w:style>
  <w:style w:type="character" w:customStyle="1" w:styleId="AAAddress">
    <w:name w:val="AA Address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1229AB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1229AB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07A67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1229AB"/>
    <w:rPr>
      <w:rFonts w:cs="Times New Roman"/>
      <w:b/>
      <w:bCs/>
    </w:rPr>
  </w:style>
  <w:style w:type="paragraph" w:styleId="ListBullet">
    <w:name w:val="List Bullet"/>
    <w:basedOn w:val="Normal"/>
    <w:rsid w:val="001229AB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1229AB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1229AB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1229AB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1229AB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1229AB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1229AB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1229AB"/>
    <w:pPr>
      <w:ind w:left="284"/>
    </w:pPr>
  </w:style>
  <w:style w:type="paragraph" w:customStyle="1" w:styleId="AAFrameAddress">
    <w:name w:val="AA Frame Address"/>
    <w:basedOn w:val="Heading1"/>
    <w:uiPriority w:val="99"/>
    <w:rsid w:val="001229AB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uiPriority w:val="99"/>
    <w:rsid w:val="001229AB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1229AB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rsid w:val="001229AB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1229AB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1229AB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1229AB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1229AB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1229AB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1229AB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1229AB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1229AB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1229AB"/>
    <w:pPr>
      <w:ind w:left="2552" w:hanging="284"/>
    </w:pPr>
  </w:style>
  <w:style w:type="paragraph" w:styleId="TOC2">
    <w:name w:val="toc 2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1229AB"/>
    <w:pPr>
      <w:ind w:left="851"/>
    </w:pPr>
  </w:style>
  <w:style w:type="paragraph" w:styleId="TOC5">
    <w:name w:val="toc 5"/>
    <w:basedOn w:val="Normal"/>
    <w:next w:val="Normal"/>
    <w:uiPriority w:val="99"/>
    <w:semiHidden/>
    <w:rsid w:val="001229AB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1229AB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1229AB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1229AB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1229AB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1229AB"/>
    <w:pPr>
      <w:ind w:left="567" w:hanging="567"/>
    </w:pPr>
  </w:style>
  <w:style w:type="paragraph" w:styleId="ListBullet5">
    <w:name w:val="List Bullet 5"/>
    <w:basedOn w:val="Normal"/>
    <w:uiPriority w:val="99"/>
    <w:rsid w:val="001229AB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uiPriority w:val="99"/>
    <w:rsid w:val="001229AB"/>
    <w:pPr>
      <w:ind w:firstLine="284"/>
    </w:pPr>
  </w:style>
  <w:style w:type="character" w:customStyle="1" w:styleId="BodyTextFirstIndentChar">
    <w:name w:val="Body Text First Indent Char"/>
    <w:basedOn w:val="BodyTextChar1"/>
    <w:link w:val="BodyTextFirstIndent"/>
    <w:uiPriority w:val="99"/>
    <w:locked/>
    <w:rsid w:val="0025721E"/>
    <w:rPr>
      <w:rFonts w:ascii="Arial" w:hAnsi="Arial" w:cs="Angsana New"/>
      <w:sz w:val="18"/>
      <w:szCs w:val="18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25721E"/>
    <w:rPr>
      <w:rFonts w:ascii="Arial" w:hAnsi="Arial" w:cs="Angsana New"/>
      <w:sz w:val="22"/>
      <w:szCs w:val="22"/>
    </w:rPr>
  </w:style>
  <w:style w:type="paragraph" w:styleId="BodyTextIndent">
    <w:name w:val="Body Text Indent"/>
    <w:aliases w:val="i"/>
    <w:basedOn w:val="Normal"/>
    <w:link w:val="BodyTextIndentChar"/>
    <w:rsid w:val="001229AB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locked/>
    <w:rsid w:val="00CA29E1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uiPriority w:val="99"/>
    <w:rsid w:val="001229AB"/>
    <w:pPr>
      <w:ind w:left="284" w:firstLine="284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locked/>
    <w:rsid w:val="0025721E"/>
    <w:rPr>
      <w:rFonts w:ascii="Arial" w:hAnsi="Arial"/>
      <w:sz w:val="18"/>
      <w:szCs w:val="18"/>
    </w:rPr>
  </w:style>
  <w:style w:type="character" w:styleId="Strong">
    <w:name w:val="Strong"/>
    <w:uiPriority w:val="99"/>
    <w:qFormat/>
    <w:rsid w:val="001229AB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1229AB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1229AB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1229AB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1229AB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1229AB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1229AB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1229AB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1229AB"/>
    <w:pPr>
      <w:framePr w:h="443" w:wrap="around" w:y="8223"/>
    </w:pPr>
  </w:style>
  <w:style w:type="paragraph" w:customStyle="1" w:styleId="a">
    <w:name w:val="¢éÍ¤ÇÒÁ"/>
    <w:basedOn w:val="Normal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rsid w:val="001229AB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1229AB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1229AB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1229AB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1229AB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5721E"/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customStyle="1" w:styleId="BodyText3Char">
    <w:name w:val="Body Text 3 Char"/>
    <w:basedOn w:val="DefaultParagraphFont"/>
    <w:link w:val="BodyText3"/>
    <w:locked/>
    <w:rsid w:val="0025721E"/>
    <w:rPr>
      <w:rFonts w:cs="EucrosiaUPC"/>
      <w:sz w:val="30"/>
      <w:szCs w:val="30"/>
    </w:rPr>
  </w:style>
  <w:style w:type="character" w:styleId="PageNumber">
    <w:name w:val="page number"/>
    <w:basedOn w:val="DefaultParagraphFont"/>
    <w:rsid w:val="001229AB"/>
  </w:style>
  <w:style w:type="paragraph" w:customStyle="1" w:styleId="ASSETS">
    <w:name w:val="ASSETS"/>
    <w:basedOn w:val="Normal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1229A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uiPriority w:val="99"/>
    <w:locked/>
    <w:rsid w:val="0025721E"/>
    <w:rPr>
      <w:rFonts w:cs="EucrosiaUPC"/>
      <w:sz w:val="30"/>
      <w:szCs w:val="30"/>
    </w:rPr>
  </w:style>
  <w:style w:type="paragraph" w:styleId="BalloonText">
    <w:name w:val="Balloon Text"/>
    <w:basedOn w:val="Normal"/>
    <w:link w:val="BalloonTextChar"/>
    <w:semiHidden/>
    <w:rsid w:val="00105C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locked/>
    <w:rsid w:val="0025721E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4230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387" w:hanging="540"/>
      <w:jc w:val="both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A4230F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3057D6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locked/>
    <w:rsid w:val="0025721E"/>
    <w:rPr>
      <w:rFonts w:ascii="Arial" w:hAnsi="Arial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15 pt,Before:  3 pt,Line spacing:  At l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locked/>
    <w:rsid w:val="0025721E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character" w:customStyle="1" w:styleId="MacroTextChar">
    <w:name w:val="Macro Text Char"/>
    <w:basedOn w:val="DefaultParagraphFont"/>
    <w:link w:val="MacroText"/>
    <w:semiHidden/>
    <w:locked/>
    <w:rsid w:val="0025721E"/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link w:val="DocumentMapChar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basedOn w:val="DefaultParagraphFont"/>
    <w:link w:val="DocumentMap"/>
    <w:semiHidden/>
    <w:locked/>
    <w:rsid w:val="0025721E"/>
    <w:rPr>
      <w:rFonts w:ascii="Tahoma" w:hAnsi="Tahoma" w:cs="Tahoma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a6">
    <w:name w:val="เนื้อเรื่อง"/>
    <w:basedOn w:val="Normal"/>
    <w:rsid w:val="0015300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Times New Roman" w:eastAsia="Cordia New" w:hAnsi="Times New Roman" w:cs="Cordia New"/>
      <w:sz w:val="28"/>
      <w:szCs w:val="28"/>
      <w:lang w:val="th-TH" w:eastAsia="th-TH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AB3B9B"/>
    <w:pPr>
      <w:ind w:left="720"/>
      <w:contextualSpacing/>
    </w:pPr>
    <w:rPr>
      <w:szCs w:val="22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8256EC"/>
    <w:rPr>
      <w:rFonts w:ascii="Arial" w:hAnsi="Arial"/>
      <w:sz w:val="18"/>
      <w:szCs w:val="22"/>
    </w:rPr>
  </w:style>
  <w:style w:type="paragraph" w:styleId="PlainText">
    <w:name w:val="Plain Text"/>
    <w:basedOn w:val="Normal"/>
    <w:link w:val="PlainTextChar"/>
    <w:uiPriority w:val="99"/>
    <w:unhideWhenUsed/>
    <w:rsid w:val="008126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 w:cs="Cordia New"/>
      <w:sz w:val="21"/>
      <w:szCs w:val="21"/>
      <w:lang w:bidi="ar-SA"/>
    </w:rPr>
  </w:style>
  <w:style w:type="character" w:customStyle="1" w:styleId="PlainTextChar">
    <w:name w:val="Plain Text Char"/>
    <w:link w:val="PlainText"/>
    <w:uiPriority w:val="99"/>
    <w:rsid w:val="008126C0"/>
    <w:rPr>
      <w:rFonts w:ascii="Consolas" w:eastAsia="Calibri" w:hAnsi="Consolas" w:cs="Cordia New"/>
      <w:sz w:val="21"/>
      <w:szCs w:val="21"/>
      <w:lang w:bidi="ar-SA"/>
    </w:rPr>
  </w:style>
  <w:style w:type="paragraph" w:styleId="NoSpacing">
    <w:name w:val="No Spacing"/>
    <w:uiPriority w:val="1"/>
    <w:qFormat/>
    <w:rsid w:val="00202D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FSTHB">
    <w:name w:val="FSTHB"/>
    <w:basedOn w:val="Heading1"/>
    <w:link w:val="FSTHBChar"/>
    <w:qFormat/>
    <w:rsid w:val="00341D87"/>
    <w:pPr>
      <w:numPr>
        <w:numId w:val="0"/>
      </w:numPr>
      <w:shd w:val="clear" w:color="auto" w:fill="auto"/>
      <w:spacing w:line="240" w:lineRule="auto"/>
      <w:jc w:val="right"/>
    </w:pPr>
    <w:rPr>
      <w:rFonts w:ascii="Angsana New" w:eastAsia="MS Mincho" w:hAnsi="Angsana New"/>
      <w:b w:val="0"/>
      <w:bCs w:val="0"/>
      <w:color w:val="000000"/>
      <w:sz w:val="30"/>
      <w:szCs w:val="30"/>
      <w:u w:val="none"/>
    </w:rPr>
  </w:style>
  <w:style w:type="character" w:customStyle="1" w:styleId="FSTHBChar">
    <w:name w:val="FSTHB Char"/>
    <w:link w:val="FSTHB"/>
    <w:rsid w:val="00341D87"/>
    <w:rPr>
      <w:rFonts w:ascii="Angsana New" w:eastAsia="MS Mincho" w:hAnsi="Angsana New"/>
      <w:color w:val="000000"/>
      <w:sz w:val="30"/>
      <w:szCs w:val="30"/>
    </w:rPr>
  </w:style>
  <w:style w:type="paragraph" w:styleId="NormalWeb">
    <w:name w:val="Normal (Web)"/>
    <w:basedOn w:val="Normal"/>
    <w:uiPriority w:val="99"/>
    <w:semiHidden/>
    <w:unhideWhenUsed/>
    <w:rsid w:val="006175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27607F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</w:rPr>
  </w:style>
  <w:style w:type="character" w:styleId="CommentReference">
    <w:name w:val="annotation reference"/>
    <w:basedOn w:val="DefaultParagraphFont"/>
    <w:uiPriority w:val="99"/>
    <w:unhideWhenUsed/>
    <w:rsid w:val="00E90A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90AA8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90AA8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E90A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E90AA8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53478C"/>
    <w:rPr>
      <w:rFonts w:ascii="Arial" w:hAnsi="Arial"/>
      <w:sz w:val="18"/>
      <w:szCs w:val="22"/>
    </w:rPr>
  </w:style>
  <w:style w:type="character" w:styleId="FootnoteReference">
    <w:name w:val="footnote reference"/>
    <w:aliases w:val="fr"/>
    <w:basedOn w:val="DefaultParagraphFont"/>
    <w:semiHidden/>
    <w:unhideWhenUsed/>
    <w:rsid w:val="00640477"/>
    <w:rPr>
      <w:vertAlign w:val="superscript"/>
    </w:rPr>
  </w:style>
  <w:style w:type="character" w:customStyle="1" w:styleId="shorttext1">
    <w:name w:val="short_text1"/>
    <w:basedOn w:val="DefaultParagraphFont"/>
    <w:uiPriority w:val="99"/>
    <w:rsid w:val="0025721E"/>
    <w:rPr>
      <w:rFonts w:cs="Times New Roman"/>
      <w:sz w:val="29"/>
      <w:szCs w:val="29"/>
    </w:rPr>
  </w:style>
  <w:style w:type="character" w:customStyle="1" w:styleId="hps">
    <w:name w:val="hps"/>
    <w:basedOn w:val="DefaultParagraphFont"/>
    <w:uiPriority w:val="99"/>
    <w:rsid w:val="0025721E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5721E"/>
    <w:rPr>
      <w:rFonts w:cs="Times New Roman"/>
    </w:rPr>
  </w:style>
  <w:style w:type="character" w:customStyle="1" w:styleId="shorttext">
    <w:name w:val="short_text"/>
    <w:basedOn w:val="DefaultParagraphFont"/>
    <w:uiPriority w:val="99"/>
    <w:rsid w:val="0025721E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5721E"/>
    <w:rPr>
      <w:rFonts w:cs="Times New Roman"/>
    </w:rPr>
  </w:style>
  <w:style w:type="paragraph" w:customStyle="1" w:styleId="AccountingPolicy">
    <w:name w:val="Accounting Policy"/>
    <w:basedOn w:val="Normal"/>
    <w:link w:val="AccountingPolicyChar1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5721E"/>
    <w:rPr>
      <w:rFonts w:ascii="Univers 45 Light" w:eastAsia="MS Mincho" w:hAnsi="Univers 45 Light" w:cs="Univers 45 Light"/>
      <w:color w:val="000000"/>
      <w:lang w:val="en-GB" w:bidi="ar-SA"/>
    </w:rPr>
  </w:style>
  <w:style w:type="paragraph" w:customStyle="1" w:styleId="Subhead3">
    <w:name w:val="Subhead 3"/>
    <w:basedOn w:val="Normal"/>
    <w:link w:val="Subhead3Char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basedOn w:val="DefaultParagraphFont"/>
    <w:link w:val="Subhead3"/>
    <w:locked/>
    <w:rsid w:val="0025721E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paragraph" w:customStyle="1" w:styleId="AccountingPolicyIndent">
    <w:name w:val="Accounting Policy Indent"/>
    <w:basedOn w:val="Normal"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25721E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25721E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25721E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25721E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25721E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25721E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rsid w:val="0025721E"/>
    <w:rPr>
      <w:rFonts w:ascii="Univers 45 Light" w:eastAsia="Times New Roman" w:hAnsi="Univers 45 Light" w:cs="Angsana New"/>
      <w:color w:val="auto"/>
    </w:rPr>
  </w:style>
  <w:style w:type="character" w:styleId="Emphasis">
    <w:name w:val="Emphasis"/>
    <w:basedOn w:val="DefaultParagraphFont"/>
    <w:uiPriority w:val="20"/>
    <w:qFormat/>
    <w:rsid w:val="0025721E"/>
    <w:rPr>
      <w:i/>
      <w:iCs/>
    </w:rPr>
  </w:style>
  <w:style w:type="character" w:customStyle="1" w:styleId="apple-converted-space">
    <w:name w:val="apple-converted-space"/>
    <w:basedOn w:val="DefaultParagraphFont"/>
    <w:rsid w:val="0025721E"/>
  </w:style>
  <w:style w:type="paragraph" w:customStyle="1" w:styleId="TableParagraph">
    <w:name w:val="Table Paragraph"/>
    <w:basedOn w:val="Normal"/>
    <w:uiPriority w:val="1"/>
    <w:qFormat/>
    <w:rsid w:val="0025721E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character" w:styleId="Hyperlink">
    <w:name w:val="Hyperlink"/>
    <w:basedOn w:val="DefaultParagraphFont"/>
    <w:uiPriority w:val="99"/>
    <w:rsid w:val="0025721E"/>
    <w:rPr>
      <w:color w:val="0563C1" w:themeColor="hyperlink"/>
      <w:u w:val="single"/>
    </w:rPr>
  </w:style>
  <w:style w:type="paragraph" w:customStyle="1" w:styleId="Pa20">
    <w:name w:val="Pa20"/>
    <w:basedOn w:val="Default"/>
    <w:next w:val="Default"/>
    <w:uiPriority w:val="99"/>
    <w:rsid w:val="0025721E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18">
    <w:name w:val="Pa18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customStyle="1" w:styleId="Pa47">
    <w:name w:val="Pa47"/>
    <w:basedOn w:val="Normal"/>
    <w:next w:val="Normal"/>
    <w:uiPriority w:val="99"/>
    <w:rsid w:val="0025721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character" w:customStyle="1" w:styleId="BodyText2Char1">
    <w:name w:val="Body Text 2 Char1"/>
    <w:basedOn w:val="DefaultParagraphFont"/>
    <w:rsid w:val="0025721E"/>
    <w:rPr>
      <w:rFonts w:ascii="Book Antiqua" w:eastAsia="Times New Roman" w:hAnsi="Book Antiqua" w:cs="Times New Roman"/>
      <w:szCs w:val="22"/>
    </w:rPr>
  </w:style>
  <w:style w:type="paragraph" w:customStyle="1" w:styleId="zDistnHeader">
    <w:name w:val="zDistnHeader"/>
    <w:basedOn w:val="Normal"/>
    <w:next w:val="Normal"/>
    <w:rsid w:val="0081481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hAnsi="Times New Roman"/>
      <w:sz w:val="22"/>
      <w:szCs w:val="22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97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3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2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2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036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03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34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060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06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1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55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81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1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08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16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73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25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91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3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97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8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0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76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7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8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8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090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21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0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0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55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65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493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164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7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9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1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4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05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3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2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7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9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B1F8A1A-3392-4276-BB60-3EE03B4678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19</TotalTime>
  <Pages>3</Pages>
  <Words>496</Words>
  <Characters>2075</Characters>
  <Application>Microsoft Office Word</Application>
  <DocSecurity>0</DocSecurity>
  <Lines>17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2566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Jutatouch, Ohpassatchakul</dc:creator>
  <cp:keywords/>
  <cp:lastModifiedBy>Kornsiri, Chongaksorn</cp:lastModifiedBy>
  <cp:revision>14</cp:revision>
  <cp:lastPrinted>2020-11-02T04:18:00Z</cp:lastPrinted>
  <dcterms:created xsi:type="dcterms:W3CDTF">2020-10-28T06:22:00Z</dcterms:created>
  <dcterms:modified xsi:type="dcterms:W3CDTF">2020-11-06T02:23:00Z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