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572B6F" w:rsidRPr="00EA592D" w14:paraId="517019B3" w14:textId="77777777" w:rsidTr="00EB57B0">
        <w:tc>
          <w:tcPr>
            <w:tcW w:w="1278" w:type="dxa"/>
          </w:tcPr>
          <w:p w14:paraId="2481E77F" w14:textId="6AFC570A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69AB96C" w14:textId="77777777" w:rsidR="00572B6F" w:rsidRPr="00EA592D" w:rsidRDefault="00572B6F" w:rsidP="00CE726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C82640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72B6F" w:rsidRPr="00EA592D" w14:paraId="71364458" w14:textId="77777777" w:rsidTr="005A4D0B">
        <w:trPr>
          <w:trHeight w:val="227"/>
        </w:trPr>
        <w:tc>
          <w:tcPr>
            <w:tcW w:w="1278" w:type="dxa"/>
          </w:tcPr>
          <w:p w14:paraId="5496C78F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A97E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DD19DE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72B6F" w:rsidRPr="00EA592D" w14:paraId="040F56AB" w14:textId="77777777" w:rsidTr="005A4D0B">
        <w:tc>
          <w:tcPr>
            <w:tcW w:w="1278" w:type="dxa"/>
          </w:tcPr>
          <w:p w14:paraId="49E8D6FC" w14:textId="7AF87E93" w:rsidR="00572B6F" w:rsidRPr="00EA592D" w:rsidRDefault="00D57DCE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8C547F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92428A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72B6F" w:rsidRPr="00EA592D" w14:paraId="4AC256B4" w14:textId="77777777" w:rsidTr="005A4D0B">
        <w:tc>
          <w:tcPr>
            <w:tcW w:w="1278" w:type="dxa"/>
          </w:tcPr>
          <w:p w14:paraId="5B7C89E1" w14:textId="3969ABC7" w:rsidR="00572B6F" w:rsidRPr="00EA592D" w:rsidRDefault="00D57DCE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72B6F"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3C25993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1F33843" w14:textId="39992019" w:rsidR="00EE783D" w:rsidRPr="00EE783D" w:rsidRDefault="00572B6F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D5F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B79A0" w:rsidRPr="00EA592D" w14:paraId="02ACDC2D" w14:textId="77777777" w:rsidTr="005A4D0B">
        <w:tc>
          <w:tcPr>
            <w:tcW w:w="1278" w:type="dxa"/>
          </w:tcPr>
          <w:p w14:paraId="40B08ED6" w14:textId="1F78D6A5" w:rsidR="00EB79A0" w:rsidRPr="00EA592D" w:rsidRDefault="00D57DCE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647BE3" w14:textId="77777777" w:rsidR="00EB79A0" w:rsidRPr="00EA592D" w:rsidRDefault="00EB79A0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9F18CA1" w14:textId="2EC19345" w:rsidR="00EB79A0" w:rsidRPr="00EA592D" w:rsidRDefault="00EE783D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E78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ผลกระทบจากการแพร่ระบาดของโรคติดเชื้อไวรัสโคโรน่า </w:t>
            </w:r>
            <w:r w:rsidR="00D57DCE"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</w:p>
        </w:tc>
      </w:tr>
      <w:tr w:rsidR="00EE783D" w:rsidRPr="00EA592D" w14:paraId="4546620E" w14:textId="77777777" w:rsidTr="005A4D0B">
        <w:tc>
          <w:tcPr>
            <w:tcW w:w="1278" w:type="dxa"/>
          </w:tcPr>
          <w:p w14:paraId="242ECFB4" w14:textId="2014E938" w:rsidR="00EE783D" w:rsidRPr="00EA592D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E2E410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541214" w14:textId="76D91FF7" w:rsidR="00EE783D" w:rsidRPr="00EE783D" w:rsidRDefault="00EE783D" w:rsidP="00EE783D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EE78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การเปลี่ยนแปลงนโยบายการบัญชี</w:t>
            </w:r>
          </w:p>
        </w:tc>
      </w:tr>
      <w:tr w:rsidR="00EE783D" w:rsidRPr="00EA592D" w14:paraId="6647C2E0" w14:textId="77777777" w:rsidTr="005A4D0B">
        <w:tc>
          <w:tcPr>
            <w:tcW w:w="1278" w:type="dxa"/>
          </w:tcPr>
          <w:p w14:paraId="1C85149B" w14:textId="45C6F582" w:rsidR="00EE783D" w:rsidRPr="002C3668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43049" w14:textId="77777777" w:rsidR="00EE783D" w:rsidRPr="002C3668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C6D4047" w14:textId="02AC35C7" w:rsidR="00EE783D" w:rsidRPr="002C3668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E78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ความเสี่ยงทางการเงิน</w:t>
            </w:r>
          </w:p>
        </w:tc>
      </w:tr>
      <w:tr w:rsidR="00EE783D" w:rsidRPr="00EA592D" w14:paraId="036D31CA" w14:textId="77777777" w:rsidTr="005A4D0B">
        <w:tc>
          <w:tcPr>
            <w:tcW w:w="1278" w:type="dxa"/>
          </w:tcPr>
          <w:p w14:paraId="6A0BF878" w14:textId="3B5A0FC5" w:rsidR="00EE783D" w:rsidRPr="00EA592D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47FF6A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1E6DF6" w14:textId="2397CE43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EE783D" w:rsidRPr="00EA592D" w14:paraId="21C289A1" w14:textId="77777777" w:rsidTr="005A4D0B">
        <w:tc>
          <w:tcPr>
            <w:tcW w:w="1278" w:type="dxa"/>
          </w:tcPr>
          <w:p w14:paraId="6B3FD7BA" w14:textId="7E660808" w:rsidR="00EE783D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43D8E9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E50A22" w14:textId="11D0B850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EE783D" w:rsidRPr="00EA592D" w14:paraId="7DE28D27" w14:textId="77777777" w:rsidTr="005A4D0B">
        <w:tc>
          <w:tcPr>
            <w:tcW w:w="1278" w:type="dxa"/>
          </w:tcPr>
          <w:p w14:paraId="0F1BC76F" w14:textId="5A01D095" w:rsidR="00EE783D" w:rsidRPr="00EA592D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BEB7E1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AA10250" w14:textId="0F3B829F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E783D" w:rsidRPr="00EA592D" w14:paraId="2B56F0C8" w14:textId="77777777" w:rsidTr="005A4D0B">
        <w:tc>
          <w:tcPr>
            <w:tcW w:w="1278" w:type="dxa"/>
          </w:tcPr>
          <w:p w14:paraId="0CD11A38" w14:textId="2D906FDD" w:rsidR="00EE783D" w:rsidRPr="00B14F41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CE798E1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BE0D4F7" w14:textId="790ED205" w:rsidR="00EE783D" w:rsidRPr="0079310B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ค่าใช้จ่ายรอการตัดบัญชี</w:t>
            </w:r>
          </w:p>
        </w:tc>
      </w:tr>
      <w:tr w:rsidR="00EE783D" w:rsidRPr="00EA592D" w14:paraId="4097387A" w14:textId="77777777" w:rsidTr="005A4D0B">
        <w:tc>
          <w:tcPr>
            <w:tcW w:w="1278" w:type="dxa"/>
          </w:tcPr>
          <w:p w14:paraId="7061CC50" w14:textId="4A884694" w:rsidR="00EE783D" w:rsidRPr="00B14F41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2E7FA3E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8780CFE" w14:textId="489BF5DD" w:rsidR="00EE783D" w:rsidRPr="0079310B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84D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EE783D" w:rsidRPr="00EA592D" w14:paraId="7B925BB5" w14:textId="77777777" w:rsidTr="005A4D0B">
        <w:tc>
          <w:tcPr>
            <w:tcW w:w="1278" w:type="dxa"/>
          </w:tcPr>
          <w:p w14:paraId="774E060E" w14:textId="0744C5A9" w:rsidR="00EE783D" w:rsidRPr="00EA592D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74B2EB7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4BDE0C" w14:textId="2233F66E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กำไรสะสม</w:t>
            </w:r>
          </w:p>
        </w:tc>
      </w:tr>
      <w:tr w:rsidR="00EE783D" w:rsidRPr="00EA592D" w14:paraId="11A1989C" w14:textId="77777777" w:rsidTr="00EB57B0">
        <w:tc>
          <w:tcPr>
            <w:tcW w:w="1278" w:type="dxa"/>
          </w:tcPr>
          <w:p w14:paraId="38D5176E" w14:textId="35029030" w:rsidR="00EE783D" w:rsidRPr="00EA592D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1F0A75B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514A70" w14:textId="3E8196F4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EE783D" w:rsidRPr="00EA592D" w14:paraId="440978A8" w14:textId="77777777" w:rsidTr="00EB57B0">
        <w:tc>
          <w:tcPr>
            <w:tcW w:w="1278" w:type="dxa"/>
            <w:shd w:val="clear" w:color="auto" w:fill="auto"/>
          </w:tcPr>
          <w:p w14:paraId="5C5BD965" w14:textId="1D092ACD" w:rsidR="00EE783D" w:rsidRPr="00EB57B0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AAFD188" w14:textId="77777777" w:rsidR="00EE783D" w:rsidRPr="00EB57B0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6062014" w14:textId="0C88E2F0" w:rsidR="00EE783D" w:rsidRPr="00CD0A4B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</w:tr>
      <w:tr w:rsidR="00EE783D" w:rsidRPr="00EA592D" w14:paraId="6E4828AC" w14:textId="77777777" w:rsidTr="00EB57B0">
        <w:tc>
          <w:tcPr>
            <w:tcW w:w="1278" w:type="dxa"/>
            <w:shd w:val="clear" w:color="auto" w:fill="auto"/>
          </w:tcPr>
          <w:p w14:paraId="7F685E0D" w14:textId="0D3EF87A" w:rsidR="00EE783D" w:rsidRPr="00595FFC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1ED2091" w14:textId="77777777" w:rsidR="00EE783D" w:rsidRPr="00595FFC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10740A7" w14:textId="7A76D1EC" w:rsidR="00EE783D" w:rsidRPr="00595FFC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</w:t>
            </w:r>
            <w:r w:rsidRPr="00CD0A4B">
              <w:rPr>
                <w:rFonts w:ascii="Angsana New" w:hAnsi="Angsana New" w:hint="cs"/>
                <w:sz w:val="30"/>
                <w:szCs w:val="30"/>
                <w:cs/>
              </w:rPr>
              <w:t>และการคืนทุน</w:t>
            </w:r>
            <w:r w:rsidRPr="00CD0A4B">
              <w:rPr>
                <w:rFonts w:ascii="Angsana New" w:hAnsi="Angsana New"/>
                <w:sz w:val="30"/>
                <w:szCs w:val="30"/>
                <w:cs/>
              </w:rPr>
              <w:t>ให้ผู้ถือหน่วยลงทุน</w:t>
            </w:r>
          </w:p>
        </w:tc>
      </w:tr>
      <w:tr w:rsidR="00EE783D" w:rsidRPr="00EA592D" w14:paraId="20D06F65" w14:textId="77777777" w:rsidTr="00EB57B0">
        <w:tc>
          <w:tcPr>
            <w:tcW w:w="1278" w:type="dxa"/>
            <w:shd w:val="clear" w:color="auto" w:fill="auto"/>
          </w:tcPr>
          <w:p w14:paraId="4A9B6918" w14:textId="3A3463EF" w:rsidR="00EE783D" w:rsidRPr="00EB57B0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71BA678" w14:textId="77777777" w:rsidR="00EE783D" w:rsidRPr="00595FFC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0ACE20E4" w14:textId="3B60488A" w:rsidR="00EE783D" w:rsidRPr="0049665F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ข้อมูลเกี่ยวกับการซื้อขายเงินลงทุน</w:t>
            </w:r>
          </w:p>
        </w:tc>
      </w:tr>
      <w:tr w:rsidR="002A6A23" w:rsidRPr="00EA592D" w14:paraId="0D56547D" w14:textId="77777777" w:rsidTr="00EB57B0">
        <w:tc>
          <w:tcPr>
            <w:tcW w:w="1278" w:type="dxa"/>
            <w:shd w:val="clear" w:color="auto" w:fill="auto"/>
          </w:tcPr>
          <w:p w14:paraId="1DA5B0C2" w14:textId="0C0D49D4" w:rsidR="002A6A23" w:rsidRPr="00245732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87ABD84" w14:textId="77777777" w:rsidR="002A6A23" w:rsidRPr="00595FFC" w:rsidRDefault="002A6A23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7C57641" w14:textId="42205311" w:rsidR="002A6A23" w:rsidRDefault="002A6A23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930398" w:rsidRPr="00EA592D" w14:paraId="52CFD747" w14:textId="77777777" w:rsidTr="00EB57B0">
        <w:tc>
          <w:tcPr>
            <w:tcW w:w="1278" w:type="dxa"/>
          </w:tcPr>
          <w:p w14:paraId="693B7E17" w14:textId="15A7694C" w:rsidR="00930398" w:rsidRDefault="00D57DCE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A613929" w14:textId="77777777" w:rsidR="00930398" w:rsidRPr="00EA592D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DA9695" w14:textId="5C0836AE" w:rsidR="00930398" w:rsidRPr="0049665F" w:rsidRDefault="00930398" w:rsidP="0093039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930398" w:rsidRPr="00EA592D" w14:paraId="128E70D6" w14:textId="77777777" w:rsidTr="00EB57B0">
        <w:tc>
          <w:tcPr>
            <w:tcW w:w="1278" w:type="dxa"/>
          </w:tcPr>
          <w:p w14:paraId="5C25B5B8" w14:textId="659D36FB" w:rsidR="00930398" w:rsidRPr="00245732" w:rsidRDefault="00D57DCE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DB9407E" w14:textId="77777777" w:rsidR="00930398" w:rsidRPr="00EA592D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EBE3C9" w14:textId="422695D7" w:rsidR="00930398" w:rsidRPr="00742768" w:rsidRDefault="00930398" w:rsidP="0093039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930398" w:rsidRPr="00EA592D" w14:paraId="20771C4C" w14:textId="77777777" w:rsidTr="00EB57B0">
        <w:tc>
          <w:tcPr>
            <w:tcW w:w="1278" w:type="dxa"/>
          </w:tcPr>
          <w:p w14:paraId="22F22F77" w14:textId="53E9F30F" w:rsidR="00930398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3B21C" w14:textId="77777777" w:rsidR="00930398" w:rsidRPr="00EA592D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EA4B9C2" w14:textId="6131F0A6" w:rsidR="00930398" w:rsidRPr="0049665F" w:rsidRDefault="00930398" w:rsidP="0093039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930398" w:rsidRPr="00EA592D" w14:paraId="704D4417" w14:textId="77777777" w:rsidTr="008939D8">
        <w:trPr>
          <w:trHeight w:val="1433"/>
        </w:trPr>
        <w:tc>
          <w:tcPr>
            <w:tcW w:w="1278" w:type="dxa"/>
          </w:tcPr>
          <w:p w14:paraId="614D3ECD" w14:textId="237ABB7E" w:rsidR="00930398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F2319" w14:textId="77777777" w:rsidR="00930398" w:rsidRPr="00EA592D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1A2741D" w14:textId="2DB21274" w:rsidR="00930398" w:rsidRPr="00EB79A0" w:rsidRDefault="00930398" w:rsidP="0093039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398" w:rsidRPr="00EA592D" w14:paraId="79F4025F" w14:textId="77777777" w:rsidTr="005A4D0B">
        <w:tc>
          <w:tcPr>
            <w:tcW w:w="1278" w:type="dxa"/>
          </w:tcPr>
          <w:p w14:paraId="4356E297" w14:textId="77777777" w:rsidR="00930398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F8B53" w14:textId="77777777" w:rsidR="00930398" w:rsidRPr="00EA592D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BD0F280" w14:textId="49636531" w:rsidR="00930398" w:rsidRPr="0049490E" w:rsidRDefault="00930398" w:rsidP="0093039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5F3A121A" w14:textId="2586E3A3" w:rsidR="00572B6F" w:rsidRPr="008414D9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Pr="008414D9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4E7CB0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8414D9">
        <w:rPr>
          <w:rFonts w:asciiTheme="majorBidi" w:hAnsiTheme="majorBidi" w:cstheme="majorBidi"/>
          <w:sz w:val="30"/>
          <w:szCs w:val="30"/>
          <w:cs/>
        </w:rPr>
        <w:t>ป็นส่วนหนึ่งของงบการเงิน</w:t>
      </w:r>
      <w:r w:rsidR="00C60B02" w:rsidRPr="008414D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14D9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1D55113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9439BD" w14:textId="35608578" w:rsidR="00572B6F" w:rsidRPr="008414D9" w:rsidRDefault="00572B6F" w:rsidP="00CE726B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414D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142BC" w:rsidRPr="008414D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14D9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F12AA" w:rsidRPr="008414D9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8414D9">
        <w:rPr>
          <w:rFonts w:asciiTheme="majorBidi" w:hAnsiTheme="majorBidi" w:cstheme="majorBidi"/>
          <w:sz w:val="30"/>
          <w:szCs w:val="30"/>
          <w:cs/>
        </w:rPr>
        <w:t>ของผู้จัดการกองทรัสต์เมื่อวันที่</w:t>
      </w:r>
      <w:r w:rsidR="00E53010" w:rsidRPr="008414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5FFC" w:rsidRPr="008414D9">
        <w:rPr>
          <w:rFonts w:asciiTheme="majorBidi" w:hAnsiTheme="majorBidi" w:cstheme="majorBidi"/>
          <w:sz w:val="30"/>
          <w:szCs w:val="30"/>
          <w:cs/>
        </w:rPr>
        <w:br/>
      </w:r>
      <w:r w:rsidR="00B63142">
        <w:rPr>
          <w:rFonts w:asciiTheme="majorBidi" w:hAnsiTheme="majorBidi" w:cstheme="majorBidi"/>
          <w:sz w:val="30"/>
          <w:szCs w:val="30"/>
        </w:rPr>
        <w:t>6</w:t>
      </w:r>
      <w:r w:rsidR="00BD75DB">
        <w:rPr>
          <w:rFonts w:asciiTheme="majorBidi" w:hAnsiTheme="majorBidi" w:cstheme="majorBidi"/>
          <w:sz w:val="30"/>
          <w:szCs w:val="30"/>
        </w:rPr>
        <w:t xml:space="preserve"> </w:t>
      </w:r>
      <w:r w:rsidR="00B6314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345622">
        <w:rPr>
          <w:rFonts w:asciiTheme="majorBidi" w:hAnsiTheme="majorBidi" w:cstheme="majorBidi"/>
          <w:sz w:val="30"/>
          <w:szCs w:val="30"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</w:p>
    <w:p w14:paraId="747800D1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44730" w14:textId="77777777" w:rsidR="00572B6F" w:rsidRPr="008414D9" w:rsidRDefault="00572B6F" w:rsidP="00CE726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414D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26204A89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E64A8B6" w14:textId="572D5B55" w:rsidR="0081481C" w:rsidRPr="00CE726B" w:rsidRDefault="0081481C" w:rsidP="00CE72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</w:t>
      </w:r>
      <w:r w:rsidR="0061543D" w:rsidRPr="00CE726B">
        <w:rPr>
          <w:rFonts w:asciiTheme="majorBidi" w:hAnsiTheme="majorBidi" w:cstheme="majorBidi"/>
          <w:sz w:val="30"/>
          <w:szCs w:val="30"/>
          <w:cs/>
        </w:rPr>
        <w:t>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(</w:t>
      </w:r>
      <w:r w:rsidR="00E061F9">
        <w:rPr>
          <w:rFonts w:asciiTheme="majorBidi" w:hAnsiTheme="majorBidi" w:cstheme="majorBidi"/>
          <w:sz w:val="30"/>
          <w:szCs w:val="30"/>
        </w:rPr>
        <w:t>“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 จดทะเบียนเป็น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543D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29</w:t>
      </w:r>
      <w:r w:rsidR="00F354B4" w:rsidRPr="00B14F41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D57DCE" w:rsidRPr="00D57DCE">
        <w:rPr>
          <w:rFonts w:asciiTheme="majorBidi" w:hAnsiTheme="majorBidi" w:cstheme="majorBidi"/>
          <w:sz w:val="30"/>
          <w:szCs w:val="30"/>
        </w:rPr>
        <w:t>2560</w:t>
      </w:r>
      <w:r w:rsidRPr="00B14F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โดยมีจำนวน</w:t>
      </w:r>
      <w:r w:rsidR="00FA6F92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D77F9F" w:rsidRPr="00D77F9F">
        <w:rPr>
          <w:rFonts w:asciiTheme="majorBidi" w:hAnsiTheme="majorBidi"/>
          <w:sz w:val="30"/>
          <w:szCs w:val="30"/>
          <w:cs/>
        </w:rPr>
        <w:t>ทุน</w:t>
      </w:r>
      <w:r w:rsidR="00FA6F92">
        <w:rPr>
          <w:rFonts w:asciiTheme="majorBidi" w:hAnsiTheme="majorBidi" w:hint="cs"/>
          <w:sz w:val="30"/>
          <w:szCs w:val="30"/>
          <w:cs/>
        </w:rPr>
        <w:t>จด</w:t>
      </w:r>
      <w:r w:rsidR="00FA6F92" w:rsidRPr="007A0A22">
        <w:rPr>
          <w:rFonts w:asciiTheme="majorBidi" w:hAnsiTheme="majorBidi" w:hint="cs"/>
          <w:sz w:val="30"/>
          <w:szCs w:val="30"/>
          <w:cs/>
        </w:rPr>
        <w:t xml:space="preserve">ทะเบียน </w:t>
      </w:r>
      <w:r w:rsidR="00D57DCE" w:rsidRPr="00D57DCE">
        <w:rPr>
          <w:rFonts w:asciiTheme="majorBidi" w:hAnsiTheme="majorBidi"/>
          <w:sz w:val="30"/>
          <w:szCs w:val="30"/>
        </w:rPr>
        <w:t>3</w:t>
      </w:r>
      <w:r w:rsidR="00FA6F92" w:rsidRPr="007A0A22">
        <w:rPr>
          <w:rFonts w:asciiTheme="majorBidi" w:hAnsiTheme="majorBidi"/>
          <w:sz w:val="30"/>
          <w:szCs w:val="30"/>
        </w:rPr>
        <w:t>,</w:t>
      </w:r>
      <w:r w:rsidR="00D57DCE" w:rsidRPr="00D57DCE">
        <w:rPr>
          <w:rFonts w:asciiTheme="majorBidi" w:hAnsiTheme="majorBidi"/>
          <w:sz w:val="30"/>
          <w:szCs w:val="30"/>
        </w:rPr>
        <w:t>656</w:t>
      </w:r>
      <w:r w:rsidR="007A0A22" w:rsidRPr="007A0A22">
        <w:rPr>
          <w:rFonts w:asciiTheme="majorBidi" w:hAnsiTheme="majorBidi"/>
          <w:sz w:val="30"/>
          <w:szCs w:val="30"/>
        </w:rPr>
        <w:t>.</w:t>
      </w:r>
      <w:r w:rsidR="00D57DCE" w:rsidRPr="00D57DCE">
        <w:rPr>
          <w:rFonts w:asciiTheme="majorBidi" w:hAnsiTheme="majorBidi"/>
          <w:sz w:val="30"/>
          <w:szCs w:val="30"/>
        </w:rPr>
        <w:t>05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7CB0" w:rsidRPr="007A0A2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F6947" w:rsidRPr="007A0A22">
        <w:rPr>
          <w:rFonts w:asciiTheme="majorBidi" w:hAnsiTheme="majorBidi" w:cstheme="majorBidi"/>
          <w:sz w:val="30"/>
          <w:szCs w:val="30"/>
          <w:cs/>
        </w:rPr>
        <w:t>บาท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6F92" w:rsidRPr="007A0A22">
        <w:rPr>
          <w:rFonts w:asciiTheme="majorBidi" w:hAnsiTheme="majorBidi" w:cstheme="majorBidi" w:hint="cs"/>
          <w:sz w:val="30"/>
          <w:szCs w:val="30"/>
          <w:cs/>
        </w:rPr>
        <w:t>(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="00D57DCE" w:rsidRPr="00D57DCE">
        <w:rPr>
          <w:rFonts w:asciiTheme="majorBidi" w:hAnsiTheme="majorBidi" w:cstheme="majorBidi"/>
          <w:sz w:val="30"/>
          <w:szCs w:val="30"/>
        </w:rPr>
        <w:t>409</w:t>
      </w:r>
      <w:r w:rsidR="007A0A22" w:rsidRPr="007A0A22">
        <w:rPr>
          <w:rFonts w:asciiTheme="majorBidi" w:hAnsiTheme="majorBidi" w:cstheme="majorBidi"/>
          <w:sz w:val="30"/>
          <w:szCs w:val="30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40</w:t>
      </w:r>
      <w:r w:rsidR="00FA6F92"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1" w:name="_Hlk46853457"/>
      <w:r w:rsidR="00D57DCE" w:rsidRPr="00D57DCE">
        <w:rPr>
          <w:rFonts w:asciiTheme="majorBidi" w:hAnsiTheme="majorBidi" w:cstheme="majorBidi"/>
          <w:sz w:val="30"/>
          <w:szCs w:val="30"/>
        </w:rPr>
        <w:t>8</w:t>
      </w:r>
      <w:r w:rsidR="00FA6F92" w:rsidRPr="007A0A22">
        <w:rPr>
          <w:rFonts w:asciiTheme="majorBidi" w:hAnsiTheme="majorBidi" w:cstheme="majorBidi"/>
          <w:sz w:val="30"/>
          <w:szCs w:val="30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9302</w:t>
      </w:r>
      <w:r w:rsidR="004D1E20"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7A0A22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="002B30C8" w:rsidRPr="007A0A22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7936A2" w:rsidRPr="007A0A22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</w:t>
      </w:r>
      <w:r w:rsidR="007936A2" w:rsidRPr="00CE726B">
        <w:rPr>
          <w:rFonts w:asciiTheme="majorBidi" w:hAnsiTheme="majorBidi" w:cstheme="majorBidi" w:hint="cs"/>
          <w:sz w:val="30"/>
          <w:szCs w:val="30"/>
          <w:cs/>
        </w:rPr>
        <w:t xml:space="preserve"> จำกัด</w:t>
      </w:r>
      <w:r w:rsidR="008E47DA"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="008E47DA" w:rsidRPr="00CE726B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="007936A2" w:rsidRPr="00CE726B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47DA" w:rsidRPr="00CE726B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CE726B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612BC874" w14:textId="654B7EC5" w:rsidR="00572B6F" w:rsidRPr="00E81923" w:rsidRDefault="00572B6F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703A1" w14:textId="002061F2" w:rsidR="0081481C" w:rsidRPr="00CE726B" w:rsidRDefault="00A63A09" w:rsidP="00CE72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มีนโยบายจ่ายเงินปันผล ตามหลักเกณฑ์และวิธีการที่กำหนดในหนังสือชี้ชวน</w:t>
      </w:r>
    </w:p>
    <w:p w14:paraId="115FD9E6" w14:textId="6364F116" w:rsidR="0081481C" w:rsidRPr="00E81923" w:rsidRDefault="0081481C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281C9FC" w14:textId="605E1895" w:rsidR="004E7CB0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7CB0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และบริษัทย่อยดังต่อ</w:t>
      </w:r>
      <w:r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4E1ECDD" w14:textId="3A48A0DE" w:rsidR="004E7CB0" w:rsidRPr="00E81923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4E7CB0" w14:paraId="3F41F6D5" w14:textId="78483052" w:rsidTr="00345622">
        <w:tc>
          <w:tcPr>
            <w:tcW w:w="2243" w:type="dxa"/>
          </w:tcPr>
          <w:p w14:paraId="754D3E04" w14:textId="1FA00792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F5126B3" w14:textId="6D61B251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5746759F" w14:textId="1EB4BF33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0472A0BF" w14:textId="0CF9C96D" w:rsidR="004E7CB0" w:rsidRP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4E7CB0" w14:paraId="5EED8219" w14:textId="3C8D62AE" w:rsidTr="00345622">
        <w:tc>
          <w:tcPr>
            <w:tcW w:w="2243" w:type="dxa"/>
          </w:tcPr>
          <w:p w14:paraId="68A8D94F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30A59B45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C426B4C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7B1B3C84" w14:textId="684B1800" w:rsidR="004E7CB0" w:rsidRPr="004E7CB0" w:rsidRDefault="00D57DCE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30</w:t>
            </w:r>
            <w:r w:rsidR="004E7CB0" w:rsidRPr="00BD75D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63142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  <w:r w:rsidR="004E7CB0" w:rsidRPr="00BD75D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D57DCE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674" w:type="dxa"/>
          </w:tcPr>
          <w:p w14:paraId="170F75E5" w14:textId="0EEC2140" w:rsidR="004E7CB0" w:rsidRPr="004E7CB0" w:rsidRDefault="00D57DCE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31</w:t>
            </w:r>
            <w:r w:rsidR="004E7CB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E7CB0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D57DCE">
              <w:rPr>
                <w:rFonts w:asciiTheme="majorBidi" w:hAnsiTheme="majorBidi"/>
                <w:sz w:val="30"/>
                <w:szCs w:val="30"/>
              </w:rPr>
              <w:t>2562</w:t>
            </w:r>
          </w:p>
        </w:tc>
      </w:tr>
      <w:tr w:rsidR="00E81923" w14:paraId="429856DD" w14:textId="77777777" w:rsidTr="00345622">
        <w:tc>
          <w:tcPr>
            <w:tcW w:w="2243" w:type="dxa"/>
          </w:tcPr>
          <w:p w14:paraId="42259C46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37E9055E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017FBC1F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427FF9A0" w14:textId="14A5BE8E" w:rsidR="00E81923" w:rsidRPr="00E81923" w:rsidRDefault="00E81923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E8192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57F2C" w14:paraId="39597B00" w14:textId="472A8D03" w:rsidTr="00345622">
        <w:tc>
          <w:tcPr>
            <w:tcW w:w="2243" w:type="dxa"/>
          </w:tcPr>
          <w:p w14:paraId="60A723BE" w14:textId="3CAA5598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07130C1D" w14:textId="0EE36C33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00C47115" w14:textId="160B853B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0B32DD1E" w14:textId="0F18D34E" w:rsidR="00E57F2C" w:rsidRDefault="00D57DCE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4670761E" w14:textId="2D073ED9" w:rsidR="00E57F2C" w:rsidRDefault="00D57DCE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E57F2C" w14:paraId="58A68A52" w14:textId="77777777" w:rsidTr="00345622">
        <w:tc>
          <w:tcPr>
            <w:tcW w:w="2243" w:type="dxa"/>
          </w:tcPr>
          <w:p w14:paraId="4D94ACFD" w14:textId="74DC6DCB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5BBD40B9" w14:textId="77777777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0668D8BF" w14:textId="77777777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7F4FBB33" w14:textId="516B5DF4" w:rsidR="00E57F2C" w:rsidRDefault="00E57F2C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30CD8CFD" w14:textId="05E586A7" w:rsidR="00E57F2C" w:rsidRDefault="00E57F2C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F2C" w14:paraId="639801EF" w14:textId="77777777" w:rsidTr="00345622">
        <w:tc>
          <w:tcPr>
            <w:tcW w:w="2243" w:type="dxa"/>
          </w:tcPr>
          <w:p w14:paraId="286BC746" w14:textId="0698DE5A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9C8A378" w14:textId="01937518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313400AC" w14:textId="09D66C82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330A844D" w14:textId="2A1FE246" w:rsidR="00E57F2C" w:rsidRDefault="00D57DCE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35825231" w14:textId="20AC804A" w:rsidR="00E57F2C" w:rsidRDefault="00D57DCE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6F9A0753" w14:textId="7DFF9754" w:rsidR="004E7CB0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15D64C1" w14:textId="06EF280B" w:rsidR="00E81923" w:rsidRDefault="00E81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05B15492" w14:textId="6142CDFB" w:rsidR="00572B6F" w:rsidRPr="00CE726B" w:rsidRDefault="00D57DCE" w:rsidP="00CE726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t>2</w:t>
      </w:r>
      <w:r w:rsidR="00572B6F" w:rsidRPr="00CE726B">
        <w:rPr>
          <w:rFonts w:asciiTheme="majorBidi" w:hAnsiTheme="majorBidi" w:cstheme="majorBidi"/>
          <w:sz w:val="30"/>
          <w:szCs w:val="30"/>
        </w:rPr>
        <w:tab/>
      </w:r>
      <w:r w:rsidR="00572B6F" w:rsidRPr="00CE726B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  <w:r w:rsidR="00E64EFE" w:rsidRPr="00CE726B">
        <w:rPr>
          <w:rFonts w:asciiTheme="majorBidi" w:hAnsiTheme="majorBidi" w:cstheme="majorBidi"/>
          <w:sz w:val="30"/>
          <w:szCs w:val="30"/>
          <w:cs/>
          <w:lang w:val="th-TH"/>
        </w:rPr>
        <w:t>ระหว่างกาล</w:t>
      </w:r>
    </w:p>
    <w:p w14:paraId="7F060C26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D06F7" w14:textId="77777777" w:rsidR="00572B6F" w:rsidRPr="00C84DC0" w:rsidRDefault="00572B6F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5CD100A1" w14:textId="3D5FB339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D95EA6" w14:textId="6BD83E0D" w:rsidR="0081481C" w:rsidRDefault="0081481C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CE726B">
        <w:rPr>
          <w:rFonts w:asciiTheme="majorBidi" w:hAnsiTheme="majorBidi" w:cstheme="majorBidi"/>
          <w:sz w:val="30"/>
          <w:szCs w:val="30"/>
          <w:cs/>
        </w:rPr>
        <w:t>สมาคม</w:t>
      </w:r>
      <w:r w:rsidRPr="00CE726B">
        <w:rPr>
          <w:rFonts w:asciiTheme="majorBidi" w:hAnsiTheme="majorBidi" w:cstheme="majorBidi"/>
          <w:sz w:val="30"/>
          <w:szCs w:val="30"/>
        </w:rPr>
        <w:t xml:space="preserve">”) </w:t>
      </w:r>
      <w:r w:rsidR="001A3005" w:rsidRPr="001A3005">
        <w:rPr>
          <w:rFonts w:asciiTheme="majorBidi" w:hAnsiTheme="majorBidi"/>
          <w:sz w:val="30"/>
          <w:szCs w:val="30"/>
          <w:cs/>
        </w:rPr>
        <w:t>กำหนดโดย</w:t>
      </w:r>
      <w:r w:rsidRPr="00CE726B">
        <w:rPr>
          <w:rFonts w:asciiTheme="majorBidi" w:hAnsiTheme="majorBidi" w:cstheme="majorBidi"/>
          <w:sz w:val="30"/>
          <w:szCs w:val="30"/>
          <w:cs/>
        </w:rPr>
        <w:t>ได้รับความเห็นชอบจากสำนักงานคณะกรรมการกำกับหลักทรัพย์และตลาดหลักทรัพย์ (“แนวปฏิบัติทางบัญชี”) ซึ่งออกและประกาศโดยสมาคมในเดือน</w:t>
      </w:r>
      <w:r w:rsidR="001A3005" w:rsidRPr="001A3005">
        <w:rPr>
          <w:rFonts w:asciiTheme="majorBidi" w:hAnsiTheme="majorBidi"/>
          <w:sz w:val="30"/>
          <w:szCs w:val="30"/>
          <w:cs/>
        </w:rPr>
        <w:t>กุมภาพันธ์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34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การรายงานทางการเงินระหว่างกาล </w:t>
      </w:r>
      <w:r w:rsidRPr="00CE726B">
        <w:rPr>
          <w:rFonts w:asciiTheme="majorBidi" w:hAnsiTheme="majorBidi" w:cstheme="majorBidi"/>
          <w:sz w:val="30"/>
          <w:szCs w:val="30"/>
          <w:cs/>
        </w:rPr>
        <w:t>ทั้งนี้การถือปฏิบัติตามแนวปฏิบัติทางบัญชีดังกล่าว มีผลให้เกิดการเปลี่ยนแปลงนโยบายการบัญชีของ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และมีผลกระทบต่องบการเงินอย่างมีสาระสำคัญ ผลกระทบจากการเปลี่ยนแปลงนี้ได้เปิดเผยไว้ในหมายเหตุข้อ </w:t>
      </w:r>
      <w:r w:rsidR="00D57DCE" w:rsidRPr="00D57DCE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</w:p>
    <w:p w14:paraId="0546437D" w14:textId="77777777" w:rsidR="00E81923" w:rsidRPr="00E81923" w:rsidRDefault="00E81923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6352DFF" w14:textId="392D8F78" w:rsidR="0081481C" w:rsidRDefault="0081481C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23052C">
        <w:rPr>
          <w:rFonts w:asciiTheme="majorBidi" w:hAnsiTheme="majorBidi" w:cstheme="majorBidi"/>
          <w:sz w:val="30"/>
          <w:szCs w:val="30"/>
          <w:cs/>
        </w:rPr>
        <w:br/>
      </w:r>
      <w:r w:rsidR="00D57DCE" w:rsidRPr="00D57DCE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57DCE" w:rsidRPr="00D57DCE">
        <w:rPr>
          <w:rFonts w:asciiTheme="majorBidi" w:hAnsiTheme="majorBidi" w:cstheme="majorBidi"/>
          <w:sz w:val="30"/>
          <w:szCs w:val="30"/>
        </w:rPr>
        <w:t>2562</w:t>
      </w:r>
    </w:p>
    <w:p w14:paraId="109C65B4" w14:textId="77777777" w:rsidR="00195EA5" w:rsidRPr="00E81923" w:rsidRDefault="00195EA5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4C2B9" w14:textId="64B32C0C" w:rsidR="00884587" w:rsidRPr="00A1254C" w:rsidRDefault="00884587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C84DC0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Pr="00C84DC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632101" w:rsidRPr="00C84DC0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</w:p>
    <w:p w14:paraId="1585D868" w14:textId="33435161" w:rsidR="004B02CC" w:rsidRPr="00E81923" w:rsidRDefault="004B02C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355E0" w14:textId="41D9B567" w:rsidR="0081481C" w:rsidRPr="00CE726B" w:rsidRDefault="0081481C" w:rsidP="003A7A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57DCE" w:rsidRPr="00D57DCE">
        <w:rPr>
          <w:rFonts w:asciiTheme="majorBidi" w:hAnsiTheme="majorBidi" w:cstheme="majorBidi"/>
          <w:sz w:val="30"/>
          <w:szCs w:val="30"/>
        </w:rPr>
        <w:t>2562</w:t>
      </w:r>
      <w:r w:rsidR="003A7AF1">
        <w:rPr>
          <w:rFonts w:asciiTheme="majorBidi" w:hAnsiTheme="majorBidi" w:cstheme="majorBidi"/>
          <w:sz w:val="30"/>
          <w:szCs w:val="30"/>
        </w:rPr>
        <w:t xml:space="preserve"> </w:t>
      </w:r>
      <w:r w:rsidR="003A7AF1" w:rsidRPr="003A7AF1">
        <w:rPr>
          <w:rFonts w:asciiTheme="majorBidi" w:hAnsiTheme="majorBidi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แนวปฏิบัติทางบัญชีตามที่ได้อธิบายไว้ในหมายเหตุข้อ </w:t>
      </w:r>
      <w:r w:rsidR="00D57DCE" w:rsidRPr="00D57DCE">
        <w:rPr>
          <w:rFonts w:asciiTheme="majorBidi" w:hAnsiTheme="majorBidi" w:cstheme="majorBidi"/>
          <w:sz w:val="30"/>
          <w:szCs w:val="30"/>
        </w:rPr>
        <w:t>4</w:t>
      </w:r>
    </w:p>
    <w:p w14:paraId="4C71C299" w14:textId="7397D445" w:rsidR="0081481C" w:rsidRPr="00E81923" w:rsidRDefault="0081481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D71E18" w14:textId="77777777" w:rsidR="00464B5A" w:rsidRDefault="00E81923" w:rsidP="00464B5A">
      <w:pPr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447ADF4" w14:textId="1C2AC8AE" w:rsidR="00464B5A" w:rsidRPr="00CE726B" w:rsidRDefault="00D57DCE" w:rsidP="00464B5A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t>3</w:t>
      </w:r>
      <w:r w:rsidR="00464B5A" w:rsidRPr="00CE726B">
        <w:rPr>
          <w:rFonts w:asciiTheme="majorBidi" w:hAnsiTheme="majorBidi" w:cstheme="majorBidi"/>
          <w:sz w:val="30"/>
          <w:szCs w:val="30"/>
        </w:rPr>
        <w:tab/>
      </w:r>
      <w:r w:rsidR="00464B5A" w:rsidRPr="00464B5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ผลกระทบจากการแพร่ระบาดของโรคติดเชื้อไวรัสโคโรน่า </w:t>
      </w:r>
      <w:r w:rsidRPr="00D57DCE">
        <w:rPr>
          <w:rFonts w:asciiTheme="majorBidi" w:hAnsiTheme="majorBidi" w:cstheme="majorBidi"/>
          <w:sz w:val="30"/>
          <w:szCs w:val="30"/>
        </w:rPr>
        <w:t>2019</w:t>
      </w:r>
    </w:p>
    <w:p w14:paraId="1FEBCDED" w14:textId="77777777" w:rsidR="00464B5A" w:rsidRDefault="00464B5A" w:rsidP="00464B5A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30B25FCC" w14:textId="7E733C26" w:rsidR="00464B5A" w:rsidRPr="00201803" w:rsidRDefault="00464B5A" w:rsidP="0020180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01803">
        <w:rPr>
          <w:rFonts w:asciiTheme="majorBidi" w:hAnsiTheme="majorBidi" w:cstheme="majorBidi" w:hint="cs"/>
          <w:sz w:val="30"/>
          <w:szCs w:val="30"/>
          <w:cs/>
        </w:rPr>
        <w:t xml:space="preserve">ในช่วงต้นปี </w:t>
      </w:r>
      <w:r w:rsidR="00D57DCE" w:rsidRPr="00201803">
        <w:rPr>
          <w:rFonts w:asciiTheme="majorBidi" w:hAnsiTheme="majorBidi" w:cstheme="majorBidi" w:hint="cs"/>
          <w:sz w:val="30"/>
          <w:szCs w:val="30"/>
        </w:rPr>
        <w:t>2563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="00D57DCE" w:rsidRPr="00201803">
        <w:rPr>
          <w:rFonts w:asciiTheme="majorBidi" w:hAnsiTheme="majorBidi" w:cstheme="majorBidi" w:hint="cs"/>
          <w:sz w:val="30"/>
          <w:szCs w:val="30"/>
        </w:rPr>
        <w:t>2019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201803">
        <w:rPr>
          <w:rFonts w:asciiTheme="majorBidi" w:hAnsiTheme="majorBidi" w:cstheme="majorBidi"/>
          <w:sz w:val="30"/>
          <w:szCs w:val="30"/>
        </w:rPr>
        <w:t>COVID-</w:t>
      </w:r>
      <w:r w:rsidR="00D57DCE" w:rsidRPr="00201803">
        <w:rPr>
          <w:rFonts w:asciiTheme="majorBidi" w:hAnsiTheme="majorBidi" w:cstheme="majorBidi" w:hint="cs"/>
          <w:sz w:val="30"/>
          <w:szCs w:val="30"/>
        </w:rPr>
        <w:t>19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201803">
        <w:rPr>
          <w:rFonts w:asciiTheme="majorBidi" w:hAnsiTheme="majorBidi" w:cstheme="majorBidi"/>
          <w:sz w:val="30"/>
          <w:szCs w:val="30"/>
        </w:rPr>
        <w:t> 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ซึ่งส่งผลกระทบ</w:t>
      </w:r>
      <w:r w:rsidR="001E1D7D" w:rsidRPr="00201803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 xml:space="preserve">ผลการดำเนินงานของกองทรัสต์ เป็นผลให้รายได้ค่าเช่าส่วนที่เป็นค่าเช่าผันแปรลดลง ทั้งนี้ ผู้จัดการกองทรัสต์มีการติดตามสถานการณ์ดังกล่าวอย่างใกล้ชิด </w:t>
      </w:r>
      <w:r w:rsidRPr="00201803">
        <w:rPr>
          <w:rFonts w:asciiTheme="majorBidi" w:hAnsiTheme="majorBidi" w:cstheme="majorBidi"/>
          <w:sz w:val="30"/>
          <w:szCs w:val="30"/>
        </w:rPr>
        <w:t> 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 xml:space="preserve">เนื่องด้วยสถานการณ์ของการแพร่ระบาดดังกล่าวยังไม่สิ้นสุด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ทำให้เกิดความไม่แน่นอนในการประมาณการผลกระทบที่คาดว่าจะเกิดขึ้นต่อกองทรัสต์ ทั้งนี้ กองทรัสต์ได้นำแนวปฏิบัติทางบัญชีเรื่อง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 </w:t>
      </w:r>
      <w:r w:rsidRPr="00201803">
        <w:rPr>
          <w:rFonts w:asciiTheme="majorBidi" w:hAnsiTheme="majorBidi" w:cstheme="majorBidi"/>
          <w:sz w:val="30"/>
          <w:szCs w:val="30"/>
        </w:rPr>
        <w:t>COVID-</w:t>
      </w:r>
      <w:r w:rsidR="00D57DCE" w:rsidRPr="00201803">
        <w:rPr>
          <w:rFonts w:asciiTheme="majorBidi" w:hAnsiTheme="majorBidi" w:cstheme="majorBidi"/>
          <w:sz w:val="30"/>
          <w:szCs w:val="30"/>
        </w:rPr>
        <w:t>19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 xml:space="preserve"> ที่ออกโดย</w:t>
      </w:r>
      <w:r w:rsidR="000E1D81" w:rsidRPr="00201803">
        <w:rPr>
          <w:rFonts w:asciiTheme="majorBidi" w:hAnsiTheme="majorBidi" w:cstheme="majorBidi" w:hint="cs"/>
          <w:sz w:val="30"/>
          <w:szCs w:val="30"/>
          <w:cs/>
        </w:rPr>
        <w:t xml:space="preserve">สภาวิชาชีพบัญชีฯ 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>มาถือปฏิบัติสำหรับ</w:t>
      </w:r>
      <w:r w:rsidR="000812E7" w:rsidRPr="00201803">
        <w:rPr>
          <w:rFonts w:asciiTheme="majorBidi" w:hAnsiTheme="majorBidi" w:cstheme="majorBidi" w:hint="cs"/>
          <w:sz w:val="30"/>
          <w:szCs w:val="30"/>
          <w:cs/>
        </w:rPr>
        <w:t>การจัดทำงบการเงินสำหรับงวดสิ้นสุด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D57DCE" w:rsidRPr="00201803">
        <w:rPr>
          <w:rFonts w:asciiTheme="majorBidi" w:hAnsiTheme="majorBidi" w:cstheme="majorBidi"/>
          <w:sz w:val="30"/>
          <w:szCs w:val="30"/>
        </w:rPr>
        <w:t>30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5771" w:rsidRPr="0020180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7DCE" w:rsidRPr="00201803">
        <w:rPr>
          <w:rFonts w:asciiTheme="majorBidi" w:hAnsiTheme="majorBidi" w:cstheme="majorBidi"/>
          <w:sz w:val="30"/>
          <w:szCs w:val="30"/>
        </w:rPr>
        <w:t>2563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 xml:space="preserve"> ซึ่งกองทรัสต์เลือกที่จะไม่นำข้อมูลที่เกี่ยวกับสถานการณ์ </w:t>
      </w:r>
      <w:r w:rsidRPr="00201803">
        <w:rPr>
          <w:rFonts w:asciiTheme="majorBidi" w:hAnsiTheme="majorBidi" w:cstheme="majorBidi"/>
          <w:sz w:val="30"/>
          <w:szCs w:val="30"/>
        </w:rPr>
        <w:t>COVID-</w:t>
      </w:r>
      <w:r w:rsidR="00D57DCE" w:rsidRPr="00201803">
        <w:rPr>
          <w:rFonts w:asciiTheme="majorBidi" w:hAnsiTheme="majorBidi" w:cstheme="majorBidi"/>
          <w:sz w:val="30"/>
          <w:szCs w:val="30"/>
        </w:rPr>
        <w:t>19</w:t>
      </w:r>
      <w:r w:rsidRPr="00201803">
        <w:rPr>
          <w:rFonts w:asciiTheme="majorBidi" w:hAnsiTheme="majorBidi" w:cstheme="majorBidi" w:hint="cs"/>
          <w:sz w:val="30"/>
          <w:szCs w:val="30"/>
          <w:cs/>
        </w:rPr>
        <w:t xml:space="preserve"> มาใช้ประกอบเป็นปัจจัยของข้อมูลเพื่อวัดมูลค่ายุติธรรมของเงินลงทุนในอสังหาริมทรัพย์</w:t>
      </w:r>
      <w:r w:rsidR="00201803" w:rsidRPr="00201803">
        <w:rPr>
          <w:rFonts w:asciiTheme="majorBidi" w:hAnsiTheme="majorBidi" w:cstheme="majorBidi"/>
          <w:sz w:val="30"/>
          <w:szCs w:val="30"/>
        </w:rPr>
        <w:t xml:space="preserve"> </w:t>
      </w:r>
      <w:r w:rsidR="00201803" w:rsidRPr="00201803">
        <w:rPr>
          <w:rFonts w:asciiTheme="majorBidi" w:hAnsiTheme="majorBidi" w:cstheme="majorBidi" w:hint="cs"/>
          <w:sz w:val="30"/>
          <w:szCs w:val="30"/>
          <w:cs/>
        </w:rPr>
        <w:t xml:space="preserve">และเมื่อวันที่ </w:t>
      </w:r>
      <w:r w:rsidR="00342B7E" w:rsidRPr="00201803">
        <w:rPr>
          <w:rFonts w:asciiTheme="majorBidi" w:hAnsiTheme="majorBidi" w:cstheme="majorBidi" w:hint="cs"/>
          <w:sz w:val="30"/>
          <w:szCs w:val="30"/>
        </w:rPr>
        <w:t>25</w:t>
      </w:r>
      <w:r w:rsidR="00201803" w:rsidRPr="00201803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="00201803" w:rsidRPr="00201803">
        <w:rPr>
          <w:rFonts w:asciiTheme="majorBidi" w:hAnsiTheme="majorBidi" w:cstheme="majorBidi" w:hint="cs"/>
          <w:sz w:val="30"/>
          <w:szCs w:val="30"/>
        </w:rPr>
        <w:t xml:space="preserve"> 2563 </w:t>
      </w:r>
      <w:r w:rsidR="00201803" w:rsidRPr="00201803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ได้ส่งหนังสือขอผ่อนผันการประเมินมูลค่าหรือการสอบทานการประเมินมูลค่าอสังหาริมทรัพย์ที่ต้องดำเนินการให้แล้วเสร็จในปี </w:t>
      </w:r>
      <w:r w:rsidR="00201803" w:rsidRPr="00201803">
        <w:rPr>
          <w:rFonts w:asciiTheme="majorBidi" w:hAnsiTheme="majorBidi" w:cstheme="majorBidi" w:hint="cs"/>
          <w:sz w:val="30"/>
          <w:szCs w:val="30"/>
        </w:rPr>
        <w:t xml:space="preserve">2563 </w:t>
      </w:r>
      <w:r w:rsidR="00201803" w:rsidRPr="00201803">
        <w:rPr>
          <w:rFonts w:asciiTheme="majorBidi" w:hAnsiTheme="majorBidi" w:cstheme="majorBidi" w:hint="cs"/>
          <w:sz w:val="30"/>
          <w:szCs w:val="30"/>
          <w:cs/>
        </w:rPr>
        <w:t xml:space="preserve">กับสำนักงานคณะกรรมการกำกับหลักทรัพย์และตลาดหลักทรัพย์ </w:t>
      </w:r>
      <w:r w:rsidR="00201803" w:rsidRPr="00201803">
        <w:rPr>
          <w:rFonts w:asciiTheme="majorBidi" w:hAnsiTheme="majorBidi" w:cstheme="majorBidi" w:hint="cs"/>
          <w:sz w:val="30"/>
          <w:szCs w:val="30"/>
        </w:rPr>
        <w:t> </w:t>
      </w:r>
      <w:r w:rsidR="00201803" w:rsidRPr="00201803">
        <w:rPr>
          <w:rFonts w:asciiTheme="majorBidi" w:hAnsiTheme="majorBidi" w:cstheme="majorBidi" w:hint="cs"/>
          <w:sz w:val="30"/>
          <w:szCs w:val="30"/>
          <w:cs/>
        </w:rPr>
        <w:t>ซึ่งเป็นไปตามประกาศคณะกรรมการกำกับตลาดทุน ที่ ทน</w:t>
      </w:r>
      <w:r w:rsidR="00201803" w:rsidRPr="00201803">
        <w:rPr>
          <w:rFonts w:asciiTheme="majorBidi" w:hAnsiTheme="majorBidi" w:cstheme="majorBidi" w:hint="cs"/>
          <w:sz w:val="30"/>
          <w:szCs w:val="30"/>
        </w:rPr>
        <w:t>/</w:t>
      </w:r>
      <w:r w:rsidR="00201803" w:rsidRPr="00201803">
        <w:rPr>
          <w:rFonts w:asciiTheme="majorBidi" w:hAnsiTheme="majorBidi" w:cstheme="majorBidi" w:hint="cs"/>
          <w:sz w:val="30"/>
          <w:szCs w:val="30"/>
          <w:cs/>
        </w:rPr>
        <w:t>จ.</w:t>
      </w:r>
      <w:r w:rsidR="00201803" w:rsidRPr="00201803">
        <w:rPr>
          <w:rFonts w:asciiTheme="majorBidi" w:hAnsiTheme="majorBidi" w:cstheme="majorBidi" w:hint="cs"/>
          <w:sz w:val="30"/>
          <w:szCs w:val="30"/>
        </w:rPr>
        <w:t xml:space="preserve"> 36/2653 </w:t>
      </w:r>
      <w:r w:rsidR="00201803" w:rsidRPr="00201803">
        <w:rPr>
          <w:rFonts w:asciiTheme="majorBidi" w:hAnsiTheme="majorBidi" w:cstheme="majorBidi" w:hint="cs"/>
          <w:sz w:val="30"/>
          <w:szCs w:val="30"/>
          <w:cs/>
        </w:rPr>
        <w:t xml:space="preserve">เรื่อง การผ่อนผันการดำเนินการของกองทุนรวมอสังหาริมทรัพย์ กองทุนรวมโครงสร้างพื้นฐาน และทรัสต์เพื่อการลงทุนในอสังหาริมทรัพย์ เนื่องจากสถานการณ์การระบาดของโรคติดเชื้อไวรัสโคโรนา </w:t>
      </w:r>
      <w:r w:rsidR="00201803" w:rsidRPr="00201803">
        <w:rPr>
          <w:rFonts w:asciiTheme="majorBidi" w:hAnsiTheme="majorBidi" w:cstheme="majorBidi" w:hint="cs"/>
          <w:sz w:val="30"/>
          <w:szCs w:val="30"/>
        </w:rPr>
        <w:t>2019</w:t>
      </w:r>
    </w:p>
    <w:p w14:paraId="22B74E4F" w14:textId="6D43EE42" w:rsidR="00E81923" w:rsidRDefault="00E81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1761A03" w14:textId="01AF2839" w:rsidR="0025721E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4</w:t>
      </w:r>
      <w:r w:rsidR="0025721E" w:rsidRPr="00CE726B">
        <w:rPr>
          <w:rFonts w:asciiTheme="majorBidi" w:hAnsiTheme="majorBidi" w:cstheme="majorBidi"/>
          <w:sz w:val="30"/>
          <w:szCs w:val="30"/>
        </w:rPr>
        <w:tab/>
      </w:r>
      <w:r w:rsidR="0025721E" w:rsidRPr="00CE726B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</w:t>
      </w:r>
    </w:p>
    <w:p w14:paraId="67D0CFAF" w14:textId="2E94D79B" w:rsidR="0025721E" w:rsidRPr="001A3005" w:rsidRDefault="0025721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66A62C7A" w14:textId="77E2F622" w:rsidR="001A3005" w:rsidRDefault="001A3005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3005">
        <w:rPr>
          <w:rFonts w:asciiTheme="majorBidi" w:hAnsiTheme="majorBidi"/>
          <w:sz w:val="30"/>
          <w:szCs w:val="30"/>
          <w:cs/>
        </w:rPr>
        <w:t xml:space="preserve">ตั้งแต่วันที่ </w:t>
      </w:r>
      <w:r w:rsidR="00D57DCE" w:rsidRPr="00D57DCE">
        <w:rPr>
          <w:rFonts w:asciiTheme="majorBidi" w:hAnsiTheme="majorBidi"/>
          <w:sz w:val="30"/>
          <w:szCs w:val="30"/>
        </w:rPr>
        <w:t>1</w:t>
      </w:r>
      <w:r w:rsidRPr="001A3005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D57DCE" w:rsidRPr="00D57DCE">
        <w:rPr>
          <w:rFonts w:asciiTheme="majorBidi" w:hAnsiTheme="majorBidi"/>
          <w:sz w:val="30"/>
          <w:szCs w:val="30"/>
        </w:rPr>
        <w:t>2563</w:t>
      </w:r>
      <w:r w:rsidRPr="001A3005">
        <w:rPr>
          <w:rFonts w:asciiTheme="majorBidi" w:hAnsiTheme="majorBidi"/>
          <w:sz w:val="30"/>
          <w:szCs w:val="30"/>
          <w:cs/>
        </w:rPr>
        <w:t xml:space="preserve"> กองทรัสต์ได้ถือปฏิบัติตามแนวปฏิบัติทางบัญชีเป็นครั้งแรก </w:t>
      </w:r>
      <w:r w:rsidR="00D77F9F">
        <w:rPr>
          <w:rFonts w:asciiTheme="majorBidi" w:hAnsiTheme="majorBidi" w:hint="cs"/>
          <w:sz w:val="30"/>
          <w:szCs w:val="30"/>
          <w:cs/>
        </w:rPr>
        <w:t>ดังนั้น</w:t>
      </w:r>
      <w:r w:rsidR="00D77F9F" w:rsidRPr="00D77F9F">
        <w:rPr>
          <w:rFonts w:asciiTheme="majorBidi" w:hAnsiTheme="majorBidi"/>
          <w:sz w:val="30"/>
          <w:szCs w:val="30"/>
          <w:cs/>
        </w:rPr>
        <w:t>กองทรัสต์</w:t>
      </w:r>
      <w:r w:rsidR="00D77F9F">
        <w:rPr>
          <w:rFonts w:asciiTheme="majorBidi" w:hAnsiTheme="majorBidi" w:hint="cs"/>
          <w:sz w:val="30"/>
          <w:szCs w:val="30"/>
          <w:cs/>
        </w:rPr>
        <w:t>จึง</w:t>
      </w:r>
      <w:r w:rsidR="00D77F9F" w:rsidRPr="00D77F9F">
        <w:rPr>
          <w:rFonts w:asciiTheme="majorBidi" w:hAnsiTheme="majorBidi"/>
          <w:sz w:val="30"/>
          <w:szCs w:val="30"/>
          <w:cs/>
        </w:rPr>
        <w:t xml:space="preserve">ไม่ได้ปรับปรุงข้อมูลที่นำเสนอในปี </w:t>
      </w:r>
      <w:r w:rsidR="00D57DCE" w:rsidRPr="00D57DCE">
        <w:rPr>
          <w:rFonts w:asciiTheme="majorBidi" w:hAnsiTheme="majorBidi"/>
          <w:sz w:val="30"/>
          <w:szCs w:val="30"/>
        </w:rPr>
        <w:t>2562</w:t>
      </w:r>
      <w:r w:rsidR="00D77F9F" w:rsidRPr="00D77F9F">
        <w:rPr>
          <w:rFonts w:asciiTheme="majorBidi" w:hAnsiTheme="majorBidi"/>
          <w:sz w:val="30"/>
          <w:szCs w:val="30"/>
          <w:cs/>
        </w:rPr>
        <w:t xml:space="preserve"> รายละเอียดการเปลี่ยนแปลงนโยบายการบัญชีได้กล่าวไว้ในหมายเหตุข้อ </w:t>
      </w:r>
      <w:r w:rsidR="00D57DCE" w:rsidRPr="00D57DCE">
        <w:rPr>
          <w:rFonts w:asciiTheme="majorBidi" w:hAnsiTheme="majorBidi"/>
          <w:sz w:val="30"/>
          <w:szCs w:val="30"/>
        </w:rPr>
        <w:t>4</w:t>
      </w:r>
      <w:r w:rsidR="00D77F9F" w:rsidRPr="00D77F9F">
        <w:rPr>
          <w:rFonts w:asciiTheme="majorBidi" w:hAnsiTheme="majorBidi"/>
          <w:sz w:val="30"/>
          <w:szCs w:val="30"/>
          <w:cs/>
        </w:rPr>
        <w:t xml:space="preserve">(ก) ถึงข้อ </w:t>
      </w:r>
      <w:r w:rsidR="00D57DCE" w:rsidRPr="00D57DCE">
        <w:rPr>
          <w:rFonts w:asciiTheme="majorBidi" w:hAnsiTheme="majorBidi"/>
          <w:sz w:val="30"/>
          <w:szCs w:val="30"/>
        </w:rPr>
        <w:t>4</w:t>
      </w:r>
      <w:r w:rsidR="00D77F9F" w:rsidRPr="00D77F9F">
        <w:rPr>
          <w:rFonts w:asciiTheme="majorBidi" w:hAnsiTheme="majorBidi"/>
          <w:sz w:val="30"/>
          <w:szCs w:val="30"/>
          <w:cs/>
        </w:rPr>
        <w:t>(ง)</w:t>
      </w:r>
      <w:r w:rsidR="00D77F9F">
        <w:rPr>
          <w:rFonts w:asciiTheme="majorBidi" w:hAnsiTheme="majorBidi" w:hint="cs"/>
          <w:sz w:val="30"/>
          <w:szCs w:val="30"/>
          <w:cs/>
        </w:rPr>
        <w:t xml:space="preserve"> นอกจากนี้</w:t>
      </w:r>
      <w:r w:rsidRPr="001A3005">
        <w:rPr>
          <w:rFonts w:asciiTheme="majorBidi" w:hAnsiTheme="majorBidi"/>
          <w:sz w:val="30"/>
          <w:szCs w:val="30"/>
          <w:cs/>
        </w:rPr>
        <w:t>แนวปฏิบัติทางบัญชีฉบับนี้ไม่ได้กำหนดให้กองทรัสต์ต้องจัดทำงบการเงินเฉพาะกิจการ</w:t>
      </w:r>
      <w:r w:rsidR="003A7AF1">
        <w:rPr>
          <w:rFonts w:asciiTheme="majorBidi" w:hAnsiTheme="majorBidi" w:hint="cs"/>
          <w:sz w:val="30"/>
          <w:szCs w:val="30"/>
          <w:cs/>
        </w:rPr>
        <w:t>เพิ่มเติม</w:t>
      </w:r>
      <w:r w:rsidRPr="001A3005">
        <w:rPr>
          <w:rFonts w:asciiTheme="majorBidi" w:hAnsiTheme="majorBidi"/>
          <w:sz w:val="30"/>
          <w:szCs w:val="30"/>
          <w:cs/>
        </w:rPr>
        <w:t xml:space="preserve"> หากกองทรัสต์เลือกที่จะนำเสนองบการเงินเฉพาะกิจการ กองทรัสต์</w:t>
      </w:r>
      <w:r w:rsidR="00D77F9F">
        <w:rPr>
          <w:rFonts w:asciiTheme="majorBidi" w:hAnsiTheme="majorBidi" w:hint="cs"/>
          <w:sz w:val="30"/>
          <w:szCs w:val="30"/>
          <w:cs/>
        </w:rPr>
        <w:t>จะ</w:t>
      </w:r>
      <w:r w:rsidRPr="001A3005">
        <w:rPr>
          <w:rFonts w:asciiTheme="majorBidi" w:hAnsiTheme="majorBidi"/>
          <w:sz w:val="30"/>
          <w:szCs w:val="30"/>
          <w:cs/>
        </w:rPr>
        <w:t xml:space="preserve">ต้องถือปฏิบัติตามข้อกำหนดในมาตรฐานการบัญชี ฉบับที่ </w:t>
      </w:r>
      <w:r w:rsidR="00D57DCE" w:rsidRPr="00D57DCE">
        <w:rPr>
          <w:rFonts w:asciiTheme="majorBidi" w:hAnsiTheme="majorBidi"/>
          <w:sz w:val="30"/>
          <w:szCs w:val="30"/>
        </w:rPr>
        <w:t>27</w:t>
      </w:r>
      <w:r w:rsidRPr="001A3005">
        <w:rPr>
          <w:rFonts w:asciiTheme="majorBidi" w:hAnsiTheme="majorBidi"/>
          <w:sz w:val="30"/>
          <w:szCs w:val="30"/>
          <w:cs/>
        </w:rPr>
        <w:t xml:space="preserve"> เรื่อง งบการเงินเฉพาะกิจการ ดังนั้นกองทรัสต์จึงนำเสนองบการเงินรวม</w:t>
      </w:r>
      <w:r w:rsidR="00D77F9F" w:rsidRPr="00D77F9F">
        <w:rPr>
          <w:rFonts w:asciiTheme="majorBidi" w:hAnsiTheme="majorBidi"/>
          <w:sz w:val="30"/>
          <w:szCs w:val="30"/>
          <w:cs/>
        </w:rPr>
        <w:t>ในการจัดทำงบการเงินนี้</w:t>
      </w:r>
      <w:r w:rsidR="003A7AF1">
        <w:rPr>
          <w:rFonts w:asciiTheme="majorBidi" w:hAnsiTheme="majorBidi" w:hint="cs"/>
          <w:sz w:val="30"/>
          <w:szCs w:val="30"/>
          <w:cs/>
        </w:rPr>
        <w:t>เท่านั้น</w:t>
      </w:r>
      <w:r w:rsidRPr="001A3005">
        <w:rPr>
          <w:rFonts w:asciiTheme="majorBidi" w:hAnsiTheme="majorBidi"/>
          <w:sz w:val="30"/>
          <w:szCs w:val="30"/>
          <w:cs/>
        </w:rPr>
        <w:t xml:space="preserve"> </w:t>
      </w:r>
    </w:p>
    <w:p w14:paraId="744682A3" w14:textId="0D34ADC6" w:rsidR="0081481C" w:rsidRPr="001A3005" w:rsidRDefault="0081481C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0E8A1F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การบัญชีเกี่ยวกับเครื่องมือทางการเงิน</w:t>
      </w:r>
    </w:p>
    <w:p w14:paraId="58D5981C" w14:textId="77777777" w:rsidR="0081481C" w:rsidRPr="001A3005" w:rsidRDefault="0081481C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153943A4" w14:textId="78BC78F0" w:rsidR="0081481C" w:rsidRPr="00CE726B" w:rsidRDefault="0081481C" w:rsidP="00CE726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ตามแนวปฏิบัติทางบัญชีกำหนดให้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วัดมูลค่าสินทรัพย์ทางการเงินด้วยมูลค่ายุติธรรม ซึ่งไม่แตกต่างจากนโยบายการบัญชีเดิม และกำหนดให้วัดมูลค่าหนี้สินทางการเงินด้วยราคาทุนตัดจำหน่ายโดยรับรู้ดอกเบี้ยจ่ายด้วยอัตราดอกเบี้ยที่แท้จริง เดิม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รับรู้ดอกเบี้ยจ่ายด้วยอัตราดอกเบี้ยตามสัญญาตามเกณฑ์คงค้าง </w:t>
      </w:r>
    </w:p>
    <w:p w14:paraId="50E49968" w14:textId="77777777" w:rsidR="0081481C" w:rsidRPr="001A3005" w:rsidRDefault="0081481C" w:rsidP="00CE726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24"/>
          <w:szCs w:val="24"/>
          <w:shd w:val="clear" w:color="auto" w:fill="D9D9D9"/>
        </w:rPr>
      </w:pPr>
    </w:p>
    <w:p w14:paraId="4CCB6A57" w14:textId="5EE1383B" w:rsidR="00E81923" w:rsidRDefault="0081481C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การเปลี่ยนแปลงนโยบายการบัญชีดังกล่าวข้างต้นไม่มีผลกระทบอย่างมีสาระสำคัญต่องบการเงินของ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</w:p>
    <w:p w14:paraId="335F871F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การบัญชีเกี่ยวกับสัญญาเช่า</w:t>
      </w:r>
    </w:p>
    <w:p w14:paraId="72CF8980" w14:textId="77777777" w:rsidR="0081481C" w:rsidRPr="00CE726B" w:rsidRDefault="0081481C" w:rsidP="00CE726B">
      <w:pPr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DADA27" w14:textId="7BA85BD9" w:rsidR="0081481C" w:rsidRPr="00CE726B" w:rsidRDefault="0081481C" w:rsidP="00CE726B">
      <w:pPr>
        <w:pStyle w:val="BodyText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ถือปฏิบัติตามแนวปฏิบัติทางบัญชีเกี่ยวกับการบัญชีของสัญญาเช่า </w:t>
      </w:r>
    </w:p>
    <w:p w14:paraId="36BD7672" w14:textId="77777777" w:rsidR="00733A8C" w:rsidRPr="00CE726B" w:rsidRDefault="00733A8C" w:rsidP="00CE726B">
      <w:pPr>
        <w:spacing w:line="240" w:lineRule="auto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2D5C4746" w14:textId="72D7B3A8" w:rsidR="0081481C" w:rsidRPr="00CE726B" w:rsidRDefault="0081481C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726B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แนวปฏิบัติทางบัญชีกำหนดให้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ต้องรับรู้สินทรัพย์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สิทธิการใช้และหนี้สินตามสัญญาเช่า</w:t>
      </w:r>
      <w:r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ทั้งนี้หนี้สินตามสัญญาเช่าจะถูกคิดลดด้วยอัตราดอกเบี้ยตามนัยของสัญญาหรืออัตราดอกเบี้ยการกู้ยืมส่วนเพิ่มของผู้เช่าหากไม่มีอัตราดอกเบี้ยตามนัยของสัญญา</w:t>
      </w:r>
    </w:p>
    <w:p w14:paraId="75DAF7B8" w14:textId="1228FB3F" w:rsidR="00733A8C" w:rsidRPr="00CE726B" w:rsidRDefault="00CE726B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  <w:r w:rsidRPr="00CE726B" w:rsidDel="00A63A09">
        <w:rPr>
          <w:rFonts w:asciiTheme="majorBidi" w:hAnsiTheme="majorBidi" w:cstheme="majorBidi"/>
          <w:sz w:val="24"/>
          <w:szCs w:val="24"/>
          <w:shd w:val="clear" w:color="auto" w:fill="D9D9D9"/>
          <w:cs/>
        </w:rPr>
        <w:t xml:space="preserve"> </w:t>
      </w:r>
    </w:p>
    <w:tbl>
      <w:tblPr>
        <w:tblW w:w="862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79"/>
        <w:gridCol w:w="1350"/>
      </w:tblGrid>
      <w:tr w:rsidR="0081481C" w:rsidRPr="00CE726B" w14:paraId="63ECD974" w14:textId="77777777" w:rsidTr="0081481C">
        <w:trPr>
          <w:cantSplit/>
          <w:trHeight w:val="20"/>
          <w:tblHeader/>
        </w:trPr>
        <w:tc>
          <w:tcPr>
            <w:tcW w:w="7279" w:type="dxa"/>
            <w:shd w:val="clear" w:color="auto" w:fill="auto"/>
            <w:vAlign w:val="bottom"/>
          </w:tcPr>
          <w:p w14:paraId="107F2B60" w14:textId="77777777" w:rsidR="0081481C" w:rsidRPr="00CE726B" w:rsidRDefault="0081481C" w:rsidP="00CE726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ผลกระทบจากการเปลี่ยนแปลงนโยบายการบัญชีเกี่ยวกับสัญญาเช่า</w:t>
            </w:r>
          </w:p>
        </w:tc>
        <w:tc>
          <w:tcPr>
            <w:tcW w:w="1350" w:type="dxa"/>
            <w:vAlign w:val="bottom"/>
          </w:tcPr>
          <w:p w14:paraId="79AFAF81" w14:textId="493B4893" w:rsidR="0081481C" w:rsidRPr="00CE726B" w:rsidDel="003A5128" w:rsidRDefault="0081481C" w:rsidP="00CE726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B3D4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="000F6947"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D4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81481C" w:rsidRPr="00CE726B" w14:paraId="6DFCF464" w14:textId="77777777" w:rsidTr="0081481C">
        <w:trPr>
          <w:cantSplit/>
          <w:trHeight w:val="20"/>
        </w:trPr>
        <w:tc>
          <w:tcPr>
            <w:tcW w:w="7279" w:type="dxa"/>
          </w:tcPr>
          <w:p w14:paraId="105F1F12" w14:textId="0463470E" w:rsidR="0081481C" w:rsidRPr="00CE726B" w:rsidRDefault="0081481C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D57DCE" w:rsidRPr="00D57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2C37A68B" w14:textId="77777777" w:rsidR="0081481C" w:rsidRPr="00CE726B" w:rsidRDefault="0081481C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AC8" w:rsidRPr="00E65AC8" w14:paraId="20A3FC46" w14:textId="77777777" w:rsidTr="0081481C">
        <w:trPr>
          <w:cantSplit/>
          <w:trHeight w:val="20"/>
        </w:trPr>
        <w:tc>
          <w:tcPr>
            <w:tcW w:w="7279" w:type="dxa"/>
            <w:vAlign w:val="bottom"/>
          </w:tcPr>
          <w:p w14:paraId="3C8BBDCC" w14:textId="2C46DC7C" w:rsidR="0081481C" w:rsidRPr="00CE726B" w:rsidRDefault="00D9745D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745D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  <w:r w:rsidR="0081481C"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7FD048A" w14:textId="24A480F5" w:rsidR="0081481C" w:rsidRPr="0084699C" w:rsidRDefault="00D57DCE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 w:rsidR="005D4C71" w:rsidRPr="00846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6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</w:tr>
      <w:tr w:rsidR="00E65AC8" w:rsidRPr="00E65AC8" w14:paraId="5943D40D" w14:textId="77777777" w:rsidTr="0081481C">
        <w:trPr>
          <w:cantSplit/>
          <w:trHeight w:val="20"/>
        </w:trPr>
        <w:tc>
          <w:tcPr>
            <w:tcW w:w="7279" w:type="dxa"/>
          </w:tcPr>
          <w:p w14:paraId="2EB99176" w14:textId="77777777" w:rsidR="0081481C" w:rsidRPr="00CE726B" w:rsidRDefault="0081481C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00E223A" w14:textId="0CFAF9E1" w:rsidR="0081481C" w:rsidRPr="0084699C" w:rsidRDefault="00D57DCE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  <w:r w:rsidR="00342995" w:rsidRPr="00846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6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</w:p>
        </w:tc>
      </w:tr>
      <w:tr w:rsidR="00E65AC8" w:rsidRPr="00E65AC8" w14:paraId="6232F7C8" w14:textId="77777777" w:rsidTr="0081481C">
        <w:trPr>
          <w:cantSplit/>
          <w:trHeight w:val="20"/>
        </w:trPr>
        <w:tc>
          <w:tcPr>
            <w:tcW w:w="7279" w:type="dxa"/>
          </w:tcPr>
          <w:p w14:paraId="3E3D4F15" w14:textId="09D0546C" w:rsidR="008B34D3" w:rsidRPr="00CE726B" w:rsidRDefault="008B34D3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ค่าใช้จ่ายจ่ายล่วงหน้าลดลง</w:t>
            </w:r>
          </w:p>
        </w:tc>
        <w:tc>
          <w:tcPr>
            <w:tcW w:w="1350" w:type="dxa"/>
            <w:vAlign w:val="bottom"/>
          </w:tcPr>
          <w:p w14:paraId="510FB22B" w14:textId="30002A98" w:rsidR="008B34D3" w:rsidRPr="0084699C" w:rsidRDefault="00D57DCE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6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B34D3" w:rsidRPr="00846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46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</w:tr>
    </w:tbl>
    <w:p w14:paraId="681EA5F8" w14:textId="4178486B" w:rsidR="0081481C" w:rsidRDefault="0081481C" w:rsidP="00CE726B">
      <w:pPr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6F5D2F60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ค่าใช้จ่ายในการออกส่วนได้เสีย</w:t>
      </w:r>
    </w:p>
    <w:p w14:paraId="64EF6FEE" w14:textId="77777777" w:rsidR="0081481C" w:rsidRPr="00CE726B" w:rsidRDefault="0081481C" w:rsidP="00CE726B">
      <w:pPr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0A5F99E" w14:textId="4AE75A87" w:rsidR="0081481C" w:rsidRDefault="0081481C" w:rsidP="00CE726B">
      <w:pPr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แนวปฏิบัติทางบัญชีกำหนดให้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รับรู้ค่าใช้จ่ายในการออกส่วนได้เสียที่เกิดขึ้นตั้งแต่วันที่</w:t>
      </w:r>
      <w:r w:rsidR="004E4583"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57DCE" w:rsidRPr="00D57DCE">
        <w:rPr>
          <w:rFonts w:asciiTheme="majorBidi" w:eastAsia="Calibri" w:hAnsiTheme="majorBidi" w:cstheme="majorBidi"/>
          <w:sz w:val="30"/>
          <w:szCs w:val="30"/>
        </w:rPr>
        <w:t>1</w:t>
      </w:r>
      <w:r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D57DCE" w:rsidRPr="00D57DCE">
        <w:rPr>
          <w:rFonts w:asciiTheme="majorBidi" w:eastAsia="Calibri" w:hAnsiTheme="majorBidi" w:cstheme="majorBidi"/>
          <w:sz w:val="30"/>
          <w:szCs w:val="30"/>
        </w:rPr>
        <w:t>2563</w:t>
      </w:r>
      <w:r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เป็นรายการหักออกจากทุนที่ได้รับจากผู้ถือหน่วยลงทุนทั้งจำนวน สำหรับค่าใช้จ่ายรอการตัดบัญชีที่เกิดก่อนวันที่ </w:t>
      </w:r>
      <w:r w:rsidR="00D57DCE" w:rsidRPr="00D57DCE">
        <w:rPr>
          <w:rFonts w:asciiTheme="majorBidi" w:eastAsia="Calibri" w:hAnsiTheme="majorBidi" w:cstheme="majorBidi"/>
          <w:sz w:val="30"/>
          <w:szCs w:val="30"/>
        </w:rPr>
        <w:t>1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="00D57DCE" w:rsidRPr="00D57DCE">
        <w:rPr>
          <w:rFonts w:asciiTheme="majorBidi" w:eastAsia="Calibri" w:hAnsiTheme="majorBidi" w:cstheme="majorBidi"/>
          <w:sz w:val="30"/>
          <w:szCs w:val="30"/>
        </w:rPr>
        <w:t>2563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สามารถทยอยรับรู้เป็นค่าใช้จ่ายตามนโยบายการบัญชีเดิม (ดูหมายเหตุข้อ </w:t>
      </w:r>
      <w:r w:rsidR="00D57DCE" w:rsidRPr="00D57DCE">
        <w:rPr>
          <w:rFonts w:asciiTheme="majorBidi" w:hAnsiTheme="majorBidi" w:cstheme="majorBidi"/>
          <w:sz w:val="30"/>
          <w:szCs w:val="30"/>
        </w:rPr>
        <w:t>9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)  </w:t>
      </w:r>
    </w:p>
    <w:p w14:paraId="5038D20C" w14:textId="77777777" w:rsidR="00CE726B" w:rsidRPr="00CE726B" w:rsidRDefault="00CE726B" w:rsidP="00CE726B">
      <w:pPr>
        <w:ind w:left="900" w:right="-45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183E73F2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2EF2BBD8" w14:textId="77777777" w:rsidR="0081481C" w:rsidRPr="00CE726B" w:rsidRDefault="0081481C" w:rsidP="00CE726B">
      <w:pPr>
        <w:ind w:left="990" w:right="-45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p w14:paraId="3D2F9DFB" w14:textId="62F8CB6D" w:rsidR="00CE726B" w:rsidRDefault="0081481C" w:rsidP="00CE726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แนวปฏิบัติทางบัญชีได้กำหนดวัตถุประสงค์ของการวัดมูลค่ายุติธรรม คือ ประมาณการราคาสำหรับรายการที่เกิดขึ้นในสภาพปกติในการขายสินทรัพย์หรือการโอนหนี้สินที่จะเกิดขึ้นระหว่างผู้ร่วมตลาด ณ วันที่มีการวัดมูลค่ายุติธรรมภายใต้สภาพปัจจุบันของตลาด เดิมมูลค่ายุติธรรมหมายถึง จำนวนเงินที่ผู้ซื้อและผู้ขายตกลงแลกเปลี่ยนสินทรัพย์หรือโอนหนี้สินกัน ในขณะที่ทั้งสองฝ่ายมีความรอบรู้และเต็มใจในการแลกเปลี่ยน และสามารถต่อรองราคากันได้อย่างเป็นอิสระในลักษณะของผู้ที่ไม่มีความเกี่ยวข้องกัน นอกจากนี้ แนวปฏิบัติทางบัญชีได้กำหนดการเปิดเผยข้อมูลเพิ่มเติมเกี่ยวกับมูลค่า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ยุติธรรม 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จึง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เปิดเผยเพิ่มเติมดังที่กล่าวในหมายเหตุข้อ </w:t>
      </w:r>
      <w:r w:rsidR="00D57DCE" w:rsidRPr="00D57DCE">
        <w:rPr>
          <w:rFonts w:asciiTheme="majorBidi" w:hAnsiTheme="majorBidi" w:cstheme="majorBidi"/>
          <w:sz w:val="30"/>
          <w:szCs w:val="30"/>
        </w:rPr>
        <w:t>18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FCDEAD3" w14:textId="19B6A8CD" w:rsidR="00074DC0" w:rsidRDefault="00074DC0" w:rsidP="00CE726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3DCD1B" w14:textId="50F3E39E" w:rsidR="0081481C" w:rsidRPr="00187B3D" w:rsidRDefault="0081481C" w:rsidP="00187B3D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44CB9FDA" w14:textId="6996A2DB" w:rsidR="0081481C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t>5</w:t>
      </w:r>
      <w:r w:rsidR="0081481C" w:rsidRPr="00CE726B">
        <w:rPr>
          <w:rFonts w:asciiTheme="majorBidi" w:hAnsiTheme="majorBidi" w:cstheme="majorBidi"/>
          <w:sz w:val="30"/>
          <w:szCs w:val="30"/>
        </w:rPr>
        <w:tab/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ความเสี่ยงทางการเงิน</w:t>
      </w:r>
    </w:p>
    <w:p w14:paraId="3A98D527" w14:textId="464AC4C4" w:rsidR="0081481C" w:rsidRPr="00BB3D41" w:rsidRDefault="0081481C" w:rsidP="00BB3D4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B8BD246" w14:textId="77777777" w:rsidR="0081481C" w:rsidRPr="00CE726B" w:rsidRDefault="0081481C" w:rsidP="00CE726B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E726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ความเสี่ยงด้านอัตราดอกเบี้ย</w:t>
      </w:r>
    </w:p>
    <w:p w14:paraId="0E0E72AB" w14:textId="77777777" w:rsidR="0081481C" w:rsidRPr="00CE726B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B51B62D" w14:textId="77777777" w:rsidR="0081481C" w:rsidRPr="00CE726B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E726B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ความเสี่ยงด้านอัตราดอกเบี้ยคือ ความเสี่ยงที่มูลค่าของสินทรัพย์และหนี้สินทางการเงินจะเปลี่ยนแปลงไป เนื่องจากการเปลี่ยนแปลงอัตราดอกเบี้ยในตลาด</w:t>
      </w:r>
    </w:p>
    <w:p w14:paraId="68C6D50E" w14:textId="67F2F032" w:rsidR="0081481C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EE86BD4" w14:textId="37DCA579" w:rsidR="0081481C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E726B">
        <w:rPr>
          <w:rFonts w:asciiTheme="majorBidi" w:hAnsiTheme="majorBidi" w:cstheme="majorBidi"/>
          <w:spacing w:val="-2"/>
          <w:sz w:val="30"/>
          <w:szCs w:val="30"/>
          <w:cs/>
        </w:rPr>
        <w:t>ตารางต่อไปนี้ได้สรุปความเสี่ยงด้านอัตราดอกเบี้ยของ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 ซึ่งประกอบด้วยสินทรัพย์</w:t>
      </w:r>
      <w:r w:rsidR="003A7AF1">
        <w:rPr>
          <w:rFonts w:asciiTheme="majorBidi" w:eastAsia="Calibri" w:hAnsiTheme="majorBidi" w:cstheme="majorBidi" w:hint="cs"/>
          <w:sz w:val="30"/>
          <w:szCs w:val="30"/>
          <w:cs/>
        </w:rPr>
        <w:t>และหนี้สิน</w:t>
      </w:r>
      <w:r w:rsidR="00D77F9F">
        <w:rPr>
          <w:rFonts w:asciiTheme="majorBidi" w:eastAsia="Calibri" w:hAnsiTheme="majorBidi" w:cstheme="majorBidi" w:hint="cs"/>
          <w:sz w:val="30"/>
          <w:szCs w:val="30"/>
          <w:cs/>
        </w:rPr>
        <w:t>ทางการเงินที่มีอัตราดอกเบี้ย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</w:p>
    <w:p w14:paraId="0C2856FC" w14:textId="77777777" w:rsidR="008511F5" w:rsidRPr="00CE726B" w:rsidRDefault="008511F5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81481C" w:rsidRPr="00CE726B" w14:paraId="54518CE5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58C55E14" w14:textId="75E5D587" w:rsidR="0081481C" w:rsidRPr="00CE726B" w:rsidRDefault="002A22DB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250" w:type="dxa"/>
          </w:tcPr>
          <w:p w14:paraId="26B6F7EA" w14:textId="77777777" w:rsidR="0081481C" w:rsidRPr="00CE726B" w:rsidRDefault="0081481C" w:rsidP="00CE726B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D77F9F" w:rsidRPr="00CE726B" w14:paraId="0C86E2AA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0C9A904D" w14:textId="77777777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209E8C37" w14:textId="00445FB9" w:rsidR="00D77F9F" w:rsidRPr="00CE726B" w:rsidRDefault="00D77F9F" w:rsidP="00CE726B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มีอัตราดอกเบี้ย</w:t>
            </w:r>
          </w:p>
        </w:tc>
      </w:tr>
      <w:tr w:rsidR="00D77F9F" w:rsidRPr="00CE726B" w14:paraId="1A8A9259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18FC71F4" w14:textId="77777777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27AC5FE1" w14:textId="447072FB" w:rsidR="00D77F9F" w:rsidRPr="00CE726B" w:rsidRDefault="00D77F9F" w:rsidP="00CE726B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ปรับขึ้นลงตาม</w:t>
            </w:r>
          </w:p>
        </w:tc>
      </w:tr>
      <w:tr w:rsidR="00D77F9F" w:rsidRPr="00CE726B" w14:paraId="70CA6A1D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2DB25672" w14:textId="68B79F2C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ที่มีอัตราดอกเบี้ย</w:t>
            </w:r>
          </w:p>
        </w:tc>
        <w:tc>
          <w:tcPr>
            <w:tcW w:w="2250" w:type="dxa"/>
            <w:vAlign w:val="bottom"/>
          </w:tcPr>
          <w:p w14:paraId="2DAB2038" w14:textId="28F7EDB0" w:rsidR="00D77F9F" w:rsidRPr="00CE726B" w:rsidRDefault="00D77F9F" w:rsidP="00CE726B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อัตราตลาด</w:t>
            </w:r>
          </w:p>
        </w:tc>
      </w:tr>
      <w:tr w:rsidR="00D77F9F" w:rsidRPr="00CE726B" w14:paraId="770FFB85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04932CA3" w14:textId="77777777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D240F5B" w14:textId="31EA3F99" w:rsidR="00D77F9F" w:rsidRPr="00CE726B" w:rsidRDefault="00D77F9F" w:rsidP="00CE726B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7F9F" w:rsidRPr="00CE726B" w14:paraId="61B3A32E" w14:textId="77777777" w:rsidTr="00D77F9F">
        <w:trPr>
          <w:trHeight w:val="20"/>
        </w:trPr>
        <w:tc>
          <w:tcPr>
            <w:tcW w:w="6930" w:type="dxa"/>
          </w:tcPr>
          <w:p w14:paraId="479FC56E" w14:textId="4E10A656" w:rsidR="00D77F9F" w:rsidRPr="00CE726B" w:rsidRDefault="00D77F9F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45622" w:rsidRPr="00BD75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600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BD75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57DCE" w:rsidRPr="00D57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250" w:type="dxa"/>
          </w:tcPr>
          <w:p w14:paraId="5765F569" w14:textId="77777777" w:rsidR="00D77F9F" w:rsidRPr="00CE726B" w:rsidRDefault="00D77F9F" w:rsidP="00CE726B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BD3" w:rsidRPr="00D81BD3" w14:paraId="4688E447" w14:textId="77777777" w:rsidTr="00D77F9F">
        <w:trPr>
          <w:trHeight w:val="20"/>
        </w:trPr>
        <w:tc>
          <w:tcPr>
            <w:tcW w:w="6930" w:type="dxa"/>
          </w:tcPr>
          <w:p w14:paraId="43880AFB" w14:textId="77777777" w:rsidR="00D77F9F" w:rsidRPr="00CE726B" w:rsidRDefault="00D77F9F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2250" w:type="dxa"/>
          </w:tcPr>
          <w:p w14:paraId="551A0EE8" w14:textId="3A1E9028" w:rsidR="00D77F9F" w:rsidRPr="0084699C" w:rsidRDefault="00D81BD3" w:rsidP="00976692">
            <w:pPr>
              <w:tabs>
                <w:tab w:val="decimal" w:pos="94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99C">
              <w:rPr>
                <w:rFonts w:asciiTheme="majorBidi" w:hAnsiTheme="majorBidi" w:cstheme="majorBidi"/>
                <w:sz w:val="30"/>
                <w:szCs w:val="30"/>
              </w:rPr>
              <w:t>90,879</w:t>
            </w:r>
          </w:p>
        </w:tc>
      </w:tr>
      <w:tr w:rsidR="00D77F9F" w:rsidRPr="00D81BD3" w14:paraId="3DD14144" w14:textId="77777777" w:rsidTr="00D77F9F">
        <w:trPr>
          <w:trHeight w:val="20"/>
        </w:trPr>
        <w:tc>
          <w:tcPr>
            <w:tcW w:w="6930" w:type="dxa"/>
          </w:tcPr>
          <w:p w14:paraId="4E88F052" w14:textId="58696BF2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1D5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250" w:type="dxa"/>
          </w:tcPr>
          <w:p w14:paraId="76785739" w14:textId="6CFF26F8" w:rsidR="00D77F9F" w:rsidRPr="0084699C" w:rsidRDefault="00D81BD3" w:rsidP="00BD75DB">
            <w:pPr>
              <w:tabs>
                <w:tab w:val="decimal" w:pos="945"/>
              </w:tabs>
              <w:spacing w:line="240" w:lineRule="auto"/>
              <w:ind w:right="-4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4699C">
              <w:rPr>
                <w:rFonts w:asciiTheme="majorBidi" w:hAnsiTheme="majorBidi"/>
                <w:sz w:val="30"/>
                <w:szCs w:val="30"/>
              </w:rPr>
              <w:t>(1,683,171)</w:t>
            </w:r>
          </w:p>
        </w:tc>
      </w:tr>
    </w:tbl>
    <w:p w14:paraId="139506FB" w14:textId="77777777" w:rsidR="0081481C" w:rsidRPr="008511F5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18491C12" w14:textId="77777777" w:rsidR="0081481C" w:rsidRPr="00CE726B" w:rsidRDefault="0081481C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7C69B28" w14:textId="77777777" w:rsidR="0081481C" w:rsidRPr="008511F5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93B2559" w14:textId="5839EEBF" w:rsidR="0081481C" w:rsidRPr="00CE726B" w:rsidRDefault="00A63A09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ความเสี่ยงที่อาจเกิดจากการที่คู่สัญญาไม่สามารถปฏิบัติตามภาระผูกพันที่ระบุไว้ในเครื่องมือทางการเงิน เนื่องจาก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 xml:space="preserve">มีลูกหนี้ อย่างไรก็ตาม สินทรัพย์ทางการเงินดังกล่าวจะครบกำหนดในระยะเวลาอันสั้น 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จึงไม่คาดว่าจะได้รับความเสียหายจากการเก็บหนี้</w:t>
      </w:r>
    </w:p>
    <w:p w14:paraId="5D149CAD" w14:textId="661F80FC" w:rsidR="0081481C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121C800" w14:textId="77777777" w:rsidR="00074DC0" w:rsidRDefault="00074DC0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662B5C" w14:textId="77777777" w:rsidR="00074DC0" w:rsidRDefault="00074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ACB6E6A" w14:textId="3802A44F" w:rsidR="0081481C" w:rsidRPr="00CE726B" w:rsidRDefault="0081481C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136DBA3A" w14:textId="77777777" w:rsidR="00DC1BD8" w:rsidRPr="009506BE" w:rsidRDefault="00DC1BD8" w:rsidP="009506BE">
      <w:pPr>
        <w:spacing w:line="16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</w:p>
    <w:p w14:paraId="5E08363E" w14:textId="6E501688" w:rsidR="0081481C" w:rsidRDefault="00A63A09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มีบัญชีที่เป็นเงินตราต่างประเทศดังนี้</w:t>
      </w:r>
    </w:p>
    <w:p w14:paraId="3B5D0A56" w14:textId="77777777" w:rsidR="008511F5" w:rsidRPr="009506BE" w:rsidRDefault="008511F5" w:rsidP="009506BE">
      <w:pPr>
        <w:spacing w:line="1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40"/>
      </w:tblGrid>
      <w:tr w:rsidR="0081481C" w:rsidRPr="00CE726B" w14:paraId="4585AAAF" w14:textId="77777777" w:rsidTr="00BB3D41">
        <w:trPr>
          <w:cantSplit/>
          <w:trHeight w:val="144"/>
        </w:trPr>
        <w:tc>
          <w:tcPr>
            <w:tcW w:w="5850" w:type="dxa"/>
          </w:tcPr>
          <w:p w14:paraId="4E864433" w14:textId="77777777" w:rsidR="0081481C" w:rsidRPr="00CE726B" w:rsidRDefault="0081481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F33392" w14:textId="7DA72EA8" w:rsidR="0081481C" w:rsidRPr="008511F5" w:rsidRDefault="00D57DC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  <w:spacing w:val="-2"/>
              </w:rPr>
              <w:t>30</w:t>
            </w:r>
            <w:r w:rsidR="0081481C" w:rsidRPr="00BD75DB">
              <w:rPr>
                <w:rFonts w:asciiTheme="majorBidi" w:hAnsiTheme="majorBidi" w:cstheme="majorBidi"/>
                <w:b w:val="0"/>
                <w:bCs w:val="0"/>
                <w:spacing w:val="-2"/>
              </w:rPr>
              <w:t xml:space="preserve"> </w:t>
            </w:r>
            <w:r w:rsidR="00D60081">
              <w:rPr>
                <w:rFonts w:asciiTheme="majorBidi" w:hAnsiTheme="majorBidi" w:cstheme="majorBidi" w:hint="cs"/>
                <w:b w:val="0"/>
                <w:bCs w:val="0"/>
                <w:spacing w:val="-2"/>
                <w:cs/>
              </w:rPr>
              <w:t>กันยายน</w:t>
            </w:r>
          </w:p>
        </w:tc>
        <w:tc>
          <w:tcPr>
            <w:tcW w:w="270" w:type="dxa"/>
          </w:tcPr>
          <w:p w14:paraId="000E0FC1" w14:textId="77777777" w:rsidR="0081481C" w:rsidRPr="008511F5" w:rsidRDefault="0081481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367F1CEE" w14:textId="74566039" w:rsidR="0081481C" w:rsidRPr="008511F5" w:rsidRDefault="00D57DC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="0081481C" w:rsidRPr="008511F5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81481C" w:rsidRPr="008511F5">
              <w:rPr>
                <w:rFonts w:asciiTheme="majorBidi" w:hAnsiTheme="majorBidi" w:cstheme="majorBidi"/>
                <w:b w:val="0"/>
                <w:bCs w:val="0"/>
                <w:cs/>
              </w:rPr>
              <w:t>ธันวาคม</w:t>
            </w:r>
          </w:p>
        </w:tc>
      </w:tr>
      <w:tr w:rsidR="0081481C" w:rsidRPr="00CE726B" w14:paraId="49523B9D" w14:textId="77777777" w:rsidTr="00BB3D41">
        <w:trPr>
          <w:cantSplit/>
          <w:trHeight w:val="144"/>
        </w:trPr>
        <w:tc>
          <w:tcPr>
            <w:tcW w:w="5850" w:type="dxa"/>
          </w:tcPr>
          <w:p w14:paraId="33F1C2FB" w14:textId="77777777" w:rsidR="0081481C" w:rsidRPr="00CE726B" w:rsidRDefault="0081481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D1F4FE" w14:textId="119AB9C4" w:rsidR="0081481C" w:rsidRPr="008511F5" w:rsidRDefault="00D57DC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</w:rPr>
              <w:t>2563</w:t>
            </w:r>
          </w:p>
        </w:tc>
        <w:tc>
          <w:tcPr>
            <w:tcW w:w="270" w:type="dxa"/>
          </w:tcPr>
          <w:p w14:paraId="7DB09DFE" w14:textId="77777777" w:rsidR="0081481C" w:rsidRPr="008511F5" w:rsidRDefault="0081481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7BAA24C9" w14:textId="4DC3DD85" w:rsidR="0081481C" w:rsidRPr="008511F5" w:rsidRDefault="00D57DC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</w:rPr>
              <w:t>2562</w:t>
            </w:r>
          </w:p>
        </w:tc>
      </w:tr>
      <w:tr w:rsidR="0081481C" w:rsidRPr="00CE726B" w14:paraId="40714477" w14:textId="77777777" w:rsidTr="00BB3D41">
        <w:trPr>
          <w:cantSplit/>
          <w:trHeight w:val="144"/>
        </w:trPr>
        <w:tc>
          <w:tcPr>
            <w:tcW w:w="5850" w:type="dxa"/>
          </w:tcPr>
          <w:p w14:paraId="72C5D4F7" w14:textId="77777777" w:rsidR="0081481C" w:rsidRPr="00CE726B" w:rsidRDefault="0081481C" w:rsidP="00CE72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A880D41" w14:textId="117D5D10" w:rsidR="0081481C" w:rsidRPr="00CE726B" w:rsidRDefault="0081481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F6947"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639D7" w:rsidRPr="00CE726B" w14:paraId="164581CA" w14:textId="77777777" w:rsidTr="00BB3D41">
        <w:trPr>
          <w:cantSplit/>
          <w:trHeight w:val="144"/>
        </w:trPr>
        <w:tc>
          <w:tcPr>
            <w:tcW w:w="5850" w:type="dxa"/>
          </w:tcPr>
          <w:p w14:paraId="23F51554" w14:textId="77777777" w:rsidR="009639D7" w:rsidRPr="00CE726B" w:rsidRDefault="009639D7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C3FF689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19008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5F4777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39D7" w:rsidRPr="00CE726B" w14:paraId="6F33AEBF" w14:textId="77777777" w:rsidTr="00BB3D41">
        <w:trPr>
          <w:cantSplit/>
          <w:trHeight w:val="144"/>
        </w:trPr>
        <w:tc>
          <w:tcPr>
            <w:tcW w:w="5850" w:type="dxa"/>
          </w:tcPr>
          <w:p w14:paraId="105A41EE" w14:textId="2CC3C58E" w:rsidR="009639D7" w:rsidRPr="00B14F41" w:rsidRDefault="009639D7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40" w:type="dxa"/>
          </w:tcPr>
          <w:p w14:paraId="71A00580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FE8A0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E8C15F8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742" w:rsidRPr="00CE726B" w14:paraId="498E8C43" w14:textId="77777777" w:rsidTr="00BB3D41">
        <w:trPr>
          <w:cantSplit/>
          <w:trHeight w:val="144"/>
        </w:trPr>
        <w:tc>
          <w:tcPr>
            <w:tcW w:w="5850" w:type="dxa"/>
          </w:tcPr>
          <w:p w14:paraId="52483E06" w14:textId="7FAFA33A" w:rsidR="004C0965" w:rsidRPr="00B14F41" w:rsidRDefault="00656742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38804FD6" w14:textId="33159167" w:rsidR="00656742" w:rsidRPr="00B14F41" w:rsidRDefault="007F3D59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1,112</w:t>
            </w:r>
          </w:p>
        </w:tc>
        <w:tc>
          <w:tcPr>
            <w:tcW w:w="270" w:type="dxa"/>
          </w:tcPr>
          <w:p w14:paraId="2D838E8C" w14:textId="77777777" w:rsidR="00656742" w:rsidRPr="00CE726B" w:rsidRDefault="00656742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00677A" w14:textId="72696933" w:rsidR="00656742" w:rsidRPr="00B14F41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C0965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81481C" w:rsidRPr="00CE726B" w14:paraId="2046CF5E" w14:textId="77777777" w:rsidTr="00BB3D41">
        <w:trPr>
          <w:cantSplit/>
          <w:trHeight w:val="144"/>
        </w:trPr>
        <w:tc>
          <w:tcPr>
            <w:tcW w:w="5850" w:type="dxa"/>
          </w:tcPr>
          <w:p w14:paraId="545C5881" w14:textId="35855066" w:rsidR="0081481C" w:rsidRPr="00CE726B" w:rsidRDefault="001310BD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0B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  <w:tc>
          <w:tcPr>
            <w:tcW w:w="1440" w:type="dxa"/>
          </w:tcPr>
          <w:p w14:paraId="75BC2D71" w14:textId="3AD5C7CE" w:rsidR="0081481C" w:rsidRPr="00CE726B" w:rsidRDefault="007F3D59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2,776,437</w:t>
            </w:r>
          </w:p>
        </w:tc>
        <w:tc>
          <w:tcPr>
            <w:tcW w:w="270" w:type="dxa"/>
          </w:tcPr>
          <w:p w14:paraId="4F284D6C" w14:textId="77777777" w:rsidR="0081481C" w:rsidRPr="00CE726B" w:rsidRDefault="0081481C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2F0E5C" w14:textId="59BFE6A5" w:rsidR="0081481C" w:rsidRPr="00CE726B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B604A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327</w:t>
            </w:r>
            <w:r w:rsidR="009B604A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</w:tr>
      <w:tr w:rsidR="004C0965" w:rsidRPr="00CE726B" w14:paraId="089A51C7" w14:textId="77777777" w:rsidTr="00BB3D41">
        <w:trPr>
          <w:cantSplit/>
          <w:trHeight w:val="144"/>
        </w:trPr>
        <w:tc>
          <w:tcPr>
            <w:tcW w:w="5850" w:type="dxa"/>
          </w:tcPr>
          <w:p w14:paraId="790BAADC" w14:textId="74D1E385" w:rsidR="004C0965" w:rsidRPr="00B14F41" w:rsidRDefault="001014FC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014F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ลูกหนี้รายได้ค่าเช่าค้างรับและลูกหนี้อื่น</w:t>
            </w:r>
          </w:p>
        </w:tc>
        <w:tc>
          <w:tcPr>
            <w:tcW w:w="1440" w:type="dxa"/>
          </w:tcPr>
          <w:p w14:paraId="4FA6A60B" w14:textId="0B3C1C87" w:rsidR="004C0965" w:rsidRPr="00B14F41" w:rsidRDefault="007F3D59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3603">
              <w:rPr>
                <w:rFonts w:asciiTheme="majorBidi" w:hAnsiTheme="majorBidi" w:cstheme="majorBidi"/>
                <w:sz w:val="30"/>
                <w:szCs w:val="30"/>
              </w:rPr>
              <w:t>1,574</w:t>
            </w:r>
          </w:p>
        </w:tc>
        <w:tc>
          <w:tcPr>
            <w:tcW w:w="270" w:type="dxa"/>
          </w:tcPr>
          <w:p w14:paraId="473CD208" w14:textId="77777777" w:rsidR="004C0965" w:rsidRPr="00CE726B" w:rsidRDefault="004C0965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52552D" w14:textId="0196CC05" w:rsidR="004C0965" w:rsidRPr="00B14F41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547ABE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241019" w:rsidRPr="00CE726B" w14:paraId="22EC0D15" w14:textId="77777777" w:rsidTr="00BB3D41">
        <w:trPr>
          <w:cantSplit/>
          <w:trHeight w:val="144"/>
        </w:trPr>
        <w:tc>
          <w:tcPr>
            <w:tcW w:w="5850" w:type="dxa"/>
          </w:tcPr>
          <w:p w14:paraId="7C55BE10" w14:textId="7F38996C" w:rsidR="00241019" w:rsidRPr="00B77FC8" w:rsidRDefault="00241019" w:rsidP="00CE726B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B77FC8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00695F22" w14:textId="326C5D9E" w:rsidR="00241019" w:rsidRPr="00B77FC8" w:rsidRDefault="007F3D59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65733D71" w14:textId="77777777" w:rsidR="00241019" w:rsidRPr="00B77FC8" w:rsidRDefault="00241019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090AB2" w14:textId="348AF361" w:rsidR="00241019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41019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4C0965" w:rsidRPr="00CE726B" w14:paraId="6A8BD664" w14:textId="77777777" w:rsidTr="00BB3D41">
        <w:trPr>
          <w:cantSplit/>
          <w:trHeight w:val="144"/>
        </w:trPr>
        <w:tc>
          <w:tcPr>
            <w:tcW w:w="5850" w:type="dxa"/>
          </w:tcPr>
          <w:p w14:paraId="43C1EF2E" w14:textId="41449A08" w:rsidR="004C0965" w:rsidRPr="00B77FC8" w:rsidRDefault="009639D7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7F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02018D22" w14:textId="6AF3436D" w:rsidR="004C0965" w:rsidRPr="00B77FC8" w:rsidRDefault="003735B9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1,243</w:t>
            </w:r>
          </w:p>
        </w:tc>
        <w:tc>
          <w:tcPr>
            <w:tcW w:w="270" w:type="dxa"/>
          </w:tcPr>
          <w:p w14:paraId="10900787" w14:textId="77777777" w:rsidR="004C0965" w:rsidRPr="00B77FC8" w:rsidRDefault="004C0965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7D860A" w14:textId="26FF90D8" w:rsidR="004C0965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7ABE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</w:tr>
      <w:tr w:rsidR="009957B9" w:rsidRPr="00CE726B" w14:paraId="3EAD7401" w14:textId="77777777" w:rsidTr="00BB3D41">
        <w:trPr>
          <w:cantSplit/>
          <w:trHeight w:val="144"/>
        </w:trPr>
        <w:tc>
          <w:tcPr>
            <w:tcW w:w="5850" w:type="dxa"/>
          </w:tcPr>
          <w:p w14:paraId="07FE850F" w14:textId="3274F82C" w:rsidR="009957B9" w:rsidRPr="00B77FC8" w:rsidRDefault="009957B9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A4348A5" w14:textId="06B7A0C7" w:rsidR="009957B9" w:rsidRPr="00B77FC8" w:rsidRDefault="007F3D59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1246C4A0" w14:textId="77777777" w:rsidR="009957B9" w:rsidRPr="00B77FC8" w:rsidRDefault="009957B9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F1EA11" w14:textId="5D9AF679" w:rsidR="009957B9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7A0B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9957B9" w:rsidRPr="00CE726B" w14:paraId="07184AB3" w14:textId="77777777" w:rsidTr="00BB3D41">
        <w:trPr>
          <w:cantSplit/>
          <w:trHeight w:val="144"/>
        </w:trPr>
        <w:tc>
          <w:tcPr>
            <w:tcW w:w="5850" w:type="dxa"/>
          </w:tcPr>
          <w:p w14:paraId="32EA01BD" w14:textId="560612FF" w:rsidR="009957B9" w:rsidRPr="00B77FC8" w:rsidRDefault="009957B9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ภาษีเงินได้</w:t>
            </w:r>
            <w:r w:rsidR="00B02D0D"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ค้างจ่าย</w:t>
            </w:r>
            <w:r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และภาษีหัก ณ ที่จ่ายค้างจ่าย</w:t>
            </w:r>
          </w:p>
        </w:tc>
        <w:tc>
          <w:tcPr>
            <w:tcW w:w="1440" w:type="dxa"/>
          </w:tcPr>
          <w:p w14:paraId="56518959" w14:textId="764A9DFF" w:rsidR="009957B9" w:rsidRPr="00B77FC8" w:rsidRDefault="007F3D59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1,691</w:t>
            </w:r>
          </w:p>
        </w:tc>
        <w:tc>
          <w:tcPr>
            <w:tcW w:w="270" w:type="dxa"/>
          </w:tcPr>
          <w:p w14:paraId="110F056F" w14:textId="77777777" w:rsidR="009957B9" w:rsidRPr="00B77FC8" w:rsidRDefault="009957B9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8502E99" w14:textId="674B5144" w:rsidR="009957B9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957B9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241019" w:rsidRPr="00CE726B" w14:paraId="06875DAB" w14:textId="77777777" w:rsidTr="00BB3D41">
        <w:trPr>
          <w:cantSplit/>
          <w:trHeight w:val="144"/>
        </w:trPr>
        <w:tc>
          <w:tcPr>
            <w:tcW w:w="5850" w:type="dxa"/>
          </w:tcPr>
          <w:p w14:paraId="663688AC" w14:textId="5B6BD7EA" w:rsidR="00241019" w:rsidRPr="00B77FC8" w:rsidRDefault="00241019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55261450" w14:textId="30318B98" w:rsidR="00241019" w:rsidRPr="00B77FC8" w:rsidRDefault="007F3D59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313,469</w:t>
            </w:r>
          </w:p>
        </w:tc>
        <w:tc>
          <w:tcPr>
            <w:tcW w:w="270" w:type="dxa"/>
          </w:tcPr>
          <w:p w14:paraId="30E61522" w14:textId="77777777" w:rsidR="00241019" w:rsidRPr="00B77FC8" w:rsidRDefault="00241019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C58B8D" w14:textId="0672764F" w:rsidR="00241019" w:rsidRPr="00B77FC8" w:rsidRDefault="00241019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F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7ABE" w:rsidRPr="00CE726B" w14:paraId="66689CFE" w14:textId="77777777" w:rsidTr="00BB3D41">
        <w:trPr>
          <w:cantSplit/>
          <w:trHeight w:val="144"/>
        </w:trPr>
        <w:tc>
          <w:tcPr>
            <w:tcW w:w="5850" w:type="dxa"/>
          </w:tcPr>
          <w:p w14:paraId="48728EAE" w14:textId="75D389C2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440" w:type="dxa"/>
          </w:tcPr>
          <w:p w14:paraId="6DD886CB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814EE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F07B99C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ABE" w:rsidRPr="00CE726B" w14:paraId="23B3B83B" w14:textId="77777777" w:rsidTr="00BB3D41">
        <w:trPr>
          <w:cantSplit/>
          <w:trHeight w:val="144"/>
        </w:trPr>
        <w:tc>
          <w:tcPr>
            <w:tcW w:w="5850" w:type="dxa"/>
          </w:tcPr>
          <w:p w14:paraId="565B97E9" w14:textId="4F58D3EF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12DFA51B" w14:textId="7BA38766" w:rsidR="00547ABE" w:rsidRPr="00B14F41" w:rsidRDefault="00BD75DB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DC005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4C5708" w14:textId="1AB15590" w:rsidR="00547ABE" w:rsidRPr="00B14F41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7ABE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  <w:tr w:rsidR="00547ABE" w:rsidRPr="00CE726B" w14:paraId="1B32DB9E" w14:textId="77777777" w:rsidTr="00BB3D41">
        <w:trPr>
          <w:cantSplit/>
          <w:trHeight w:val="144"/>
        </w:trPr>
        <w:tc>
          <w:tcPr>
            <w:tcW w:w="5850" w:type="dxa"/>
          </w:tcPr>
          <w:p w14:paraId="40AF7FAF" w14:textId="1DC7466D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เงินรูฟิยา</w:t>
            </w:r>
          </w:p>
        </w:tc>
        <w:tc>
          <w:tcPr>
            <w:tcW w:w="1440" w:type="dxa"/>
          </w:tcPr>
          <w:p w14:paraId="27C224A8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510D4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638004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ABE" w:rsidRPr="00CE726B" w14:paraId="7FF1AF00" w14:textId="77777777" w:rsidTr="00BB3D41">
        <w:trPr>
          <w:cantSplit/>
          <w:trHeight w:val="144"/>
        </w:trPr>
        <w:tc>
          <w:tcPr>
            <w:tcW w:w="5850" w:type="dxa"/>
          </w:tcPr>
          <w:p w14:paraId="091FFECA" w14:textId="00E58BD5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2B7E3C50" w14:textId="4B8E4BB7" w:rsidR="00547ABE" w:rsidRPr="00B14F41" w:rsidRDefault="00BD75DB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DC93FE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D264353" w14:textId="3EDBCBA4" w:rsidR="00547ABE" w:rsidRPr="00B14F41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</w:tr>
    </w:tbl>
    <w:p w14:paraId="578E0ADC" w14:textId="77777777" w:rsidR="0081481C" w:rsidRPr="009506BE" w:rsidRDefault="0081481C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F437F39" w14:textId="34454707" w:rsidR="0081481C" w:rsidRPr="00CE726B" w:rsidRDefault="00A63A09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9B604A" w:rsidRPr="00CE726B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ได้ทำสัญญาอนุพันธ์เพื่อคุ้มครองความเสี่ยงจากอัตราแลกเปลี่ยนของ</w:t>
      </w:r>
      <w:r w:rsidR="003A7AF1">
        <w:rPr>
          <w:rFonts w:asciiTheme="majorBidi" w:hAnsiTheme="majorBidi" w:cstheme="majorBidi" w:hint="cs"/>
          <w:sz w:val="30"/>
          <w:szCs w:val="30"/>
          <w:cs/>
        </w:rPr>
        <w:t>บัญชี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 xml:space="preserve">ที่เป็นเงินตราต่างประเทศ </w:t>
      </w:r>
    </w:p>
    <w:p w14:paraId="5B749DB9" w14:textId="77777777" w:rsidR="0081481C" w:rsidRPr="009506BE" w:rsidRDefault="0081481C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3D3B154" w14:textId="77777777" w:rsidR="0081481C" w:rsidRPr="00CE726B" w:rsidRDefault="0081481C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0B46A54E" w14:textId="77777777" w:rsidR="0081481C" w:rsidRPr="009506BE" w:rsidRDefault="0081481C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040673F" w14:textId="35EAF447" w:rsidR="0081481C" w:rsidRDefault="00A63A09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มีความเสี่ยงด้านตลาดเนื่องจากมีเงินลงทุนในตราสารหนี้ ซึ่งผลตอบแทนของเงินลงทุนดังกล่าวขึ้นอยู่กับความผันผวนของภาวะเศรษฐกิจ การเมือง สถานการณ์ตลาดเงินและตลาดทุน ซึ่งสภาวการณ์ดังกล่าวอาจมีผลกระทบทางด้านบวกหรือด้านลบต่อผลการดำเนินงานของบริษัทที่ออกตราสาร</w:t>
      </w:r>
      <w:r w:rsidR="0081481C"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ทั้งนี้ขึ้นอยู่กับประเภทธุรกิจของผู้ออกตราสารว่ามีความสัมพันธ์กับความผันผวนของตลาดมากน้อยเพียงใดอันอาจทำให้ราคาของตราสารเพิ่มขึ้นหรือลดลงได้</w:t>
      </w:r>
    </w:p>
    <w:p w14:paraId="4825D9BE" w14:textId="6F1F1A86" w:rsidR="002316D7" w:rsidRPr="009506BE" w:rsidRDefault="002316D7" w:rsidP="009506BE">
      <w:pPr>
        <w:spacing w:line="16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6BFAECD" w14:textId="3E9036B0" w:rsidR="009506BE" w:rsidRPr="00BA1C04" w:rsidRDefault="002316D7" w:rsidP="00BA1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  <w:cs/>
        </w:rPr>
        <w:br w:type="page"/>
      </w:r>
      <w:r w:rsidR="00BA1C04">
        <w:rPr>
          <w:rFonts w:asciiTheme="majorBidi" w:hAnsiTheme="majorBidi" w:cstheme="majorBidi"/>
          <w:bCs/>
          <w:sz w:val="24"/>
          <w:szCs w:val="24"/>
        </w:rPr>
        <w:t xml:space="preserve">            </w:t>
      </w:r>
      <w:r w:rsidR="009506BE" w:rsidRPr="00CE726B">
        <w:rPr>
          <w:rFonts w:asciiTheme="majorBidi" w:hAnsiTheme="majorBidi" w:cstheme="majorBidi"/>
          <w:i/>
          <w:iCs/>
          <w:sz w:val="30"/>
          <w:szCs w:val="30"/>
          <w:cs/>
        </w:rPr>
        <w:t>การบริหารความเสี่ยง</w:t>
      </w:r>
    </w:p>
    <w:p w14:paraId="42A1BE59" w14:textId="77777777" w:rsidR="009506BE" w:rsidRPr="00505F70" w:rsidRDefault="009506BE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21027EF" w14:textId="77777777" w:rsidR="009506BE" w:rsidRPr="00CE726B" w:rsidRDefault="009506BE" w:rsidP="009506B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กองทรัสต์บริหารความเสี่ยงที่อาจเกิดขึ้นจากการลงทุนโดยกำหนดนโยบายการบริหารความเสี่ยง เช่น การกระจายประเภทเงินลงทุน และการวิเคราะห์ฐานะของกิจการที่จะลงทุน </w:t>
      </w:r>
    </w:p>
    <w:p w14:paraId="56459706" w14:textId="77777777" w:rsidR="009506BE" w:rsidRPr="00505F70" w:rsidRDefault="009506B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78394" w14:textId="77E79A25" w:rsidR="0081481C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6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ab/>
        <w:t>เงินลงทุนที่แสดงด้วยมูลค่ายุติธรรมผ่านกำไรหรือขาดทุน</w:t>
      </w:r>
    </w:p>
    <w:p w14:paraId="65A7C8D8" w14:textId="70D10193" w:rsidR="00086E5E" w:rsidRPr="00505F70" w:rsidRDefault="00086E5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10D2AD7D" w14:textId="5CA113F0" w:rsidR="00086E5E" w:rsidRPr="00BD75DB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รายการเคลื่อนไหวของเงินลงทุนที่แสดงด้วยมูลค่ายุติธรรมผ่าน</w:t>
      </w:r>
      <w:r w:rsidRPr="00BD75DB">
        <w:rPr>
          <w:rFonts w:asciiTheme="majorBidi" w:hAnsiTheme="majorBidi" w:cstheme="majorBidi"/>
          <w:sz w:val="30"/>
          <w:szCs w:val="30"/>
          <w:cs/>
        </w:rPr>
        <w:t>กำไรหรือขาดทุนระหว่างงวด</w:t>
      </w:r>
      <w:r w:rsidR="00313CF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BD75DB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BD75DB">
        <w:rPr>
          <w:rFonts w:asciiTheme="majorBidi" w:hAnsiTheme="majorBidi" w:cstheme="majorBidi"/>
          <w:sz w:val="30"/>
          <w:szCs w:val="30"/>
          <w:cs/>
        </w:rPr>
        <w:br/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Pr="00BD75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5A0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D75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BD75DB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7D565C30" w14:textId="77777777" w:rsidR="00086E5E" w:rsidRPr="00BD75DB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086E5E" w:rsidRPr="00BD75DB" w14:paraId="12EAC1EF" w14:textId="77777777" w:rsidTr="00B22987">
        <w:trPr>
          <w:cantSplit/>
        </w:trPr>
        <w:tc>
          <w:tcPr>
            <w:tcW w:w="7650" w:type="dxa"/>
          </w:tcPr>
          <w:p w14:paraId="751B9E16" w14:textId="6E9C5ACE" w:rsidR="00086E5E" w:rsidRPr="00BD75DB" w:rsidRDefault="00086E5E" w:rsidP="006822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CAD8D" w14:textId="6684AD54" w:rsidR="00086E5E" w:rsidRPr="00BD75DB" w:rsidRDefault="00086E5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D75D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</w:t>
            </w:r>
            <w:r w:rsidR="000F6947" w:rsidRPr="00BD75D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D75D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)</w:t>
            </w:r>
          </w:p>
        </w:tc>
      </w:tr>
      <w:tr w:rsidR="00F3627E" w:rsidRPr="00BD75DB" w14:paraId="157C0ED9" w14:textId="77777777" w:rsidTr="00B22987">
        <w:trPr>
          <w:cantSplit/>
        </w:trPr>
        <w:tc>
          <w:tcPr>
            <w:tcW w:w="7650" w:type="dxa"/>
          </w:tcPr>
          <w:p w14:paraId="531E9AC8" w14:textId="176D2247" w:rsidR="00086E5E" w:rsidRPr="00BD75D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="00D57DCE"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5824C3E5" w14:textId="55A4B651" w:rsidR="00086E5E" w:rsidRPr="00BD75DB" w:rsidRDefault="00D57DCE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B604A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F3627E" w:rsidRPr="00BD75DB" w14:paraId="63C1186D" w14:textId="77777777" w:rsidTr="00B22987">
        <w:trPr>
          <w:cantSplit/>
        </w:trPr>
        <w:tc>
          <w:tcPr>
            <w:tcW w:w="7650" w:type="dxa"/>
          </w:tcPr>
          <w:p w14:paraId="53524876" w14:textId="77777777" w:rsidR="00086E5E" w:rsidRPr="00BD75D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6B2C876" w14:textId="5BF6F297" w:rsidR="00086E5E" w:rsidRPr="00BD75DB" w:rsidRDefault="00BF513C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272,000</w:t>
            </w:r>
          </w:p>
        </w:tc>
      </w:tr>
      <w:tr w:rsidR="00F3627E" w:rsidRPr="00BD75DB" w14:paraId="2B9A1571" w14:textId="77777777" w:rsidTr="00B22987">
        <w:trPr>
          <w:cantSplit/>
        </w:trPr>
        <w:tc>
          <w:tcPr>
            <w:tcW w:w="7650" w:type="dxa"/>
          </w:tcPr>
          <w:p w14:paraId="01D30B55" w14:textId="77777777" w:rsidR="00086E5E" w:rsidRPr="00BD75D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1866676A" w14:textId="6B5A3BBF" w:rsidR="00086E5E" w:rsidRPr="00BD75DB" w:rsidRDefault="00BF513C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(269,914)</w:t>
            </w:r>
          </w:p>
        </w:tc>
      </w:tr>
      <w:tr w:rsidR="00505F70" w:rsidRPr="00BD75DB" w14:paraId="1BC93586" w14:textId="77777777" w:rsidTr="00B22987">
        <w:trPr>
          <w:cantSplit/>
        </w:trPr>
        <w:tc>
          <w:tcPr>
            <w:tcW w:w="7650" w:type="dxa"/>
          </w:tcPr>
          <w:p w14:paraId="5C32D0A3" w14:textId="205B2DF5" w:rsidR="00505F70" w:rsidRPr="00BD75DB" w:rsidRDefault="00505F70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</w:t>
            </w:r>
            <w:r w:rsidR="002B0D6D" w:rsidRPr="00BD75D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สุทธิ</w:t>
            </w:r>
            <w:r w:rsidRPr="00BD75D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440" w:type="dxa"/>
          </w:tcPr>
          <w:p w14:paraId="247AF301" w14:textId="7BAC7AF7" w:rsidR="00505F70" w:rsidRPr="00BD75DB" w:rsidRDefault="00BF513C" w:rsidP="00505F7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  <w:tr w:rsidR="00F3627E" w:rsidRPr="00BD75DB" w14:paraId="637AA44F" w14:textId="77777777" w:rsidTr="00B22987">
        <w:trPr>
          <w:cantSplit/>
        </w:trPr>
        <w:tc>
          <w:tcPr>
            <w:tcW w:w="7650" w:type="dxa"/>
          </w:tcPr>
          <w:p w14:paraId="513568EA" w14:textId="135BBE0A" w:rsidR="00086E5E" w:rsidRPr="00BD75DB" w:rsidRDefault="00505F70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D75D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ขาดทุนจากการเปลี่ยนแปลงในมูลค่ายุติธรรมของเงินลงทุน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6C32F" w14:textId="1A6223E3" w:rsidR="00086E5E" w:rsidRPr="00BD75DB" w:rsidRDefault="00BF513C" w:rsidP="00505F70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(319)</w:t>
            </w:r>
          </w:p>
        </w:tc>
      </w:tr>
      <w:tr w:rsidR="00F3627E" w:rsidRPr="00CE726B" w14:paraId="75590772" w14:textId="77777777" w:rsidTr="00B22987">
        <w:trPr>
          <w:cantSplit/>
        </w:trPr>
        <w:tc>
          <w:tcPr>
            <w:tcW w:w="7650" w:type="dxa"/>
          </w:tcPr>
          <w:p w14:paraId="72FE5A6A" w14:textId="66211D7D" w:rsidR="00086E5E" w:rsidRPr="00BD75D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BD75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95A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DF8E0B" w14:textId="03C631AA" w:rsidR="00086E5E" w:rsidRPr="00CE726B" w:rsidRDefault="00BF513C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24,104</w:t>
            </w:r>
          </w:p>
        </w:tc>
      </w:tr>
    </w:tbl>
    <w:p w14:paraId="6473A217" w14:textId="77777777" w:rsidR="0068221E" w:rsidRPr="00505F70" w:rsidRDefault="0068221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27F4762" w14:textId="2250D4A4" w:rsidR="00086E5E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7</w:t>
      </w:r>
      <w:r w:rsidR="00086E5E" w:rsidRPr="00C84DC0">
        <w:rPr>
          <w:rFonts w:asciiTheme="majorBidi" w:hAnsiTheme="majorBidi" w:cstheme="majorBidi"/>
          <w:sz w:val="30"/>
          <w:szCs w:val="30"/>
          <w:cs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3318AA57" w14:textId="0EAD3A17" w:rsidR="00086E5E" w:rsidRPr="00505F70" w:rsidRDefault="00086E5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76408D87" w14:textId="15EB43BD" w:rsidR="00E83B4B" w:rsidRPr="008A4883" w:rsidRDefault="003A7AF1" w:rsidP="00E83B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E83B4B" w:rsidRPr="00E07547">
        <w:rPr>
          <w:rFonts w:ascii="Angsana New" w:hAnsi="Angsana New"/>
          <w:sz w:val="30"/>
          <w:szCs w:val="30"/>
          <w:cs/>
        </w:rPr>
        <w:t>วันที่</w:t>
      </w:r>
      <w:r w:rsidR="00E83B4B">
        <w:rPr>
          <w:rFonts w:ascii="Angsana New" w:hAnsi="Angsana New"/>
          <w:sz w:val="30"/>
          <w:szCs w:val="30"/>
        </w:rPr>
        <w:t xml:space="preserve"> </w:t>
      </w:r>
      <w:r w:rsidR="00D57DCE" w:rsidRPr="00D57DCE">
        <w:rPr>
          <w:rFonts w:ascii="Angsana New" w:hAnsi="Angsana New"/>
          <w:sz w:val="30"/>
          <w:szCs w:val="30"/>
        </w:rPr>
        <w:t>9</w:t>
      </w:r>
      <w:r w:rsidR="00E83B4B">
        <w:rPr>
          <w:rFonts w:ascii="Angsana New" w:hAnsi="Angsana New"/>
          <w:sz w:val="30"/>
          <w:szCs w:val="30"/>
        </w:rPr>
        <w:t xml:space="preserve"> </w:t>
      </w:r>
      <w:r w:rsidR="00E83B4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D57DCE" w:rsidRPr="00D57DCE">
        <w:rPr>
          <w:rFonts w:ascii="Angsana New" w:hAnsi="Angsana New"/>
          <w:sz w:val="30"/>
          <w:szCs w:val="30"/>
        </w:rPr>
        <w:t>2563</w:t>
      </w:r>
      <w:r w:rsidR="00E83B4B">
        <w:rPr>
          <w:rFonts w:ascii="Angsana New" w:hAnsi="Angsana New"/>
          <w:sz w:val="30"/>
          <w:szCs w:val="30"/>
        </w:rPr>
        <w:t xml:space="preserve"> </w:t>
      </w:r>
      <w:r w:rsidRPr="00E07547">
        <w:rPr>
          <w:rFonts w:ascii="Angsana New" w:hAnsi="Angsana New"/>
          <w:sz w:val="30"/>
          <w:szCs w:val="30"/>
          <w:cs/>
        </w:rPr>
        <w:t>ผู้ประเมินราคาอิสระประเมินราคา</w:t>
      </w:r>
      <w:r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Pr="008A4883">
        <w:rPr>
          <w:rFonts w:ascii="Angsana New" w:hAnsi="Angsana New"/>
          <w:sz w:val="30"/>
          <w:szCs w:val="30"/>
          <w:cs/>
        </w:rPr>
        <w:t>เงินลงทุนในอสังหาริมทรัพย์</w:t>
      </w:r>
      <w:r w:rsidR="00E83B4B" w:rsidRPr="008A4883">
        <w:rPr>
          <w:rFonts w:ascii="Angsana New" w:hAnsi="Angsana New" w:hint="cs"/>
          <w:sz w:val="30"/>
          <w:szCs w:val="30"/>
          <w:cs/>
        </w:rPr>
        <w:t>สำหรับ</w:t>
      </w:r>
      <w:r w:rsidR="00E83B4B" w:rsidRPr="008A4883">
        <w:rPr>
          <w:rFonts w:ascii="Angsana New" w:hAnsi="Angsana New"/>
          <w:sz w:val="30"/>
          <w:szCs w:val="30"/>
          <w:cs/>
        </w:rPr>
        <w:t>โครงการโรงแรมดุสิตดีทู</w:t>
      </w:r>
      <w:r w:rsidR="00E83B4B" w:rsidRPr="008A4883">
        <w:rPr>
          <w:rFonts w:ascii="Angsana New" w:hAnsi="Angsana New"/>
          <w:sz w:val="30"/>
          <w:szCs w:val="30"/>
        </w:rPr>
        <w:t xml:space="preserve"> </w:t>
      </w:r>
      <w:r w:rsidR="00E83B4B" w:rsidRPr="008A4883">
        <w:rPr>
          <w:rFonts w:ascii="Angsana New" w:hAnsi="Angsana New"/>
          <w:sz w:val="30"/>
          <w:szCs w:val="30"/>
          <w:cs/>
        </w:rPr>
        <w:t>เชียงใหม่</w:t>
      </w:r>
      <w:r w:rsidR="00E83B4B" w:rsidRPr="008A4883">
        <w:rPr>
          <w:rFonts w:ascii="Angsana New" w:hAnsi="Angsana New" w:hint="cs"/>
          <w:sz w:val="30"/>
          <w:szCs w:val="30"/>
          <w:cs/>
        </w:rPr>
        <w:t xml:space="preserve"> </w:t>
      </w:r>
      <w:r w:rsidRPr="008A4883">
        <w:rPr>
          <w:rFonts w:ascii="Angsana New" w:hAnsi="Angsana New"/>
          <w:sz w:val="30"/>
          <w:szCs w:val="30"/>
          <w:cs/>
        </w:rPr>
        <w:t>โดยวิธีพิจารณาจากรายได้ (</w:t>
      </w:r>
      <w:r w:rsidRPr="008A4883">
        <w:rPr>
          <w:rFonts w:ascii="Angsana New" w:hAnsi="Angsana New"/>
          <w:sz w:val="30"/>
          <w:szCs w:val="30"/>
        </w:rPr>
        <w:t xml:space="preserve">Income Approach) </w:t>
      </w:r>
      <w:r w:rsidR="00E83B4B" w:rsidRPr="008A4883">
        <w:rPr>
          <w:rFonts w:ascii="Angsana New" w:hAnsi="Angsana New" w:hint="cs"/>
          <w:sz w:val="30"/>
          <w:szCs w:val="30"/>
          <w:cs/>
        </w:rPr>
        <w:t>โดย</w:t>
      </w:r>
      <w:r w:rsidR="00E83B4B" w:rsidRPr="008A4883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="00D57DCE" w:rsidRPr="00D57DCE">
        <w:rPr>
          <w:rFonts w:ascii="Angsana New" w:hAnsi="Angsana New"/>
          <w:sz w:val="30"/>
          <w:szCs w:val="30"/>
        </w:rPr>
        <w:t>411</w:t>
      </w:r>
      <w:r w:rsidR="00E83B4B" w:rsidRPr="008A4883">
        <w:rPr>
          <w:rFonts w:ascii="Angsana New" w:hAnsi="Angsana New"/>
          <w:sz w:val="30"/>
          <w:szCs w:val="30"/>
        </w:rPr>
        <w:t>.</w:t>
      </w:r>
      <w:r w:rsidR="00D57DCE" w:rsidRPr="00D57DCE">
        <w:rPr>
          <w:rFonts w:ascii="Angsana New" w:hAnsi="Angsana New"/>
          <w:sz w:val="30"/>
          <w:szCs w:val="30"/>
        </w:rPr>
        <w:t>7</w:t>
      </w:r>
      <w:r w:rsidR="00E83B4B" w:rsidRPr="008A4883">
        <w:rPr>
          <w:rFonts w:ascii="Angsana New" w:hAnsi="Angsana New"/>
          <w:sz w:val="30"/>
          <w:szCs w:val="30"/>
        </w:rPr>
        <w:t xml:space="preserve"> </w:t>
      </w:r>
      <w:r w:rsidR="00E83B4B" w:rsidRPr="008A4883">
        <w:rPr>
          <w:rFonts w:ascii="Angsana New" w:hAnsi="Angsana New"/>
          <w:sz w:val="30"/>
          <w:szCs w:val="30"/>
          <w:cs/>
        </w:rPr>
        <w:t>ล้านบาท</w:t>
      </w:r>
      <w:r w:rsidR="00E83B4B" w:rsidRPr="008A4883">
        <w:rPr>
          <w:rFonts w:ascii="Angsana New" w:hAnsi="Angsana New"/>
          <w:sz w:val="30"/>
          <w:szCs w:val="30"/>
        </w:rPr>
        <w:t xml:space="preserve"> </w:t>
      </w:r>
      <w:r w:rsidR="00E83B4B" w:rsidRPr="008A4883">
        <w:rPr>
          <w:rFonts w:ascii="Angsana New" w:hAnsi="Angsana New" w:hint="cs"/>
          <w:sz w:val="30"/>
          <w:szCs w:val="30"/>
          <w:cs/>
        </w:rPr>
        <w:t>ทำให้เกิดผล</w:t>
      </w:r>
      <w:r w:rsidR="0062327C" w:rsidRPr="008A4883">
        <w:rPr>
          <w:rFonts w:ascii="Angsana New" w:hAnsi="Angsana New" w:hint="cs"/>
          <w:sz w:val="30"/>
          <w:szCs w:val="30"/>
          <w:cs/>
        </w:rPr>
        <w:t>กำไร</w:t>
      </w:r>
      <w:r w:rsidR="00E83B4B" w:rsidRPr="008A4883">
        <w:rPr>
          <w:rFonts w:ascii="Angsana New" w:hAnsi="Angsana New" w:hint="cs"/>
          <w:sz w:val="30"/>
          <w:szCs w:val="30"/>
          <w:cs/>
        </w:rPr>
        <w:t>จากการเปลี่ยนแปลงมูลค่า</w:t>
      </w:r>
      <w:r w:rsidRPr="008A4883">
        <w:rPr>
          <w:rFonts w:ascii="Angsana New" w:hAnsi="Angsana New" w:hint="cs"/>
          <w:sz w:val="30"/>
          <w:szCs w:val="30"/>
          <w:cs/>
        </w:rPr>
        <w:t>ยุติธรรม</w:t>
      </w:r>
      <w:r w:rsidR="00E83B4B" w:rsidRPr="008A488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57DCE" w:rsidRPr="00D57DCE">
        <w:rPr>
          <w:rFonts w:ascii="Angsana New" w:hAnsi="Angsana New"/>
          <w:sz w:val="30"/>
          <w:szCs w:val="30"/>
        </w:rPr>
        <w:t>1</w:t>
      </w:r>
      <w:r w:rsidR="00E83B4B" w:rsidRPr="008A4883">
        <w:rPr>
          <w:rFonts w:ascii="Angsana New" w:hAnsi="Angsana New"/>
          <w:sz w:val="30"/>
          <w:szCs w:val="30"/>
        </w:rPr>
        <w:t>.</w:t>
      </w:r>
      <w:r w:rsidR="00D57DCE" w:rsidRPr="00D57DCE">
        <w:rPr>
          <w:rFonts w:ascii="Angsana New" w:hAnsi="Angsana New"/>
          <w:sz w:val="30"/>
          <w:szCs w:val="30"/>
        </w:rPr>
        <w:t>74</w:t>
      </w:r>
      <w:r w:rsidR="007A23FD">
        <w:rPr>
          <w:rFonts w:ascii="Angsana New" w:hAnsi="Angsana New"/>
          <w:sz w:val="30"/>
          <w:szCs w:val="30"/>
        </w:rPr>
        <w:t>2</w:t>
      </w:r>
      <w:r w:rsidR="00E83B4B" w:rsidRPr="008A4883">
        <w:rPr>
          <w:rFonts w:ascii="Angsana New" w:hAnsi="Angsana New"/>
          <w:sz w:val="30"/>
          <w:szCs w:val="30"/>
        </w:rPr>
        <w:t xml:space="preserve"> </w:t>
      </w:r>
      <w:r w:rsidR="00E83B4B" w:rsidRPr="008A4883">
        <w:rPr>
          <w:rFonts w:ascii="Angsana New" w:hAnsi="Angsana New" w:hint="cs"/>
          <w:sz w:val="30"/>
          <w:szCs w:val="30"/>
          <w:cs/>
        </w:rPr>
        <w:t>ล้านบาท</w:t>
      </w:r>
    </w:p>
    <w:p w14:paraId="584829FF" w14:textId="21D19C02" w:rsidR="008511F5" w:rsidRDefault="008511F5" w:rsidP="00CE726B">
      <w:pPr>
        <w:ind w:left="454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AB6EC" w14:textId="10282612" w:rsidR="00505F70" w:rsidRDefault="0050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870F33" w14:textId="5238F212" w:rsidR="00086E5E" w:rsidRPr="00CE726B" w:rsidRDefault="00086E5E" w:rsidP="00CE726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4883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รายการเปลี่ยนแปลงของเงินลงทุนในอสังหาริมทรัพย์ มีรายละเอียดดังนี้</w:t>
      </w:r>
    </w:p>
    <w:p w14:paraId="2CA85E8E" w14:textId="77777777" w:rsidR="00733A8C" w:rsidRPr="00505F70" w:rsidRDefault="00733A8C" w:rsidP="00CE726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8"/>
        <w:gridCol w:w="265"/>
        <w:gridCol w:w="1444"/>
        <w:gridCol w:w="265"/>
        <w:gridCol w:w="1474"/>
      </w:tblGrid>
      <w:tr w:rsidR="008A5E13" w:rsidRPr="00CE726B" w14:paraId="29E78837" w14:textId="77777777" w:rsidTr="00C84DC0">
        <w:trPr>
          <w:trHeight w:val="144"/>
        </w:trPr>
        <w:tc>
          <w:tcPr>
            <w:tcW w:w="4590" w:type="dxa"/>
          </w:tcPr>
          <w:p w14:paraId="4C57D3AC" w14:textId="7FD8F744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center"/>
          </w:tcPr>
          <w:p w14:paraId="606044A0" w14:textId="7FB5E574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64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5" w:type="dxa"/>
          </w:tcPr>
          <w:p w14:paraId="6835917A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14:paraId="6A1AEFFA" w14:textId="238798F7" w:rsidR="008A5E13" w:rsidRPr="00CE726B" w:rsidRDefault="00D57DCE" w:rsidP="008101D5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5" w:type="dxa"/>
            <w:vAlign w:val="center"/>
          </w:tcPr>
          <w:p w14:paraId="267530EC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78E2A52C" w14:textId="45EE3693" w:rsidR="008A5E13" w:rsidRPr="00CE726B" w:rsidRDefault="00D57DCE" w:rsidP="008101D5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A5E13" w:rsidRPr="00CE726B" w14:paraId="5DAF9035" w14:textId="77777777" w:rsidTr="004E7CB0">
        <w:trPr>
          <w:trHeight w:val="144"/>
        </w:trPr>
        <w:tc>
          <w:tcPr>
            <w:tcW w:w="4590" w:type="dxa"/>
          </w:tcPr>
          <w:p w14:paraId="154A88F2" w14:textId="77777777" w:rsidR="008A5E13" w:rsidRPr="00CE726B" w:rsidDel="008A5E13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8" w:type="dxa"/>
          </w:tcPr>
          <w:p w14:paraId="67747857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A3985EE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3" w:type="dxa"/>
            <w:gridSpan w:val="3"/>
          </w:tcPr>
          <w:p w14:paraId="067550F6" w14:textId="7BC0C518" w:rsidR="008A5E13" w:rsidRPr="00B14F41" w:rsidDel="008A5E13" w:rsidRDefault="008A5E13" w:rsidP="00C84D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5E13" w:rsidRPr="00CE726B" w14:paraId="5D3D4D21" w14:textId="77777777" w:rsidTr="00B14F41">
        <w:trPr>
          <w:trHeight w:val="144"/>
        </w:trPr>
        <w:tc>
          <w:tcPr>
            <w:tcW w:w="4590" w:type="dxa"/>
          </w:tcPr>
          <w:p w14:paraId="1D2026E0" w14:textId="72100A8C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38" w:type="dxa"/>
          </w:tcPr>
          <w:p w14:paraId="75802ECC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19036A1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48C9555" w14:textId="02891450" w:rsidR="008A5E13" w:rsidRPr="00B14F41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65" w:type="dxa"/>
          </w:tcPr>
          <w:p w14:paraId="4049A55C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4599F33" w14:textId="17673C4A" w:rsidR="008A5E13" w:rsidRPr="00B14F41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</w:tr>
      <w:tr w:rsidR="008A5E13" w:rsidRPr="00CE726B" w14:paraId="2BA4D687" w14:textId="77777777" w:rsidTr="00B14F41">
        <w:trPr>
          <w:trHeight w:val="144"/>
        </w:trPr>
        <w:tc>
          <w:tcPr>
            <w:tcW w:w="4590" w:type="dxa"/>
          </w:tcPr>
          <w:p w14:paraId="326169F1" w14:textId="22E3607D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เพิ่มขึ้นจากการซื้อสินทรัพย์</w:t>
            </w:r>
          </w:p>
        </w:tc>
        <w:tc>
          <w:tcPr>
            <w:tcW w:w="1038" w:type="dxa"/>
          </w:tcPr>
          <w:p w14:paraId="5E2A12B9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F1D2AB0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6CFB4F7E" w14:textId="6C645FF5" w:rsidR="008A5E13" w:rsidRPr="00CE726B" w:rsidRDefault="0084699C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00257F67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99531D0" w14:textId="2548A703" w:rsidR="008A5E13" w:rsidRPr="00CE726B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</w:tr>
      <w:tr w:rsidR="008A5E13" w:rsidRPr="00CE726B" w14:paraId="711DCD8E" w14:textId="77777777" w:rsidTr="00B14F41">
        <w:trPr>
          <w:trHeight w:val="144"/>
        </w:trPr>
        <w:tc>
          <w:tcPr>
            <w:tcW w:w="4590" w:type="dxa"/>
          </w:tcPr>
          <w:p w14:paraId="6DC6B25C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เพิ่มขึ้นจากการปรับปรุงอสังหาริมทรัพย์</w:t>
            </w:r>
          </w:p>
        </w:tc>
        <w:tc>
          <w:tcPr>
            <w:tcW w:w="1038" w:type="dxa"/>
          </w:tcPr>
          <w:p w14:paraId="7AB571E6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DDF75C6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0B5F217" w14:textId="4F3C440C" w:rsidR="0084699C" w:rsidRPr="0084699C" w:rsidRDefault="0084699C" w:rsidP="008469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3735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18,010</w:t>
            </w:r>
          </w:p>
        </w:tc>
        <w:tc>
          <w:tcPr>
            <w:tcW w:w="265" w:type="dxa"/>
          </w:tcPr>
          <w:p w14:paraId="7F1528EE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D024B9" w14:textId="3908D60B" w:rsidR="008A5E13" w:rsidRPr="00CE726B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</w:tr>
      <w:tr w:rsidR="008A5E13" w:rsidRPr="00CE726B" w14:paraId="116ED30E" w14:textId="77777777" w:rsidTr="00B22987">
        <w:trPr>
          <w:trHeight w:val="144"/>
        </w:trPr>
        <w:tc>
          <w:tcPr>
            <w:tcW w:w="4590" w:type="dxa"/>
          </w:tcPr>
          <w:p w14:paraId="7F6A363E" w14:textId="081E33EC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เพิ่มขึ้นจากการเปลี่ยน</w:t>
            </w:r>
            <w:r w:rsidR="008566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แปลงนโยบายการ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038" w:type="dxa"/>
          </w:tcPr>
          <w:p w14:paraId="28AFF085" w14:textId="0DD0DC46" w:rsidR="008A5E13" w:rsidRPr="00C84DC0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57DC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5" w:type="dxa"/>
          </w:tcPr>
          <w:p w14:paraId="00AAEBDF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38277D6A" w14:textId="243FD51F" w:rsidR="008A5E13" w:rsidRPr="00285F54" w:rsidRDefault="0084699C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735B9">
              <w:rPr>
                <w:rFonts w:asciiTheme="majorBidi" w:hAnsiTheme="majorBidi" w:cstheme="majorBidi"/>
                <w:sz w:val="30"/>
                <w:szCs w:val="30"/>
              </w:rPr>
              <w:t>24,850</w:t>
            </w:r>
          </w:p>
        </w:tc>
        <w:tc>
          <w:tcPr>
            <w:tcW w:w="265" w:type="dxa"/>
          </w:tcPr>
          <w:p w14:paraId="5E031636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77FE98" w14:textId="73E02C3D" w:rsidR="008A5E13" w:rsidRPr="00B14F41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5E13" w:rsidRPr="00CE726B" w14:paraId="7E2D995D" w14:textId="77777777" w:rsidTr="00B14F41">
        <w:trPr>
          <w:trHeight w:val="144"/>
        </w:trPr>
        <w:tc>
          <w:tcPr>
            <w:tcW w:w="4590" w:type="dxa"/>
          </w:tcPr>
          <w:p w14:paraId="0854570F" w14:textId="0C17E468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จำหน่ายส่วนปรับปรุงโรงแรมในระหว่าง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</w:t>
            </w:r>
          </w:p>
        </w:tc>
        <w:tc>
          <w:tcPr>
            <w:tcW w:w="1038" w:type="dxa"/>
          </w:tcPr>
          <w:p w14:paraId="269C91F9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F98C7C9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03354B0E" w14:textId="21013E18" w:rsidR="008A5E13" w:rsidRPr="00285F54" w:rsidRDefault="0084699C" w:rsidP="0043224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(6,482)</w:t>
            </w:r>
          </w:p>
        </w:tc>
        <w:tc>
          <w:tcPr>
            <w:tcW w:w="265" w:type="dxa"/>
          </w:tcPr>
          <w:p w14:paraId="2E8D142E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54BF61C" w14:textId="536F0C8A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5E13" w:rsidRPr="00CE726B" w14:paraId="21E7879D" w14:textId="77777777" w:rsidTr="00B14F41">
        <w:trPr>
          <w:trHeight w:val="144"/>
        </w:trPr>
        <w:tc>
          <w:tcPr>
            <w:tcW w:w="4590" w:type="dxa"/>
          </w:tcPr>
          <w:p w14:paraId="3D93B59E" w14:textId="6F56C8E8" w:rsidR="008A5E13" w:rsidRPr="00CE726B" w:rsidRDefault="008A5E13" w:rsidP="008A5E13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2316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38" w:type="dxa"/>
          </w:tcPr>
          <w:p w14:paraId="66AB3F52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2A90D39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3A6D14C8" w14:textId="434DE7DA" w:rsidR="008A5E13" w:rsidRPr="00CE726B" w:rsidRDefault="0084699C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1,742</w:t>
            </w:r>
          </w:p>
        </w:tc>
        <w:tc>
          <w:tcPr>
            <w:tcW w:w="265" w:type="dxa"/>
          </w:tcPr>
          <w:p w14:paraId="05C304AB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596B697" w14:textId="63B88AA4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5E13" w:rsidRPr="00CE726B" w14:paraId="59C75E09" w14:textId="77777777" w:rsidTr="00B14F41">
        <w:trPr>
          <w:trHeight w:val="144"/>
        </w:trPr>
        <w:tc>
          <w:tcPr>
            <w:tcW w:w="4590" w:type="dxa"/>
          </w:tcPr>
          <w:p w14:paraId="3BB2FE72" w14:textId="1412F380" w:rsidR="008A5E13" w:rsidRPr="00CE726B" w:rsidRDefault="008A5E13" w:rsidP="008A5E13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38" w:type="dxa"/>
          </w:tcPr>
          <w:p w14:paraId="5CD8395F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E1DE92B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0C8719E6" w14:textId="6E9F5C8F" w:rsidR="008A5E13" w:rsidRPr="00506277" w:rsidRDefault="0084699C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735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06,165</w:t>
            </w:r>
          </w:p>
        </w:tc>
        <w:tc>
          <w:tcPr>
            <w:tcW w:w="265" w:type="dxa"/>
          </w:tcPr>
          <w:p w14:paraId="35F94906" w14:textId="77777777" w:rsidR="008A5E13" w:rsidRPr="00506277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73350F" w14:textId="4F26F095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5E13" w:rsidRPr="00CE726B" w14:paraId="1B189F8B" w14:textId="77777777" w:rsidTr="00B14F41">
        <w:trPr>
          <w:trHeight w:val="144"/>
        </w:trPr>
        <w:tc>
          <w:tcPr>
            <w:tcW w:w="4590" w:type="dxa"/>
          </w:tcPr>
          <w:p w14:paraId="4A4A53D2" w14:textId="50BC229D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</w:t>
            </w:r>
            <w:r w:rsidRPr="004322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68221E" w:rsidRPr="004322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895A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="0068221E" w:rsidRPr="004322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2563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D57DCE" w:rsidRPr="00D57D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038" w:type="dxa"/>
          </w:tcPr>
          <w:p w14:paraId="207E8B90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1BCD8D9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34D7C5E3" w14:textId="4156D526" w:rsidR="008A5E13" w:rsidRPr="00CE726B" w:rsidRDefault="0084699C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7,324,958</w:t>
            </w:r>
          </w:p>
        </w:tc>
        <w:tc>
          <w:tcPr>
            <w:tcW w:w="265" w:type="dxa"/>
          </w:tcPr>
          <w:p w14:paraId="54CF7320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5806E6A" w14:textId="4086D0D9" w:rsidR="008A5E13" w:rsidRPr="00CE726B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A5E13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780</w:t>
            </w:r>
            <w:r w:rsidR="008A5E13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673</w:t>
            </w:r>
          </w:p>
        </w:tc>
      </w:tr>
    </w:tbl>
    <w:p w14:paraId="1AAD5278" w14:textId="0CA9C1EA" w:rsidR="00086E5E" w:rsidRPr="00505F70" w:rsidRDefault="00086E5E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EA59413" w14:textId="6C3FBE8D" w:rsidR="00733A8C" w:rsidRPr="00CE726B" w:rsidRDefault="00733A8C" w:rsidP="00CE726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และอุปกรณ์ของโรงแรมดุสิตธานี มัลดีฟส์ ได้จดจำนองเป็นประกันเงินกู้ยืมกับสถาบันการเงินตามที่กล่าวในหมายเหตุข้อ </w:t>
      </w:r>
      <w:r w:rsidR="00D57DCE" w:rsidRPr="00D57DCE">
        <w:rPr>
          <w:rFonts w:asciiTheme="majorBidi" w:hAnsiTheme="majorBidi" w:cstheme="majorBidi"/>
          <w:sz w:val="30"/>
          <w:szCs w:val="30"/>
        </w:rPr>
        <w:t>10</w:t>
      </w:r>
      <w:r w:rsidRPr="00B14F41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</w:p>
    <w:p w14:paraId="4EC17E5F" w14:textId="77777777" w:rsidR="006F0443" w:rsidRPr="00E83B4B" w:rsidRDefault="006F0443" w:rsidP="00505F7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E66FC" w14:textId="155E6C6C" w:rsidR="00086E5E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8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7A71CE99" w14:textId="77777777" w:rsidR="00086E5E" w:rsidRPr="00E83B4B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B0FC9DA" w14:textId="7D05161F" w:rsidR="00086E5E" w:rsidRPr="00CE726B" w:rsidRDefault="00A63A0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กองทรัสต์</w:t>
      </w:r>
      <w:r w:rsidR="00086E5E"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มีรายละเอียดเงินสดและรายการเทียบเท่าเงินสดดังต่อไปนี้</w:t>
      </w:r>
    </w:p>
    <w:p w14:paraId="27BF9D38" w14:textId="77777777" w:rsidR="00086E5E" w:rsidRPr="00E83B4B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440"/>
        <w:gridCol w:w="236"/>
        <w:gridCol w:w="1260"/>
        <w:gridCol w:w="270"/>
        <w:gridCol w:w="1474"/>
      </w:tblGrid>
      <w:tr w:rsidR="00086E5E" w:rsidRPr="00CE726B" w14:paraId="379BEE89" w14:textId="77777777" w:rsidTr="00E83B4B">
        <w:trPr>
          <w:cantSplit/>
          <w:trHeight w:val="20"/>
        </w:trPr>
        <w:tc>
          <w:tcPr>
            <w:tcW w:w="2970" w:type="dxa"/>
          </w:tcPr>
          <w:p w14:paraId="7CFF2BE8" w14:textId="77777777" w:rsidR="00086E5E" w:rsidRPr="00CE726B" w:rsidRDefault="00086E5E" w:rsidP="00CE72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44456D2" w14:textId="28F7D103" w:rsidR="00086E5E" w:rsidRPr="00B14F41" w:rsidRDefault="00D57DC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  <w:spacing w:val="-2"/>
              </w:rPr>
              <w:t>30</w:t>
            </w:r>
            <w:r w:rsidR="0068221E" w:rsidRPr="006B50DF">
              <w:rPr>
                <w:rFonts w:asciiTheme="majorBidi" w:hAnsiTheme="majorBidi" w:cstheme="majorBidi"/>
                <w:b w:val="0"/>
                <w:bCs w:val="0"/>
                <w:spacing w:val="-2"/>
              </w:rPr>
              <w:t xml:space="preserve"> </w:t>
            </w:r>
            <w:r w:rsidR="00F018D7">
              <w:rPr>
                <w:rFonts w:asciiTheme="majorBidi" w:hAnsiTheme="majorBidi" w:cstheme="majorBidi" w:hint="cs"/>
                <w:b w:val="0"/>
                <w:bCs w:val="0"/>
                <w:spacing w:val="-2"/>
                <w:cs/>
              </w:rPr>
              <w:t xml:space="preserve">กันยายน </w:t>
            </w:r>
            <w:r w:rsidRPr="00D57DCE">
              <w:rPr>
                <w:rFonts w:asciiTheme="majorBidi" w:hAnsiTheme="majorBidi" w:cstheme="majorBidi"/>
                <w:b w:val="0"/>
                <w:bCs w:val="0"/>
              </w:rPr>
              <w:t>2563</w:t>
            </w:r>
          </w:p>
        </w:tc>
        <w:tc>
          <w:tcPr>
            <w:tcW w:w="236" w:type="dxa"/>
          </w:tcPr>
          <w:p w14:paraId="2CC393BA" w14:textId="77777777" w:rsidR="00086E5E" w:rsidRPr="00B14F41" w:rsidRDefault="00086E5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3004" w:type="dxa"/>
            <w:gridSpan w:val="3"/>
          </w:tcPr>
          <w:p w14:paraId="66070D73" w14:textId="1E239B82" w:rsidR="00086E5E" w:rsidRPr="00B14F41" w:rsidRDefault="00D57DC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="00086E5E"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086E5E" w:rsidRPr="00B14F41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D57DCE">
              <w:rPr>
                <w:rFonts w:asciiTheme="majorBidi" w:hAnsiTheme="majorBidi" w:cstheme="majorBidi"/>
                <w:b w:val="0"/>
                <w:bCs w:val="0"/>
              </w:rPr>
              <w:t>2562</w:t>
            </w:r>
          </w:p>
        </w:tc>
      </w:tr>
      <w:tr w:rsidR="00086E5E" w:rsidRPr="00CE726B" w14:paraId="04010A82" w14:textId="77777777" w:rsidTr="00E83B4B">
        <w:trPr>
          <w:cantSplit/>
          <w:trHeight w:val="20"/>
        </w:trPr>
        <w:tc>
          <w:tcPr>
            <w:tcW w:w="2970" w:type="dxa"/>
          </w:tcPr>
          <w:p w14:paraId="741ADDF9" w14:textId="77777777" w:rsidR="00086E5E" w:rsidRPr="00CE726B" w:rsidRDefault="00086E5E" w:rsidP="00CE72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C2A25A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270" w:type="dxa"/>
          </w:tcPr>
          <w:p w14:paraId="56DB2B23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3112D2C1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2C0550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45D4A7AD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0" w:type="dxa"/>
          </w:tcPr>
          <w:p w14:paraId="0A317AFB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2747AE93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</w:tr>
      <w:tr w:rsidR="00086E5E" w:rsidRPr="00CE726B" w14:paraId="34A7B521" w14:textId="77777777" w:rsidTr="0043224F">
        <w:trPr>
          <w:cantSplit/>
          <w:trHeight w:val="20"/>
        </w:trPr>
        <w:tc>
          <w:tcPr>
            <w:tcW w:w="2970" w:type="dxa"/>
          </w:tcPr>
          <w:p w14:paraId="36FCCD2E" w14:textId="77777777" w:rsidR="00086E5E" w:rsidRPr="00CE726B" w:rsidRDefault="00086E5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84125" w14:textId="472E8BF0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="000F6947"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23C7DD58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45833596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36" w:type="dxa"/>
          </w:tcPr>
          <w:p w14:paraId="55AB934F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323F130B" w14:textId="5FBB4695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="000F6947"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38CA6291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473418C9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</w:tr>
      <w:tr w:rsidR="00086E5E" w:rsidRPr="00CE726B" w14:paraId="091E5904" w14:textId="77777777" w:rsidTr="0043224F">
        <w:trPr>
          <w:cantSplit/>
          <w:trHeight w:val="20"/>
        </w:trPr>
        <w:tc>
          <w:tcPr>
            <w:tcW w:w="2970" w:type="dxa"/>
          </w:tcPr>
          <w:p w14:paraId="5974C455" w14:textId="17C2BD19" w:rsidR="00086E5E" w:rsidRPr="00B14F41" w:rsidRDefault="0043224F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6F9CC399" w14:textId="4AEE969B" w:rsidR="00086E5E" w:rsidRPr="00B14F41" w:rsidRDefault="007D6C23" w:rsidP="00625DAA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08B2CD" w14:textId="77777777" w:rsidR="00086E5E" w:rsidRPr="00B14F41" w:rsidRDefault="00086E5E" w:rsidP="00CE726B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4C043CE" w14:textId="1E140DEE" w:rsidR="00086E5E" w:rsidRPr="00FD7867" w:rsidRDefault="007D6C23" w:rsidP="00CE72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F60DE0" w14:textId="77777777" w:rsidR="00086E5E" w:rsidRPr="00FD7867" w:rsidRDefault="00086E5E" w:rsidP="007D6C23">
            <w:pPr>
              <w:tabs>
                <w:tab w:val="decimal" w:pos="8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F34A0" w14:textId="49D20E6D" w:rsidR="00086E5E" w:rsidRPr="00FD7867" w:rsidRDefault="0043224F" w:rsidP="00B14F41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2A77A" w14:textId="77777777" w:rsidR="00086E5E" w:rsidRPr="00FD7867" w:rsidRDefault="00086E5E" w:rsidP="00CE726B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AFECDB" w14:textId="5B0E2C9B" w:rsidR="00086E5E" w:rsidRPr="00FD7867" w:rsidRDefault="0043224F" w:rsidP="00CE72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224F" w:rsidRPr="00CE726B" w14:paraId="7DDD6B8D" w14:textId="77777777" w:rsidTr="0043224F">
        <w:trPr>
          <w:cantSplit/>
          <w:trHeight w:val="20"/>
        </w:trPr>
        <w:tc>
          <w:tcPr>
            <w:tcW w:w="2970" w:type="dxa"/>
          </w:tcPr>
          <w:p w14:paraId="5F493F83" w14:textId="4A2B76CF" w:rsidR="0043224F" w:rsidRPr="00B14F41" w:rsidRDefault="0043224F" w:rsidP="0043224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166074" w14:textId="10490C31" w:rsidR="0043224F" w:rsidRPr="00B14F41" w:rsidRDefault="007D6C23" w:rsidP="00625DAA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90,879</w:t>
            </w:r>
          </w:p>
        </w:tc>
        <w:tc>
          <w:tcPr>
            <w:tcW w:w="270" w:type="dxa"/>
          </w:tcPr>
          <w:p w14:paraId="2D7F1024" w14:textId="77777777" w:rsidR="0043224F" w:rsidRPr="00B14F41" w:rsidRDefault="0043224F" w:rsidP="0043224F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E9B1249" w14:textId="1888B854" w:rsidR="0043224F" w:rsidRPr="00245732" w:rsidRDefault="007D6C23" w:rsidP="004322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0.050 </w:t>
            </w:r>
            <w:r w:rsidR="00434C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1.100</w:t>
            </w:r>
          </w:p>
        </w:tc>
        <w:tc>
          <w:tcPr>
            <w:tcW w:w="236" w:type="dxa"/>
          </w:tcPr>
          <w:p w14:paraId="1E19793A" w14:textId="77777777" w:rsidR="0043224F" w:rsidRPr="00FD7867" w:rsidRDefault="0043224F" w:rsidP="0043224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4C5F8A" w14:textId="59CA5D9D" w:rsidR="0043224F" w:rsidRPr="00245732" w:rsidRDefault="00D57DCE" w:rsidP="0043224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43224F" w:rsidRPr="00FD7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56FA172F" w14:textId="77777777" w:rsidR="0043224F" w:rsidRPr="00FD7867" w:rsidRDefault="0043224F" w:rsidP="0043224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3584F0C" w14:textId="360069C0" w:rsidR="0043224F" w:rsidRPr="00245732" w:rsidRDefault="00D57DCE" w:rsidP="004322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3224F" w:rsidRPr="00FD78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="0043224F" w:rsidRPr="00FD786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224F" w:rsidRPr="00FD78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43224F" w:rsidRPr="00CE726B" w14:paraId="56087A02" w14:textId="77777777" w:rsidTr="00E83B4B">
        <w:trPr>
          <w:cantSplit/>
          <w:trHeight w:val="20"/>
        </w:trPr>
        <w:tc>
          <w:tcPr>
            <w:tcW w:w="2970" w:type="dxa"/>
          </w:tcPr>
          <w:p w14:paraId="6C499E8E" w14:textId="77777777" w:rsidR="0043224F" w:rsidRPr="00CE726B" w:rsidRDefault="0043224F" w:rsidP="0043224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549EF3" w14:textId="23335AE1" w:rsidR="0043224F" w:rsidRPr="00CE726B" w:rsidRDefault="007D6C23" w:rsidP="00625DAA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90,879</w:t>
            </w:r>
          </w:p>
        </w:tc>
        <w:tc>
          <w:tcPr>
            <w:tcW w:w="270" w:type="dxa"/>
          </w:tcPr>
          <w:p w14:paraId="4C62C9BC" w14:textId="77777777" w:rsidR="0043224F" w:rsidRPr="00CE726B" w:rsidRDefault="0043224F" w:rsidP="0043224F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4E21C00" w14:textId="77777777" w:rsidR="0043224F" w:rsidRPr="00CE726B" w:rsidRDefault="0043224F" w:rsidP="0043224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58D249" w14:textId="77777777" w:rsidR="0043224F" w:rsidRPr="00CE726B" w:rsidRDefault="0043224F" w:rsidP="0043224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8833C0" w14:textId="2B95357B" w:rsidR="0043224F" w:rsidRPr="00CE726B" w:rsidRDefault="00D57DCE" w:rsidP="0043224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43224F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3F36490E" w14:textId="77777777" w:rsidR="0043224F" w:rsidRPr="00CE726B" w:rsidRDefault="0043224F" w:rsidP="0043224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209D851D" w14:textId="77777777" w:rsidR="0043224F" w:rsidRPr="00CE726B" w:rsidRDefault="0043224F" w:rsidP="0043224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A6EE053" w14:textId="69F8111C" w:rsidR="0045040D" w:rsidRDefault="0045040D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CB55B2D" w14:textId="0477BECB" w:rsidR="00505F70" w:rsidRDefault="0050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550C8A8C" w14:textId="667F0C75" w:rsidR="00B22987" w:rsidRPr="00CE726B" w:rsidRDefault="00B22987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2"/>
          <w:szCs w:val="2"/>
        </w:rPr>
      </w:pPr>
    </w:p>
    <w:p w14:paraId="5BB0D78D" w14:textId="115E92FD" w:rsidR="00086E5E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9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ค่าใช้จ่ายรอการตัดบัญชี</w:t>
      </w:r>
    </w:p>
    <w:p w14:paraId="2A4A1E3B" w14:textId="77777777" w:rsidR="00086E5E" w:rsidRPr="006507F7" w:rsidRDefault="00086E5E" w:rsidP="00CE726B">
      <w:pPr>
        <w:ind w:left="562" w:right="-45"/>
        <w:jc w:val="thaiDistribute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76692" w:rsidRPr="00CE726B" w14:paraId="618A502A" w14:textId="77777777" w:rsidTr="00976692">
        <w:trPr>
          <w:cantSplit/>
          <w:trHeight w:val="144"/>
          <w:tblHeader/>
        </w:trPr>
        <w:tc>
          <w:tcPr>
            <w:tcW w:w="5580" w:type="dxa"/>
          </w:tcPr>
          <w:p w14:paraId="78768762" w14:textId="77777777" w:rsidR="00976692" w:rsidRPr="00CE726B" w:rsidRDefault="00976692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A94E0F" w14:textId="6642BF27" w:rsidR="00976692" w:rsidRPr="00B14F41" w:rsidRDefault="00976692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cs/>
              </w:rPr>
              <w:t>หมายเหตุ</w:t>
            </w:r>
          </w:p>
        </w:tc>
        <w:tc>
          <w:tcPr>
            <w:tcW w:w="1800" w:type="dxa"/>
          </w:tcPr>
          <w:p w14:paraId="7634C584" w14:textId="501C099B" w:rsidR="00976692" w:rsidRPr="00B14F41" w:rsidRDefault="00976692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</w:t>
            </w:r>
            <w:r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)</w:t>
            </w:r>
          </w:p>
        </w:tc>
      </w:tr>
      <w:tr w:rsidR="00976692" w:rsidRPr="00CE726B" w14:paraId="12010AF1" w14:textId="77777777" w:rsidTr="00976692">
        <w:trPr>
          <w:cantSplit/>
          <w:trHeight w:val="144"/>
        </w:trPr>
        <w:tc>
          <w:tcPr>
            <w:tcW w:w="5580" w:type="dxa"/>
          </w:tcPr>
          <w:p w14:paraId="123234CD" w14:textId="05618C43" w:rsidR="00976692" w:rsidRPr="00CE726B" w:rsidRDefault="00976692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="00D57DCE"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304161E5" w14:textId="77777777" w:rsidR="00976692" w:rsidRPr="00245732" w:rsidRDefault="00976692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B205246" w14:textId="02F169CD" w:rsidR="00976692" w:rsidRPr="00CE726B" w:rsidRDefault="00D57DCE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976692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976692" w:rsidRPr="00CE726B" w14:paraId="0FCDF8C8" w14:textId="77777777" w:rsidTr="00976692">
        <w:trPr>
          <w:cantSplit/>
          <w:trHeight w:val="144"/>
        </w:trPr>
        <w:tc>
          <w:tcPr>
            <w:tcW w:w="5580" w:type="dxa"/>
          </w:tcPr>
          <w:p w14:paraId="6AC55392" w14:textId="108EEA68" w:rsidR="00976692" w:rsidRPr="00CE726B" w:rsidRDefault="00976692" w:rsidP="00157F4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รับรู้เป็นค่าใช้จ่ายในระหว่างงวด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7E37DE1B" w14:textId="77777777" w:rsidR="00976692" w:rsidRDefault="00976692" w:rsidP="00157F41">
            <w:pPr>
              <w:tabs>
                <w:tab w:val="decimal" w:pos="951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F23E9D2" w14:textId="4802318E" w:rsidR="00976692" w:rsidRPr="00245732" w:rsidRDefault="00487AF5" w:rsidP="00157F41">
            <w:pPr>
              <w:tabs>
                <w:tab w:val="decimal" w:pos="951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(9,142)</w:t>
            </w:r>
          </w:p>
        </w:tc>
      </w:tr>
      <w:tr w:rsidR="00976692" w:rsidRPr="00CE726B" w14:paraId="633A6D86" w14:textId="77777777" w:rsidTr="00976692">
        <w:trPr>
          <w:cantSplit/>
          <w:trHeight w:val="144"/>
        </w:trPr>
        <w:tc>
          <w:tcPr>
            <w:tcW w:w="5580" w:type="dxa"/>
          </w:tcPr>
          <w:p w14:paraId="4D0D8C47" w14:textId="0EDA4F0E" w:rsidR="00976692" w:rsidRPr="00CE726B" w:rsidRDefault="00976692" w:rsidP="00157F4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6692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จัดประเภทเป็น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ค่าใช้จ่ายในการออก</w:t>
            </w:r>
            <w:r w:rsidRPr="00157F41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ระยะยาว</w:t>
            </w:r>
            <w:r w:rsidRPr="00157F41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800" w:type="dxa"/>
          </w:tcPr>
          <w:p w14:paraId="738A863E" w14:textId="6058B9D0" w:rsidR="00976692" w:rsidRPr="00976692" w:rsidRDefault="00D57DCE" w:rsidP="00976692">
            <w:pPr>
              <w:tabs>
                <w:tab w:val="decimal" w:pos="951"/>
              </w:tabs>
              <w:spacing w:line="240" w:lineRule="auto"/>
              <w:ind w:left="-108" w:righ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800" w:type="dxa"/>
          </w:tcPr>
          <w:p w14:paraId="1BCB59A2" w14:textId="6DF38F04" w:rsidR="00976692" w:rsidRPr="00CE726B" w:rsidRDefault="00487AF5" w:rsidP="00157F41">
            <w:pPr>
              <w:tabs>
                <w:tab w:val="decimal" w:pos="951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(6,309)</w:t>
            </w:r>
          </w:p>
        </w:tc>
      </w:tr>
      <w:tr w:rsidR="00976692" w:rsidRPr="00CE726B" w14:paraId="57A8A9F4" w14:textId="77777777" w:rsidTr="00976692">
        <w:trPr>
          <w:cantSplit/>
          <w:trHeight w:val="144"/>
        </w:trPr>
        <w:tc>
          <w:tcPr>
            <w:tcW w:w="5580" w:type="dxa"/>
          </w:tcPr>
          <w:p w14:paraId="53888711" w14:textId="6DFDA6DC" w:rsidR="00976692" w:rsidRPr="00CE726B" w:rsidRDefault="00976692" w:rsidP="00157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50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B50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018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38D1DF2D" w14:textId="77777777" w:rsidR="00976692" w:rsidRPr="006B50DF" w:rsidRDefault="00976692" w:rsidP="00157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7B28BC4" w14:textId="4003899D" w:rsidR="00976692" w:rsidRPr="00CE726B" w:rsidRDefault="00487AF5" w:rsidP="00157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47,884</w:t>
            </w:r>
          </w:p>
        </w:tc>
      </w:tr>
    </w:tbl>
    <w:p w14:paraId="7C8CE7FA" w14:textId="77777777" w:rsidR="00086E5E" w:rsidRPr="006507F7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254785C6" w14:textId="076EC576" w:rsidR="00086E5E" w:rsidRDefault="00383CF4" w:rsidP="00CE726B">
      <w:pPr>
        <w:ind w:left="562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</w:t>
      </w:r>
      <w:r w:rsidRPr="006B50DF">
        <w:rPr>
          <w:rFonts w:asciiTheme="majorBidi" w:hAnsiTheme="majorBidi" w:cstheme="majorBidi"/>
          <w:sz w:val="30"/>
          <w:szCs w:val="30"/>
          <w:cs/>
          <w:lang w:val="en-GB"/>
        </w:rPr>
        <w:t xml:space="preserve">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Pr="006B50D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018D7">
        <w:rPr>
          <w:rFonts w:asciiTheme="majorBidi" w:hAnsiTheme="majorBidi" w:cstheme="majorBidi" w:hint="cs"/>
          <w:sz w:val="30"/>
          <w:szCs w:val="30"/>
          <w:cs/>
          <w:lang w:val="en-GB"/>
        </w:rPr>
        <w:t>กันยายน</w:t>
      </w:r>
      <w:r w:rsidRPr="006B50D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8A341C" w:rsidRPr="00CE726B">
        <w:rPr>
          <w:rFonts w:asciiTheme="majorBidi" w:hAnsiTheme="majorBidi" w:cstheme="majorBidi"/>
          <w:sz w:val="30"/>
          <w:szCs w:val="30"/>
          <w:cs/>
          <w:lang w:val="en-GB"/>
        </w:rPr>
        <w:t>กอง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ทรัสต์มีค่าใช้จ่ายที่เกี่ยวข้องกับการจัดตั้งกองหรือระดมทุนที่ทยอยตัดจ่ายคงเหลือ </w:t>
      </w:r>
      <w:r w:rsidR="00487AF5">
        <w:rPr>
          <w:rFonts w:asciiTheme="majorBidi" w:hAnsiTheme="majorBidi" w:cstheme="majorBidi"/>
          <w:sz w:val="30"/>
          <w:szCs w:val="30"/>
        </w:rPr>
        <w:t>47.88</w:t>
      </w:r>
      <w:r w:rsidR="005B23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>ล้านบาท หากต้องรับรู้ค่าใช้จ่าย</w:t>
      </w:r>
      <w:r w:rsidRPr="00625DAA">
        <w:rPr>
          <w:rFonts w:asciiTheme="majorBidi" w:hAnsiTheme="majorBidi" w:cstheme="majorBidi"/>
          <w:sz w:val="30"/>
          <w:szCs w:val="30"/>
          <w:cs/>
          <w:lang w:val="en-GB"/>
        </w:rPr>
        <w:t xml:space="preserve">ดังกล่าวทั้งจำนวน มูลค่าทรัพย์สินสุทธิจะเหลือเท่ากับ </w:t>
      </w:r>
      <w:r w:rsidR="00487AF5" w:rsidRPr="00625DAA">
        <w:rPr>
          <w:rFonts w:asciiTheme="majorBidi" w:hAnsiTheme="majorBidi" w:cstheme="majorBidi"/>
          <w:sz w:val="30"/>
          <w:szCs w:val="30"/>
        </w:rPr>
        <w:t>5,485.8</w:t>
      </w:r>
      <w:r w:rsidR="00473456" w:rsidRPr="00625DAA">
        <w:rPr>
          <w:rFonts w:asciiTheme="majorBidi" w:hAnsiTheme="majorBidi" w:cstheme="majorBidi"/>
          <w:sz w:val="30"/>
          <w:szCs w:val="30"/>
        </w:rPr>
        <w:t>5</w:t>
      </w:r>
      <w:r w:rsidR="00205771" w:rsidRPr="00625D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5DAA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มูลค่าทรัพย์สินสุทธิต่อหน่วยคงเหลือ </w:t>
      </w:r>
      <w:r w:rsidR="00487AF5" w:rsidRPr="00625DAA">
        <w:rPr>
          <w:rFonts w:asciiTheme="majorBidi" w:hAnsiTheme="majorBidi" w:cstheme="majorBidi"/>
          <w:sz w:val="30"/>
          <w:szCs w:val="30"/>
        </w:rPr>
        <w:t>7.</w:t>
      </w:r>
      <w:r w:rsidR="00487AF5">
        <w:rPr>
          <w:rFonts w:asciiTheme="majorBidi" w:hAnsiTheme="majorBidi" w:cstheme="majorBidi"/>
          <w:sz w:val="30"/>
          <w:szCs w:val="30"/>
        </w:rPr>
        <w:t>7103</w:t>
      </w:r>
      <w:r w:rsidR="002057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</w:p>
    <w:p w14:paraId="434BBA60" w14:textId="77777777" w:rsidR="00383CF4" w:rsidRPr="006507F7" w:rsidRDefault="00383CF4" w:rsidP="00CE726B">
      <w:pPr>
        <w:ind w:left="562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719BCBE7" w14:textId="30838E2D" w:rsidR="0079310B" w:rsidRPr="00CD0A4B" w:rsidRDefault="00D57DCE" w:rsidP="0079310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t>10</w:t>
      </w:r>
      <w:r w:rsidR="0079310B">
        <w:rPr>
          <w:rFonts w:asciiTheme="majorBidi" w:hAnsiTheme="majorBidi" w:cstheme="majorBidi"/>
          <w:sz w:val="30"/>
          <w:szCs w:val="30"/>
        </w:rPr>
        <w:tab/>
      </w:r>
      <w:r w:rsidR="0079310B" w:rsidRPr="0033329D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00EA417A" w14:textId="77777777" w:rsidR="0079310B" w:rsidRPr="006507F7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5DE8FCE" w14:textId="4F9D9510" w:rsidR="0079310B" w:rsidRPr="00CE726B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23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="00D57DCE" w:rsidRPr="00D57DCE">
        <w:rPr>
          <w:rFonts w:asciiTheme="majorBidi" w:hAnsiTheme="majorBidi" w:cstheme="majorBidi"/>
          <w:sz w:val="30"/>
          <w:szCs w:val="30"/>
        </w:rPr>
        <w:t>2562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D57DCE" w:rsidRPr="00D57DCE">
        <w:rPr>
          <w:rFonts w:asciiTheme="majorBidi" w:hAnsiTheme="majorBidi" w:cstheme="majorBidi"/>
          <w:sz w:val="30"/>
          <w:szCs w:val="30"/>
        </w:rPr>
        <w:t>944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84C63"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กองทรัสต์เบิกเงินงวดแรกจำนวน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D57DCE" w:rsidRPr="00D57DCE">
        <w:rPr>
          <w:rFonts w:asciiTheme="majorBidi" w:hAnsiTheme="majorBidi" w:cstheme="majorBidi"/>
          <w:sz w:val="30"/>
          <w:szCs w:val="30"/>
        </w:rPr>
        <w:t>488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84C63"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="00EC087B" w:rsidRPr="00EC087B">
        <w:rPr>
          <w:rFonts w:asciiTheme="majorBidi" w:hAnsiTheme="majorBidi"/>
          <w:sz w:val="30"/>
          <w:szCs w:val="30"/>
          <w:cs/>
          <w:lang w:val="en-GB"/>
        </w:rPr>
        <w:t xml:space="preserve">ในวันที่ </w:t>
      </w:r>
      <w:r w:rsidR="00D57DCE" w:rsidRPr="00D57DCE">
        <w:rPr>
          <w:rFonts w:asciiTheme="majorBidi" w:hAnsiTheme="majorBidi"/>
          <w:sz w:val="30"/>
          <w:szCs w:val="30"/>
        </w:rPr>
        <w:t>25</w:t>
      </w:r>
      <w:r w:rsidR="00EC087B" w:rsidRPr="00EC087B">
        <w:rPr>
          <w:rFonts w:asciiTheme="majorBidi" w:hAnsiTheme="majorBidi"/>
          <w:sz w:val="30"/>
          <w:szCs w:val="30"/>
          <w:cs/>
          <w:lang w:val="en-GB"/>
        </w:rPr>
        <w:t xml:space="preserve"> กันยายน </w:t>
      </w:r>
      <w:r w:rsidR="00D57DCE" w:rsidRPr="00D57DCE">
        <w:rPr>
          <w:rFonts w:asciiTheme="majorBidi" w:hAnsiTheme="majorBidi"/>
          <w:sz w:val="30"/>
          <w:szCs w:val="30"/>
        </w:rPr>
        <w:t>2562</w:t>
      </w:r>
      <w:r w:rsidR="00655FFE" w:rsidRPr="00655FF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เพื่อให้บริษัทย่อยกู้เพื่อใช้</w:t>
      </w:r>
      <w:r w:rsidRPr="00EE798D">
        <w:rPr>
          <w:rFonts w:asciiTheme="majorBidi" w:hAnsiTheme="majorBidi" w:cstheme="majorBidi"/>
          <w:sz w:val="30"/>
          <w:szCs w:val="30"/>
          <w:cs/>
          <w:lang w:val="en-GB"/>
        </w:rPr>
        <w:t>ในการซื้อทรัพย์สินและหนี้สินโครงการโรงแรมดุสิตธานี มัลดีฟส์</w:t>
      </w:r>
      <w:r w:rsidR="00EC087B" w:rsidRPr="00EE79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C087B" w:rsidRPr="00EE798D">
        <w:rPr>
          <w:rFonts w:asciiTheme="majorBidi" w:hAnsiTheme="majorBidi" w:hint="cs"/>
          <w:sz w:val="30"/>
          <w:szCs w:val="30"/>
          <w:cs/>
          <w:lang w:val="en-GB"/>
        </w:rPr>
        <w:t>และเบิก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เงินงวดสอง จำนวน </w:t>
      </w:r>
      <w:r w:rsidR="00D57DCE" w:rsidRPr="00D57DCE">
        <w:rPr>
          <w:rFonts w:asciiTheme="majorBidi" w:hAnsiTheme="majorBidi"/>
          <w:sz w:val="30"/>
          <w:szCs w:val="30"/>
        </w:rPr>
        <w:t>80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>.</w:t>
      </w:r>
      <w:r w:rsidR="00D57DCE" w:rsidRPr="00D57DCE">
        <w:rPr>
          <w:rFonts w:asciiTheme="majorBidi" w:hAnsiTheme="majorBidi"/>
          <w:sz w:val="30"/>
          <w:szCs w:val="30"/>
        </w:rPr>
        <w:t>57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ล้านบาท 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br/>
        <w:t xml:space="preserve">ในวันที่ </w:t>
      </w:r>
      <w:r w:rsidR="00D57DCE" w:rsidRPr="00D57DCE">
        <w:rPr>
          <w:rFonts w:asciiTheme="majorBidi" w:hAnsiTheme="majorBidi"/>
          <w:sz w:val="30"/>
          <w:szCs w:val="30"/>
        </w:rPr>
        <w:t>10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เมษายน </w:t>
      </w:r>
      <w:r w:rsidR="00D57DCE" w:rsidRPr="00D57DCE">
        <w:rPr>
          <w:rFonts w:asciiTheme="majorBidi" w:hAnsiTheme="majorBidi"/>
          <w:sz w:val="30"/>
          <w:szCs w:val="30"/>
        </w:rPr>
        <w:t>2563</w:t>
      </w:r>
      <w:r w:rsidR="00EC087B" w:rsidRPr="00EE798D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และงวดสามจำนวน </w:t>
      </w:r>
      <w:r w:rsidR="00D57DCE" w:rsidRPr="00D57DCE">
        <w:rPr>
          <w:rFonts w:asciiTheme="majorBidi" w:hAnsiTheme="majorBidi"/>
          <w:sz w:val="30"/>
          <w:szCs w:val="30"/>
        </w:rPr>
        <w:t>119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>.</w:t>
      </w:r>
      <w:r w:rsidR="00D57DCE" w:rsidRPr="00D57DCE">
        <w:rPr>
          <w:rFonts w:asciiTheme="majorBidi" w:hAnsiTheme="majorBidi"/>
          <w:sz w:val="30"/>
          <w:szCs w:val="30"/>
        </w:rPr>
        <w:t>70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ล้านบาท ในวันที่ </w:t>
      </w:r>
      <w:r w:rsidR="00D57DCE" w:rsidRPr="00D57DCE">
        <w:rPr>
          <w:rFonts w:asciiTheme="majorBidi" w:hAnsiTheme="majorBidi"/>
          <w:sz w:val="30"/>
          <w:szCs w:val="30"/>
        </w:rPr>
        <w:t>15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D57DCE" w:rsidRPr="00D57DCE">
        <w:rPr>
          <w:rFonts w:asciiTheme="majorBidi" w:hAnsiTheme="majorBidi"/>
          <w:sz w:val="30"/>
          <w:szCs w:val="30"/>
        </w:rPr>
        <w:t>2563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เพื่อสนับสนุนค่าใช้จ่ายส่วนทุนและค่าใช้จ่ายในการปรับปรุงซ่อมแซมทรัพย์สินของ</w:t>
      </w:r>
      <w:r w:rsidR="00A16AA0" w:rsidRPr="00EE798D">
        <w:rPr>
          <w:rFonts w:asciiTheme="majorBidi" w:hAnsiTheme="majorBidi" w:hint="cs"/>
          <w:sz w:val="30"/>
          <w:szCs w:val="30"/>
          <w:cs/>
          <w:lang w:val="en-GB"/>
        </w:rPr>
        <w:t>โรงแรม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E798D">
        <w:rPr>
          <w:rFonts w:asciiTheme="majorBidi" w:hAnsiTheme="majorBidi" w:cstheme="majorBidi"/>
          <w:sz w:val="30"/>
          <w:szCs w:val="30"/>
          <w:cs/>
          <w:lang w:val="en-GB"/>
        </w:rPr>
        <w:t>เงิน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กู้ยืมดังกล่าวมีหลักทรัพย์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และอุปกรณ์ของโรงแรมดุสิตธานี มัลดีฟส์และอื่น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โดยอัตราดอกเบี้ยจะไม่เกินร้อยละ </w:t>
      </w:r>
      <w:r w:rsidR="00D57DCE" w:rsidRPr="00D57DCE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="00D57DCE" w:rsidRPr="00D57DCE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ปี นับตั้งแต่วันเบิกเงินกู้งวดแรก</w:t>
      </w:r>
    </w:p>
    <w:p w14:paraId="363FAB4D" w14:textId="77777777" w:rsidR="0079310B" w:rsidRPr="006507F7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en-GB"/>
        </w:rPr>
      </w:pPr>
    </w:p>
    <w:p w14:paraId="439B89A1" w14:textId="77777777" w:rsidR="0079310B" w:rsidRPr="00CE726B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CE726B">
        <w:rPr>
          <w:rFonts w:asciiTheme="majorBidi" w:hAnsiTheme="majorBidi" w:cstheme="majorBidi"/>
          <w:sz w:val="30"/>
          <w:szCs w:val="30"/>
          <w:cs/>
        </w:rPr>
        <w:t>เงินกู้ยืมต่อสินทรัพย์รวม</w:t>
      </w:r>
    </w:p>
    <w:p w14:paraId="0FA5CC88" w14:textId="15CC74B4" w:rsidR="00DE32CF" w:rsidRDefault="00DE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6B9763D" w14:textId="77777777" w:rsidR="0079310B" w:rsidRPr="00CE726B" w:rsidRDefault="0079310B" w:rsidP="0079310B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7A572B78" w14:textId="3AD9D812" w:rsidR="00CD0A4B" w:rsidRPr="008A0D6F" w:rsidRDefault="00CD0A4B" w:rsidP="00CD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0"/>
        <w:gridCol w:w="1654"/>
      </w:tblGrid>
      <w:tr w:rsidR="001F2F91" w14:paraId="00EFB4B5" w14:textId="77777777" w:rsidTr="00976692">
        <w:tc>
          <w:tcPr>
            <w:tcW w:w="5760" w:type="dxa"/>
          </w:tcPr>
          <w:p w14:paraId="2D58C933" w14:textId="77777777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2B6EE9" w14:textId="736E6FF4" w:rsidR="001F2F91" w:rsidRPr="00976692" w:rsidRDefault="00976692" w:rsidP="0097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766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54" w:type="dxa"/>
          </w:tcPr>
          <w:p w14:paraId="174AC221" w14:textId="6654999C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F91" w14:paraId="50E9DA7E" w14:textId="77777777" w:rsidTr="00976692">
        <w:tc>
          <w:tcPr>
            <w:tcW w:w="5760" w:type="dxa"/>
          </w:tcPr>
          <w:p w14:paraId="6EC3CB11" w14:textId="39E29059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6852307A" w14:textId="77777777" w:rsidR="001F2F91" w:rsidRPr="00976692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341AA857" w14:textId="479EEBDC" w:rsidR="001F2F91" w:rsidRDefault="00D57DCE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1</w:t>
            </w:r>
            <w:r w:rsidR="001F2F91" w:rsidRPr="00EE72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488</w:t>
            </w:r>
            <w:r w:rsidR="001F2F91" w:rsidRPr="00EE72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210</w:t>
            </w:r>
          </w:p>
        </w:tc>
      </w:tr>
      <w:tr w:rsidR="001F2F91" w14:paraId="79B41804" w14:textId="77777777" w:rsidTr="00976692">
        <w:tc>
          <w:tcPr>
            <w:tcW w:w="5760" w:type="dxa"/>
          </w:tcPr>
          <w:p w14:paraId="5246222F" w14:textId="31D32334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เงินสดรับจากการออกเงินกู้ยืมระยะยาว</w:t>
            </w:r>
          </w:p>
        </w:tc>
        <w:tc>
          <w:tcPr>
            <w:tcW w:w="1800" w:type="dxa"/>
          </w:tcPr>
          <w:p w14:paraId="679A55EA" w14:textId="77777777" w:rsidR="001F2F91" w:rsidRPr="00976692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26DEE0FA" w14:textId="1BE81439" w:rsidR="001F2F91" w:rsidRDefault="00240479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200,270</w:t>
            </w:r>
          </w:p>
        </w:tc>
      </w:tr>
      <w:tr w:rsidR="001F2F91" w14:paraId="70CDEF8A" w14:textId="77777777" w:rsidTr="00976692">
        <w:tc>
          <w:tcPr>
            <w:tcW w:w="5760" w:type="dxa"/>
          </w:tcPr>
          <w:p w14:paraId="7BC958EF" w14:textId="4159BC64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7665B8FD" w14:textId="77777777" w:rsidR="001F2F91" w:rsidRPr="00976692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3776BEF7" w14:textId="6569CD78" w:rsidR="001F2F91" w:rsidRDefault="00240479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1F2F91" w14:paraId="141820ED" w14:textId="77777777" w:rsidTr="00976692">
        <w:tc>
          <w:tcPr>
            <w:tcW w:w="5760" w:type="dxa"/>
          </w:tcPr>
          <w:p w14:paraId="45BDA026" w14:textId="5819BD02" w:rsidR="001F2F91" w:rsidRDefault="001F2F91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ค่าใช้จ่ายในการออกเงินกู้ยืมระยะยาวรอตัดบัญชี</w:t>
            </w:r>
          </w:p>
        </w:tc>
        <w:tc>
          <w:tcPr>
            <w:tcW w:w="1800" w:type="dxa"/>
          </w:tcPr>
          <w:p w14:paraId="16B5B1A4" w14:textId="3990A3A6" w:rsidR="001F2F91" w:rsidRPr="00976692" w:rsidRDefault="00D57DCE" w:rsidP="0097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536CA044" w14:textId="4998704F" w:rsidR="001F2F91" w:rsidRDefault="00240479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(6,309)</w:t>
            </w:r>
          </w:p>
        </w:tc>
      </w:tr>
      <w:tr w:rsidR="001F2F91" w14:paraId="3F6A9954" w14:textId="77777777" w:rsidTr="00976692">
        <w:tc>
          <w:tcPr>
            <w:tcW w:w="5760" w:type="dxa"/>
          </w:tcPr>
          <w:p w14:paraId="412025D4" w14:textId="35F3CF9D" w:rsidR="001F2F91" w:rsidRPr="00D22322" w:rsidRDefault="001F2F91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018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0957FA81" w14:textId="77777777" w:rsidR="001F2F91" w:rsidRPr="00D22322" w:rsidRDefault="001F2F91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F31DB17" w14:textId="23E816A5" w:rsidR="001F2F91" w:rsidRPr="00D22322" w:rsidRDefault="00240479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1,683,171</w:t>
            </w:r>
          </w:p>
        </w:tc>
      </w:tr>
    </w:tbl>
    <w:p w14:paraId="5242F252" w14:textId="5A0398A0" w:rsidR="00EE72D7" w:rsidRPr="008A0D6F" w:rsidRDefault="00EE72D7" w:rsidP="00CD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14370" w14:textId="139DEDCB" w:rsidR="0079310B" w:rsidRPr="006B50DF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E726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เงินกู้ยืมระยะยาวแสดงตามระยะเวลาครบกำหนดการจ่ายชำระ ณ 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6B50D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57DCE" w:rsidRPr="00D57DCE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018D7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6B50D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D57DCE" w:rsidRPr="00D57DCE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B50D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D57DCE" w:rsidRPr="00D57DCE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br/>
        <w:t>ได้ดังนี้</w:t>
      </w:r>
    </w:p>
    <w:p w14:paraId="62A4EDD6" w14:textId="77777777" w:rsidR="0079310B" w:rsidRPr="008A0D6F" w:rsidRDefault="0079310B" w:rsidP="0079310B">
      <w:pPr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530"/>
      </w:tblGrid>
      <w:tr w:rsidR="0079310B" w:rsidRPr="00CE726B" w14:paraId="6C74E0D1" w14:textId="77777777" w:rsidTr="006B50DF">
        <w:tc>
          <w:tcPr>
            <w:tcW w:w="5733" w:type="dxa"/>
            <w:shd w:val="clear" w:color="auto" w:fill="auto"/>
          </w:tcPr>
          <w:p w14:paraId="6C45215A" w14:textId="77777777" w:rsidR="0079310B" w:rsidRPr="006B50DF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1D6824" w14:textId="20A27C29" w:rsidR="0079310B" w:rsidRPr="006B50DF" w:rsidRDefault="00D57DCE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="0068221E" w:rsidRPr="006B50D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F018D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A30FD08" w14:textId="77777777" w:rsidR="0079310B" w:rsidRPr="006B50DF" w:rsidRDefault="0079310B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467C81E" w14:textId="44334CF0" w:rsidR="0079310B" w:rsidRPr="00CE726B" w:rsidRDefault="00D57DCE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="0079310B" w:rsidRPr="006B50D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79310B" w:rsidRPr="006B50D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9310B" w:rsidRPr="00CE726B" w14:paraId="358319D6" w14:textId="77777777" w:rsidTr="006B50DF">
        <w:tc>
          <w:tcPr>
            <w:tcW w:w="5733" w:type="dxa"/>
            <w:shd w:val="clear" w:color="auto" w:fill="auto"/>
          </w:tcPr>
          <w:p w14:paraId="5AE19B6C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C1474D9" w14:textId="32848A63" w:rsidR="0079310B" w:rsidRPr="00CE726B" w:rsidRDefault="00D57DCE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7D370E9" w14:textId="77777777" w:rsidR="0079310B" w:rsidRPr="00CE726B" w:rsidRDefault="0079310B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9F90CE" w14:textId="092C88C3" w:rsidR="0079310B" w:rsidRPr="00CE726B" w:rsidRDefault="00D57DCE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2562</w:t>
            </w:r>
          </w:p>
        </w:tc>
      </w:tr>
      <w:tr w:rsidR="0079310B" w:rsidRPr="00CE726B" w14:paraId="765E4D69" w14:textId="77777777" w:rsidTr="006B50DF">
        <w:tc>
          <w:tcPr>
            <w:tcW w:w="5733" w:type="dxa"/>
            <w:shd w:val="clear" w:color="auto" w:fill="auto"/>
          </w:tcPr>
          <w:p w14:paraId="0182E8E8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162DCEAC" w14:textId="77777777" w:rsidR="0079310B" w:rsidRPr="00CE726B" w:rsidRDefault="0079310B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79310B" w:rsidRPr="00CE726B" w14:paraId="221B0C3F" w14:textId="77777777" w:rsidTr="006B50DF">
        <w:trPr>
          <w:trHeight w:val="77"/>
        </w:trPr>
        <w:tc>
          <w:tcPr>
            <w:tcW w:w="5733" w:type="dxa"/>
            <w:shd w:val="clear" w:color="auto" w:fill="auto"/>
          </w:tcPr>
          <w:p w14:paraId="1ACCB1F1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ครบกำหนดหลังจากหนึ่งปี แต่ไม่เกินห้าปี</w:t>
            </w:r>
          </w:p>
        </w:tc>
        <w:tc>
          <w:tcPr>
            <w:tcW w:w="1620" w:type="dxa"/>
          </w:tcPr>
          <w:p w14:paraId="39D31EED" w14:textId="59001F6D" w:rsidR="0079310B" w:rsidRPr="00B14F41" w:rsidRDefault="00CE3519" w:rsidP="00D93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1,683,171</w:t>
            </w:r>
          </w:p>
        </w:tc>
        <w:tc>
          <w:tcPr>
            <w:tcW w:w="270" w:type="dxa"/>
          </w:tcPr>
          <w:p w14:paraId="735642A9" w14:textId="77777777" w:rsidR="0079310B" w:rsidRPr="00CE726B" w:rsidRDefault="0079310B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F48420F" w14:textId="04520762" w:rsidR="0079310B" w:rsidRPr="00CE726B" w:rsidRDefault="00D57DCE" w:rsidP="00D93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79310B" w:rsidRPr="00CE72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488</w:t>
            </w:r>
            <w:r w:rsidR="0079310B" w:rsidRPr="00CE72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210</w:t>
            </w:r>
          </w:p>
        </w:tc>
      </w:tr>
      <w:tr w:rsidR="0079310B" w:rsidRPr="00CE726B" w14:paraId="26CBEF7A" w14:textId="77777777" w:rsidTr="006B50DF">
        <w:tc>
          <w:tcPr>
            <w:tcW w:w="5733" w:type="dxa"/>
            <w:shd w:val="clear" w:color="auto" w:fill="auto"/>
          </w:tcPr>
          <w:p w14:paraId="02B19BB7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2AF7240" w14:textId="5ED6CF5D" w:rsidR="0079310B" w:rsidRPr="00B14F41" w:rsidRDefault="00CE3519" w:rsidP="00D93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1,683,171</w:t>
            </w:r>
          </w:p>
        </w:tc>
        <w:tc>
          <w:tcPr>
            <w:tcW w:w="270" w:type="dxa"/>
          </w:tcPr>
          <w:p w14:paraId="4FBEF8FD" w14:textId="77777777" w:rsidR="0079310B" w:rsidRPr="00CE726B" w:rsidRDefault="0079310B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2D680" w14:textId="32B8B246" w:rsidR="0079310B" w:rsidRPr="00CE726B" w:rsidRDefault="00D57DCE" w:rsidP="00D93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79310B" w:rsidRPr="00CE72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488</w:t>
            </w:r>
            <w:r w:rsidR="0079310B" w:rsidRPr="00CE72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210</w:t>
            </w:r>
          </w:p>
        </w:tc>
      </w:tr>
    </w:tbl>
    <w:p w14:paraId="27CDE380" w14:textId="66D85A9A" w:rsidR="0079310B" w:rsidRDefault="0079310B" w:rsidP="00844378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8B54B" w14:textId="6FEFBA09" w:rsidR="008A0D6F" w:rsidRDefault="008A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43E3B32E" w14:textId="3267AF9D" w:rsidR="00086E5E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11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กำไรสะสม</w:t>
      </w:r>
    </w:p>
    <w:p w14:paraId="115DB2AC" w14:textId="77777777" w:rsidR="00086E5E" w:rsidRPr="008A0D6F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29C247C" w14:textId="0882DC14" w:rsidR="00086E5E" w:rsidRPr="00CE726B" w:rsidRDefault="00086E5E" w:rsidP="008B622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รายการเคลื่อนไหวของกำไรสะสมระหว่าง</w:t>
      </w:r>
      <w:r w:rsidRPr="008A0D6F">
        <w:rPr>
          <w:rFonts w:asciiTheme="majorBidi" w:hAnsiTheme="majorBidi" w:cstheme="majorBidi"/>
          <w:sz w:val="30"/>
          <w:szCs w:val="30"/>
          <w:cs/>
        </w:rPr>
        <w:t>งวด</w:t>
      </w:r>
      <w:r w:rsidR="00F018D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8A0D6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Pr="008A0D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18D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4B308522" w14:textId="77777777" w:rsidR="00086E5E" w:rsidRPr="008A0D6F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086E5E" w:rsidRPr="00CE726B" w14:paraId="1C6B881F" w14:textId="77777777" w:rsidTr="00B22987">
        <w:trPr>
          <w:cantSplit/>
          <w:trHeight w:val="20"/>
          <w:tblHeader/>
        </w:trPr>
        <w:tc>
          <w:tcPr>
            <w:tcW w:w="7650" w:type="dxa"/>
          </w:tcPr>
          <w:p w14:paraId="1F704C42" w14:textId="77777777" w:rsidR="00086E5E" w:rsidRPr="00CE726B" w:rsidRDefault="00086E5E" w:rsidP="00CE72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2A50D3" w14:textId="453F16E5" w:rsidR="00086E5E" w:rsidRPr="00E83B4B" w:rsidRDefault="00086E5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E83B4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</w:t>
            </w:r>
            <w:r w:rsidR="000F6947" w:rsidRPr="00E83B4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E83B4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)</w:t>
            </w:r>
          </w:p>
        </w:tc>
      </w:tr>
      <w:tr w:rsidR="004F658C" w:rsidRPr="00CE726B" w14:paraId="3E45C50C" w14:textId="77777777" w:rsidTr="00B22987">
        <w:trPr>
          <w:cantSplit/>
          <w:trHeight w:val="20"/>
        </w:trPr>
        <w:tc>
          <w:tcPr>
            <w:tcW w:w="7650" w:type="dxa"/>
          </w:tcPr>
          <w:p w14:paraId="6451BC17" w14:textId="690798E6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="00D57DCE"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2EA9AC5A" w14:textId="46B644CA" w:rsidR="00086E5E" w:rsidRPr="00CE726B" w:rsidRDefault="00D57DCE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84621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</w:tr>
      <w:tr w:rsidR="00086E5E" w:rsidRPr="00CE726B" w14:paraId="3B47FBC7" w14:textId="77777777" w:rsidTr="00B22987">
        <w:trPr>
          <w:cantSplit/>
          <w:trHeight w:val="20"/>
        </w:trPr>
        <w:tc>
          <w:tcPr>
            <w:tcW w:w="7650" w:type="dxa"/>
          </w:tcPr>
          <w:p w14:paraId="15A53AB9" w14:textId="2D95406B" w:rsidR="00086E5E" w:rsidRPr="00CE726B" w:rsidRDefault="00086E5E" w:rsidP="00CE72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กำไรจากการลงทุนสุทธิ</w:t>
            </w:r>
          </w:p>
        </w:tc>
        <w:tc>
          <w:tcPr>
            <w:tcW w:w="1440" w:type="dxa"/>
          </w:tcPr>
          <w:p w14:paraId="7ECA8B1E" w14:textId="018911DD" w:rsidR="00086E5E" w:rsidRPr="00CE726B" w:rsidRDefault="00ED7E51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345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73456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086E5E" w:rsidRPr="00CE726B" w14:paraId="7E49CBD2" w14:textId="77777777" w:rsidTr="00B22987">
        <w:trPr>
          <w:cantSplit/>
          <w:trHeight w:val="20"/>
        </w:trPr>
        <w:tc>
          <w:tcPr>
            <w:tcW w:w="7650" w:type="dxa"/>
          </w:tcPr>
          <w:p w14:paraId="5392E120" w14:textId="347548CB" w:rsidR="00086E5E" w:rsidRPr="00CE726B" w:rsidRDefault="008A0D6F" w:rsidP="00CE72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="00086E5E"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1440" w:type="dxa"/>
          </w:tcPr>
          <w:p w14:paraId="44D36EAD" w14:textId="46F707DD" w:rsidR="00086E5E" w:rsidRPr="0009538E" w:rsidRDefault="00ED7E51" w:rsidP="00D93D37">
            <w:pPr>
              <w:tabs>
                <w:tab w:val="decimal" w:pos="10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(5,409)</w:t>
            </w:r>
          </w:p>
        </w:tc>
      </w:tr>
      <w:tr w:rsidR="00086E5E" w:rsidRPr="00CE726B" w14:paraId="484EB412" w14:textId="77777777" w:rsidTr="00B22987">
        <w:trPr>
          <w:cantSplit/>
          <w:trHeight w:val="20"/>
        </w:trPr>
        <w:tc>
          <w:tcPr>
            <w:tcW w:w="7650" w:type="dxa"/>
          </w:tcPr>
          <w:p w14:paraId="701D237C" w14:textId="558FCED5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กำไรจากการเปลี่ยนแปลงในมูลค่ายุติธรรมของเงินลงทุน</w:t>
            </w:r>
          </w:p>
        </w:tc>
        <w:tc>
          <w:tcPr>
            <w:tcW w:w="1440" w:type="dxa"/>
          </w:tcPr>
          <w:p w14:paraId="28E730FA" w14:textId="54872B20" w:rsidR="00086E5E" w:rsidRPr="0009538E" w:rsidRDefault="00ED7E51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1,423</w:t>
            </w:r>
          </w:p>
        </w:tc>
      </w:tr>
      <w:tr w:rsidR="00F919B7" w:rsidRPr="00CE726B" w14:paraId="658E0263" w14:textId="77777777" w:rsidTr="00B22987">
        <w:trPr>
          <w:cantSplit/>
          <w:trHeight w:val="20"/>
        </w:trPr>
        <w:tc>
          <w:tcPr>
            <w:tcW w:w="7650" w:type="dxa"/>
          </w:tcPr>
          <w:p w14:paraId="22D820EB" w14:textId="68778049" w:rsidR="00F919B7" w:rsidRPr="00B14F41" w:rsidRDefault="00FB4C9B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ผลต่างจากการเปลี่ยนแปลง</w:t>
            </w:r>
            <w:r w:rsidR="000E026D"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440" w:type="dxa"/>
          </w:tcPr>
          <w:p w14:paraId="587397A9" w14:textId="1F99A0A4" w:rsidR="00F919B7" w:rsidRPr="00B14F41" w:rsidDel="00977380" w:rsidRDefault="003735B9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36,160</w:t>
            </w:r>
          </w:p>
        </w:tc>
      </w:tr>
      <w:tr w:rsidR="00086E5E" w:rsidRPr="00CE726B" w14:paraId="537164D6" w14:textId="77777777" w:rsidTr="00B22987">
        <w:trPr>
          <w:cantSplit/>
          <w:trHeight w:val="20"/>
        </w:trPr>
        <w:tc>
          <w:tcPr>
            <w:tcW w:w="7650" w:type="dxa"/>
          </w:tcPr>
          <w:p w14:paraId="0E5EFACC" w14:textId="77777777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การแบ่งส่วนทุนให้ผู้ถือหน่วยลงทุน</w:t>
            </w:r>
          </w:p>
        </w:tc>
        <w:tc>
          <w:tcPr>
            <w:tcW w:w="1440" w:type="dxa"/>
          </w:tcPr>
          <w:p w14:paraId="6CC818EE" w14:textId="0CEEB560" w:rsidR="00086E5E" w:rsidRPr="00CE726B" w:rsidRDefault="00ED7E51" w:rsidP="00E83B4B">
            <w:pPr>
              <w:tabs>
                <w:tab w:val="decimal" w:pos="1064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(145,429)</w:t>
            </w:r>
          </w:p>
        </w:tc>
      </w:tr>
      <w:tr w:rsidR="00086E5E" w:rsidRPr="00CE726B" w14:paraId="0C01F938" w14:textId="77777777" w:rsidTr="00B22987">
        <w:trPr>
          <w:cantSplit/>
          <w:trHeight w:val="20"/>
        </w:trPr>
        <w:tc>
          <w:tcPr>
            <w:tcW w:w="7650" w:type="dxa"/>
          </w:tcPr>
          <w:p w14:paraId="3910A743" w14:textId="422DF3DF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A0D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018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ED988B" w14:textId="49CE56A3" w:rsidR="00086E5E" w:rsidRPr="00E83B4B" w:rsidRDefault="003735B9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127,876</w:t>
            </w:r>
          </w:p>
        </w:tc>
      </w:tr>
    </w:tbl>
    <w:p w14:paraId="5E48E297" w14:textId="77777777" w:rsidR="008A0D6F" w:rsidRDefault="008A0D6F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8CA2F" w14:textId="18DAFE85" w:rsidR="00086E5E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12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60C16263" w14:textId="75E8489A" w:rsidR="00086E5E" w:rsidRPr="00DE32CF" w:rsidRDefault="00086E5E" w:rsidP="00E83B4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19FEF785" w14:textId="04AC4442" w:rsidR="00086E5E" w:rsidRPr="00B14F41" w:rsidRDefault="008E47DA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  <w:r w:rsidRPr="00CE726B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>หลักทรัพย์จัดการกองทุนกรุงไทย จำกัด (มหาชน) เป็นทรัสตี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656A5932" w14:textId="28BD9CB5" w:rsidR="00086E5E" w:rsidRDefault="00086E5E" w:rsidP="00FB4C9B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-</w:t>
      </w:r>
      <w:r w:rsidRPr="00CE726B">
        <w:rPr>
          <w:rFonts w:asciiTheme="majorBidi" w:hAnsiTheme="majorBidi" w:cstheme="majorBidi"/>
          <w:sz w:val="30"/>
          <w:szCs w:val="30"/>
          <w:cs/>
        </w:rPr>
        <w:tab/>
        <w:t>ค่าธรรมเนียม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ล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ะ </w:t>
      </w:r>
      <w:r w:rsidR="00D57DCE" w:rsidRPr="00D57DCE">
        <w:rPr>
          <w:rFonts w:asciiTheme="majorBidi" w:hAnsiTheme="majorBidi" w:cstheme="majorBidi"/>
          <w:sz w:val="30"/>
          <w:szCs w:val="30"/>
        </w:rPr>
        <w:t>2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00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ยกเว้นปี </w:t>
      </w:r>
      <w:r w:rsidR="00D57DCE" w:rsidRPr="00D57DCE">
        <w:rPr>
          <w:rFonts w:asciiTheme="majorBidi" w:hAnsiTheme="majorBidi"/>
          <w:sz w:val="30"/>
          <w:szCs w:val="30"/>
        </w:rPr>
        <w:t>2561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และ </w:t>
      </w:r>
      <w:r w:rsidR="00D57DCE" w:rsidRPr="00D57DCE">
        <w:rPr>
          <w:rFonts w:asciiTheme="majorBidi" w:hAnsiTheme="majorBidi"/>
          <w:sz w:val="30"/>
          <w:szCs w:val="30"/>
        </w:rPr>
        <w:t>2562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จะได้รับค่าตอบแทนในอัตราไม่เกินร้อยละ </w:t>
      </w:r>
      <w:r w:rsidR="00D57DCE" w:rsidRPr="00D57DCE">
        <w:rPr>
          <w:rFonts w:asciiTheme="majorBidi" w:hAnsiTheme="majorBidi"/>
          <w:sz w:val="30"/>
          <w:szCs w:val="30"/>
        </w:rPr>
        <w:t>0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>.</w:t>
      </w:r>
      <w:r w:rsidR="00D57DCE" w:rsidRPr="00D57DCE">
        <w:rPr>
          <w:rFonts w:asciiTheme="majorBidi" w:hAnsiTheme="majorBidi"/>
          <w:sz w:val="30"/>
          <w:szCs w:val="30"/>
        </w:rPr>
        <w:t>15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ต่อปี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ของมูลค่าทรัพย์สินรวมของกองทรัสต์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ทั้งนี้ ค่าตอบแทนดังกล่าวไม่ตํ่ากว่า </w:t>
      </w:r>
      <w:r w:rsidR="00D57DCE" w:rsidRPr="00D57DCE">
        <w:rPr>
          <w:rFonts w:asciiTheme="majorBidi" w:hAnsiTheme="majorBidi"/>
          <w:sz w:val="30"/>
          <w:szCs w:val="30"/>
        </w:rPr>
        <w:t>2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ล้านบาทต่อปี</w:t>
      </w:r>
    </w:p>
    <w:p w14:paraId="72BD1CF9" w14:textId="15DEBE17" w:rsidR="00FB4C9B" w:rsidRPr="00CE726B" w:rsidRDefault="00FB4C9B" w:rsidP="00FB4C9B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t>-</w:t>
      </w:r>
      <w:r>
        <w:rPr>
          <w:rFonts w:asciiTheme="majorBidi" w:hAnsiTheme="majorBidi"/>
          <w:sz w:val="30"/>
          <w:szCs w:val="30"/>
        </w:rPr>
        <w:tab/>
      </w:r>
      <w:r w:rsidRPr="00FB4C9B">
        <w:rPr>
          <w:rFonts w:asciiTheme="majorBidi" w:hAnsiTheme="majorBidi"/>
          <w:sz w:val="30"/>
          <w:szCs w:val="30"/>
          <w:cs/>
          <w:lang w:val="en-GB"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FB4C9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00</w:t>
      </w:r>
      <w:r w:rsidRPr="00FB4C9B">
        <w:rPr>
          <w:rFonts w:asciiTheme="majorBidi" w:hAnsiTheme="majorBidi"/>
          <w:sz w:val="30"/>
          <w:szCs w:val="30"/>
          <w:cs/>
          <w:lang w:val="en-GB"/>
        </w:rPr>
        <w:t xml:space="preserve"> ของมูลค่าทรัพย์สินที่ได</w:t>
      </w:r>
      <w:r>
        <w:rPr>
          <w:rFonts w:asciiTheme="majorBidi" w:hAnsiTheme="majorBidi" w:hint="cs"/>
          <w:sz w:val="30"/>
          <w:szCs w:val="30"/>
          <w:cs/>
          <w:lang w:val="en-GB"/>
        </w:rPr>
        <w:t>้</w:t>
      </w:r>
      <w:r w:rsidRPr="00FB4C9B">
        <w:rPr>
          <w:rFonts w:asciiTheme="majorBidi" w:hAnsiTheme="majorBidi"/>
          <w:sz w:val="30"/>
          <w:szCs w:val="30"/>
          <w:cs/>
          <w:lang w:val="en-GB"/>
        </w:rPr>
        <w:t>มาหรือจำหน่ายไปของกองทรัสต์</w:t>
      </w:r>
    </w:p>
    <w:p w14:paraId="3BECAFA0" w14:textId="41CAAB00" w:rsidR="00086E5E" w:rsidRPr="00CE726B" w:rsidRDefault="00086E5E" w:rsidP="00FA2259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ค่าธรรมเนียม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ทรัสตี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ในอัตราไม่เกินร้อยละ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00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ต่อปีของมูลค่าทรัพย์สินรวมของกองทรัสต์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>ทั้งนี้ ค่าตอบแทน</w:t>
      </w:r>
      <w:r w:rsidR="00FA2259">
        <w:rPr>
          <w:rFonts w:asciiTheme="majorBidi" w:hAnsiTheme="majorBidi" w:hint="cs"/>
          <w:sz w:val="30"/>
          <w:szCs w:val="30"/>
          <w:cs/>
          <w:lang w:val="en-GB"/>
        </w:rPr>
        <w:t xml:space="preserve">     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ดังกล่าวไม่ตํ่ากว่า </w:t>
      </w:r>
      <w:r w:rsidR="00D57DCE" w:rsidRPr="00D57DCE">
        <w:rPr>
          <w:rFonts w:asciiTheme="majorBidi" w:hAnsiTheme="majorBidi"/>
          <w:sz w:val="30"/>
          <w:szCs w:val="30"/>
        </w:rPr>
        <w:t>6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ล้านบาทต่อปี</w:t>
      </w:r>
    </w:p>
    <w:p w14:paraId="021A6C83" w14:textId="7DEA8DA8" w:rsidR="00086E5E" w:rsidRDefault="00086E5E" w:rsidP="00CE726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-</w:t>
      </w:r>
      <w:r w:rsidRPr="00CE726B">
        <w:rPr>
          <w:rFonts w:asciiTheme="majorBidi" w:hAnsiTheme="majorBidi" w:cstheme="majorBidi"/>
          <w:sz w:val="30"/>
          <w:szCs w:val="30"/>
          <w:cs/>
        </w:rPr>
        <w:tab/>
      </w:r>
      <w:r w:rsidR="00FB4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>ตามที่นายทะเบียนหน่วยทรัสต์กำหนด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785C3AE" w14:textId="2D29A195" w:rsidR="00E83B4B" w:rsidRDefault="00E83B4B" w:rsidP="00CE726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3128AC18" w14:textId="005EDBD4" w:rsidR="008A0D6F" w:rsidRDefault="008A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shd w:val="clear" w:color="auto" w:fill="D9D9D9"/>
        </w:rPr>
      </w:pPr>
      <w:r>
        <w:rPr>
          <w:rFonts w:asciiTheme="majorBidi" w:hAnsiTheme="majorBidi" w:cstheme="majorBidi"/>
          <w:sz w:val="24"/>
          <w:szCs w:val="24"/>
          <w:shd w:val="clear" w:color="auto" w:fill="D9D9D9"/>
        </w:rPr>
        <w:br w:type="page"/>
      </w:r>
    </w:p>
    <w:p w14:paraId="4ACBBA24" w14:textId="690725A8" w:rsidR="00572B6F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13</w:t>
      </w:r>
      <w:r w:rsidR="00572B6F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รายการธุรกิจกับ</w:t>
      </w:r>
      <w:r w:rsidR="00572B6F" w:rsidRPr="00CE726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</w:p>
    <w:p w14:paraId="04B0D5F1" w14:textId="61A29EF9" w:rsidR="00572B6F" w:rsidRPr="00DE32CF" w:rsidRDefault="00572B6F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E335BF4" w14:textId="1346E16F" w:rsidR="00086E5E" w:rsidRPr="00CE726B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A63A09" w:rsidRPr="00CE726B">
        <w:rPr>
          <w:rFonts w:asciiTheme="majorBidi" w:hAnsiTheme="majorBidi" w:cstheme="majorBidi"/>
          <w:sz w:val="30"/>
          <w:szCs w:val="30"/>
          <w:cs/>
          <w:lang w:val="en-GB"/>
        </w:rPr>
        <w:t>กองทรัสต์</w:t>
      </w:r>
      <w:r w:rsidR="004A78A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มีรายการธุรกิจระหว่างกันที่สำคัญกับ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ผู้จัดการกองทรัสต์ ทรัสตี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และกิจการอื่นซึ่งมีผู้ถือหุ้นและ/หรือกรรมการเดียวกันกับผู้จัดการกองทรัสต์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>และทรัสตี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รายการ</w:t>
      </w:r>
      <w:r w:rsidRPr="00CE726B">
        <w:rPr>
          <w:rFonts w:asciiTheme="majorBidi" w:hAnsiTheme="majorBidi" w:cstheme="majorBidi"/>
          <w:sz w:val="30"/>
          <w:szCs w:val="30"/>
          <w:cs/>
        </w:rPr>
        <w:t>ที่สำคัญดังกล่าวสำหรับงวดสามเดือน</w:t>
      </w:r>
      <w:r w:rsidR="0068221E" w:rsidRPr="008A0D6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B234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8221E" w:rsidRPr="008A0D6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8A0D6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="008414D9" w:rsidRPr="008A0D6F">
        <w:rPr>
          <w:rFonts w:asciiTheme="majorBidi" w:hAnsiTheme="majorBidi" w:cstheme="majorBidi"/>
          <w:sz w:val="30"/>
          <w:szCs w:val="30"/>
        </w:rPr>
        <w:t xml:space="preserve"> </w:t>
      </w:r>
      <w:r w:rsidR="00F018D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8A0D6F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042C9C04" w14:textId="77777777" w:rsidR="00086E5E" w:rsidRPr="00DE32CF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530"/>
        <w:gridCol w:w="1530"/>
        <w:gridCol w:w="3150"/>
      </w:tblGrid>
      <w:tr w:rsidR="0068221E" w:rsidRPr="00CE726B" w14:paraId="78F82C0D" w14:textId="77777777" w:rsidTr="0068221E">
        <w:trPr>
          <w:cantSplit/>
          <w:tblHeader/>
        </w:trPr>
        <w:tc>
          <w:tcPr>
            <w:tcW w:w="3780" w:type="dxa"/>
          </w:tcPr>
          <w:p w14:paraId="035B6A20" w14:textId="77777777" w:rsidR="0068221E" w:rsidRPr="00CE726B" w:rsidRDefault="0068221E" w:rsidP="00CE72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02EFDE" w14:textId="77777777" w:rsidR="0068221E" w:rsidRPr="004A78A8" w:rsidRDefault="0068221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4A78A8">
              <w:rPr>
                <w:rFonts w:asciiTheme="majorBidi" w:hAnsiTheme="majorBidi" w:cstheme="majorBidi"/>
                <w:b w:val="0"/>
                <w:bCs w:val="0"/>
                <w:cs/>
              </w:rPr>
              <w:t>งวดสามเดือน</w:t>
            </w:r>
          </w:p>
        </w:tc>
        <w:tc>
          <w:tcPr>
            <w:tcW w:w="1530" w:type="dxa"/>
          </w:tcPr>
          <w:p w14:paraId="54EDEDC9" w14:textId="7C9D95A2" w:rsidR="0068221E" w:rsidRPr="004A78A8" w:rsidRDefault="0068221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C00E79">
              <w:rPr>
                <w:rFonts w:asciiTheme="majorBidi" w:hAnsiTheme="majorBidi" w:cstheme="majorBidi" w:hint="cs"/>
                <w:b w:val="0"/>
                <w:bCs w:val="0"/>
                <w:cs/>
              </w:rPr>
              <w:t>งวด</w:t>
            </w:r>
            <w:r w:rsidR="00F018D7">
              <w:rPr>
                <w:rFonts w:asciiTheme="majorBidi" w:hAnsiTheme="majorBidi" w:cstheme="majorBidi" w:hint="cs"/>
                <w:b w:val="0"/>
                <w:bCs w:val="0"/>
                <w:cs/>
              </w:rPr>
              <w:t>เก้า</w:t>
            </w:r>
            <w:r w:rsidRPr="00C00E79">
              <w:rPr>
                <w:rFonts w:asciiTheme="majorBidi" w:hAnsiTheme="majorBidi" w:cstheme="majorBidi" w:hint="cs"/>
                <w:b w:val="0"/>
                <w:bCs w:val="0"/>
                <w:cs/>
              </w:rPr>
              <w:t>เดือน</w:t>
            </w:r>
          </w:p>
        </w:tc>
        <w:tc>
          <w:tcPr>
            <w:tcW w:w="3150" w:type="dxa"/>
          </w:tcPr>
          <w:p w14:paraId="51F68279" w14:textId="15901E7A" w:rsidR="0068221E" w:rsidRPr="004A78A8" w:rsidRDefault="0068221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4A78A8">
              <w:rPr>
                <w:rFonts w:asciiTheme="majorBidi" w:hAnsiTheme="majorBidi" w:cstheme="majorBidi"/>
                <w:b w:val="0"/>
                <w:bCs w:val="0"/>
                <w:cs/>
              </w:rPr>
              <w:t>นโยบายการกำหนดราคา</w:t>
            </w:r>
          </w:p>
        </w:tc>
      </w:tr>
      <w:tr w:rsidR="0068221E" w:rsidRPr="00CE726B" w14:paraId="1F25004B" w14:textId="77777777" w:rsidTr="0068221E">
        <w:trPr>
          <w:cantSplit/>
          <w:tblHeader/>
        </w:trPr>
        <w:tc>
          <w:tcPr>
            <w:tcW w:w="3780" w:type="dxa"/>
          </w:tcPr>
          <w:p w14:paraId="4C14184D" w14:textId="77777777" w:rsidR="0068221E" w:rsidRPr="00CE726B" w:rsidRDefault="0068221E" w:rsidP="00CE72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0384A08E" w14:textId="2D0F01DB" w:rsidR="0068221E" w:rsidRPr="00CE726B" w:rsidRDefault="0068221E" w:rsidP="00CE726B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  <w:tc>
          <w:tcPr>
            <w:tcW w:w="3150" w:type="dxa"/>
          </w:tcPr>
          <w:p w14:paraId="3AA32090" w14:textId="46C80C17" w:rsidR="0068221E" w:rsidRPr="00CE726B" w:rsidRDefault="0068221E" w:rsidP="00CE726B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8221E" w:rsidRPr="00CE726B" w14:paraId="728ECCB5" w14:textId="77777777" w:rsidTr="0068221E">
        <w:trPr>
          <w:cantSplit/>
        </w:trPr>
        <w:tc>
          <w:tcPr>
            <w:tcW w:w="3780" w:type="dxa"/>
          </w:tcPr>
          <w:p w14:paraId="3B619907" w14:textId="053C27C0" w:rsidR="0068221E" w:rsidRPr="00CE726B" w:rsidRDefault="0068221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530" w:type="dxa"/>
          </w:tcPr>
          <w:p w14:paraId="2A387517" w14:textId="77777777" w:rsidR="0068221E" w:rsidRPr="00CE726B" w:rsidRDefault="0068221E" w:rsidP="00CE726B">
            <w:pPr>
              <w:tabs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69554A" w14:textId="77777777" w:rsidR="0068221E" w:rsidRPr="00CE726B" w:rsidRDefault="0068221E" w:rsidP="00CE72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7E67E37A" w14:textId="12102508" w:rsidR="0068221E" w:rsidRPr="00CE726B" w:rsidRDefault="0068221E" w:rsidP="00CE72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21E" w:rsidRPr="00CE726B" w14:paraId="7EDF6BC1" w14:textId="77777777" w:rsidTr="0068221E">
        <w:trPr>
          <w:cantSplit/>
        </w:trPr>
        <w:tc>
          <w:tcPr>
            <w:tcW w:w="3780" w:type="dxa"/>
          </w:tcPr>
          <w:p w14:paraId="6B5032AA" w14:textId="77777777" w:rsidR="0068221E" w:rsidRPr="00CE726B" w:rsidRDefault="0068221E" w:rsidP="00CE726B">
            <w:pPr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530" w:type="dxa"/>
          </w:tcPr>
          <w:p w14:paraId="7EB487C9" w14:textId="2DC854E3" w:rsidR="0068221E" w:rsidRPr="00CE726B" w:rsidRDefault="00B621F3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3,48</w:t>
            </w:r>
            <w:r w:rsidR="00110E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0A77EDE2" w14:textId="23564205" w:rsidR="0068221E" w:rsidRPr="00CE726B" w:rsidRDefault="00B621F3" w:rsidP="008A0D6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</w:t>
            </w:r>
            <w:r w:rsidR="00473456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3150" w:type="dxa"/>
          </w:tcPr>
          <w:p w14:paraId="31C21D01" w14:textId="33F99FE5" w:rsidR="0068221E" w:rsidRPr="00CE726B" w:rsidRDefault="0068221E" w:rsidP="00B14F41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ตามเกณฑ์ที่ระบุในหนังสือชี้ชวน</w:t>
            </w:r>
          </w:p>
        </w:tc>
      </w:tr>
      <w:tr w:rsidR="0068221E" w:rsidRPr="00CE726B" w14:paraId="212B94F9" w14:textId="77777777" w:rsidTr="0068221E">
        <w:trPr>
          <w:cantSplit/>
        </w:trPr>
        <w:tc>
          <w:tcPr>
            <w:tcW w:w="3780" w:type="dxa"/>
          </w:tcPr>
          <w:p w14:paraId="2AE2CD54" w14:textId="77777777" w:rsidR="0068221E" w:rsidRPr="00CE726B" w:rsidRDefault="0068221E" w:rsidP="004A78A8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กรุงไทย </w:t>
            </w:r>
            <w:r w:rsidRPr="00CE726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E726B">
              <w:rPr>
                <w:rFonts w:ascii="Angsana New" w:hAnsi="Angsana New"/>
                <w:sz w:val="30"/>
                <w:szCs w:val="30"/>
                <w:cs/>
              </w:rPr>
              <w:t>จำกัด (มหาชน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59EBD5B9" w14:textId="77777777" w:rsidR="0068221E" w:rsidRPr="00CE726B" w:rsidRDefault="0068221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25855F" w14:textId="77777777" w:rsidR="0068221E" w:rsidRPr="00CE726B" w:rsidRDefault="0068221E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4772FB9D" w14:textId="35EDBAD6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221E" w:rsidRPr="00CE726B" w14:paraId="6A8119AA" w14:textId="77777777" w:rsidTr="0068221E">
        <w:trPr>
          <w:cantSplit/>
        </w:trPr>
        <w:tc>
          <w:tcPr>
            <w:tcW w:w="3780" w:type="dxa"/>
          </w:tcPr>
          <w:p w14:paraId="1FFECD41" w14:textId="77777777" w:rsidR="0068221E" w:rsidRPr="00CE726B" w:rsidRDefault="0068221E" w:rsidP="00CE726B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530" w:type="dxa"/>
          </w:tcPr>
          <w:p w14:paraId="0D150451" w14:textId="72F12C8F" w:rsidR="0068221E" w:rsidRPr="00CE726B" w:rsidRDefault="00B621F3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</w:t>
            </w:r>
            <w:r w:rsidR="00110EF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0" w:type="dxa"/>
          </w:tcPr>
          <w:p w14:paraId="64C12CA4" w14:textId="1EC1EB65" w:rsidR="0068221E" w:rsidRPr="00CE726B" w:rsidRDefault="00B621F3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6,62</w:t>
            </w:r>
            <w:r w:rsidR="0047345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150" w:type="dxa"/>
          </w:tcPr>
          <w:p w14:paraId="7A5358C3" w14:textId="467A815A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ตามเกณฑ์ที่ระบุในหนังสือชี้ชวน</w:t>
            </w:r>
          </w:p>
        </w:tc>
      </w:tr>
      <w:tr w:rsidR="0068221E" w:rsidRPr="00CE726B" w14:paraId="3F53AEDA" w14:textId="77777777" w:rsidTr="0068221E">
        <w:trPr>
          <w:cantSplit/>
        </w:trPr>
        <w:tc>
          <w:tcPr>
            <w:tcW w:w="3780" w:type="dxa"/>
          </w:tcPr>
          <w:p w14:paraId="38F346CD" w14:textId="3E50B633" w:rsidR="0068221E" w:rsidRPr="00CE726B" w:rsidRDefault="0068221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</w:tcPr>
          <w:p w14:paraId="67EFE7BC" w14:textId="77777777" w:rsidR="0068221E" w:rsidRPr="00CE726B" w:rsidRDefault="0068221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7B1A81" w14:textId="77777777" w:rsidR="0068221E" w:rsidRPr="00CE726B" w:rsidRDefault="0068221E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2644FABB" w14:textId="61DA6C56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21E" w:rsidRPr="00CE726B" w14:paraId="3F24FE8F" w14:textId="77777777" w:rsidTr="0068221E">
        <w:trPr>
          <w:cantSplit/>
        </w:trPr>
        <w:tc>
          <w:tcPr>
            <w:tcW w:w="3780" w:type="dxa"/>
          </w:tcPr>
          <w:p w14:paraId="0867AFA6" w14:textId="77777777" w:rsidR="0068221E" w:rsidRPr="00CE726B" w:rsidRDefault="0068221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530" w:type="dxa"/>
          </w:tcPr>
          <w:p w14:paraId="0CCA2D9A" w14:textId="78157568" w:rsidR="0068221E" w:rsidRPr="00CE726B" w:rsidRDefault="00B621F3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896CB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499E1A99" w14:textId="738C1148" w:rsidR="0068221E" w:rsidRPr="00B14F41" w:rsidRDefault="00B621F3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5</w:t>
            </w:r>
            <w:r w:rsidR="003735B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3150" w:type="dxa"/>
          </w:tcPr>
          <w:p w14:paraId="0764BFF6" w14:textId="1033E148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อัตราดอกเบี้ยร้อยละ</w:t>
            </w:r>
            <w:r w:rsidR="0070327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0.125 -</w:t>
            </w: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D57DCE" w:rsidRPr="00D57D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D57DCE" w:rsidRPr="00D57D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375</w:t>
            </w: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ต่อปี</w:t>
            </w:r>
          </w:p>
        </w:tc>
      </w:tr>
      <w:tr w:rsidR="0068221E" w:rsidRPr="00CE726B" w14:paraId="61255057" w14:textId="77777777" w:rsidTr="0068221E">
        <w:trPr>
          <w:cantSplit/>
        </w:trPr>
        <w:tc>
          <w:tcPr>
            <w:tcW w:w="3780" w:type="dxa"/>
          </w:tcPr>
          <w:p w14:paraId="2F1F0A59" w14:textId="77777777" w:rsidR="0068221E" w:rsidRPr="00CE726B" w:rsidRDefault="0068221E" w:rsidP="004A78A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  <w:p w14:paraId="3E24C587" w14:textId="368EB29F" w:rsidR="0068221E" w:rsidRPr="00CE726B" w:rsidRDefault="0068221E" w:rsidP="00CE726B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</w:tcPr>
          <w:p w14:paraId="537AD5A9" w14:textId="77777777" w:rsidR="0068221E" w:rsidRDefault="0068221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AB026" w14:textId="72D56A2E" w:rsidR="00B621F3" w:rsidRPr="00CE726B" w:rsidRDefault="00B621F3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51,250</w:t>
            </w:r>
          </w:p>
        </w:tc>
        <w:tc>
          <w:tcPr>
            <w:tcW w:w="1530" w:type="dxa"/>
          </w:tcPr>
          <w:p w14:paraId="5991D077" w14:textId="77777777" w:rsidR="008A0D6F" w:rsidRDefault="008A0D6F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4B3249" w14:textId="658DC047" w:rsidR="00B621F3" w:rsidRPr="00CE726B" w:rsidRDefault="00B621F3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153,750</w:t>
            </w:r>
          </w:p>
        </w:tc>
        <w:tc>
          <w:tcPr>
            <w:tcW w:w="3150" w:type="dxa"/>
          </w:tcPr>
          <w:p w14:paraId="6CDAF7EB" w14:textId="516F3B85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046F0E" w14:textId="39987314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68221E" w:rsidRPr="00CE726B" w14:paraId="26C758B4" w14:textId="77777777" w:rsidTr="0068221E">
        <w:trPr>
          <w:cantSplit/>
        </w:trPr>
        <w:tc>
          <w:tcPr>
            <w:tcW w:w="3780" w:type="dxa"/>
          </w:tcPr>
          <w:p w14:paraId="2F9C6329" w14:textId="02F1FC93" w:rsidR="0068221E" w:rsidRPr="00CE726B" w:rsidRDefault="0068221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530" w:type="dxa"/>
          </w:tcPr>
          <w:p w14:paraId="1D94D97D" w14:textId="77777777" w:rsidR="0068221E" w:rsidRPr="00CE726B" w:rsidRDefault="0068221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928064" w14:textId="77777777" w:rsidR="0068221E" w:rsidRPr="00CE726B" w:rsidRDefault="0068221E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72684FB9" w14:textId="66D4F39B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221E" w:rsidRPr="00CE726B" w14:paraId="0E460224" w14:textId="77777777" w:rsidTr="0068221E">
        <w:trPr>
          <w:cantSplit/>
        </w:trPr>
        <w:tc>
          <w:tcPr>
            <w:tcW w:w="3780" w:type="dxa"/>
          </w:tcPr>
          <w:p w14:paraId="700EB13E" w14:textId="2A6D773C" w:rsidR="0068221E" w:rsidRPr="00CE726B" w:rsidRDefault="0068221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530" w:type="dxa"/>
          </w:tcPr>
          <w:p w14:paraId="33F8C8C3" w14:textId="77777777" w:rsidR="0068221E" w:rsidRDefault="00B621F3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</w:t>
            </w:r>
            <w:r w:rsidR="00110EFD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  <w:p w14:paraId="7EB27EC5" w14:textId="013D9E91" w:rsidR="00110EFD" w:rsidRPr="00CE726B" w:rsidRDefault="00110EFD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16BF5E" w14:textId="55A31DF6" w:rsidR="0068221E" w:rsidRPr="00B14F41" w:rsidRDefault="00110EFD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165,983</w:t>
            </w:r>
          </w:p>
        </w:tc>
        <w:tc>
          <w:tcPr>
            <w:tcW w:w="3150" w:type="dxa"/>
          </w:tcPr>
          <w:p w14:paraId="20B65776" w14:textId="19543234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66694DC6" w14:textId="70D9898E" w:rsidR="008414D9" w:rsidRPr="00CE726B" w:rsidRDefault="008414D9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8FDB57" w14:textId="06B838E6" w:rsidR="00086E5E" w:rsidRPr="00CE726B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C00E7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Pr="00C00E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75C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00E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C00E7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57DCE" w:rsidRPr="00D57DCE">
        <w:rPr>
          <w:rFonts w:asciiTheme="majorBidi" w:hAnsiTheme="majorBidi" w:cstheme="majorBidi"/>
          <w:sz w:val="30"/>
          <w:szCs w:val="30"/>
        </w:rPr>
        <w:t>2562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มียอดคงเหลือกับกิจการที่เกี่ยวข้องกันดังนี้</w:t>
      </w:r>
    </w:p>
    <w:p w14:paraId="7AA3B587" w14:textId="77777777" w:rsidR="00021D86" w:rsidRPr="00CE726B" w:rsidRDefault="00021D86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0" w:type="dxa"/>
        <w:tblInd w:w="450" w:type="dxa"/>
        <w:tblLook w:val="04A0" w:firstRow="1" w:lastRow="0" w:firstColumn="1" w:lastColumn="0" w:noHBand="0" w:noVBand="1"/>
      </w:tblPr>
      <w:tblGrid>
        <w:gridCol w:w="6086"/>
        <w:gridCol w:w="1371"/>
        <w:gridCol w:w="34"/>
        <w:gridCol w:w="227"/>
        <w:gridCol w:w="34"/>
        <w:gridCol w:w="1264"/>
        <w:gridCol w:w="34"/>
      </w:tblGrid>
      <w:tr w:rsidR="00BE0A6B" w:rsidRPr="00CE726B" w14:paraId="346EBBBF" w14:textId="77777777" w:rsidTr="007B6554">
        <w:trPr>
          <w:tblHeader/>
        </w:trPr>
        <w:tc>
          <w:tcPr>
            <w:tcW w:w="6086" w:type="dxa"/>
          </w:tcPr>
          <w:p w14:paraId="7DDA8E03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05" w:type="dxa"/>
            <w:gridSpan w:val="2"/>
          </w:tcPr>
          <w:p w14:paraId="4486FC1B" w14:textId="16C39A39" w:rsidR="00BE0A6B" w:rsidRPr="0068221E" w:rsidRDefault="00D57DCE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8221E"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29D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  <w:gridSpan w:val="2"/>
          </w:tcPr>
          <w:p w14:paraId="09826AC2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6B464ADF" w14:textId="58657DD8" w:rsidR="00BE0A6B" w:rsidRPr="00B14F41" w:rsidRDefault="00D57DCE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E0A6B"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0A6B" w:rsidRPr="00CE726B" w14:paraId="096EA664" w14:textId="77777777" w:rsidTr="007B6554">
        <w:trPr>
          <w:tblHeader/>
        </w:trPr>
        <w:tc>
          <w:tcPr>
            <w:tcW w:w="6086" w:type="dxa"/>
          </w:tcPr>
          <w:p w14:paraId="10FD1069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05" w:type="dxa"/>
            <w:gridSpan w:val="2"/>
          </w:tcPr>
          <w:p w14:paraId="57689857" w14:textId="6B156DEA" w:rsidR="00BE0A6B" w:rsidRPr="00B14F41" w:rsidRDefault="00D57DCE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  <w:gridSpan w:val="2"/>
          </w:tcPr>
          <w:p w14:paraId="62A91CA4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0CBCB405" w14:textId="545FE254" w:rsidR="00BE0A6B" w:rsidRPr="00B14F41" w:rsidRDefault="00D57DCE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E0A6B" w:rsidRPr="00CE726B" w14:paraId="32BA3FB5" w14:textId="77777777" w:rsidTr="007B6554">
        <w:trPr>
          <w:tblHeader/>
        </w:trPr>
        <w:tc>
          <w:tcPr>
            <w:tcW w:w="6086" w:type="dxa"/>
          </w:tcPr>
          <w:p w14:paraId="20166B56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64" w:type="dxa"/>
            <w:gridSpan w:val="6"/>
          </w:tcPr>
          <w:p w14:paraId="31EA9F1A" w14:textId="292F9730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E0A6B" w:rsidRPr="00CE726B" w14:paraId="4EBFA677" w14:textId="77777777" w:rsidTr="007B6554">
        <w:trPr>
          <w:tblHeader/>
        </w:trPr>
        <w:tc>
          <w:tcPr>
            <w:tcW w:w="6086" w:type="dxa"/>
          </w:tcPr>
          <w:p w14:paraId="25498B8E" w14:textId="33FE90F3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405" w:type="dxa"/>
            <w:gridSpan w:val="2"/>
          </w:tcPr>
          <w:p w14:paraId="117B872D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4AFD92DA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CF7964D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39A3A4B8" w14:textId="77777777" w:rsidTr="007B6554">
        <w:trPr>
          <w:tblHeader/>
        </w:trPr>
        <w:tc>
          <w:tcPr>
            <w:tcW w:w="6086" w:type="dxa"/>
          </w:tcPr>
          <w:p w14:paraId="398C020A" w14:textId="480B7FBC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05" w:type="dxa"/>
            <w:gridSpan w:val="2"/>
          </w:tcPr>
          <w:p w14:paraId="4B3717F8" w14:textId="39D172AE" w:rsidR="00BE0CCC" w:rsidRPr="00B14F41" w:rsidRDefault="00F35F02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31,446</w:t>
            </w:r>
          </w:p>
        </w:tc>
        <w:tc>
          <w:tcPr>
            <w:tcW w:w="261" w:type="dxa"/>
            <w:gridSpan w:val="2"/>
          </w:tcPr>
          <w:p w14:paraId="1B9F52DF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4A3AFD51" w14:textId="7250C812" w:rsidR="00BE0CCC" w:rsidRPr="00B14F41" w:rsidRDefault="00D57DCE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  <w:r w:rsidR="00BE0CCC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227</w:t>
            </w:r>
          </w:p>
        </w:tc>
      </w:tr>
      <w:tr w:rsidR="00BE0CCC" w:rsidRPr="00CE726B" w14:paraId="12C45FAD" w14:textId="77777777" w:rsidTr="007B6554">
        <w:trPr>
          <w:tblHeader/>
        </w:trPr>
        <w:tc>
          <w:tcPr>
            <w:tcW w:w="6086" w:type="dxa"/>
          </w:tcPr>
          <w:p w14:paraId="4DD3F6BB" w14:textId="4A83A0B6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gridSpan w:val="2"/>
          </w:tcPr>
          <w:p w14:paraId="57AD5154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2F15E4D9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5F930CB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71411F28" w14:textId="77777777" w:rsidTr="007B6554">
        <w:trPr>
          <w:tblHeader/>
        </w:trPr>
        <w:tc>
          <w:tcPr>
            <w:tcW w:w="6086" w:type="dxa"/>
          </w:tcPr>
          <w:p w14:paraId="694A2B14" w14:textId="01AE75AF" w:rsidR="00BE0CCC" w:rsidRPr="00B14F41" w:rsidRDefault="009D0D90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0D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ลูกหนี้รายได้ค่าเช่าค้างรับและลูกหนี้อื่น</w:t>
            </w:r>
          </w:p>
        </w:tc>
        <w:tc>
          <w:tcPr>
            <w:tcW w:w="1405" w:type="dxa"/>
            <w:gridSpan w:val="2"/>
          </w:tcPr>
          <w:p w14:paraId="5D638165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4D67E572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25DA1384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6A5EB843" w14:textId="77777777" w:rsidTr="007B6554">
        <w:trPr>
          <w:tblHeader/>
        </w:trPr>
        <w:tc>
          <w:tcPr>
            <w:tcW w:w="6086" w:type="dxa"/>
          </w:tcPr>
          <w:p w14:paraId="076AC92C" w14:textId="4E0E489F" w:rsidR="00C00E79" w:rsidRPr="009D0D90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05" w:type="dxa"/>
            <w:gridSpan w:val="2"/>
          </w:tcPr>
          <w:p w14:paraId="26B44286" w14:textId="225F7380" w:rsidR="00C00E79" w:rsidRPr="00B14F41" w:rsidRDefault="00F35F02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42,507</w:t>
            </w:r>
          </w:p>
        </w:tc>
        <w:tc>
          <w:tcPr>
            <w:tcW w:w="261" w:type="dxa"/>
            <w:gridSpan w:val="2"/>
          </w:tcPr>
          <w:p w14:paraId="6C68E897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0FAFE7DD" w14:textId="784ABF90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C00E79" w:rsidRPr="00CE726B" w14:paraId="5258C101" w14:textId="77777777" w:rsidTr="007B6554">
        <w:trPr>
          <w:tblHeader/>
        </w:trPr>
        <w:tc>
          <w:tcPr>
            <w:tcW w:w="6086" w:type="dxa"/>
          </w:tcPr>
          <w:p w14:paraId="5AD0354E" w14:textId="3E197CC5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405" w:type="dxa"/>
            <w:gridSpan w:val="2"/>
          </w:tcPr>
          <w:p w14:paraId="0099D18C" w14:textId="0CC0F502" w:rsidR="00C00E79" w:rsidRPr="00B14F41" w:rsidRDefault="00F35F02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21,052</w:t>
            </w:r>
          </w:p>
        </w:tc>
        <w:tc>
          <w:tcPr>
            <w:tcW w:w="261" w:type="dxa"/>
            <w:gridSpan w:val="2"/>
          </w:tcPr>
          <w:p w14:paraId="2808A407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6E8974E9" w14:textId="5FB76FB4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C00E79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C00E79" w:rsidRPr="00CE726B" w14:paraId="4C1960C7" w14:textId="77777777" w:rsidTr="007B6554">
        <w:trPr>
          <w:tblHeader/>
        </w:trPr>
        <w:tc>
          <w:tcPr>
            <w:tcW w:w="6086" w:type="dxa"/>
          </w:tcPr>
          <w:p w14:paraId="4D994D1C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gridSpan w:val="2"/>
          </w:tcPr>
          <w:p w14:paraId="0D300131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05AA7C5C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8719ACD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110B1593" w14:textId="77777777" w:rsidTr="007B6554">
        <w:trPr>
          <w:tblHeader/>
        </w:trPr>
        <w:tc>
          <w:tcPr>
            <w:tcW w:w="6086" w:type="dxa"/>
          </w:tcPr>
          <w:p w14:paraId="606C93FE" w14:textId="1A770D32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3B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ค่าใช้จ่ายรอการตัดบัญชี</w:t>
            </w:r>
          </w:p>
        </w:tc>
        <w:tc>
          <w:tcPr>
            <w:tcW w:w="1405" w:type="dxa"/>
            <w:gridSpan w:val="2"/>
          </w:tcPr>
          <w:p w14:paraId="40766186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18881AE3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387C3BB3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4755F909" w14:textId="77777777" w:rsidTr="007B6554">
        <w:trPr>
          <w:tblHeader/>
        </w:trPr>
        <w:tc>
          <w:tcPr>
            <w:tcW w:w="6086" w:type="dxa"/>
          </w:tcPr>
          <w:p w14:paraId="1DC78090" w14:textId="2FB95F54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05" w:type="dxa"/>
            <w:gridSpan w:val="2"/>
          </w:tcPr>
          <w:p w14:paraId="099BCA31" w14:textId="556ED072" w:rsidR="00C00E79" w:rsidRPr="00B14F41" w:rsidRDefault="00B466D3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14,144</w:t>
            </w:r>
          </w:p>
        </w:tc>
        <w:tc>
          <w:tcPr>
            <w:tcW w:w="261" w:type="dxa"/>
            <w:gridSpan w:val="2"/>
          </w:tcPr>
          <w:p w14:paraId="38A85DEB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2E27C8FA" w14:textId="4EF713A8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00E79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C00E79" w:rsidRPr="00CE726B" w14:paraId="79B999FA" w14:textId="77777777" w:rsidTr="007B6554">
        <w:trPr>
          <w:tblHeader/>
        </w:trPr>
        <w:tc>
          <w:tcPr>
            <w:tcW w:w="6086" w:type="dxa"/>
          </w:tcPr>
          <w:p w14:paraId="56FE22A4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gridSpan w:val="2"/>
          </w:tcPr>
          <w:p w14:paraId="6E83DF8B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5423BBE6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9EC4FAD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1348A36B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1C2988A7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371" w:type="dxa"/>
          </w:tcPr>
          <w:p w14:paraId="006C39C0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52F02E60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632FF87C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1E8E0A63" w14:textId="77777777" w:rsidTr="00B14F41">
        <w:trPr>
          <w:gridAfter w:val="1"/>
          <w:wAfter w:w="34" w:type="dxa"/>
          <w:tblHeader/>
        </w:trPr>
        <w:tc>
          <w:tcPr>
            <w:tcW w:w="6086" w:type="dxa"/>
          </w:tcPr>
          <w:p w14:paraId="64B2087A" w14:textId="4BFE1309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71" w:type="dxa"/>
          </w:tcPr>
          <w:p w14:paraId="1CFC0A89" w14:textId="190DB399" w:rsidR="00C00E79" w:rsidRPr="00B14F41" w:rsidRDefault="00BF25E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4,772</w:t>
            </w:r>
          </w:p>
        </w:tc>
        <w:tc>
          <w:tcPr>
            <w:tcW w:w="261" w:type="dxa"/>
            <w:gridSpan w:val="2"/>
          </w:tcPr>
          <w:p w14:paraId="0C2CF7EC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</w:tcPr>
          <w:p w14:paraId="342FDD85" w14:textId="683E0973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C00E79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</w:tr>
      <w:tr w:rsidR="00C00E79" w:rsidRPr="00CE726B" w14:paraId="242D15B9" w14:textId="77777777" w:rsidTr="00B14F41">
        <w:trPr>
          <w:gridAfter w:val="1"/>
          <w:wAfter w:w="34" w:type="dxa"/>
          <w:tblHeader/>
        </w:trPr>
        <w:tc>
          <w:tcPr>
            <w:tcW w:w="6086" w:type="dxa"/>
          </w:tcPr>
          <w:p w14:paraId="7D1F865C" w14:textId="6D2D1E8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371" w:type="dxa"/>
          </w:tcPr>
          <w:p w14:paraId="3D728137" w14:textId="0D2455C9" w:rsidR="00C00E79" w:rsidRPr="00B14F41" w:rsidRDefault="00625DAA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61" w:type="dxa"/>
            <w:gridSpan w:val="2"/>
          </w:tcPr>
          <w:p w14:paraId="6CD3F651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</w:tcPr>
          <w:p w14:paraId="1A9D6B61" w14:textId="1057A664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0E79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C00E79" w:rsidRPr="00CE726B" w14:paraId="1CDDDF50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2CD60EC2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2B00EAB7" w14:textId="0BE70A22" w:rsidR="00C00E79" w:rsidRPr="00B14F41" w:rsidRDefault="00BF25E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625D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261" w:type="dxa"/>
            <w:gridSpan w:val="2"/>
          </w:tcPr>
          <w:p w14:paraId="5D3937D5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1FDFE9" w14:textId="42A52C4B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C00E79" w:rsidRPr="00B14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</w:tr>
      <w:tr w:rsidR="00C00E79" w:rsidRPr="00CE726B" w14:paraId="6AE82CA6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4A313D33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</w:tcPr>
          <w:p w14:paraId="5E05A112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19011DB0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</w:tcBorders>
          </w:tcPr>
          <w:p w14:paraId="5ADC9CDD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67192FBE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6805CF78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71" w:type="dxa"/>
          </w:tcPr>
          <w:p w14:paraId="41F50F7A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715F8FD6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A1E00BF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</w:tr>
      <w:tr w:rsidR="00C00E79" w:rsidRPr="00CE726B" w14:paraId="070D1D5E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6222936A" w14:textId="08A859A5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29" w:hanging="1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กรุงไทย จำกัด (มหาชน) </w:t>
            </w:r>
          </w:p>
        </w:tc>
        <w:tc>
          <w:tcPr>
            <w:tcW w:w="1371" w:type="dxa"/>
          </w:tcPr>
          <w:p w14:paraId="637E3D92" w14:textId="47282573" w:rsidR="00C00E79" w:rsidRPr="00B14F41" w:rsidRDefault="00BF25E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2,33</w:t>
            </w:r>
            <w:r w:rsidR="003735B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</w:p>
        </w:tc>
        <w:tc>
          <w:tcPr>
            <w:tcW w:w="261" w:type="dxa"/>
            <w:gridSpan w:val="2"/>
          </w:tcPr>
          <w:p w14:paraId="7D0CF1BD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4A2C87B" w14:textId="5D97CF82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C00E79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151</w:t>
            </w:r>
          </w:p>
        </w:tc>
      </w:tr>
      <w:tr w:rsidR="00C00E79" w:rsidRPr="00CE726B" w14:paraId="61C4F1E4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1D2C5EEA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A420096" w14:textId="1077CF11" w:rsidR="00C00E79" w:rsidRPr="00B14F41" w:rsidRDefault="00BF25E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2,4</w:t>
            </w:r>
            <w:r w:rsidR="003735B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</w:t>
            </w:r>
          </w:p>
        </w:tc>
        <w:tc>
          <w:tcPr>
            <w:tcW w:w="261" w:type="dxa"/>
            <w:gridSpan w:val="2"/>
          </w:tcPr>
          <w:p w14:paraId="611D6291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14:paraId="3F5B39FB" w14:textId="08AAA99D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C00E79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867</w:t>
            </w:r>
          </w:p>
        </w:tc>
      </w:tr>
      <w:tr w:rsidR="00C00E79" w:rsidRPr="00CE726B" w14:paraId="109587F3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5B80AAD7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14F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7226F356" w14:textId="7CC3FEAA" w:rsidR="00C00E79" w:rsidRPr="00B14F41" w:rsidRDefault="00BF25E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4,7</w:t>
            </w:r>
            <w:r w:rsidR="003735B9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59</w:t>
            </w:r>
          </w:p>
        </w:tc>
        <w:tc>
          <w:tcPr>
            <w:tcW w:w="261" w:type="dxa"/>
            <w:gridSpan w:val="2"/>
          </w:tcPr>
          <w:p w14:paraId="5B522666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97F024" w14:textId="71951256" w:rsidR="00C00E79" w:rsidRPr="00CE726B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 w:rsidR="00C00E79" w:rsidRPr="00B14F4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018</w:t>
            </w:r>
          </w:p>
        </w:tc>
      </w:tr>
    </w:tbl>
    <w:p w14:paraId="4D7C0974" w14:textId="610579EB" w:rsidR="0058667E" w:rsidRDefault="0058667E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FF9A1D" w14:textId="42CEA894" w:rsidR="00DF4CF6" w:rsidRDefault="00DF4CF6" w:rsidP="00DF4CF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DF4CF6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ในการประชุมคณะกรรมการบริษัทของผู้จัดการกองทรัสต์เมื่อวันที่ 3 กันยายน 2563 คณะกรรมการได้มีมติอนุมัติให้บริษัทย่อยที่กองทรัสต์เข้าลงทุนปรับโครงสร้างทางการเงินโดยเพิ่มทุนในบริษัท ดุสิตธานี รีท จำกัด และให้บริษัท ดุสิตธานี รีท จำกัด เพิ่มทุนใน บริษัท ดุสิตมัลดีฟส์ อินเวสเม้นท์ จำกัด และให้บริษัท ดุสิตมัลดีฟส์ </w:t>
      </w:r>
      <w:r w:rsidR="00DD3245">
        <w:rPr>
          <w:rFonts w:asciiTheme="majorBidi" w:hAnsiTheme="majorBidi" w:cstheme="majorBidi"/>
          <w:sz w:val="30"/>
          <w:szCs w:val="30"/>
          <w:cs/>
        </w:rPr>
        <w:br/>
      </w:r>
      <w:r w:rsidRPr="00DF4CF6">
        <w:rPr>
          <w:rFonts w:asciiTheme="majorBidi" w:hAnsiTheme="majorBidi" w:cstheme="majorBidi"/>
          <w:sz w:val="30"/>
          <w:szCs w:val="30"/>
          <w:cs/>
        </w:rPr>
        <w:t xml:space="preserve">อินเวสเม้นท์ จำกัด ชำระคืนเงินกู้ยืมระยะสั้นแก่กองทรัสต์ </w:t>
      </w:r>
    </w:p>
    <w:p w14:paraId="20791BF3" w14:textId="77777777" w:rsidR="00DF4CF6" w:rsidRDefault="00DF4CF6" w:rsidP="00DF4CF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6D9BB" w14:textId="4EF082CF" w:rsidR="00D9160C" w:rsidRPr="00C84DC0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t>14</w:t>
      </w:r>
      <w:r w:rsidR="00D9160C" w:rsidRPr="00C84DC0">
        <w:rPr>
          <w:rFonts w:asciiTheme="majorBidi" w:hAnsiTheme="majorBidi" w:cstheme="majorBidi"/>
          <w:sz w:val="30"/>
          <w:szCs w:val="30"/>
          <w:cs/>
        </w:rPr>
        <w:tab/>
        <w:t>การแบ่งปันส่วนทุน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และการคืนทุน</w:t>
      </w:r>
      <w:r w:rsidR="00D9160C" w:rsidRPr="00C84DC0">
        <w:rPr>
          <w:rFonts w:asciiTheme="majorBidi" w:hAnsiTheme="majorBidi" w:cstheme="majorBidi"/>
          <w:sz w:val="30"/>
          <w:szCs w:val="30"/>
          <w:cs/>
        </w:rPr>
        <w:t>ให้ผู้ถือหน่วยลงทุน</w:t>
      </w:r>
    </w:p>
    <w:p w14:paraId="40B8B4BF" w14:textId="77777777" w:rsidR="00D9160C" w:rsidRPr="00225A54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890775B" w14:textId="555D632E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ได้มีการจ่ายเงินปันผลให้แก่ผู้ถือหน่วย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ลงทุน</w:t>
      </w:r>
      <w:r w:rsidRPr="00CE726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93F8ED5" w14:textId="77777777" w:rsidR="00D9160C" w:rsidRPr="00225A54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2520"/>
        <w:gridCol w:w="270"/>
        <w:gridCol w:w="1800"/>
        <w:gridCol w:w="270"/>
        <w:gridCol w:w="1890"/>
      </w:tblGrid>
      <w:tr w:rsidR="00D9160C" w:rsidRPr="00CE726B" w14:paraId="0A8B132D" w14:textId="77777777" w:rsidTr="00FB4C9B">
        <w:trPr>
          <w:cantSplit/>
          <w:tblHeader/>
        </w:trPr>
        <w:tc>
          <w:tcPr>
            <w:tcW w:w="2340" w:type="dxa"/>
          </w:tcPr>
          <w:p w14:paraId="16578B1A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37801287" w14:textId="77777777" w:rsidR="00D9160C" w:rsidRPr="00CE726B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520" w:type="dxa"/>
          </w:tcPr>
          <w:p w14:paraId="475393B8" w14:textId="77777777" w:rsidR="00D9160C" w:rsidRPr="00B14F41" w:rsidRDefault="00D9160C" w:rsidP="00CE726B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6C56C90A" w14:textId="77777777" w:rsidR="00D9160C" w:rsidRPr="00B14F41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800" w:type="dxa"/>
          </w:tcPr>
          <w:p w14:paraId="586B849C" w14:textId="77777777" w:rsidR="00D9160C" w:rsidRPr="00B14F41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อัตรา</w:t>
            </w: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2FCB37CE" w14:textId="77777777" w:rsidR="00D9160C" w:rsidRPr="00B14F41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890" w:type="dxa"/>
          </w:tcPr>
          <w:p w14:paraId="2228993A" w14:textId="78039C17" w:rsidR="00D9160C" w:rsidRPr="00B14F41" w:rsidRDefault="00D57DCE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  <w:spacing w:val="-2"/>
              </w:rPr>
              <w:t>30</w:t>
            </w:r>
            <w:r w:rsidR="00D9160C" w:rsidRPr="000F4961">
              <w:rPr>
                <w:rFonts w:asciiTheme="majorBidi" w:hAnsiTheme="majorBidi" w:cstheme="majorBidi"/>
                <w:b w:val="0"/>
                <w:bCs w:val="0"/>
                <w:spacing w:val="-2"/>
              </w:rPr>
              <w:t xml:space="preserve"> </w:t>
            </w:r>
            <w:r w:rsidR="005D646A">
              <w:rPr>
                <w:rFonts w:asciiTheme="majorBidi" w:hAnsiTheme="majorBidi" w:cstheme="majorBidi" w:hint="cs"/>
                <w:b w:val="0"/>
                <w:bCs w:val="0"/>
                <w:spacing w:val="-2"/>
                <w:cs/>
              </w:rPr>
              <w:t>กันยายน</w:t>
            </w:r>
            <w:r w:rsidR="00D9160C"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 xml:space="preserve"> </w:t>
            </w:r>
            <w:r w:rsidRPr="00D57DCE">
              <w:rPr>
                <w:rFonts w:asciiTheme="majorBidi" w:hAnsiTheme="majorBidi" w:cstheme="majorBidi"/>
                <w:b w:val="0"/>
                <w:bCs w:val="0"/>
                <w:spacing w:val="-2"/>
              </w:rPr>
              <w:t>2563</w:t>
            </w:r>
          </w:p>
        </w:tc>
      </w:tr>
      <w:tr w:rsidR="00D9160C" w:rsidRPr="00CE726B" w14:paraId="21088312" w14:textId="77777777" w:rsidTr="00FB4C9B">
        <w:trPr>
          <w:cantSplit/>
          <w:tblHeader/>
        </w:trPr>
        <w:tc>
          <w:tcPr>
            <w:tcW w:w="2340" w:type="dxa"/>
          </w:tcPr>
          <w:p w14:paraId="146B554E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B44E66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4430A0AE" w14:textId="77777777" w:rsidR="00D9160C" w:rsidRPr="00CE726B" w:rsidRDefault="00D9160C" w:rsidP="00CE726B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911658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112ED5C" w14:textId="75C8B26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="00E83B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E83B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1E28AF87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9E27E00" w14:textId="55A63636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F6947"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9160C" w:rsidRPr="0003431E" w14:paraId="0ABB0047" w14:textId="77777777" w:rsidTr="00FB4C9B">
        <w:trPr>
          <w:cantSplit/>
        </w:trPr>
        <w:tc>
          <w:tcPr>
            <w:tcW w:w="2340" w:type="dxa"/>
          </w:tcPr>
          <w:p w14:paraId="5E98FE70" w14:textId="128A9642" w:rsidR="00D9160C" w:rsidRPr="0003431E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5F1AB" w14:textId="77777777" w:rsidR="00D9160C" w:rsidRPr="0003431E" w:rsidRDefault="00D9160C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7F504F1" w14:textId="00CAD650" w:rsidR="00D9160C" w:rsidRPr="0003431E" w:rsidRDefault="00D57DC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="00FB4C9B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ุลาคม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E726B" w:rsidRPr="000343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ธ</w:t>
            </w:r>
            <w:r w:rsidR="00FB4C9B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ันวาคม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DCB4088" w14:textId="77777777" w:rsidR="00D9160C" w:rsidRPr="0003431E" w:rsidRDefault="00D9160C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7776F9" w14:textId="67E9E1DC" w:rsidR="00D9160C" w:rsidRPr="0003431E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C18EF" w14:textId="77777777" w:rsidR="00D9160C" w:rsidRPr="0003431E" w:rsidRDefault="00D9160C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F54091" w14:textId="79C3CF05" w:rsidR="00D9160C" w:rsidRPr="0003431E" w:rsidRDefault="00D9160C" w:rsidP="00CE726B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5A54" w:rsidRPr="0003431E" w14:paraId="51D42E72" w14:textId="77777777" w:rsidTr="00FB4C9B">
        <w:trPr>
          <w:cantSplit/>
        </w:trPr>
        <w:tc>
          <w:tcPr>
            <w:tcW w:w="2340" w:type="dxa"/>
          </w:tcPr>
          <w:p w14:paraId="58B61C96" w14:textId="0ADC78C8" w:rsidR="00225A54" w:rsidRPr="00245732" w:rsidRDefault="00D57DCE" w:rsidP="00225A5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25A54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25A54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738713" w14:textId="77777777" w:rsidR="00225A54" w:rsidRPr="0003431E" w:rsidRDefault="00225A54" w:rsidP="00225A54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411C2EA" w14:textId="70C685EC" w:rsidR="00225A54" w:rsidRPr="00245732" w:rsidRDefault="00225A54" w:rsidP="00225A5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286F4AC6" w14:textId="77777777" w:rsidR="00225A54" w:rsidRPr="0003431E" w:rsidRDefault="00225A54" w:rsidP="00225A54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945782" w14:textId="1677A2A6" w:rsidR="00225A54" w:rsidRPr="00245732" w:rsidRDefault="00D57DCE" w:rsidP="00225A5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25A54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0294</w:t>
            </w:r>
          </w:p>
        </w:tc>
        <w:tc>
          <w:tcPr>
            <w:tcW w:w="270" w:type="dxa"/>
          </w:tcPr>
          <w:p w14:paraId="65EDFE4D" w14:textId="77777777" w:rsidR="00225A54" w:rsidRPr="0003431E" w:rsidRDefault="00225A54" w:rsidP="00225A54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41B546" w14:textId="62E8C3C5" w:rsidR="00225A54" w:rsidRPr="00245732" w:rsidRDefault="00D57DCE" w:rsidP="00225A54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25A54" w:rsidRPr="00034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  <w:tr w:rsidR="005B2347" w:rsidRPr="0003431E" w14:paraId="60FA64D8" w14:textId="77777777" w:rsidTr="005B2347">
        <w:trPr>
          <w:cantSplit/>
          <w:trHeight w:val="407"/>
        </w:trPr>
        <w:tc>
          <w:tcPr>
            <w:tcW w:w="2340" w:type="dxa"/>
          </w:tcPr>
          <w:p w14:paraId="2FBC4219" w14:textId="4E30FF3D" w:rsidR="005B2347" w:rsidRPr="00D57DCE" w:rsidRDefault="005B2347" w:rsidP="005B23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094A4" w14:textId="77777777" w:rsidR="005B2347" w:rsidRPr="0003431E" w:rsidRDefault="005B2347" w:rsidP="005B234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C93566F" w14:textId="4736C0E6" w:rsidR="005B2347" w:rsidRPr="005B2347" w:rsidRDefault="005B2347" w:rsidP="005B2347">
            <w:pPr>
              <w:spacing w:line="240" w:lineRule="auto"/>
              <w:ind w:right="-64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234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2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5B23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9052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B23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62B0">
              <w:rPr>
                <w:rFonts w:asciiTheme="majorBidi" w:hAnsiTheme="majorBidi" w:cstheme="majorBidi" w:hint="cs"/>
                <w:sz w:val="30"/>
                <w:szCs w:val="30"/>
                <w:cs/>
              </w:rPr>
              <w:t>30 มิถุนายน 2563</w:t>
            </w:r>
          </w:p>
        </w:tc>
        <w:tc>
          <w:tcPr>
            <w:tcW w:w="270" w:type="dxa"/>
          </w:tcPr>
          <w:p w14:paraId="5B67A7A8" w14:textId="77777777" w:rsidR="005B2347" w:rsidRPr="0003431E" w:rsidRDefault="005B2347" w:rsidP="005B234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97AEE0" w14:textId="3FBC4454" w:rsidR="005B2347" w:rsidRPr="00D57DCE" w:rsidRDefault="005B2347" w:rsidP="005B23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C8EDC" w14:textId="77777777" w:rsidR="005B2347" w:rsidRPr="0003431E" w:rsidRDefault="005B2347" w:rsidP="005B234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A14C56" w14:textId="15F6FFB3" w:rsidR="005B2347" w:rsidRPr="00D57DCE" w:rsidRDefault="005B2347" w:rsidP="005B2347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5C0" w:rsidRPr="0003431E" w14:paraId="11F1AAD8" w14:textId="77777777" w:rsidTr="00FB4C9B">
        <w:trPr>
          <w:cantSplit/>
        </w:trPr>
        <w:tc>
          <w:tcPr>
            <w:tcW w:w="2340" w:type="dxa"/>
          </w:tcPr>
          <w:p w14:paraId="49AEFF00" w14:textId="17EEDD2F" w:rsidR="009775C0" w:rsidRPr="00D57DCE" w:rsidRDefault="00812A7D" w:rsidP="009775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2A7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  <w:r w:rsidR="009775C0" w:rsidRPr="00812A7D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270" w:type="dxa"/>
          </w:tcPr>
          <w:p w14:paraId="59796E27" w14:textId="77777777" w:rsidR="009775C0" w:rsidRPr="0003431E" w:rsidRDefault="009775C0" w:rsidP="009775C0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283AF21" w14:textId="646ABCA5" w:rsidR="009775C0" w:rsidRDefault="009775C0" w:rsidP="009775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30E23A1D" w14:textId="77777777" w:rsidR="009775C0" w:rsidRPr="0003431E" w:rsidRDefault="009775C0" w:rsidP="009775C0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DC3C0E" w14:textId="0D8FF6A3" w:rsidR="009775C0" w:rsidRPr="00D57DCE" w:rsidRDefault="005962B0" w:rsidP="009775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0.1750</w:t>
            </w:r>
          </w:p>
        </w:tc>
        <w:tc>
          <w:tcPr>
            <w:tcW w:w="270" w:type="dxa"/>
          </w:tcPr>
          <w:p w14:paraId="28F8D6E7" w14:textId="77777777" w:rsidR="009775C0" w:rsidRPr="0003431E" w:rsidRDefault="009775C0" w:rsidP="009775C0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593275" w14:textId="71B081D2" w:rsidR="009775C0" w:rsidRPr="00D57DCE" w:rsidRDefault="00FA082C" w:rsidP="009775C0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124,51</w:t>
            </w:r>
            <w:r w:rsidR="00F2360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bookmarkEnd w:id="2"/>
    </w:tbl>
    <w:p w14:paraId="70D307E4" w14:textId="716B6E8A" w:rsidR="00D9160C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07CFA236" w14:textId="7DEC7503" w:rsidR="00F06F88" w:rsidRDefault="005B2347" w:rsidP="005B2347">
      <w:pPr>
        <w:ind w:left="562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3431E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03431E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03431E">
        <w:rPr>
          <w:rFonts w:asciiTheme="majorBidi" w:hAnsiTheme="majorBidi" w:cstheme="majorBidi"/>
          <w:sz w:val="30"/>
          <w:szCs w:val="30"/>
        </w:rPr>
        <w:t xml:space="preserve"> </w:t>
      </w:r>
      <w:r w:rsidRPr="0003431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57DCE">
        <w:rPr>
          <w:rFonts w:asciiTheme="majorBidi" w:hAnsiTheme="majorBidi" w:cstheme="majorBidi"/>
          <w:sz w:val="30"/>
          <w:szCs w:val="30"/>
        </w:rPr>
        <w:t>24</w:t>
      </w:r>
      <w:r w:rsidRPr="0003431E">
        <w:rPr>
          <w:rFonts w:asciiTheme="majorBidi" w:hAnsiTheme="majorBidi" w:cstheme="majorBidi"/>
          <w:sz w:val="30"/>
          <w:szCs w:val="30"/>
        </w:rPr>
        <w:t xml:space="preserve"> </w:t>
      </w:r>
      <w:r w:rsidRPr="0003431E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D57DCE">
        <w:rPr>
          <w:rFonts w:asciiTheme="majorBidi" w:hAnsiTheme="majorBidi" w:cstheme="majorBidi"/>
          <w:sz w:val="30"/>
          <w:szCs w:val="30"/>
        </w:rPr>
        <w:t>2563</w:t>
      </w:r>
      <w:r w:rsidRPr="0003431E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มีมติอนุมัติจ่ายคืนเงินลงทุนให้กับผู้ถือหน่วยลงทุนในอัตราหน่วยละ </w:t>
      </w:r>
      <w:r w:rsidRPr="00D57DCE">
        <w:rPr>
          <w:rFonts w:asciiTheme="majorBidi" w:hAnsiTheme="majorBidi" w:cstheme="majorBidi"/>
          <w:sz w:val="30"/>
          <w:szCs w:val="30"/>
        </w:rPr>
        <w:t>0</w:t>
      </w:r>
      <w:r w:rsidRPr="0003431E">
        <w:rPr>
          <w:rFonts w:asciiTheme="majorBidi" w:hAnsiTheme="majorBidi" w:cstheme="majorBidi"/>
          <w:sz w:val="30"/>
          <w:szCs w:val="30"/>
          <w:cs/>
        </w:rPr>
        <w:t>.</w:t>
      </w:r>
      <w:r w:rsidRPr="00D57DCE">
        <w:rPr>
          <w:rFonts w:asciiTheme="majorBidi" w:hAnsiTheme="majorBidi" w:cstheme="majorBidi"/>
          <w:sz w:val="30"/>
          <w:szCs w:val="30"/>
        </w:rPr>
        <w:t>0794</w:t>
      </w:r>
      <w:r w:rsidRPr="0003431E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 </w:t>
      </w:r>
      <w:r w:rsidRPr="00D57DCE">
        <w:rPr>
          <w:rFonts w:asciiTheme="majorBidi" w:hAnsiTheme="majorBidi" w:cstheme="majorBidi"/>
          <w:sz w:val="30"/>
          <w:szCs w:val="30"/>
        </w:rPr>
        <w:t>56</w:t>
      </w:r>
      <w:r w:rsidRPr="0003431E">
        <w:rPr>
          <w:rFonts w:asciiTheme="majorBidi" w:hAnsiTheme="majorBidi" w:cstheme="majorBidi"/>
          <w:sz w:val="30"/>
          <w:szCs w:val="30"/>
          <w:cs/>
        </w:rPr>
        <w:t>.</w:t>
      </w:r>
      <w:r w:rsidRPr="00D57DCE">
        <w:rPr>
          <w:rFonts w:asciiTheme="majorBidi" w:hAnsiTheme="majorBidi" w:cstheme="majorBidi"/>
          <w:sz w:val="30"/>
          <w:szCs w:val="30"/>
        </w:rPr>
        <w:t>49</w:t>
      </w:r>
      <w:r w:rsidRPr="0003431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582BF252" w14:textId="77777777" w:rsidR="00FB4C9B" w:rsidRPr="00225A54" w:rsidRDefault="00FB4C9B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7EF090D1" w14:textId="06B77EAF" w:rsidR="00D9160C" w:rsidRPr="0003431E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t>15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ab/>
        <w:t>ข้อมูลเกี่ยวกับการซื้อขายเงินลงทุน</w:t>
      </w:r>
    </w:p>
    <w:p w14:paraId="1D758FAE" w14:textId="07D76EC2" w:rsidR="00D9160C" w:rsidRPr="00225A54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74F41A6B" w14:textId="36EA3614" w:rsidR="00D9160C" w:rsidRPr="00CE726B" w:rsidRDefault="00A63A0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03431E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>ได้ซื้อขายเงินลงทุนสำหรับ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>งวด</w:t>
      </w:r>
      <w:r w:rsidR="005D646A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646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="004A78A8" w:rsidRPr="000D31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>โดยไม่รวมเงินลงทุนในเงินฝากธนาคาร เป็น</w:t>
      </w:r>
      <w:r w:rsidR="00D9160C" w:rsidRPr="00D9052B">
        <w:rPr>
          <w:rFonts w:asciiTheme="majorBidi" w:hAnsiTheme="majorBidi" w:cstheme="majorBidi"/>
          <w:sz w:val="30"/>
          <w:szCs w:val="30"/>
          <w:cs/>
        </w:rPr>
        <w:t>จำนวน</w:t>
      </w:r>
      <w:r w:rsidR="00EE7F83" w:rsidRPr="00D9052B">
        <w:rPr>
          <w:rFonts w:asciiTheme="majorBidi" w:hAnsiTheme="majorBidi" w:cstheme="majorBidi"/>
          <w:sz w:val="30"/>
          <w:szCs w:val="30"/>
        </w:rPr>
        <w:t xml:space="preserve"> </w:t>
      </w:r>
      <w:r w:rsidR="00D9052B" w:rsidRPr="00D9052B">
        <w:rPr>
          <w:rFonts w:asciiTheme="majorBidi" w:hAnsiTheme="majorBidi" w:cstheme="majorBidi"/>
          <w:sz w:val="30"/>
          <w:szCs w:val="30"/>
        </w:rPr>
        <w:t>125.86</w:t>
      </w:r>
      <w:r w:rsidR="005D646A">
        <w:rPr>
          <w:rFonts w:asciiTheme="majorBidi" w:hAnsiTheme="majorBidi" w:cstheme="majorBidi"/>
          <w:sz w:val="30"/>
          <w:szCs w:val="30"/>
        </w:rPr>
        <w:t xml:space="preserve"> </w:t>
      </w:r>
      <w:r w:rsidR="00F804C4" w:rsidRPr="000D312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F6947" w:rsidRPr="000D3129">
        <w:rPr>
          <w:rFonts w:asciiTheme="majorBidi" w:hAnsiTheme="majorBidi" w:cstheme="majorBidi"/>
          <w:sz w:val="30"/>
          <w:szCs w:val="30"/>
          <w:cs/>
        </w:rPr>
        <w:t>บาท</w:t>
      </w:r>
      <w:r w:rsidR="0068221E" w:rsidRPr="000D31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>โดยคิดเป็นร้อยล</w:t>
      </w:r>
      <w:r w:rsidR="00C857A2" w:rsidRPr="000D3129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D9052B">
        <w:rPr>
          <w:rFonts w:asciiTheme="majorBidi" w:hAnsiTheme="majorBidi" w:cstheme="majorBidi"/>
          <w:sz w:val="30"/>
          <w:szCs w:val="30"/>
        </w:rPr>
        <w:t>2.27</w:t>
      </w:r>
      <w:r w:rsidR="005D646A">
        <w:rPr>
          <w:rFonts w:asciiTheme="majorBidi" w:hAnsiTheme="majorBidi" w:cstheme="majorBidi"/>
          <w:sz w:val="30"/>
          <w:szCs w:val="30"/>
        </w:rPr>
        <w:t xml:space="preserve"> 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>ต่อมูลค่า</w:t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สินทรัพย์สุทธิถัวเฉลี่ยระหว่างงวด</w:t>
      </w:r>
    </w:p>
    <w:p w14:paraId="53A67A2C" w14:textId="3F47A3A3" w:rsidR="00D9160C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34369912" w14:textId="640F3C01" w:rsidR="002A6A23" w:rsidRPr="00AF3771" w:rsidRDefault="00D57DCE" w:rsidP="002A6A2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t>16</w:t>
      </w:r>
      <w:r w:rsidR="002A6A23" w:rsidRPr="00CE726B">
        <w:rPr>
          <w:rFonts w:asciiTheme="majorBidi" w:hAnsiTheme="majorBidi" w:cstheme="majorBidi"/>
          <w:sz w:val="30"/>
          <w:szCs w:val="30"/>
        </w:rPr>
        <w:tab/>
      </w:r>
      <w:r w:rsidR="002A6A23">
        <w:rPr>
          <w:rFonts w:asciiTheme="majorBidi" w:hAnsiTheme="majorBidi" w:cstheme="majorBidi" w:hint="cs"/>
          <w:sz w:val="30"/>
          <w:szCs w:val="30"/>
          <w:cs/>
        </w:rPr>
        <w:t>ภาระผูกพัน</w:t>
      </w:r>
    </w:p>
    <w:p w14:paraId="3A5D7D3B" w14:textId="2D9B0FFF" w:rsidR="002A6A23" w:rsidRDefault="002A6A23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385F14A6" w14:textId="1AB7B542" w:rsidR="002A6A23" w:rsidRPr="00CE726B" w:rsidRDefault="002A6A23" w:rsidP="002A6A2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  <w:r w:rsidRPr="00B14F41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มีภาระผูกพันภายใต้สัญญ</w:t>
      </w:r>
      <w:r>
        <w:rPr>
          <w:rFonts w:asciiTheme="majorBidi" w:hAnsiTheme="majorBidi" w:cstheme="majorBidi" w:hint="cs"/>
          <w:sz w:val="30"/>
          <w:szCs w:val="30"/>
          <w:cs/>
        </w:rPr>
        <w:t>าปรับปรุงและตกแต่งโรง</w:t>
      </w:r>
      <w:r w:rsidR="00982201" w:rsidRPr="00982201">
        <w:rPr>
          <w:rFonts w:asciiTheme="majorBidi" w:hAnsiTheme="majorBidi" w:cstheme="majorBidi" w:hint="cs"/>
          <w:sz w:val="30"/>
          <w:szCs w:val="30"/>
          <w:cs/>
        </w:rPr>
        <w:t>แ</w:t>
      </w:r>
      <w:r>
        <w:rPr>
          <w:rFonts w:asciiTheme="majorBidi" w:hAnsiTheme="majorBidi" w:cstheme="majorBidi" w:hint="cs"/>
          <w:sz w:val="30"/>
          <w:szCs w:val="30"/>
          <w:cs/>
        </w:rPr>
        <w:t>รม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โดยมีค่าบริการที่ต้องจ่ายชำระ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ภายในหนึ่งปีเป็นจำนวนเงิน </w:t>
      </w:r>
      <w:r w:rsidR="00F23603">
        <w:rPr>
          <w:rFonts w:asciiTheme="majorBidi" w:hAnsiTheme="majorBidi" w:cstheme="majorBidi"/>
          <w:sz w:val="30"/>
          <w:szCs w:val="30"/>
        </w:rPr>
        <w:t>67.31</w:t>
      </w:r>
      <w:r w:rsidR="005D646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35B6E87" w14:textId="77777777" w:rsidR="005B2347" w:rsidRDefault="005B2347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999932D" w14:textId="6D09A239" w:rsidR="00D9052B" w:rsidRDefault="00D90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650F46D" w14:textId="6707059C" w:rsidR="00682632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t>17</w:t>
      </w:r>
      <w:r w:rsidR="00682632" w:rsidRPr="00CE726B">
        <w:rPr>
          <w:rFonts w:asciiTheme="majorBidi" w:hAnsiTheme="majorBidi" w:cstheme="majorBidi"/>
          <w:sz w:val="30"/>
          <w:szCs w:val="30"/>
        </w:rPr>
        <w:tab/>
      </w:r>
      <w:r w:rsidR="001C4035" w:rsidRPr="00C84DC0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16856FB5" w14:textId="29224748" w:rsidR="00682632" w:rsidRPr="00225A54" w:rsidRDefault="00682632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055080D8" w14:textId="44E0DBC9" w:rsidR="001C4035" w:rsidRPr="00CE726B" w:rsidRDefault="006D2771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="001C4035"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กองทรัสต์มี </w:t>
      </w:r>
      <w:r w:rsidR="00D57DCE" w:rsidRPr="00D57DC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1C4035"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องทรัสต์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="001C4035"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4035" w:rsidRPr="00CE726B">
        <w:rPr>
          <w:rFonts w:asciiTheme="majorBidi" w:hAnsiTheme="majorBidi" w:cstheme="majorBidi"/>
          <w:sz w:val="30"/>
          <w:szCs w:val="30"/>
          <w:cs/>
          <w:lang w:val="en-US"/>
        </w:rPr>
        <w:t>ทั้งนี้กลุ่มกองทรัสต์ได้มีการทบทวนการจัดกลุ่มธุรกิจใหม่ ส่งผลให้ส่วนงานดำเนินงานมีการเปลี่ยนแปลงดังนี้</w:t>
      </w:r>
    </w:p>
    <w:p w14:paraId="1028315B" w14:textId="70FA2A20" w:rsidR="003948D0" w:rsidRPr="00225A54" w:rsidRDefault="003948D0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p w14:paraId="43E4F871" w14:textId="26D3E2CB" w:rsidR="001C4035" w:rsidRPr="00CE726B" w:rsidRDefault="001C4035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="00D57DCE" w:rsidRPr="00D57DC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4796" w:rsidRPr="00CE726B">
        <w:rPr>
          <w:rFonts w:asciiTheme="majorBidi" w:hAnsiTheme="majorBidi" w:cstheme="majorBidi"/>
          <w:sz w:val="30"/>
          <w:szCs w:val="30"/>
          <w:cs/>
          <w:lang w:val="en-US"/>
        </w:rPr>
        <w:t>ธุรกิจการให้เช่า</w:t>
      </w:r>
    </w:p>
    <w:p w14:paraId="71370FCC" w14:textId="53C10C85" w:rsidR="001C4035" w:rsidRPr="00CE726B" w:rsidRDefault="001C4035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="00D57DCE" w:rsidRPr="00D57DC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>ธุรกิจอื่น</w:t>
      </w:r>
      <w:r w:rsidR="00B24796"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6865EF0E" w14:textId="77777777" w:rsidR="001C4035" w:rsidRPr="00225A54" w:rsidRDefault="001C4035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</w:p>
    <w:p w14:paraId="018B88CC" w14:textId="42F91329" w:rsidR="009434A3" w:rsidRPr="00CE726B" w:rsidRDefault="001C4035" w:rsidP="00505F70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7B614F" w:rsidRPr="00CE726B">
        <w:rPr>
          <w:rFonts w:asciiTheme="majorBidi" w:hAnsiTheme="majorBidi" w:cstheme="majorBidi"/>
          <w:sz w:val="30"/>
          <w:szCs w:val="30"/>
          <w:cs/>
          <w:lang w:val="en-US"/>
        </w:rPr>
        <w:t>กลุ่มกองทรัสต์</w:t>
      </w:r>
      <w:r w:rsidR="007B614F"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2318CD5D" w14:textId="77777777" w:rsidR="00551534" w:rsidRPr="00CE726B" w:rsidRDefault="00551534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551534" w:rsidRPr="00CE726B" w:rsidSect="00703B1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9"/>
          <w:cols w:space="720"/>
        </w:sect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A67049" w:rsidRPr="00CE726B" w14:paraId="4E4F43E3" w14:textId="77777777" w:rsidTr="00EB57B0">
        <w:trPr>
          <w:cantSplit/>
        </w:trPr>
        <w:tc>
          <w:tcPr>
            <w:tcW w:w="3825" w:type="dxa"/>
          </w:tcPr>
          <w:p w14:paraId="7F229873" w14:textId="7DDF80EA" w:rsidR="00A67049" w:rsidRPr="00CE726B" w:rsidRDefault="00A67049" w:rsidP="00CE726B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79" w:type="dxa"/>
            <w:vAlign w:val="center"/>
          </w:tcPr>
          <w:p w14:paraId="6D3F6810" w14:textId="77777777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882A6B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6D02768" w14:textId="77777777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A84A722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F65CA91" w14:textId="68CF5A72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</w:t>
            </w:r>
            <w:r w:rsidR="00270C33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การให้เช่า</w:t>
            </w:r>
          </w:p>
        </w:tc>
        <w:tc>
          <w:tcPr>
            <w:tcW w:w="178" w:type="dxa"/>
          </w:tcPr>
          <w:p w14:paraId="3F190221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7041BB9B" w14:textId="6E359B56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24C712A9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7019A918" w14:textId="791A52D9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2378F083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19127D11" w14:textId="1E7EA08F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7554B922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379" w:rsidRPr="00CE726B" w14:paraId="5FC3C7CF" w14:textId="77777777" w:rsidTr="00EB57B0">
        <w:trPr>
          <w:cantSplit/>
        </w:trPr>
        <w:tc>
          <w:tcPr>
            <w:tcW w:w="3825" w:type="dxa"/>
          </w:tcPr>
          <w:p w14:paraId="40BA09DD" w14:textId="168383DE" w:rsidR="00FA4379" w:rsidRPr="00CE726B" w:rsidRDefault="00FA4379" w:rsidP="00CE726B">
            <w:pPr>
              <w:tabs>
                <w:tab w:val="left" w:pos="1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1C2E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57DCE" w:rsidRPr="00D57D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Pr="001C2E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9775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กันยายน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3C193136" w14:textId="6D414C19" w:rsidR="00FA4379" w:rsidRPr="00CE726B" w:rsidRDefault="00FA437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D81BADC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4EA6662" w14:textId="0D133D06" w:rsidR="00FA4379" w:rsidRPr="00CE726B" w:rsidRDefault="00FA437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669CFD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6EA15226" w14:textId="717148A7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DD97D82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BB0A7E3" w14:textId="07B1618F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3258A2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55A3A30" w14:textId="674256A3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177128F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00FF0F6" w14:textId="37CE0F37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E9BCE4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A4478FD" w14:textId="33A4086A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FE278F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E47B3FD" w14:textId="53FCD4D5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6FD0A7FB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2C9356E" w14:textId="6923D268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C13908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9B9302" w14:textId="5B98495C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C638E29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379" w:rsidRPr="00CE726B" w14:paraId="441E39AD" w14:textId="77777777" w:rsidTr="008B0362">
        <w:trPr>
          <w:cantSplit/>
        </w:trPr>
        <w:tc>
          <w:tcPr>
            <w:tcW w:w="3825" w:type="dxa"/>
            <w:vAlign w:val="center"/>
          </w:tcPr>
          <w:p w14:paraId="3EFB3016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45708D84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9F1CC69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1C3B884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2E6CA41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089B6F75" w14:textId="46725025" w:rsidR="00FA4379" w:rsidRPr="00CE726B" w:rsidRDefault="00FA4379" w:rsidP="00CE726B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" w:type="dxa"/>
          </w:tcPr>
          <w:p w14:paraId="4E0F82EA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13BA" w:rsidRPr="00CE726B" w14:paraId="4004526E" w14:textId="77777777" w:rsidTr="00205771">
        <w:trPr>
          <w:cantSplit/>
        </w:trPr>
        <w:tc>
          <w:tcPr>
            <w:tcW w:w="3825" w:type="dxa"/>
            <w:vAlign w:val="center"/>
          </w:tcPr>
          <w:p w14:paraId="2795B32E" w14:textId="77777777" w:rsidR="008F13BA" w:rsidRPr="00CE726B" w:rsidRDefault="008F13BA" w:rsidP="008F13BA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3507B405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391E229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0E9DF72B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1FEFE8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D437578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FE3C70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7613EE0" w14:textId="66FFA4F2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8B5D4F7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6BD0110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BDEB646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A03981D" w14:textId="00ABA68D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6EF4D9A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580E836" w14:textId="77777777" w:rsidR="008F13BA" w:rsidRPr="00CE726B" w:rsidRDefault="008F13BA" w:rsidP="008F13BA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D591C3C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E9D019D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853B962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EFB93CF" w14:textId="77777777" w:rsidR="008F13BA" w:rsidRPr="00CE726B" w:rsidRDefault="008F13BA" w:rsidP="008F13BA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6462304F" w14:textId="77777777" w:rsidR="008F13BA" w:rsidRPr="00CE726B" w:rsidRDefault="008F13BA" w:rsidP="008F13BA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5E424D0" w14:textId="3ACDFB68" w:rsidR="008F13BA" w:rsidRPr="00CE726B" w:rsidRDefault="008F13BA" w:rsidP="008F13BA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C64F86F" w14:textId="77777777" w:rsidR="008F13BA" w:rsidRPr="00CE726B" w:rsidRDefault="008F13BA" w:rsidP="008F13BA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6C09" w:rsidRPr="00CE726B" w14:paraId="613CBAE6" w14:textId="77777777" w:rsidTr="00EB57B0">
        <w:trPr>
          <w:cantSplit/>
        </w:trPr>
        <w:tc>
          <w:tcPr>
            <w:tcW w:w="3825" w:type="dxa"/>
            <w:vAlign w:val="center"/>
          </w:tcPr>
          <w:p w14:paraId="00DB1E88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712EEF57" w14:textId="728A069D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A0D5B1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532BAB3" w14:textId="205185E3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26311EE0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57A338B" w14:textId="6DE3DA1E" w:rsidR="00676C09" w:rsidRPr="00CE726B" w:rsidRDefault="00C53B6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106,086</w:t>
            </w:r>
          </w:p>
        </w:tc>
        <w:tc>
          <w:tcPr>
            <w:tcW w:w="178" w:type="dxa"/>
            <w:vAlign w:val="center"/>
          </w:tcPr>
          <w:p w14:paraId="7C182FDD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6F11F5B" w14:textId="042DBF3A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42,637</w:t>
            </w:r>
          </w:p>
        </w:tc>
        <w:tc>
          <w:tcPr>
            <w:tcW w:w="178" w:type="dxa"/>
            <w:vAlign w:val="center"/>
          </w:tcPr>
          <w:p w14:paraId="2B4CB975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2500B0E" w14:textId="73E8FFAC" w:rsidR="00676C09" w:rsidRPr="00CE726B" w:rsidRDefault="003735B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178" w:type="dxa"/>
            <w:vAlign w:val="center"/>
          </w:tcPr>
          <w:p w14:paraId="63C4F84B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67637C8" w14:textId="59B068A8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78" w:type="dxa"/>
            <w:vAlign w:val="center"/>
          </w:tcPr>
          <w:p w14:paraId="5046A1A9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0B4BE77" w14:textId="4BAE674B" w:rsidR="00676C09" w:rsidRPr="00CE726B" w:rsidRDefault="002404E0" w:rsidP="00676C09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0FBAE8C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2643077" w14:textId="66820236" w:rsidR="00676C09" w:rsidRPr="00CE726B" w:rsidRDefault="005B2347" w:rsidP="005B234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-</w:t>
            </w:r>
          </w:p>
        </w:tc>
        <w:tc>
          <w:tcPr>
            <w:tcW w:w="182" w:type="dxa"/>
            <w:vAlign w:val="center"/>
          </w:tcPr>
          <w:p w14:paraId="58A40598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27777330" w14:textId="02AF0474" w:rsidR="00676C09" w:rsidRPr="00CE726B" w:rsidRDefault="00C53B60" w:rsidP="00676C0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</w:t>
            </w:r>
            <w:r w:rsidR="003735B9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80" w:type="dxa"/>
            <w:vAlign w:val="center"/>
          </w:tcPr>
          <w:p w14:paraId="2C8AB030" w14:textId="77777777" w:rsidR="00676C09" w:rsidRPr="00CE726B" w:rsidRDefault="00676C09" w:rsidP="00676C09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F95DA4E" w14:textId="3E7A4A94" w:rsidR="00676C09" w:rsidRPr="00CE726B" w:rsidRDefault="00676C09" w:rsidP="00676C0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42,692</w:t>
            </w:r>
          </w:p>
        </w:tc>
        <w:tc>
          <w:tcPr>
            <w:tcW w:w="180" w:type="dxa"/>
            <w:vAlign w:val="center"/>
          </w:tcPr>
          <w:p w14:paraId="12E4DD5F" w14:textId="77777777" w:rsidR="00676C09" w:rsidRPr="00CE726B" w:rsidRDefault="00676C09" w:rsidP="00676C09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6C09" w:rsidRPr="00CE726B" w14:paraId="656E2356" w14:textId="77777777" w:rsidTr="00EB57B0">
        <w:trPr>
          <w:cantSplit/>
        </w:trPr>
        <w:tc>
          <w:tcPr>
            <w:tcW w:w="3825" w:type="dxa"/>
            <w:vAlign w:val="center"/>
          </w:tcPr>
          <w:p w14:paraId="71DAFE37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79577D10" w14:textId="1C57F225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65BD09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611BD3D" w14:textId="7B62E77F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195A521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64EC9FE7" w14:textId="6B4DE9DA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4BF549B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B1DB4FF" w14:textId="2C1AA9A3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DB569AF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B48BF6C" w14:textId="3026D3E6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20,586</w:t>
            </w:r>
          </w:p>
        </w:tc>
        <w:tc>
          <w:tcPr>
            <w:tcW w:w="178" w:type="dxa"/>
            <w:vAlign w:val="center"/>
          </w:tcPr>
          <w:p w14:paraId="40E471EB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6F31C7D" w14:textId="61312462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  <w:tc>
          <w:tcPr>
            <w:tcW w:w="178" w:type="dxa"/>
            <w:vAlign w:val="center"/>
          </w:tcPr>
          <w:p w14:paraId="0798B244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07FB9FCA" w14:textId="3912F2F0" w:rsidR="00676C09" w:rsidRPr="00CE726B" w:rsidRDefault="002404E0" w:rsidP="00676C09">
            <w:pPr>
              <w:tabs>
                <w:tab w:val="clear" w:pos="907"/>
                <w:tab w:val="left" w:pos="8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(20,586)</w:t>
            </w:r>
          </w:p>
        </w:tc>
        <w:tc>
          <w:tcPr>
            <w:tcW w:w="178" w:type="dxa"/>
            <w:vAlign w:val="center"/>
          </w:tcPr>
          <w:p w14:paraId="5B2DCDFD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744594D" w14:textId="66C56C6D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(1,369)</w:t>
            </w:r>
          </w:p>
        </w:tc>
        <w:tc>
          <w:tcPr>
            <w:tcW w:w="182" w:type="dxa"/>
            <w:vAlign w:val="center"/>
          </w:tcPr>
          <w:p w14:paraId="64229226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1D4D97F8" w14:textId="53F93F89" w:rsidR="00676C09" w:rsidRPr="00CE726B" w:rsidRDefault="002404E0" w:rsidP="00676C0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4CBC89B" w14:textId="77777777" w:rsidR="00676C09" w:rsidRPr="00CE726B" w:rsidRDefault="00676C09" w:rsidP="00676C09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8DBAF09" w14:textId="36FDCBF0" w:rsidR="00676C09" w:rsidRPr="00CE726B" w:rsidRDefault="00676C09" w:rsidP="00676C0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ED6C61B" w14:textId="77777777" w:rsidR="00676C09" w:rsidRPr="00CE726B" w:rsidRDefault="00676C09" w:rsidP="00676C09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6C09" w:rsidRPr="00CE726B" w14:paraId="2E1A428C" w14:textId="77777777" w:rsidTr="00EB57B0">
        <w:trPr>
          <w:cantSplit/>
        </w:trPr>
        <w:tc>
          <w:tcPr>
            <w:tcW w:w="3825" w:type="dxa"/>
            <w:vAlign w:val="center"/>
          </w:tcPr>
          <w:p w14:paraId="4D4E8D55" w14:textId="77777777" w:rsidR="00676C09" w:rsidRPr="00CE726B" w:rsidRDefault="00676C09" w:rsidP="00676C0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5990CFB7" w14:textId="363776EF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37D9785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42A7C58" w14:textId="2D587970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CF10A33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0EBEB" w14:textId="6F1CBBC3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53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6,086</w:t>
            </w:r>
          </w:p>
        </w:tc>
        <w:tc>
          <w:tcPr>
            <w:tcW w:w="178" w:type="dxa"/>
            <w:vAlign w:val="center"/>
          </w:tcPr>
          <w:p w14:paraId="0807625A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54D137" w14:textId="15EAAD1B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42,637</w:t>
            </w:r>
          </w:p>
        </w:tc>
        <w:tc>
          <w:tcPr>
            <w:tcW w:w="178" w:type="dxa"/>
            <w:vAlign w:val="center"/>
          </w:tcPr>
          <w:p w14:paraId="36EAFF80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65E8FE" w14:textId="6AD3C6EF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73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1,454</w:t>
            </w:r>
          </w:p>
        </w:tc>
        <w:tc>
          <w:tcPr>
            <w:tcW w:w="178" w:type="dxa"/>
            <w:vAlign w:val="center"/>
          </w:tcPr>
          <w:p w14:paraId="39A835EF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ED9E" w14:textId="354DB1D2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1,424</w:t>
            </w:r>
          </w:p>
        </w:tc>
        <w:tc>
          <w:tcPr>
            <w:tcW w:w="178" w:type="dxa"/>
            <w:vAlign w:val="center"/>
          </w:tcPr>
          <w:p w14:paraId="348D6711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B7D882" w14:textId="27F2DC47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(20,586)</w:t>
            </w:r>
          </w:p>
        </w:tc>
        <w:tc>
          <w:tcPr>
            <w:tcW w:w="178" w:type="dxa"/>
            <w:vAlign w:val="center"/>
          </w:tcPr>
          <w:p w14:paraId="3AF9CB31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4FA15" w14:textId="3EDD849D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(1,369)</w:t>
            </w:r>
          </w:p>
        </w:tc>
        <w:tc>
          <w:tcPr>
            <w:tcW w:w="182" w:type="dxa"/>
            <w:vAlign w:val="center"/>
          </w:tcPr>
          <w:p w14:paraId="202AC4F5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2AFDD" w14:textId="1C537E20" w:rsidR="00676C09" w:rsidRPr="00CE726B" w:rsidRDefault="002404E0" w:rsidP="00676C0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53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373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180" w:type="dxa"/>
            <w:vAlign w:val="center"/>
          </w:tcPr>
          <w:p w14:paraId="64B1885A" w14:textId="77777777" w:rsidR="00676C09" w:rsidRPr="00CE726B" w:rsidRDefault="00676C09" w:rsidP="00676C0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C8C116" w14:textId="41858862" w:rsidR="00676C09" w:rsidRPr="00CE726B" w:rsidRDefault="00676C09" w:rsidP="00676C0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42,692</w:t>
            </w:r>
          </w:p>
        </w:tc>
        <w:tc>
          <w:tcPr>
            <w:tcW w:w="180" w:type="dxa"/>
            <w:vAlign w:val="center"/>
          </w:tcPr>
          <w:p w14:paraId="75A41B0B" w14:textId="77777777" w:rsidR="00676C09" w:rsidRPr="00CE726B" w:rsidRDefault="00676C09" w:rsidP="00676C0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76C09" w:rsidRPr="00CE726B" w14:paraId="6FC0F45A" w14:textId="77777777" w:rsidTr="00EB57B0">
        <w:trPr>
          <w:cantSplit/>
          <w:trHeight w:val="325"/>
        </w:trPr>
        <w:tc>
          <w:tcPr>
            <w:tcW w:w="3825" w:type="dxa"/>
            <w:vAlign w:val="center"/>
          </w:tcPr>
          <w:p w14:paraId="4077C914" w14:textId="77777777" w:rsidR="00676C09" w:rsidRPr="00CE726B" w:rsidRDefault="00676C09" w:rsidP="00676C09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4E69E466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F6BF89E" w14:textId="77777777" w:rsidR="00676C09" w:rsidRPr="00CE726B" w:rsidRDefault="00676C09" w:rsidP="00676C0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C2D9DE3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0EFB28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42C62ABD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7625C37" w14:textId="77777777" w:rsidR="00676C09" w:rsidRPr="00CE726B" w:rsidRDefault="00676C09" w:rsidP="00676C0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37895BB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14E20D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4A2BECAB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2233C42" w14:textId="77777777" w:rsidR="00676C09" w:rsidRPr="00CE726B" w:rsidRDefault="00676C09" w:rsidP="00676C09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6CCB652C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F547D6" w14:textId="77777777" w:rsidR="00676C09" w:rsidRPr="00CE726B" w:rsidRDefault="00676C09" w:rsidP="00676C0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9D1CA83" w14:textId="77777777" w:rsidR="00676C09" w:rsidRPr="00CE726B" w:rsidRDefault="00676C09" w:rsidP="00676C09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052E167" w14:textId="77777777" w:rsidR="00676C09" w:rsidRPr="00CE726B" w:rsidRDefault="00676C09" w:rsidP="00676C0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569DEFC7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4048A73" w14:textId="77777777" w:rsidR="00676C09" w:rsidRPr="00CE726B" w:rsidRDefault="00676C09" w:rsidP="00676C0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D40197F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F1EEE0F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09F95E2" w14:textId="77777777" w:rsidR="00676C09" w:rsidRPr="00CE726B" w:rsidRDefault="00676C09" w:rsidP="00676C09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545D02D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C09" w:rsidRPr="00CE726B" w14:paraId="13C9076C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586B13EF" w14:textId="77777777" w:rsidR="00676C09" w:rsidRPr="00CE726B" w:rsidRDefault="00676C09" w:rsidP="00676C09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1EE89FC1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45601D" w14:textId="77777777" w:rsidR="00676C09" w:rsidRPr="00CE726B" w:rsidRDefault="00676C09" w:rsidP="00676C0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98530CB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5ADCA0B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72CC9DC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C48C9CD" w14:textId="77777777" w:rsidR="00676C09" w:rsidRPr="00CE726B" w:rsidRDefault="00676C09" w:rsidP="00676C0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F727EE3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7A93E5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9181CB5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121209" w14:textId="77777777" w:rsidR="00676C09" w:rsidRPr="00CE726B" w:rsidRDefault="00676C09" w:rsidP="00676C09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94ACBA5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57353D5" w14:textId="77777777" w:rsidR="00676C09" w:rsidRPr="00CE726B" w:rsidRDefault="00676C09" w:rsidP="00676C09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463D285" w14:textId="77777777" w:rsidR="00676C09" w:rsidRPr="00CE726B" w:rsidRDefault="00676C09" w:rsidP="00676C09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8FFE5F" w14:textId="77777777" w:rsidR="00676C09" w:rsidRPr="00CE726B" w:rsidRDefault="00676C09" w:rsidP="00676C09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31E7C58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395234B" w14:textId="77777777" w:rsidR="00676C09" w:rsidRPr="00CE726B" w:rsidRDefault="00676C09" w:rsidP="00676C09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1B77E098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0EFF3B8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65C523" w14:textId="77777777" w:rsidR="00676C09" w:rsidRPr="00CE726B" w:rsidRDefault="00676C09" w:rsidP="00676C09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B48D41E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C09" w:rsidRPr="00CE726B" w14:paraId="32C39569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222E7FB2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6CE591C0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E155488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358C0E5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EECE2B7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0C251EF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9CE144B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1ED4C3F" w14:textId="4F0869DE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930645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E642ED0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464B170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5F7E14A" w14:textId="6763A139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8AB849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1CCB1A5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C7DAB6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21E54CD" w14:textId="3A8BFF1F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0A830C4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1F637F16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70F2517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0EC2BE" w14:textId="5D5C19BF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051AF43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C09" w:rsidRPr="00CE726B" w14:paraId="1F6E998E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1447BD81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1F3DC7F8" w14:textId="3579F25C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02D4139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32BF02B" w14:textId="02EF681E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7A94789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42A292A" w14:textId="388C59D2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51,250</w:t>
            </w:r>
          </w:p>
        </w:tc>
        <w:tc>
          <w:tcPr>
            <w:tcW w:w="178" w:type="dxa"/>
            <w:vAlign w:val="center"/>
          </w:tcPr>
          <w:p w14:paraId="207A0B4C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51030B0" w14:textId="520975F5" w:rsidR="00676C09" w:rsidRPr="00CE726B" w:rsidRDefault="00676C09" w:rsidP="00676C09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38,781</w:t>
            </w:r>
          </w:p>
        </w:tc>
        <w:tc>
          <w:tcPr>
            <w:tcW w:w="178" w:type="dxa"/>
            <w:vAlign w:val="center"/>
          </w:tcPr>
          <w:p w14:paraId="59288DC1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B8B8739" w14:textId="0EC333C2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78" w:type="dxa"/>
            <w:vAlign w:val="center"/>
          </w:tcPr>
          <w:p w14:paraId="62CF92E9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043E290" w14:textId="2EE60B22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78" w:type="dxa"/>
            <w:vAlign w:val="center"/>
          </w:tcPr>
          <w:p w14:paraId="57579A0F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6BE12EE" w14:textId="37E33BD8" w:rsidR="00676C09" w:rsidRPr="00CE726B" w:rsidRDefault="00D9052B" w:rsidP="00676C09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4E91A5D" w14:textId="5AAC5429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DA53CD4" w14:textId="5FDBE107" w:rsidR="00676C09" w:rsidRPr="00CE726B" w:rsidRDefault="005B2347" w:rsidP="005B234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676C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171B38BB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A5C1BC1" w14:textId="40E2A013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51,302</w:t>
            </w:r>
          </w:p>
        </w:tc>
        <w:tc>
          <w:tcPr>
            <w:tcW w:w="180" w:type="dxa"/>
            <w:vAlign w:val="center"/>
          </w:tcPr>
          <w:p w14:paraId="0AA168F9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D44D239" w14:textId="0F3935ED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 w:rsidR="009775C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0441D6A3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C09" w:rsidRPr="00CE726B" w14:paraId="10376876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7105B214" w14:textId="77777777" w:rsidR="00676C09" w:rsidRPr="00CE726B" w:rsidRDefault="00676C09" w:rsidP="00676C0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028D8CC6" w14:textId="30CA646A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B5E43CD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A5BC7F9" w14:textId="295EB173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136447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8FAD7A0" w14:textId="064FC148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</w:t>
            </w:r>
            <w:r w:rsidR="00C53B60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78" w:type="dxa"/>
            <w:vAlign w:val="center"/>
          </w:tcPr>
          <w:p w14:paraId="4A2EFB41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769B646" w14:textId="06C12421" w:rsidR="00676C09" w:rsidRPr="00CE726B" w:rsidRDefault="00676C09" w:rsidP="00676C09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3,856</w:t>
            </w:r>
          </w:p>
        </w:tc>
        <w:tc>
          <w:tcPr>
            <w:tcW w:w="178" w:type="dxa"/>
            <w:vAlign w:val="center"/>
          </w:tcPr>
          <w:p w14:paraId="7D823DBE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A73D86B" w14:textId="79E6D82F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735B9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178" w:type="dxa"/>
            <w:vAlign w:val="center"/>
          </w:tcPr>
          <w:p w14:paraId="194230E7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B5AD1F5" w14:textId="735D6EDB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1,371</w:t>
            </w:r>
          </w:p>
        </w:tc>
        <w:tc>
          <w:tcPr>
            <w:tcW w:w="178" w:type="dxa"/>
            <w:vAlign w:val="center"/>
          </w:tcPr>
          <w:p w14:paraId="063554C9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47026003" w14:textId="70A7D195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(20,586)</w:t>
            </w:r>
          </w:p>
        </w:tc>
        <w:tc>
          <w:tcPr>
            <w:tcW w:w="178" w:type="dxa"/>
            <w:vAlign w:val="center"/>
          </w:tcPr>
          <w:p w14:paraId="412A2762" w14:textId="14A46095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5C1B5" w14:textId="45343C63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(1,369)</w:t>
            </w:r>
          </w:p>
        </w:tc>
        <w:tc>
          <w:tcPr>
            <w:tcW w:w="182" w:type="dxa"/>
            <w:vAlign w:val="center"/>
          </w:tcPr>
          <w:p w14:paraId="6E54EDD4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4B34DD3E" w14:textId="5B5261E9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905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35B9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80" w:type="dxa"/>
            <w:vAlign w:val="center"/>
          </w:tcPr>
          <w:p w14:paraId="46187DD9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4A0BE02" w14:textId="0A3EFDA6" w:rsidR="00676C09" w:rsidRPr="00CE726B" w:rsidRDefault="00676C09" w:rsidP="00676C0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3,858</w:t>
            </w:r>
          </w:p>
        </w:tc>
        <w:tc>
          <w:tcPr>
            <w:tcW w:w="180" w:type="dxa"/>
            <w:vAlign w:val="center"/>
          </w:tcPr>
          <w:p w14:paraId="15A613D8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C09" w:rsidRPr="00CE726B" w14:paraId="0C02135D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38AF33DC" w14:textId="77777777" w:rsidR="00676C09" w:rsidRPr="00CE726B" w:rsidRDefault="00676C09" w:rsidP="00676C0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34655338" w14:textId="1A7258D4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E364C15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4119911" w14:textId="4D7EF463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2A2067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F9BF" w14:textId="4E5FAA7E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53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6,086</w:t>
            </w:r>
          </w:p>
        </w:tc>
        <w:tc>
          <w:tcPr>
            <w:tcW w:w="178" w:type="dxa"/>
            <w:vAlign w:val="center"/>
          </w:tcPr>
          <w:p w14:paraId="365EBE33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B36BA3" w14:textId="3A93B15F" w:rsidR="00676C09" w:rsidRPr="00CE726B" w:rsidRDefault="00676C09" w:rsidP="00676C09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42,637</w:t>
            </w:r>
          </w:p>
        </w:tc>
        <w:tc>
          <w:tcPr>
            <w:tcW w:w="178" w:type="dxa"/>
            <w:vAlign w:val="center"/>
          </w:tcPr>
          <w:p w14:paraId="5D35467F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008254" w14:textId="2839B32C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73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1,454</w:t>
            </w:r>
          </w:p>
        </w:tc>
        <w:tc>
          <w:tcPr>
            <w:tcW w:w="178" w:type="dxa"/>
            <w:vAlign w:val="center"/>
          </w:tcPr>
          <w:p w14:paraId="7E948C61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A6A76" w14:textId="6272C104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1,424</w:t>
            </w:r>
          </w:p>
        </w:tc>
        <w:tc>
          <w:tcPr>
            <w:tcW w:w="178" w:type="dxa"/>
            <w:vAlign w:val="center"/>
          </w:tcPr>
          <w:p w14:paraId="0D330936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51602" w14:textId="0E0C576E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(20,586)</w:t>
            </w:r>
          </w:p>
        </w:tc>
        <w:tc>
          <w:tcPr>
            <w:tcW w:w="178" w:type="dxa"/>
            <w:vAlign w:val="center"/>
          </w:tcPr>
          <w:p w14:paraId="4A5A502C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C29529" w14:textId="7FFD7C06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(1,369)</w:t>
            </w:r>
          </w:p>
        </w:tc>
        <w:tc>
          <w:tcPr>
            <w:tcW w:w="182" w:type="dxa"/>
            <w:vAlign w:val="center"/>
          </w:tcPr>
          <w:p w14:paraId="14E0EBF6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C8FA56" w14:textId="67469DFE" w:rsidR="00676C09" w:rsidRPr="00CE726B" w:rsidRDefault="002404E0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53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373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180" w:type="dxa"/>
            <w:vAlign w:val="center"/>
          </w:tcPr>
          <w:p w14:paraId="2038710A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53E29" w14:textId="2D958D5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42,692</w:t>
            </w:r>
          </w:p>
        </w:tc>
        <w:tc>
          <w:tcPr>
            <w:tcW w:w="180" w:type="dxa"/>
            <w:vAlign w:val="center"/>
          </w:tcPr>
          <w:p w14:paraId="513E8735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6C09" w:rsidRPr="00CE726B" w14:paraId="338F47BE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0E3EB47C" w14:textId="77ECB3B5" w:rsidR="00676C09" w:rsidRPr="00CE726B" w:rsidRDefault="00676C09" w:rsidP="00676C0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169EBEE2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30DA2AA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D26474D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8A0BE5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2AF72F80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E61D23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1F8A72D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B322C8F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ABCA8F2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2AA4693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9623637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C6BA64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7DE96312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8A9415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85FF538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44F4E78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1182255E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8E03D79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DA318E2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4FE6C58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6C09" w:rsidRPr="00CE726B" w14:paraId="47013B9A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0F86717A" w14:textId="4EB72B27" w:rsidR="00676C09" w:rsidRPr="00CE726B" w:rsidRDefault="00676C09" w:rsidP="00676C0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33BC1622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A9F4C3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01FB197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AEC8BAD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FB750ED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6A87D98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8E726D5" w14:textId="400AA648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6C9818A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7E0B1EF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216C469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E79DEE3" w14:textId="7E2DD9D4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689623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2B54973B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3A7617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8D15162" w14:textId="4A0D6022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12BEE33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2D5DECF3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757F8A1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E9DD80" w14:textId="43EBD9BF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AE36D5D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6C09" w:rsidRPr="00CE726B" w14:paraId="4C07E14D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2B9F66BA" w14:textId="77777777" w:rsidR="00676C09" w:rsidRPr="00CE726B" w:rsidRDefault="00676C09" w:rsidP="00676C0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1D34ADB6" w14:textId="55424350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8F8E52E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F7CC2D1" w14:textId="10DEFAA5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4AB31B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CC5CADB" w14:textId="1830B007" w:rsidR="00676C09" w:rsidRPr="001C2E1F" w:rsidRDefault="002404E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53B60">
              <w:rPr>
                <w:rFonts w:asciiTheme="majorBidi" w:hAnsiTheme="majorBidi" w:cstheme="majorBidi"/>
                <w:sz w:val="30"/>
                <w:szCs w:val="30"/>
              </w:rPr>
              <w:t>6,086</w:t>
            </w:r>
          </w:p>
        </w:tc>
        <w:tc>
          <w:tcPr>
            <w:tcW w:w="178" w:type="dxa"/>
            <w:vAlign w:val="center"/>
          </w:tcPr>
          <w:p w14:paraId="5B04084D" w14:textId="77777777" w:rsidR="00676C09" w:rsidRPr="001C2E1F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4BF6AE8" w14:textId="291EE6C4" w:rsidR="00676C09" w:rsidRPr="001C2E1F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42,637</w:t>
            </w:r>
          </w:p>
        </w:tc>
        <w:tc>
          <w:tcPr>
            <w:tcW w:w="178" w:type="dxa"/>
            <w:vAlign w:val="center"/>
          </w:tcPr>
          <w:p w14:paraId="7E752690" w14:textId="77777777" w:rsidR="00676C09" w:rsidRPr="001C2E1F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814598C" w14:textId="0B338A44" w:rsidR="00676C09" w:rsidRPr="001C2E1F" w:rsidRDefault="002404E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735B9">
              <w:rPr>
                <w:rFonts w:asciiTheme="majorBidi" w:hAnsiTheme="majorBidi" w:cstheme="majorBidi"/>
                <w:sz w:val="30"/>
                <w:szCs w:val="30"/>
              </w:rPr>
              <w:t>1,454</w:t>
            </w:r>
          </w:p>
        </w:tc>
        <w:tc>
          <w:tcPr>
            <w:tcW w:w="178" w:type="dxa"/>
            <w:vAlign w:val="center"/>
          </w:tcPr>
          <w:p w14:paraId="6FBC38C2" w14:textId="77777777" w:rsidR="00676C09" w:rsidRPr="001C2E1F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2DA4FB5" w14:textId="2187B656" w:rsidR="00676C09" w:rsidRPr="001C2E1F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178" w:type="dxa"/>
            <w:vAlign w:val="center"/>
          </w:tcPr>
          <w:p w14:paraId="2C309584" w14:textId="77777777" w:rsidR="00676C09" w:rsidRPr="001C2E1F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EE4BCB9" w14:textId="1E44BBD9" w:rsidR="00676C09" w:rsidRPr="001C2E1F" w:rsidRDefault="002404E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(20,586)</w:t>
            </w:r>
          </w:p>
        </w:tc>
        <w:tc>
          <w:tcPr>
            <w:tcW w:w="178" w:type="dxa"/>
            <w:vAlign w:val="center"/>
          </w:tcPr>
          <w:p w14:paraId="0828E1E6" w14:textId="77777777" w:rsidR="00676C09" w:rsidRPr="001C2E1F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36EDC1E" w14:textId="6E6ABF81" w:rsidR="00676C09" w:rsidRPr="001C2E1F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(1,369)</w:t>
            </w:r>
          </w:p>
        </w:tc>
        <w:tc>
          <w:tcPr>
            <w:tcW w:w="182" w:type="dxa"/>
            <w:vAlign w:val="center"/>
          </w:tcPr>
          <w:p w14:paraId="6EFF4123" w14:textId="77777777" w:rsidR="00676C09" w:rsidRPr="001C2E1F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172DE8A" w14:textId="45A3FD89" w:rsidR="00676C09" w:rsidRPr="001C2E1F" w:rsidRDefault="00C53B60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</w:t>
            </w:r>
            <w:r w:rsidR="003735B9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80" w:type="dxa"/>
            <w:vAlign w:val="center"/>
          </w:tcPr>
          <w:p w14:paraId="3ED033AB" w14:textId="77777777" w:rsidR="00676C09" w:rsidRPr="001C2E1F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5AF14D" w14:textId="1041B5E5" w:rsidR="00676C09" w:rsidRPr="001C2E1F" w:rsidRDefault="00676C09" w:rsidP="00676C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42,692</w:t>
            </w:r>
          </w:p>
        </w:tc>
        <w:tc>
          <w:tcPr>
            <w:tcW w:w="180" w:type="dxa"/>
            <w:vAlign w:val="center"/>
          </w:tcPr>
          <w:p w14:paraId="3FE7EA12" w14:textId="77777777" w:rsidR="00676C09" w:rsidRPr="00CE726B" w:rsidRDefault="00676C09" w:rsidP="00676C0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809656D" w14:textId="5990CD17" w:rsidR="00551534" w:rsidRPr="00CE726B" w:rsidRDefault="00551534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6A9B958" w14:textId="3E7E0AC6" w:rsidR="001C4035" w:rsidRDefault="001C4035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701D6F" w14:textId="77777777" w:rsidR="00375E41" w:rsidRDefault="00375E41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8EA375" w14:textId="7221A4BB" w:rsidR="00375E41" w:rsidRPr="001C2E1F" w:rsidRDefault="00375E41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375E41" w:rsidRPr="00CE726B" w14:paraId="4150D7DC" w14:textId="77777777" w:rsidTr="00DA7517">
        <w:trPr>
          <w:cantSplit/>
        </w:trPr>
        <w:tc>
          <w:tcPr>
            <w:tcW w:w="3825" w:type="dxa"/>
          </w:tcPr>
          <w:p w14:paraId="199D7CA3" w14:textId="15A089E8" w:rsidR="00375E41" w:rsidRPr="006F130E" w:rsidRDefault="00375E41" w:rsidP="00DA7517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13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9775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เก้า</w:t>
            </w:r>
            <w:r w:rsidRPr="006F13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79" w:type="dxa"/>
            <w:vAlign w:val="center"/>
          </w:tcPr>
          <w:p w14:paraId="49C33515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D8457D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3EEA499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2D79C4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4CA53B87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79E99663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113B46D5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2A191E64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20AFA0F8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0CBF1E3E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1AF7E354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32D8C6D6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E41" w:rsidRPr="00CE726B" w14:paraId="62165CF0" w14:textId="77777777" w:rsidTr="00DA7517">
        <w:trPr>
          <w:cantSplit/>
        </w:trPr>
        <w:tc>
          <w:tcPr>
            <w:tcW w:w="3825" w:type="dxa"/>
          </w:tcPr>
          <w:p w14:paraId="5575DDC6" w14:textId="1989287B" w:rsidR="00375E41" w:rsidRPr="006F130E" w:rsidRDefault="00375E41" w:rsidP="00DA7517">
            <w:pPr>
              <w:tabs>
                <w:tab w:val="left" w:pos="1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13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D57DCE" w:rsidRPr="00D57D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Pr="006F13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9775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กันยา</w:t>
            </w:r>
            <w:r w:rsidRPr="006F13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ยน</w:t>
            </w:r>
            <w:r w:rsidRPr="006F13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25C9E061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CB1AED9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78D8ADB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C14CD18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50D143E" w14:textId="754FC2DA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1CE788D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8F36D99" w14:textId="7EE8A09F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DC05F25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80F031C" w14:textId="31B2BC2A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2F6F59B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7390A23" w14:textId="06CFBBD1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246977E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92E67C8" w14:textId="402BAC21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450478A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6D5487C" w14:textId="0A83F0C0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3F4A7E3C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27D99EB0" w14:textId="5A684D4D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2A98613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C897353" w14:textId="04F57805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01A0A9F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E41" w:rsidRPr="00CE726B" w14:paraId="345E8C4A" w14:textId="77777777" w:rsidTr="00DA7517">
        <w:trPr>
          <w:cantSplit/>
        </w:trPr>
        <w:tc>
          <w:tcPr>
            <w:tcW w:w="3825" w:type="dxa"/>
            <w:vAlign w:val="center"/>
          </w:tcPr>
          <w:p w14:paraId="0EF8419A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64F95F53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CADDB3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7AA8011A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A3F43ED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081D89C8" w14:textId="77777777" w:rsidR="00375E41" w:rsidRPr="00CE726B" w:rsidRDefault="00375E41" w:rsidP="00DA7517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" w:type="dxa"/>
          </w:tcPr>
          <w:p w14:paraId="703B7759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5E41" w:rsidRPr="00CE726B" w14:paraId="35BA1BC2" w14:textId="77777777" w:rsidTr="00DA7517">
        <w:trPr>
          <w:cantSplit/>
        </w:trPr>
        <w:tc>
          <w:tcPr>
            <w:tcW w:w="3825" w:type="dxa"/>
            <w:vAlign w:val="center"/>
          </w:tcPr>
          <w:p w14:paraId="2A38CF92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607FE1F6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50C96FA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6F08AAEA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A91D8C1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3546CC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EE9BC0C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E0248C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CE7095F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5F3450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D66C0BE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9FD3781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2471AB8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1CD8C9EE" w14:textId="77777777" w:rsidR="00375E41" w:rsidRPr="00CE726B" w:rsidRDefault="00375E41" w:rsidP="00DA751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3C77512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5E30390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10C84DB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8517B5B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8F63BEF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661804" w14:textId="77777777" w:rsidR="00375E41" w:rsidRPr="00CE726B" w:rsidRDefault="00375E41" w:rsidP="00DA751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B42346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20820" w:rsidRPr="00CE726B" w14:paraId="50F27B44" w14:textId="77777777" w:rsidTr="00DA7517">
        <w:trPr>
          <w:cantSplit/>
        </w:trPr>
        <w:tc>
          <w:tcPr>
            <w:tcW w:w="3825" w:type="dxa"/>
            <w:vAlign w:val="center"/>
          </w:tcPr>
          <w:p w14:paraId="3FC7A776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6970265E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E7CCF73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52F2672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5CE2E20B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70698CA" w14:textId="04D7DBCF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</w:t>
            </w:r>
            <w:r w:rsidR="00B25022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78" w:type="dxa"/>
            <w:vAlign w:val="center"/>
          </w:tcPr>
          <w:p w14:paraId="23203A3A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666896E" w14:textId="3D22FF61" w:rsidR="00D20820" w:rsidRPr="00CE726B" w:rsidRDefault="008F13BA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157,606</w:t>
            </w:r>
          </w:p>
        </w:tc>
        <w:tc>
          <w:tcPr>
            <w:tcW w:w="178" w:type="dxa"/>
            <w:vAlign w:val="center"/>
          </w:tcPr>
          <w:p w14:paraId="46B309F1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D91393E" w14:textId="18B9B50C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735B9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178" w:type="dxa"/>
            <w:vAlign w:val="center"/>
          </w:tcPr>
          <w:p w14:paraId="274DDF6F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1816BFB" w14:textId="5EB526A8" w:rsidR="00D20820" w:rsidRPr="00CE726B" w:rsidRDefault="008F13BA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2,611</w:t>
            </w:r>
          </w:p>
        </w:tc>
        <w:tc>
          <w:tcPr>
            <w:tcW w:w="178" w:type="dxa"/>
            <w:vAlign w:val="center"/>
          </w:tcPr>
          <w:p w14:paraId="0D18610A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B4F82FD" w14:textId="14055ACE" w:rsidR="00D20820" w:rsidRPr="00CE726B" w:rsidRDefault="00F1485B" w:rsidP="00D20820">
            <w:pPr>
              <w:tabs>
                <w:tab w:val="clear" w:pos="454"/>
                <w:tab w:val="clear" w:pos="680"/>
                <w:tab w:val="clear" w:pos="907"/>
                <w:tab w:val="left" w:pos="460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34611341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B2C7B75" w14:textId="7A28D9B5" w:rsidR="00D20820" w:rsidRPr="00BA1C04" w:rsidRDefault="00BA1C04" w:rsidP="00BA1C04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-    </w:t>
            </w:r>
          </w:p>
        </w:tc>
        <w:tc>
          <w:tcPr>
            <w:tcW w:w="182" w:type="dxa"/>
            <w:vAlign w:val="center"/>
          </w:tcPr>
          <w:p w14:paraId="4488FEFC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6AAEE53" w14:textId="15EE83EF" w:rsidR="00D20820" w:rsidRPr="00CE726B" w:rsidRDefault="00F1485B" w:rsidP="00D2082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3735B9">
              <w:rPr>
                <w:rFonts w:asciiTheme="majorBidi" w:hAnsiTheme="majorBidi" w:cstheme="majorBidi"/>
                <w:sz w:val="30"/>
                <w:szCs w:val="30"/>
              </w:rPr>
              <w:t>1,579</w:t>
            </w:r>
          </w:p>
        </w:tc>
        <w:tc>
          <w:tcPr>
            <w:tcW w:w="180" w:type="dxa"/>
            <w:vAlign w:val="center"/>
          </w:tcPr>
          <w:p w14:paraId="7685CBC1" w14:textId="77777777" w:rsidR="00D20820" w:rsidRPr="00CE726B" w:rsidRDefault="00D20820" w:rsidP="00D20820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5E690A5" w14:textId="31E806D0" w:rsidR="00D20820" w:rsidRPr="00CE726B" w:rsidRDefault="008F13BA" w:rsidP="00D2082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160,217</w:t>
            </w:r>
          </w:p>
        </w:tc>
        <w:tc>
          <w:tcPr>
            <w:tcW w:w="180" w:type="dxa"/>
            <w:vAlign w:val="center"/>
          </w:tcPr>
          <w:p w14:paraId="7947C236" w14:textId="77777777" w:rsidR="00D20820" w:rsidRPr="00CE726B" w:rsidRDefault="00D20820" w:rsidP="00D20820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20820" w:rsidRPr="00CE726B" w14:paraId="786127C7" w14:textId="77777777" w:rsidTr="00DA7517">
        <w:trPr>
          <w:cantSplit/>
        </w:trPr>
        <w:tc>
          <w:tcPr>
            <w:tcW w:w="3825" w:type="dxa"/>
            <w:vAlign w:val="center"/>
          </w:tcPr>
          <w:p w14:paraId="016FBE0B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36DA5369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0BEAB73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DC44AF2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E7BFC9B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0596A638" w14:textId="25FCAC53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F7378FF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BF5D9DB" w14:textId="44DCC046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1B36CEA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B663C5B" w14:textId="24DD9610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62,621</w:t>
            </w:r>
          </w:p>
        </w:tc>
        <w:tc>
          <w:tcPr>
            <w:tcW w:w="178" w:type="dxa"/>
            <w:vAlign w:val="center"/>
          </w:tcPr>
          <w:p w14:paraId="6C261F89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0D94B89E" w14:textId="4FFA9E02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  <w:tc>
          <w:tcPr>
            <w:tcW w:w="178" w:type="dxa"/>
            <w:vAlign w:val="center"/>
          </w:tcPr>
          <w:p w14:paraId="1D7B43F7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1CEB27E9" w14:textId="542166BD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(62,621)</w:t>
            </w:r>
          </w:p>
        </w:tc>
        <w:tc>
          <w:tcPr>
            <w:tcW w:w="178" w:type="dxa"/>
            <w:vAlign w:val="center"/>
          </w:tcPr>
          <w:p w14:paraId="0466CC92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6C2B5FB" w14:textId="2611554B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(1,369)</w:t>
            </w:r>
          </w:p>
        </w:tc>
        <w:tc>
          <w:tcPr>
            <w:tcW w:w="182" w:type="dxa"/>
            <w:vAlign w:val="center"/>
          </w:tcPr>
          <w:p w14:paraId="26CC6030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0992CA9D" w14:textId="29DB3C91" w:rsidR="00D20820" w:rsidRPr="00CE726B" w:rsidRDefault="00F1485B" w:rsidP="00D2082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5F738CD9" w14:textId="77777777" w:rsidR="00D20820" w:rsidRPr="00CE726B" w:rsidRDefault="00D20820" w:rsidP="00D20820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EF5A4A" w14:textId="3A4AA548" w:rsidR="00D20820" w:rsidRPr="00CE726B" w:rsidRDefault="00D20820" w:rsidP="00D2082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F67B394" w14:textId="77777777" w:rsidR="00D20820" w:rsidRPr="00CE726B" w:rsidRDefault="00D20820" w:rsidP="00D20820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20820" w:rsidRPr="00CE726B" w14:paraId="7ABFF5A4" w14:textId="77777777" w:rsidTr="00DA7517">
        <w:trPr>
          <w:cantSplit/>
        </w:trPr>
        <w:tc>
          <w:tcPr>
            <w:tcW w:w="3825" w:type="dxa"/>
            <w:vAlign w:val="center"/>
          </w:tcPr>
          <w:p w14:paraId="423FF69A" w14:textId="77777777" w:rsidR="00D20820" w:rsidRPr="00CE726B" w:rsidRDefault="00D20820" w:rsidP="00D2082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2AE44EC8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AF2A85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1FEFE51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6F46A2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F5B38E" w14:textId="79E59686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</w:t>
            </w:r>
            <w:r w:rsidR="00B250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178" w:type="dxa"/>
            <w:vAlign w:val="center"/>
          </w:tcPr>
          <w:p w14:paraId="15F62E6C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5FA4ED" w14:textId="7ED91CDB" w:rsidR="00D20820" w:rsidRPr="00CE726B" w:rsidRDefault="008F13BA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157,606</w:t>
            </w:r>
          </w:p>
        </w:tc>
        <w:tc>
          <w:tcPr>
            <w:tcW w:w="178" w:type="dxa"/>
            <w:vAlign w:val="center"/>
          </w:tcPr>
          <w:p w14:paraId="1046DAB6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413DF4" w14:textId="59FB5922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236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3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178" w:type="dxa"/>
            <w:vAlign w:val="center"/>
          </w:tcPr>
          <w:p w14:paraId="26F27835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FA566E" w14:textId="185804BA" w:rsidR="00D20820" w:rsidRPr="00CE726B" w:rsidRDefault="008F13BA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3,980</w:t>
            </w:r>
          </w:p>
        </w:tc>
        <w:tc>
          <w:tcPr>
            <w:tcW w:w="178" w:type="dxa"/>
            <w:vAlign w:val="center"/>
          </w:tcPr>
          <w:p w14:paraId="24D29740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012B32" w14:textId="22B00B38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(62,621)</w:t>
            </w:r>
          </w:p>
        </w:tc>
        <w:tc>
          <w:tcPr>
            <w:tcW w:w="178" w:type="dxa"/>
            <w:vAlign w:val="center"/>
          </w:tcPr>
          <w:p w14:paraId="4DE2F8CD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6FAFEF" w14:textId="6E109A00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(1,369)</w:t>
            </w:r>
          </w:p>
        </w:tc>
        <w:tc>
          <w:tcPr>
            <w:tcW w:w="182" w:type="dxa"/>
            <w:vAlign w:val="center"/>
          </w:tcPr>
          <w:p w14:paraId="32BD2709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8F5B7D" w14:textId="040CC1D6" w:rsidR="00D20820" w:rsidRPr="00D20820" w:rsidRDefault="00F1485B" w:rsidP="00D2082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373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1,579</w:t>
            </w:r>
          </w:p>
        </w:tc>
        <w:tc>
          <w:tcPr>
            <w:tcW w:w="180" w:type="dxa"/>
            <w:vAlign w:val="center"/>
          </w:tcPr>
          <w:p w14:paraId="1FB58E5F" w14:textId="77777777" w:rsidR="00D20820" w:rsidRPr="00D20820" w:rsidRDefault="00D20820" w:rsidP="00D20820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23A2B0" w14:textId="73B148E7" w:rsidR="00D20820" w:rsidRPr="009960AD" w:rsidRDefault="008F13BA" w:rsidP="00D2082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160,217</w:t>
            </w:r>
          </w:p>
        </w:tc>
        <w:tc>
          <w:tcPr>
            <w:tcW w:w="180" w:type="dxa"/>
            <w:vAlign w:val="center"/>
          </w:tcPr>
          <w:p w14:paraId="5924FB0D" w14:textId="77777777" w:rsidR="00D20820" w:rsidRPr="00CE726B" w:rsidRDefault="00D20820" w:rsidP="00D20820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20820" w:rsidRPr="00CE726B" w14:paraId="18D6CF81" w14:textId="77777777" w:rsidTr="00DA7517">
        <w:trPr>
          <w:cantSplit/>
          <w:trHeight w:val="325"/>
        </w:trPr>
        <w:tc>
          <w:tcPr>
            <w:tcW w:w="3825" w:type="dxa"/>
            <w:vAlign w:val="center"/>
          </w:tcPr>
          <w:p w14:paraId="313F7F34" w14:textId="77777777" w:rsidR="00D20820" w:rsidRPr="00CE726B" w:rsidRDefault="00D20820" w:rsidP="00D20820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6BFFB3A6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B9BC544" w14:textId="77777777" w:rsidR="00D20820" w:rsidRPr="00CE726B" w:rsidRDefault="00D20820" w:rsidP="00D2082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1EB9327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57903A7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7E8DF841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779C69B" w14:textId="77777777" w:rsidR="00D20820" w:rsidRPr="00CE726B" w:rsidRDefault="00D20820" w:rsidP="00D2082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5C4FEDB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171C32A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34591786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8E82D7F" w14:textId="77777777" w:rsidR="00D20820" w:rsidRPr="00CE726B" w:rsidRDefault="00D20820" w:rsidP="00D20820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5E26355B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AD9C430" w14:textId="77777777" w:rsidR="00D20820" w:rsidRPr="00CE726B" w:rsidRDefault="00D20820" w:rsidP="00D2082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0F48675E" w14:textId="77777777" w:rsidR="00D20820" w:rsidRPr="00CE726B" w:rsidRDefault="00D20820" w:rsidP="00D20820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B2336C" w14:textId="77777777" w:rsidR="00D20820" w:rsidRPr="00CE726B" w:rsidRDefault="00D20820" w:rsidP="00D2082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A6BB1DE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093603F" w14:textId="77777777" w:rsidR="00D20820" w:rsidRPr="00CE726B" w:rsidRDefault="00D20820" w:rsidP="00D2082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40E03F7B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5F02F6A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A57FEA1" w14:textId="77777777" w:rsidR="00D20820" w:rsidRPr="00CE726B" w:rsidRDefault="00D20820" w:rsidP="00D20820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CD0298D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0820" w:rsidRPr="00CE726B" w14:paraId="0D945FE1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03E35412" w14:textId="77777777" w:rsidR="00D20820" w:rsidRPr="00CE726B" w:rsidRDefault="00D20820" w:rsidP="00D20820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431CDF9A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5BADF1A" w14:textId="77777777" w:rsidR="00D20820" w:rsidRPr="00CE726B" w:rsidRDefault="00D20820" w:rsidP="00D2082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D0DBF37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6D617F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64207AD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E2D36B6" w14:textId="77777777" w:rsidR="00D20820" w:rsidRPr="00CE726B" w:rsidRDefault="00D20820" w:rsidP="00D2082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798CD2B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03B793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5A64AC9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78FC653" w14:textId="77777777" w:rsidR="00D20820" w:rsidRPr="00CE726B" w:rsidRDefault="00D20820" w:rsidP="00D20820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1B85F07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9227990" w14:textId="77777777" w:rsidR="00D20820" w:rsidRPr="00CE726B" w:rsidRDefault="00D20820" w:rsidP="00D20820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A9E8A57" w14:textId="77777777" w:rsidR="00D20820" w:rsidRPr="00CE726B" w:rsidRDefault="00D20820" w:rsidP="00D20820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2DFD5A" w14:textId="77777777" w:rsidR="00D20820" w:rsidRPr="00CE726B" w:rsidRDefault="00D20820" w:rsidP="00D20820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25D460D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F555157" w14:textId="77777777" w:rsidR="00D20820" w:rsidRPr="00CE726B" w:rsidRDefault="00D20820" w:rsidP="00D2082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71E50AB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10996B3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E71E0E" w14:textId="77777777" w:rsidR="00D20820" w:rsidRPr="00CE726B" w:rsidRDefault="00D20820" w:rsidP="00D20820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878CE70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0820" w:rsidRPr="00CE726B" w14:paraId="28C36D68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102EEF44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739DC3D7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6EFB88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AB43D96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FAB91A4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3FEF482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F6CDFC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548FD36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C26D117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8303C58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D87BF68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BC6BE8B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2889218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C597404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EC49A5D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6762C49D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31DAB47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440A061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E557E0F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0D1D09B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C3C84E7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0820" w:rsidRPr="00CE726B" w14:paraId="6D28824A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6C49004D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479D7BCA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FA2CAEC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34FB812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4555997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95AC189" w14:textId="0AE8CCEF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153,750</w:t>
            </w:r>
          </w:p>
        </w:tc>
        <w:tc>
          <w:tcPr>
            <w:tcW w:w="178" w:type="dxa"/>
            <w:vAlign w:val="center"/>
          </w:tcPr>
          <w:p w14:paraId="49BF69C7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F49DC4C" w14:textId="706F6C4C" w:rsidR="00D20820" w:rsidRPr="00CE726B" w:rsidRDefault="008F13BA" w:rsidP="00D2082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BA1C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78" w:type="dxa"/>
            <w:vAlign w:val="center"/>
          </w:tcPr>
          <w:p w14:paraId="5F9523C1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7897C46" w14:textId="70A13134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178" w:type="dxa"/>
            <w:vAlign w:val="center"/>
          </w:tcPr>
          <w:p w14:paraId="70718F79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F9A1383" w14:textId="43073079" w:rsidR="00D20820" w:rsidRPr="00CE726B" w:rsidRDefault="008F13BA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2,609</w:t>
            </w:r>
          </w:p>
        </w:tc>
        <w:tc>
          <w:tcPr>
            <w:tcW w:w="178" w:type="dxa"/>
            <w:vAlign w:val="center"/>
          </w:tcPr>
          <w:p w14:paraId="64EB5A7C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3FB3558" w14:textId="123904E8" w:rsidR="00D20820" w:rsidRPr="00CE726B" w:rsidRDefault="00F1485B" w:rsidP="00D20820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473A32D5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EBCE242" w14:textId="4E294832" w:rsidR="00D20820" w:rsidRPr="00BA1C04" w:rsidRDefault="00BA1C04" w:rsidP="00BA1C04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- </w:t>
            </w:r>
            <w:r w:rsidRPr="00BA1C0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82" w:type="dxa"/>
            <w:vAlign w:val="center"/>
          </w:tcPr>
          <w:p w14:paraId="4F40BF63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1FB28C3" w14:textId="3A859B67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154,736</w:t>
            </w:r>
          </w:p>
        </w:tc>
        <w:tc>
          <w:tcPr>
            <w:tcW w:w="180" w:type="dxa"/>
            <w:vAlign w:val="center"/>
          </w:tcPr>
          <w:p w14:paraId="1B57749E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219896" w14:textId="251321BD" w:rsidR="00D20820" w:rsidRPr="00CE726B" w:rsidRDefault="008F13BA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156,359</w:t>
            </w:r>
          </w:p>
        </w:tc>
        <w:tc>
          <w:tcPr>
            <w:tcW w:w="180" w:type="dxa"/>
            <w:vAlign w:val="center"/>
          </w:tcPr>
          <w:p w14:paraId="74E76C09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0820" w:rsidRPr="00CE726B" w14:paraId="4378734D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461B35D0" w14:textId="77777777" w:rsidR="00D20820" w:rsidRPr="00CE726B" w:rsidRDefault="00D20820" w:rsidP="00D2082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1CEC39D1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D72C4D1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6F5611E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E9B718C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1C5FE3CD" w14:textId="01DBDD1A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</w:t>
            </w:r>
            <w:r w:rsidR="00B25022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78" w:type="dxa"/>
            <w:vAlign w:val="center"/>
          </w:tcPr>
          <w:p w14:paraId="25B2DE14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59FE7E5B" w14:textId="104A8365" w:rsidR="00D20820" w:rsidRPr="00CE726B" w:rsidRDefault="00D20820" w:rsidP="00D2082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3,856</w:t>
            </w:r>
          </w:p>
        </w:tc>
        <w:tc>
          <w:tcPr>
            <w:tcW w:w="178" w:type="dxa"/>
            <w:vAlign w:val="center"/>
          </w:tcPr>
          <w:p w14:paraId="134241C7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6FE2252A" w14:textId="52442EF6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765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35B9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78" w:type="dxa"/>
            <w:vAlign w:val="center"/>
          </w:tcPr>
          <w:p w14:paraId="51B8AD19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34D58734" w14:textId="79A4103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1,371</w:t>
            </w:r>
          </w:p>
        </w:tc>
        <w:tc>
          <w:tcPr>
            <w:tcW w:w="178" w:type="dxa"/>
            <w:vAlign w:val="center"/>
          </w:tcPr>
          <w:p w14:paraId="7EB097AD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57B7B41E" w14:textId="16D5DC3E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(62,621)</w:t>
            </w:r>
          </w:p>
        </w:tc>
        <w:tc>
          <w:tcPr>
            <w:tcW w:w="178" w:type="dxa"/>
            <w:vAlign w:val="center"/>
          </w:tcPr>
          <w:p w14:paraId="3D85CEDF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5E1109" w14:textId="69DC435F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(1,369)</w:t>
            </w:r>
          </w:p>
        </w:tc>
        <w:tc>
          <w:tcPr>
            <w:tcW w:w="182" w:type="dxa"/>
            <w:vAlign w:val="center"/>
          </w:tcPr>
          <w:p w14:paraId="20C05FD0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0F28645D" w14:textId="34830128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B25022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3735B9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180" w:type="dxa"/>
            <w:vAlign w:val="center"/>
          </w:tcPr>
          <w:p w14:paraId="1B9F074C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EE7BB56" w14:textId="052728E8" w:rsidR="00D20820" w:rsidRPr="00CE726B" w:rsidRDefault="00D20820" w:rsidP="00D2082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3,858</w:t>
            </w:r>
          </w:p>
        </w:tc>
        <w:tc>
          <w:tcPr>
            <w:tcW w:w="180" w:type="dxa"/>
            <w:vAlign w:val="center"/>
          </w:tcPr>
          <w:p w14:paraId="5B0AAC14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0820" w:rsidRPr="00CE726B" w14:paraId="0F402E53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7EEC2A5C" w14:textId="77777777" w:rsidR="00D20820" w:rsidRPr="00CE726B" w:rsidRDefault="00D20820" w:rsidP="00D20820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45220003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4673ED8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7E2B072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E97E64B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6AC622" w14:textId="754DD985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</w:t>
            </w:r>
            <w:r w:rsidR="00B250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178" w:type="dxa"/>
            <w:vAlign w:val="center"/>
          </w:tcPr>
          <w:p w14:paraId="0F3FB5A2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27D2EF" w14:textId="39862ACA" w:rsidR="00D20820" w:rsidRPr="00CE726B" w:rsidRDefault="008F13BA" w:rsidP="00D2082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157,606</w:t>
            </w:r>
          </w:p>
        </w:tc>
        <w:tc>
          <w:tcPr>
            <w:tcW w:w="178" w:type="dxa"/>
            <w:vAlign w:val="center"/>
          </w:tcPr>
          <w:p w14:paraId="04D3CE74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A3F163" w14:textId="565998FB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73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3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178" w:type="dxa"/>
            <w:vAlign w:val="center"/>
          </w:tcPr>
          <w:p w14:paraId="4870341D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8C0B83" w14:textId="624F246D" w:rsidR="00D20820" w:rsidRPr="00CE726B" w:rsidRDefault="008F13BA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3,980</w:t>
            </w:r>
          </w:p>
        </w:tc>
        <w:tc>
          <w:tcPr>
            <w:tcW w:w="178" w:type="dxa"/>
            <w:vAlign w:val="center"/>
          </w:tcPr>
          <w:p w14:paraId="7EA2654C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15041B" w14:textId="7D20C688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(62,621)</w:t>
            </w:r>
          </w:p>
        </w:tc>
        <w:tc>
          <w:tcPr>
            <w:tcW w:w="178" w:type="dxa"/>
            <w:vAlign w:val="center"/>
          </w:tcPr>
          <w:p w14:paraId="3C4B3E13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93692" w14:textId="421190B8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(1,369)</w:t>
            </w:r>
          </w:p>
        </w:tc>
        <w:tc>
          <w:tcPr>
            <w:tcW w:w="182" w:type="dxa"/>
            <w:vAlign w:val="center"/>
          </w:tcPr>
          <w:p w14:paraId="69CF4672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CE6139" w14:textId="05BB44B3" w:rsidR="00D20820" w:rsidRPr="00CE726B" w:rsidRDefault="00F1485B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373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3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180" w:type="dxa"/>
            <w:vAlign w:val="center"/>
          </w:tcPr>
          <w:p w14:paraId="3B74B16E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C7AE1E" w14:textId="3FBCFF16" w:rsidR="00D20820" w:rsidRPr="00CE726B" w:rsidRDefault="008F13BA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160,217</w:t>
            </w:r>
          </w:p>
        </w:tc>
        <w:tc>
          <w:tcPr>
            <w:tcW w:w="180" w:type="dxa"/>
            <w:vAlign w:val="center"/>
          </w:tcPr>
          <w:p w14:paraId="356F709E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0820" w:rsidRPr="00CE726B" w14:paraId="2F1B793F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2C3DE039" w14:textId="77777777" w:rsidR="00D20820" w:rsidRPr="00CE726B" w:rsidRDefault="00D20820" w:rsidP="00D2082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5CCFBBC7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863AFAA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356D597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54CCA9D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E05AAD2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A77268F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80F27EB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87B58C1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F08E404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2049B2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08B7D5C9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912244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DDC558C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8CAB810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403F1AA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65AD4E9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5A6B36E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73E530F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D0546F6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E7FFD0C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0820" w:rsidRPr="00CE726B" w14:paraId="2759EEDB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4C072F17" w14:textId="77777777" w:rsidR="00D20820" w:rsidRPr="00CE726B" w:rsidRDefault="00D20820" w:rsidP="00D2082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4AA670F4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48142F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E3B3D38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A867C9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4A246B6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07F92E6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9337923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6BB3005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62E16C6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12C4D39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B9B4C64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FCE5325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958A2D6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86BB0E7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66E5A7F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292860B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1A2D078D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C875E80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04129C6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EEC392A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0820" w:rsidRPr="00CE726B" w14:paraId="25E0DCA9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402D0D51" w14:textId="77777777" w:rsidR="00D20820" w:rsidRPr="00CE726B" w:rsidRDefault="00D20820" w:rsidP="00D20820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1B64BA63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24F3944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4549C41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FB2616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9F0D483" w14:textId="6831B475" w:rsidR="00D20820" w:rsidRPr="006F130E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</w:t>
            </w:r>
            <w:r w:rsidR="00B25022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78" w:type="dxa"/>
            <w:vAlign w:val="center"/>
          </w:tcPr>
          <w:p w14:paraId="67157A1B" w14:textId="77777777" w:rsidR="00D20820" w:rsidRPr="006F130E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DFA59D1" w14:textId="7DD1668F" w:rsidR="00D20820" w:rsidRPr="006F130E" w:rsidRDefault="008F13BA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157,606</w:t>
            </w:r>
          </w:p>
        </w:tc>
        <w:tc>
          <w:tcPr>
            <w:tcW w:w="178" w:type="dxa"/>
            <w:vAlign w:val="center"/>
          </w:tcPr>
          <w:p w14:paraId="48547201" w14:textId="77777777" w:rsidR="00D20820" w:rsidRPr="006F130E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AA66A5A" w14:textId="2A0DE55C" w:rsidR="00D20820" w:rsidRPr="006F130E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735B9">
              <w:rPr>
                <w:rFonts w:asciiTheme="majorBidi" w:hAnsiTheme="majorBidi" w:cstheme="majorBidi"/>
                <w:sz w:val="30"/>
                <w:szCs w:val="30"/>
              </w:rPr>
              <w:t>4,467</w:t>
            </w:r>
          </w:p>
        </w:tc>
        <w:tc>
          <w:tcPr>
            <w:tcW w:w="178" w:type="dxa"/>
            <w:vAlign w:val="center"/>
          </w:tcPr>
          <w:p w14:paraId="0D4ADE4F" w14:textId="77777777" w:rsidR="00D20820" w:rsidRPr="006F130E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C3F277D" w14:textId="480C1BF3" w:rsidR="00D20820" w:rsidRPr="008F13BA" w:rsidRDefault="008F13BA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3BA">
              <w:rPr>
                <w:rFonts w:asciiTheme="majorBidi" w:hAnsiTheme="majorBidi" w:cstheme="majorBidi"/>
                <w:sz w:val="30"/>
                <w:szCs w:val="30"/>
              </w:rPr>
              <w:t>3,980</w:t>
            </w:r>
          </w:p>
        </w:tc>
        <w:tc>
          <w:tcPr>
            <w:tcW w:w="178" w:type="dxa"/>
            <w:vAlign w:val="center"/>
          </w:tcPr>
          <w:p w14:paraId="6DDA8F05" w14:textId="77777777" w:rsidR="00D20820" w:rsidRPr="008F13BA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4AD9DE3" w14:textId="47A5627E" w:rsidR="00D20820" w:rsidRPr="006F130E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(62,621)</w:t>
            </w:r>
          </w:p>
        </w:tc>
        <w:tc>
          <w:tcPr>
            <w:tcW w:w="178" w:type="dxa"/>
            <w:vAlign w:val="center"/>
          </w:tcPr>
          <w:p w14:paraId="438EFD08" w14:textId="77777777" w:rsidR="00D20820" w:rsidRPr="006F130E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F8E0794" w14:textId="1688F90F" w:rsidR="00D20820" w:rsidRPr="006F130E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(1,369)</w:t>
            </w:r>
          </w:p>
        </w:tc>
        <w:tc>
          <w:tcPr>
            <w:tcW w:w="182" w:type="dxa"/>
            <w:vAlign w:val="center"/>
          </w:tcPr>
          <w:p w14:paraId="66C59347" w14:textId="77777777" w:rsidR="00D20820" w:rsidRPr="006F130E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4AFF4D1" w14:textId="7EF8FAB4" w:rsidR="00D20820" w:rsidRPr="006F130E" w:rsidRDefault="00F1485B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3735B9">
              <w:rPr>
                <w:rFonts w:asciiTheme="majorBidi" w:hAnsiTheme="majorBidi" w:cstheme="majorBidi"/>
                <w:sz w:val="30"/>
                <w:szCs w:val="30"/>
              </w:rPr>
              <w:t>1,579</w:t>
            </w:r>
          </w:p>
        </w:tc>
        <w:tc>
          <w:tcPr>
            <w:tcW w:w="180" w:type="dxa"/>
            <w:vAlign w:val="center"/>
          </w:tcPr>
          <w:p w14:paraId="2D4FD097" w14:textId="77777777" w:rsidR="00D20820" w:rsidRPr="006F130E" w:rsidRDefault="00D20820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A020273" w14:textId="0BDA4FB5" w:rsidR="00D20820" w:rsidRPr="008F13BA" w:rsidRDefault="008F13BA" w:rsidP="00D208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3BA">
              <w:rPr>
                <w:rFonts w:asciiTheme="majorBidi" w:hAnsiTheme="majorBidi" w:cstheme="majorBidi"/>
                <w:sz w:val="30"/>
                <w:szCs w:val="30"/>
              </w:rPr>
              <w:t>160,217</w:t>
            </w:r>
          </w:p>
        </w:tc>
        <w:tc>
          <w:tcPr>
            <w:tcW w:w="180" w:type="dxa"/>
            <w:vAlign w:val="center"/>
          </w:tcPr>
          <w:p w14:paraId="6A24EE8F" w14:textId="77777777" w:rsidR="00D20820" w:rsidRPr="00CE726B" w:rsidRDefault="00D20820" w:rsidP="00D208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833E5A8" w14:textId="77777777" w:rsidR="00375E41" w:rsidRPr="00CE726B" w:rsidRDefault="00375E41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AF6D43" w14:textId="77777777" w:rsidR="00E40048" w:rsidRPr="00CE726B" w:rsidRDefault="00E40048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FF5338" w14:textId="77777777" w:rsidR="00E40048" w:rsidRPr="00CE726B" w:rsidRDefault="00E40048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E40048" w:rsidRPr="00CE726B" w:rsidSect="00607FD1">
          <w:headerReference w:type="default" r:id="rId10"/>
          <w:footerReference w:type="default" r:id="rId11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65A8163" w14:textId="127C1CE1" w:rsidR="00D9160C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18</w:t>
      </w:r>
      <w:r w:rsidR="00D9160C" w:rsidRPr="00CE726B">
        <w:rPr>
          <w:rFonts w:asciiTheme="majorBidi" w:hAnsiTheme="majorBidi" w:cstheme="majorBidi"/>
          <w:sz w:val="30"/>
          <w:szCs w:val="30"/>
        </w:rPr>
        <w:tab/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1E18E0C3" w14:textId="3B736139" w:rsidR="00D9160C" w:rsidRPr="00CE726B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A83BBF1" w14:textId="77777777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การประมาณมูลค่ายุติธรรม</w:t>
      </w:r>
    </w:p>
    <w:p w14:paraId="2ACDF946" w14:textId="77777777" w:rsidR="00D9160C" w:rsidRPr="00CE726B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E0BB7C" w14:textId="198E8587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แนวปฏิบัติทางการบัญชี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A8561B5" w14:textId="77777777" w:rsidR="00D9160C" w:rsidRPr="00CE726B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A02388A" w14:textId="77777777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ความแตกต่างของระดับข้อมูลสามารถแสดงได้ดังนี้</w:t>
      </w:r>
    </w:p>
    <w:p w14:paraId="523FF387" w14:textId="44473214" w:rsidR="00D9160C" w:rsidRPr="00CE726B" w:rsidRDefault="00D9160C" w:rsidP="00CE726B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</w:t>
      </w:r>
      <w:r w:rsidR="00960FD9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</w:rPr>
        <w:t>)</w:t>
      </w:r>
    </w:p>
    <w:p w14:paraId="7A6E635F" w14:textId="23FDCD5B" w:rsidR="00D9160C" w:rsidRPr="00CE726B" w:rsidRDefault="00D9160C" w:rsidP="00CE726B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ที่สามารถสังเกตได้โดยตรง (ได้แก่ข้อมูลราคาตลาด)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</w:rPr>
        <w:t>)</w:t>
      </w:r>
    </w:p>
    <w:p w14:paraId="77E731D6" w14:textId="383DE583" w:rsidR="00D9160C" w:rsidRPr="00CE726B" w:rsidRDefault="00D9160C" w:rsidP="00CE726B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(ข้อมูลระดับที่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cs/>
        </w:rPr>
        <w:t>)</w:t>
      </w:r>
    </w:p>
    <w:p w14:paraId="7B6FE888" w14:textId="77777777" w:rsidR="00D9160C" w:rsidRPr="00CE726B" w:rsidRDefault="00D9160C" w:rsidP="00CE726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8AB1C" w14:textId="7092ED68" w:rsidR="00D9160C" w:rsidRPr="00CE726B" w:rsidRDefault="00D9160C" w:rsidP="00CE726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ตารางต่อไปนี้</w:t>
      </w:r>
      <w:r w:rsidR="00BF60F1" w:rsidRPr="00BF60F1">
        <w:rPr>
          <w:rFonts w:asciiTheme="majorBidi" w:hAnsiTheme="majorBidi"/>
          <w:sz w:val="30"/>
          <w:szCs w:val="30"/>
          <w:cs/>
        </w:rPr>
        <w:t>แสดงมูลค่ายุติธรรมจำแนกตามวิธีการประมาณมูลค่า</w:t>
      </w:r>
    </w:p>
    <w:p w14:paraId="53710A0B" w14:textId="77777777" w:rsidR="00D9160C" w:rsidRPr="00CE726B" w:rsidRDefault="00D9160C" w:rsidP="00CE72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1"/>
        <w:gridCol w:w="264"/>
        <w:gridCol w:w="1447"/>
        <w:gridCol w:w="250"/>
        <w:gridCol w:w="1458"/>
      </w:tblGrid>
      <w:tr w:rsidR="00D15D4A" w:rsidRPr="00CE726B" w14:paraId="4E852488" w14:textId="77777777" w:rsidTr="0027368F">
        <w:trPr>
          <w:tblHeader/>
        </w:trPr>
        <w:tc>
          <w:tcPr>
            <w:tcW w:w="2353" w:type="pct"/>
          </w:tcPr>
          <w:p w14:paraId="329B1998" w14:textId="0BFFB9F0" w:rsidR="00D15D4A" w:rsidRPr="00CE726B" w:rsidRDefault="00D15D4A" w:rsidP="00CE726B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4A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75E41" w:rsidRPr="004A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F13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D57DCE" w:rsidRPr="00D57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85" w:type="pct"/>
          </w:tcPr>
          <w:p w14:paraId="0331AEA5" w14:textId="541C9FF8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24059BED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60C928B5" w14:textId="527B9D35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202BA197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44E2DEAB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15D4A" w:rsidRPr="00CE726B" w14:paraId="73945C4A" w14:textId="77777777" w:rsidTr="0027368F">
        <w:trPr>
          <w:tblHeader/>
        </w:trPr>
        <w:tc>
          <w:tcPr>
            <w:tcW w:w="2353" w:type="pct"/>
          </w:tcPr>
          <w:p w14:paraId="26EC573A" w14:textId="77777777" w:rsidR="00D15D4A" w:rsidRPr="00CE726B" w:rsidRDefault="00D15D4A" w:rsidP="00CE726B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3DB09A9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50E7E13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0941D6D0" w14:textId="0BA54A89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6" w:type="pct"/>
          </w:tcPr>
          <w:p w14:paraId="3DDAA222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078AD184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5D4A" w:rsidRPr="00CE726B" w14:paraId="281B4241" w14:textId="77777777" w:rsidTr="0027368F">
        <w:tc>
          <w:tcPr>
            <w:tcW w:w="2353" w:type="pct"/>
          </w:tcPr>
          <w:p w14:paraId="68F2B20A" w14:textId="37B6D7DE" w:rsidR="00D15D4A" w:rsidRPr="00CE726B" w:rsidRDefault="0027368F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68F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</w:t>
            </w:r>
            <w:r w:rsidR="00772102" w:rsidRPr="00772102">
              <w:rPr>
                <w:rFonts w:asciiTheme="majorBidi" w:hAnsiTheme="majorBidi"/>
                <w:sz w:val="30"/>
                <w:szCs w:val="30"/>
                <w:cs/>
              </w:rPr>
              <w:t xml:space="preserve">ตามมูลค่ายุติธรรม </w:t>
            </w:r>
          </w:p>
        </w:tc>
        <w:tc>
          <w:tcPr>
            <w:tcW w:w="785" w:type="pct"/>
          </w:tcPr>
          <w:p w14:paraId="41A5250A" w14:textId="656B280F" w:rsidR="00D15D4A" w:rsidRPr="00CE726B" w:rsidRDefault="00351DF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8AD0B0" w14:textId="77777777" w:rsidR="00D15D4A" w:rsidRPr="00CE726B" w:rsidRDefault="00D15D4A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98D98AA" w14:textId="3A4B76AC" w:rsidR="00D15D4A" w:rsidRPr="00CE726B" w:rsidRDefault="00351DF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7,324,958</w:t>
            </w:r>
          </w:p>
        </w:tc>
        <w:tc>
          <w:tcPr>
            <w:tcW w:w="136" w:type="pct"/>
          </w:tcPr>
          <w:p w14:paraId="08268801" w14:textId="77777777" w:rsidR="00D15D4A" w:rsidRPr="00CE726B" w:rsidRDefault="00D15D4A" w:rsidP="00CE726B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493C4476" w14:textId="54602C0B" w:rsidR="00D15D4A" w:rsidRPr="00CE726B" w:rsidRDefault="00351DF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7,324,958</w:t>
            </w:r>
          </w:p>
        </w:tc>
      </w:tr>
      <w:tr w:rsidR="00D15D4A" w:rsidRPr="00CE726B" w14:paraId="42C25BA5" w14:textId="77777777" w:rsidTr="0027368F">
        <w:tc>
          <w:tcPr>
            <w:tcW w:w="2353" w:type="pct"/>
          </w:tcPr>
          <w:p w14:paraId="6DBEBA87" w14:textId="02649A76" w:rsidR="00D15D4A" w:rsidRPr="00CE726B" w:rsidRDefault="00505F70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</w:t>
            </w:r>
            <w:r w:rsidR="0047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785" w:type="pct"/>
          </w:tcPr>
          <w:p w14:paraId="4906B9FD" w14:textId="1579C33C" w:rsidR="00D15D4A" w:rsidRPr="00CE726B" w:rsidRDefault="00351DF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24,104</w:t>
            </w:r>
          </w:p>
        </w:tc>
        <w:tc>
          <w:tcPr>
            <w:tcW w:w="144" w:type="pct"/>
          </w:tcPr>
          <w:p w14:paraId="2219FCF3" w14:textId="77777777" w:rsidR="00D15D4A" w:rsidRPr="00CE726B" w:rsidRDefault="00D15D4A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09F6A2B5" w14:textId="7B439CA6" w:rsidR="00D15D4A" w:rsidRPr="00CE726B" w:rsidRDefault="00351DF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5CCC01C" w14:textId="77777777" w:rsidR="00D15D4A" w:rsidRPr="00CE726B" w:rsidRDefault="00D15D4A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2AF2E184" w14:textId="7F1C6008" w:rsidR="00D15D4A" w:rsidRPr="00CE726B" w:rsidRDefault="00351DF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24,104</w:t>
            </w:r>
          </w:p>
        </w:tc>
      </w:tr>
    </w:tbl>
    <w:p w14:paraId="6033513B" w14:textId="18393EF8" w:rsidR="00D15D4A" w:rsidRDefault="00D15D4A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7690F54" w14:textId="4E061C92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เงินลงทุนต่าง ๆ ซึ่งมูลค่าเงินลงทุนมาจากราคาตลาดที่มีการอ้างอิงไว้อย่างชัดเจนในตลาดที่มีสภาพคล่องและถูกจัดประเภทอยู่ใน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นั้นประกอบด้วยตราสารทุนของบริษัทจดทะเบียนที่มีสภาพคล่องและอนุพันธ์ที่ซื้อขายในตลาดที่จัดตั้งขึ้นอย่างเป็นทางการ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จะไม่ปรับราคาที่อ้างอิงสำหรับเครื่องมือเหล่านี้</w:t>
      </w:r>
    </w:p>
    <w:p w14:paraId="4327DF81" w14:textId="1D2BB9DA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ตราสารหนี้ภาคเอกชนที่อยู่ในกลุ่มน่าลงทุนและอนุพันธ์ในตลาดซื้อขายกันโดยตรง</w:t>
      </w:r>
    </w:p>
    <w:p w14:paraId="58ACF5EC" w14:textId="7E633FB0" w:rsidR="00FE2990" w:rsidRPr="00CE726B" w:rsidRDefault="00FE2990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GB" w:bidi="ar-SA"/>
        </w:rPr>
      </w:pPr>
    </w:p>
    <w:p w14:paraId="42EEF9A8" w14:textId="65C1C2ED" w:rsidR="00FE2990" w:rsidRPr="00CE726B" w:rsidRDefault="00FE2990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เงินลงทุนที่ถูกจัดประเภทในระดับที่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</w:p>
    <w:p w14:paraId="64EC6D68" w14:textId="77777777" w:rsidR="00FE2990" w:rsidRPr="00CE726B" w:rsidRDefault="00FE2990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2E24A4" w14:textId="5C897A37" w:rsidR="00FE2990" w:rsidRPr="00CE726B" w:rsidRDefault="00FE2990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ตราสารทุนในระดับที่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ประกอบด้วยข้อมูลความเสี่ยงด้านเครดิตและมูลค่าความเสียหายที่คาดว่าจะเกิดขึ้นสำหรับฐานะที่เกี่ยวกับตราสารทุนนั้น ข้อมูลหลักที่ป้อนเข้าตัวแบบการประเมินมูลค่าของกองทรัสต์สำหรับเงินลงทุนนี้ประกอบด้วยอัตราส่วนราคาต่อกำไร (</w:t>
      </w:r>
      <w:r w:rsidRPr="00CE726B">
        <w:rPr>
          <w:rFonts w:asciiTheme="majorBidi" w:hAnsiTheme="majorBidi" w:cstheme="majorBidi"/>
          <w:sz w:val="30"/>
          <w:szCs w:val="30"/>
        </w:rPr>
        <w:t xml:space="preserve">price-earnings ratio) </w:t>
      </w:r>
      <w:r w:rsidRPr="00CE726B">
        <w:rPr>
          <w:rFonts w:asciiTheme="majorBidi" w:hAnsiTheme="majorBidi" w:cstheme="majorBidi"/>
          <w:sz w:val="30"/>
          <w:szCs w:val="30"/>
          <w:cs/>
        </w:rPr>
        <w:t>และการคิดลดกระแสเงินสด</w:t>
      </w:r>
    </w:p>
    <w:p w14:paraId="1B8C36B3" w14:textId="23335F55" w:rsidR="00A14487" w:rsidRDefault="00A14487" w:rsidP="00A1448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50874" w14:textId="77777777" w:rsidR="00AC705C" w:rsidRPr="00AC705C" w:rsidRDefault="00AC705C" w:rsidP="00AC705C"/>
    <w:p w14:paraId="27400BD8" w14:textId="706154F7" w:rsidR="00A14487" w:rsidRDefault="00A14487" w:rsidP="00DF4CF6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sectPr w:rsidR="00A14487" w:rsidSect="00607FD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1E6A7" w14:textId="77777777" w:rsidR="004A3DB5" w:rsidRDefault="004A3DB5" w:rsidP="004956B4">
      <w:r>
        <w:separator/>
      </w:r>
    </w:p>
  </w:endnote>
  <w:endnote w:type="continuationSeparator" w:id="0">
    <w:p w14:paraId="161A40AA" w14:textId="77777777" w:rsidR="004A3DB5" w:rsidRDefault="004A3DB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21681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F5F126" w14:textId="77777777" w:rsidR="00625DAA" w:rsidRPr="00240D11" w:rsidRDefault="00625DAA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57DCE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F314408" w14:textId="77777777" w:rsidR="00625DAA" w:rsidRDefault="00625D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B14002" w14:textId="77777777" w:rsidR="00625DAA" w:rsidRPr="00240D11" w:rsidRDefault="00625DAA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57DCE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6F16777" w14:textId="77777777" w:rsidR="00625DAA" w:rsidRDefault="00625DA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15BF63" w14:textId="105842FF" w:rsidR="00625DAA" w:rsidRPr="00607FD1" w:rsidRDefault="00625D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ED922" w14:textId="77777777" w:rsidR="004A3DB5" w:rsidRDefault="004A3DB5" w:rsidP="004956B4">
      <w:r>
        <w:separator/>
      </w:r>
    </w:p>
  </w:footnote>
  <w:footnote w:type="continuationSeparator" w:id="0">
    <w:p w14:paraId="7B8FE9CB" w14:textId="77777777" w:rsidR="004A3DB5" w:rsidRDefault="004A3DB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BC0B6" w14:textId="77777777" w:rsidR="00625DAA" w:rsidRPr="000230B9" w:rsidRDefault="00625DAA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32ACFADB" w14:textId="77777777" w:rsidR="00625DAA" w:rsidRPr="000230B9" w:rsidRDefault="00625DAA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207D40" w14:textId="58790421" w:rsidR="00625DAA" w:rsidRPr="00240D11" w:rsidRDefault="00625DAA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</w:t>
    </w:r>
    <w:r w:rsidRPr="00070B32">
      <w:rPr>
        <w:rFonts w:ascii="Angsana New" w:hAnsi="Angsana New"/>
        <w:bCs/>
        <w:sz w:val="32"/>
        <w:szCs w:val="32"/>
        <w:cs/>
      </w:rPr>
      <w:t xml:space="preserve">เดือนสิ้นสุดวันที่ </w:t>
    </w:r>
    <w:r w:rsidRPr="00D57DCE">
      <w:rPr>
        <w:rFonts w:ascii="Angsana New" w:hAnsi="Angsana New"/>
        <w:b/>
        <w:sz w:val="32"/>
        <w:szCs w:val="32"/>
      </w:rPr>
      <w:t>30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กันยายน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 w:rsidRPr="00D57DCE">
      <w:rPr>
        <w:rFonts w:ascii="Angsana New" w:hAnsi="Angsana New"/>
        <w:b/>
        <w:sz w:val="32"/>
        <w:szCs w:val="32"/>
      </w:rPr>
      <w:t>2563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4671C3FC" w14:textId="77777777" w:rsidR="00625DAA" w:rsidRPr="00240D11" w:rsidRDefault="00625DA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E9573" w14:textId="77777777" w:rsidR="00625DAA" w:rsidRPr="000230B9" w:rsidRDefault="00625DAA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7EC83F3B" w14:textId="77777777" w:rsidR="00625DAA" w:rsidRPr="000230B9" w:rsidRDefault="00625DAA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32EAE32" w14:textId="77777777" w:rsidR="00625DAA" w:rsidRPr="00240D11" w:rsidRDefault="00625DAA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</w:t>
    </w:r>
    <w:r w:rsidRPr="00070B32">
      <w:rPr>
        <w:rFonts w:ascii="Angsana New" w:hAnsi="Angsana New"/>
        <w:bCs/>
        <w:sz w:val="32"/>
        <w:szCs w:val="32"/>
        <w:cs/>
      </w:rPr>
      <w:t xml:space="preserve">เดือนสิ้นสุดวันที่ </w:t>
    </w:r>
    <w:r w:rsidRPr="00D57DCE">
      <w:rPr>
        <w:rFonts w:ascii="Angsana New" w:hAnsi="Angsana New"/>
        <w:b/>
        <w:sz w:val="32"/>
        <w:szCs w:val="32"/>
      </w:rPr>
      <w:t>30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กันยายน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 w:rsidRPr="00D57DCE">
      <w:rPr>
        <w:rFonts w:ascii="Angsana New" w:hAnsi="Angsana New"/>
        <w:b/>
        <w:sz w:val="32"/>
        <w:szCs w:val="32"/>
      </w:rPr>
      <w:t>2563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10DDA66F" w14:textId="77777777" w:rsidR="00625DAA" w:rsidRPr="00240D11" w:rsidRDefault="00625DA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F6D58" w14:textId="77777777" w:rsidR="00625DAA" w:rsidRPr="000230B9" w:rsidRDefault="00625DAA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18A2812B" w14:textId="77777777" w:rsidR="00625DAA" w:rsidRPr="000230B9" w:rsidRDefault="00625DAA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420AF1" w14:textId="77777777" w:rsidR="00625DAA" w:rsidRPr="00240D11" w:rsidRDefault="00625DAA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</w:t>
    </w:r>
    <w:r w:rsidRPr="00070B32">
      <w:rPr>
        <w:rFonts w:ascii="Angsana New" w:hAnsi="Angsana New"/>
        <w:bCs/>
        <w:sz w:val="32"/>
        <w:szCs w:val="32"/>
        <w:cs/>
      </w:rPr>
      <w:t xml:space="preserve">เดือนสิ้นสุดวันที่ </w:t>
    </w:r>
    <w:r w:rsidRPr="00D57DCE">
      <w:rPr>
        <w:rFonts w:ascii="Angsana New" w:hAnsi="Angsana New"/>
        <w:b/>
        <w:sz w:val="32"/>
        <w:szCs w:val="32"/>
      </w:rPr>
      <w:t>30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กันยายน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 w:rsidRPr="00D57DCE">
      <w:rPr>
        <w:rFonts w:ascii="Angsana New" w:hAnsi="Angsana New"/>
        <w:b/>
        <w:sz w:val="32"/>
        <w:szCs w:val="32"/>
      </w:rPr>
      <w:t>2563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59AA7B7E" w14:textId="77777777" w:rsidR="00625DAA" w:rsidRPr="00240D11" w:rsidRDefault="00625DA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15"/>
  </w:num>
  <w:num w:numId="7">
    <w:abstractNumId w:val="17"/>
  </w:num>
  <w:num w:numId="8">
    <w:abstractNumId w:val="12"/>
  </w:num>
  <w:num w:numId="9">
    <w:abstractNumId w:val="8"/>
  </w:num>
  <w:num w:numId="10">
    <w:abstractNumId w:val="10"/>
  </w:num>
  <w:num w:numId="11">
    <w:abstractNumId w:val="9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3"/>
  </w:num>
  <w:num w:numId="16">
    <w:abstractNumId w:val="16"/>
  </w:num>
  <w:num w:numId="17">
    <w:abstractNumId w:val="0"/>
  </w:num>
  <w:num w:numId="18">
    <w:abstractNumId w:val="1"/>
  </w:num>
  <w:num w:numId="1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C4A"/>
    <w:rsid w:val="0000523F"/>
    <w:rsid w:val="00005ACB"/>
    <w:rsid w:val="000061B5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30F9A"/>
    <w:rsid w:val="000312D8"/>
    <w:rsid w:val="000313B0"/>
    <w:rsid w:val="000314D5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7A64"/>
    <w:rsid w:val="00037B04"/>
    <w:rsid w:val="00040BED"/>
    <w:rsid w:val="000413A6"/>
    <w:rsid w:val="00041A06"/>
    <w:rsid w:val="00042C7F"/>
    <w:rsid w:val="00043F18"/>
    <w:rsid w:val="00044B66"/>
    <w:rsid w:val="0004544B"/>
    <w:rsid w:val="000454F3"/>
    <w:rsid w:val="00045911"/>
    <w:rsid w:val="00045EAB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BFC"/>
    <w:rsid w:val="00053100"/>
    <w:rsid w:val="000537DF"/>
    <w:rsid w:val="00054403"/>
    <w:rsid w:val="000546FE"/>
    <w:rsid w:val="000549B5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6E1"/>
    <w:rsid w:val="00065C80"/>
    <w:rsid w:val="00066F83"/>
    <w:rsid w:val="00067194"/>
    <w:rsid w:val="000674D3"/>
    <w:rsid w:val="00067D22"/>
    <w:rsid w:val="0007018D"/>
    <w:rsid w:val="000703F9"/>
    <w:rsid w:val="00070B32"/>
    <w:rsid w:val="00070B6D"/>
    <w:rsid w:val="00071164"/>
    <w:rsid w:val="00071A72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7A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AAB"/>
    <w:rsid w:val="00086E5E"/>
    <w:rsid w:val="00087299"/>
    <w:rsid w:val="00087C9A"/>
    <w:rsid w:val="00090B7A"/>
    <w:rsid w:val="00090D4D"/>
    <w:rsid w:val="00093949"/>
    <w:rsid w:val="00094AC9"/>
    <w:rsid w:val="0009505F"/>
    <w:rsid w:val="0009521D"/>
    <w:rsid w:val="00095337"/>
    <w:rsid w:val="0009538E"/>
    <w:rsid w:val="00096052"/>
    <w:rsid w:val="00096388"/>
    <w:rsid w:val="000968DC"/>
    <w:rsid w:val="00096EEE"/>
    <w:rsid w:val="0009756E"/>
    <w:rsid w:val="00097EEF"/>
    <w:rsid w:val="000A0B11"/>
    <w:rsid w:val="000A11C7"/>
    <w:rsid w:val="000A47E8"/>
    <w:rsid w:val="000A69F0"/>
    <w:rsid w:val="000A6B1D"/>
    <w:rsid w:val="000A6C35"/>
    <w:rsid w:val="000A76F6"/>
    <w:rsid w:val="000A7772"/>
    <w:rsid w:val="000B0BBA"/>
    <w:rsid w:val="000B0E74"/>
    <w:rsid w:val="000B1407"/>
    <w:rsid w:val="000B1A51"/>
    <w:rsid w:val="000B1B44"/>
    <w:rsid w:val="000B21D6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B61"/>
    <w:rsid w:val="000C0D65"/>
    <w:rsid w:val="000C118A"/>
    <w:rsid w:val="000C1A62"/>
    <w:rsid w:val="000C2E03"/>
    <w:rsid w:val="000C34EA"/>
    <w:rsid w:val="000C4B8F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129"/>
    <w:rsid w:val="000D380E"/>
    <w:rsid w:val="000D3865"/>
    <w:rsid w:val="000D3BF0"/>
    <w:rsid w:val="000D41FB"/>
    <w:rsid w:val="000D6982"/>
    <w:rsid w:val="000D6C5A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D81"/>
    <w:rsid w:val="000E2845"/>
    <w:rsid w:val="000E2F3D"/>
    <w:rsid w:val="000E32A0"/>
    <w:rsid w:val="000E4BCB"/>
    <w:rsid w:val="000E4D74"/>
    <w:rsid w:val="000E56B6"/>
    <w:rsid w:val="000E60CA"/>
    <w:rsid w:val="000E65AE"/>
    <w:rsid w:val="000E6BD2"/>
    <w:rsid w:val="000E6CEA"/>
    <w:rsid w:val="000E74E0"/>
    <w:rsid w:val="000E7516"/>
    <w:rsid w:val="000E7A45"/>
    <w:rsid w:val="000E7E13"/>
    <w:rsid w:val="000F0C0E"/>
    <w:rsid w:val="000F1E9F"/>
    <w:rsid w:val="000F3351"/>
    <w:rsid w:val="000F3AA6"/>
    <w:rsid w:val="000F4961"/>
    <w:rsid w:val="000F4CD9"/>
    <w:rsid w:val="000F5F28"/>
    <w:rsid w:val="000F6947"/>
    <w:rsid w:val="000F704B"/>
    <w:rsid w:val="000F7443"/>
    <w:rsid w:val="0010035A"/>
    <w:rsid w:val="00100360"/>
    <w:rsid w:val="001012B7"/>
    <w:rsid w:val="001014FC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5AB"/>
    <w:rsid w:val="001058A0"/>
    <w:rsid w:val="001059F8"/>
    <w:rsid w:val="00105C27"/>
    <w:rsid w:val="00105CB6"/>
    <w:rsid w:val="00105CFA"/>
    <w:rsid w:val="00106220"/>
    <w:rsid w:val="00106454"/>
    <w:rsid w:val="00107622"/>
    <w:rsid w:val="001077C4"/>
    <w:rsid w:val="00110EFD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B13"/>
    <w:rsid w:val="001310BD"/>
    <w:rsid w:val="001316B5"/>
    <w:rsid w:val="00131CB9"/>
    <w:rsid w:val="00132190"/>
    <w:rsid w:val="001321B2"/>
    <w:rsid w:val="00132612"/>
    <w:rsid w:val="00134220"/>
    <w:rsid w:val="00134AEA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D61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57F41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765DC"/>
    <w:rsid w:val="001808C6"/>
    <w:rsid w:val="00180C8F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B3D"/>
    <w:rsid w:val="00187B67"/>
    <w:rsid w:val="001900B4"/>
    <w:rsid w:val="001901CC"/>
    <w:rsid w:val="001903AA"/>
    <w:rsid w:val="001910E2"/>
    <w:rsid w:val="00191B63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869"/>
    <w:rsid w:val="001A5DE1"/>
    <w:rsid w:val="001A63AF"/>
    <w:rsid w:val="001A739C"/>
    <w:rsid w:val="001B000C"/>
    <w:rsid w:val="001B11BE"/>
    <w:rsid w:val="001B1C98"/>
    <w:rsid w:val="001B1F8F"/>
    <w:rsid w:val="001B2794"/>
    <w:rsid w:val="001B302B"/>
    <w:rsid w:val="001B34EF"/>
    <w:rsid w:val="001B4CFB"/>
    <w:rsid w:val="001B553A"/>
    <w:rsid w:val="001B56A1"/>
    <w:rsid w:val="001B5D68"/>
    <w:rsid w:val="001B603D"/>
    <w:rsid w:val="001B6159"/>
    <w:rsid w:val="001B6335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D13"/>
    <w:rsid w:val="001C6632"/>
    <w:rsid w:val="001C6FAB"/>
    <w:rsid w:val="001C70A6"/>
    <w:rsid w:val="001C70DE"/>
    <w:rsid w:val="001C7589"/>
    <w:rsid w:val="001C775D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1C75"/>
    <w:rsid w:val="001E1CDB"/>
    <w:rsid w:val="001E1D7D"/>
    <w:rsid w:val="001E1F35"/>
    <w:rsid w:val="001E204C"/>
    <w:rsid w:val="001E27F5"/>
    <w:rsid w:val="001E28B4"/>
    <w:rsid w:val="001E2AAC"/>
    <w:rsid w:val="001E30F0"/>
    <w:rsid w:val="001E36DE"/>
    <w:rsid w:val="001E382C"/>
    <w:rsid w:val="001E5175"/>
    <w:rsid w:val="001E52C1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22B1"/>
    <w:rsid w:val="001F2517"/>
    <w:rsid w:val="001F2F91"/>
    <w:rsid w:val="001F33C3"/>
    <w:rsid w:val="001F34E4"/>
    <w:rsid w:val="001F3AFB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7117"/>
    <w:rsid w:val="00207120"/>
    <w:rsid w:val="002074A7"/>
    <w:rsid w:val="0020766F"/>
    <w:rsid w:val="0020768A"/>
    <w:rsid w:val="0021056F"/>
    <w:rsid w:val="002106CE"/>
    <w:rsid w:val="00210AFA"/>
    <w:rsid w:val="00211981"/>
    <w:rsid w:val="002125F7"/>
    <w:rsid w:val="00212C60"/>
    <w:rsid w:val="00212D8B"/>
    <w:rsid w:val="002136F8"/>
    <w:rsid w:val="002138F0"/>
    <w:rsid w:val="00213F06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C50"/>
    <w:rsid w:val="00224F11"/>
    <w:rsid w:val="00225A54"/>
    <w:rsid w:val="0022623F"/>
    <w:rsid w:val="00226A76"/>
    <w:rsid w:val="00227A8F"/>
    <w:rsid w:val="0023052C"/>
    <w:rsid w:val="0023083D"/>
    <w:rsid w:val="00230971"/>
    <w:rsid w:val="00231242"/>
    <w:rsid w:val="00231387"/>
    <w:rsid w:val="0023163C"/>
    <w:rsid w:val="002316D7"/>
    <w:rsid w:val="00232A33"/>
    <w:rsid w:val="00233024"/>
    <w:rsid w:val="00233F85"/>
    <w:rsid w:val="00234889"/>
    <w:rsid w:val="00234B84"/>
    <w:rsid w:val="0023501E"/>
    <w:rsid w:val="00235384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732"/>
    <w:rsid w:val="0024582D"/>
    <w:rsid w:val="00245D08"/>
    <w:rsid w:val="002471D4"/>
    <w:rsid w:val="002515D1"/>
    <w:rsid w:val="0025179F"/>
    <w:rsid w:val="002518F2"/>
    <w:rsid w:val="00251BBD"/>
    <w:rsid w:val="00252146"/>
    <w:rsid w:val="002527C9"/>
    <w:rsid w:val="00252B5C"/>
    <w:rsid w:val="00252CE3"/>
    <w:rsid w:val="0025369B"/>
    <w:rsid w:val="00253FEA"/>
    <w:rsid w:val="00254E1B"/>
    <w:rsid w:val="0025721E"/>
    <w:rsid w:val="002579FB"/>
    <w:rsid w:val="00257E2F"/>
    <w:rsid w:val="0026014E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537"/>
    <w:rsid w:val="002675B4"/>
    <w:rsid w:val="00267A04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299"/>
    <w:rsid w:val="0027368F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523D"/>
    <w:rsid w:val="002962FB"/>
    <w:rsid w:val="00296BE8"/>
    <w:rsid w:val="00297510"/>
    <w:rsid w:val="002976EE"/>
    <w:rsid w:val="00297A86"/>
    <w:rsid w:val="002A0254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373"/>
    <w:rsid w:val="002A7BA0"/>
    <w:rsid w:val="002A7F1D"/>
    <w:rsid w:val="002B0027"/>
    <w:rsid w:val="002B017E"/>
    <w:rsid w:val="002B0584"/>
    <w:rsid w:val="002B0969"/>
    <w:rsid w:val="002B0D6D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333C"/>
    <w:rsid w:val="002C34A7"/>
    <w:rsid w:val="002C3668"/>
    <w:rsid w:val="002C40ED"/>
    <w:rsid w:val="002C4C94"/>
    <w:rsid w:val="002C5603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4906"/>
    <w:rsid w:val="002D4A3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10B3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F08"/>
    <w:rsid w:val="002F54A8"/>
    <w:rsid w:val="002F58A4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58A"/>
    <w:rsid w:val="00306C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41E0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0B91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A2C"/>
    <w:rsid w:val="00334D9F"/>
    <w:rsid w:val="00335C56"/>
    <w:rsid w:val="00335F81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B0D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E5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847"/>
    <w:rsid w:val="003620F1"/>
    <w:rsid w:val="00362DAF"/>
    <w:rsid w:val="00363283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8030A"/>
    <w:rsid w:val="003804B8"/>
    <w:rsid w:val="003807BB"/>
    <w:rsid w:val="00380B84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9BF"/>
    <w:rsid w:val="00387DCC"/>
    <w:rsid w:val="00390116"/>
    <w:rsid w:val="00390F46"/>
    <w:rsid w:val="003913BE"/>
    <w:rsid w:val="00391D76"/>
    <w:rsid w:val="00391E6A"/>
    <w:rsid w:val="00391FA3"/>
    <w:rsid w:val="0039281E"/>
    <w:rsid w:val="00392A32"/>
    <w:rsid w:val="0039323E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7EB"/>
    <w:rsid w:val="003A7034"/>
    <w:rsid w:val="003A727C"/>
    <w:rsid w:val="003A7AF1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5D3"/>
    <w:rsid w:val="003B5711"/>
    <w:rsid w:val="003B5831"/>
    <w:rsid w:val="003B5F37"/>
    <w:rsid w:val="003C0453"/>
    <w:rsid w:val="003C0C79"/>
    <w:rsid w:val="003C2C78"/>
    <w:rsid w:val="003C365F"/>
    <w:rsid w:val="003C3B4B"/>
    <w:rsid w:val="003C419C"/>
    <w:rsid w:val="003C4CD3"/>
    <w:rsid w:val="003C50B0"/>
    <w:rsid w:val="003C5CA9"/>
    <w:rsid w:val="003C6DC9"/>
    <w:rsid w:val="003C7F4B"/>
    <w:rsid w:val="003D16EB"/>
    <w:rsid w:val="003D2561"/>
    <w:rsid w:val="003D270C"/>
    <w:rsid w:val="003D27B6"/>
    <w:rsid w:val="003D34EF"/>
    <w:rsid w:val="003D3F17"/>
    <w:rsid w:val="003D55A8"/>
    <w:rsid w:val="003D65D3"/>
    <w:rsid w:val="003D6C87"/>
    <w:rsid w:val="003D6E5C"/>
    <w:rsid w:val="003D72CF"/>
    <w:rsid w:val="003D7D4A"/>
    <w:rsid w:val="003D7EA9"/>
    <w:rsid w:val="003E01CA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6F2"/>
    <w:rsid w:val="003F2823"/>
    <w:rsid w:val="003F288C"/>
    <w:rsid w:val="003F3346"/>
    <w:rsid w:val="003F5158"/>
    <w:rsid w:val="003F5777"/>
    <w:rsid w:val="003F5D33"/>
    <w:rsid w:val="003F60E9"/>
    <w:rsid w:val="00400198"/>
    <w:rsid w:val="00400456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68C7"/>
    <w:rsid w:val="004070D6"/>
    <w:rsid w:val="004070DE"/>
    <w:rsid w:val="00410086"/>
    <w:rsid w:val="00410657"/>
    <w:rsid w:val="0041164B"/>
    <w:rsid w:val="004130C9"/>
    <w:rsid w:val="0041361C"/>
    <w:rsid w:val="004143C6"/>
    <w:rsid w:val="00414660"/>
    <w:rsid w:val="00414946"/>
    <w:rsid w:val="0041625E"/>
    <w:rsid w:val="0041629A"/>
    <w:rsid w:val="00416C3E"/>
    <w:rsid w:val="00417351"/>
    <w:rsid w:val="004174E2"/>
    <w:rsid w:val="00417896"/>
    <w:rsid w:val="00417E98"/>
    <w:rsid w:val="0042194D"/>
    <w:rsid w:val="00421A72"/>
    <w:rsid w:val="00421EE8"/>
    <w:rsid w:val="0042343D"/>
    <w:rsid w:val="00423A8A"/>
    <w:rsid w:val="00423DB0"/>
    <w:rsid w:val="00424080"/>
    <w:rsid w:val="004240AE"/>
    <w:rsid w:val="00424AC8"/>
    <w:rsid w:val="00424C2A"/>
    <w:rsid w:val="00425E22"/>
    <w:rsid w:val="00426A9B"/>
    <w:rsid w:val="00426FA0"/>
    <w:rsid w:val="004271C6"/>
    <w:rsid w:val="0042764D"/>
    <w:rsid w:val="00427FC6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8B2"/>
    <w:rsid w:val="00434CCC"/>
    <w:rsid w:val="00435C6D"/>
    <w:rsid w:val="00435E3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D62"/>
    <w:rsid w:val="004416F0"/>
    <w:rsid w:val="00441756"/>
    <w:rsid w:val="00444068"/>
    <w:rsid w:val="00444A28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40D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AC8"/>
    <w:rsid w:val="00467D9E"/>
    <w:rsid w:val="00470F18"/>
    <w:rsid w:val="004721B4"/>
    <w:rsid w:val="00473456"/>
    <w:rsid w:val="004736A8"/>
    <w:rsid w:val="004737E7"/>
    <w:rsid w:val="00473A76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5409"/>
    <w:rsid w:val="00485A52"/>
    <w:rsid w:val="00485E9F"/>
    <w:rsid w:val="004864AE"/>
    <w:rsid w:val="0048663B"/>
    <w:rsid w:val="00486AFF"/>
    <w:rsid w:val="00487AF5"/>
    <w:rsid w:val="00490658"/>
    <w:rsid w:val="004906F0"/>
    <w:rsid w:val="00490FC8"/>
    <w:rsid w:val="004916C6"/>
    <w:rsid w:val="004919C8"/>
    <w:rsid w:val="00492BF1"/>
    <w:rsid w:val="00493C2E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A1B1C"/>
    <w:rsid w:val="004A1E86"/>
    <w:rsid w:val="004A22C5"/>
    <w:rsid w:val="004A336C"/>
    <w:rsid w:val="004A37DA"/>
    <w:rsid w:val="004A39C2"/>
    <w:rsid w:val="004A3A45"/>
    <w:rsid w:val="004A3B8B"/>
    <w:rsid w:val="004A3DB0"/>
    <w:rsid w:val="004A3DB5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B6B"/>
    <w:rsid w:val="004B13F5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CC0"/>
    <w:rsid w:val="004C0965"/>
    <w:rsid w:val="004C114C"/>
    <w:rsid w:val="004C19A2"/>
    <w:rsid w:val="004C2B18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D0980"/>
    <w:rsid w:val="004D10FC"/>
    <w:rsid w:val="004D1E20"/>
    <w:rsid w:val="004D1F78"/>
    <w:rsid w:val="004D23B0"/>
    <w:rsid w:val="004D2A1D"/>
    <w:rsid w:val="004D3344"/>
    <w:rsid w:val="004D3B30"/>
    <w:rsid w:val="004D3D1C"/>
    <w:rsid w:val="004D3F69"/>
    <w:rsid w:val="004D40EF"/>
    <w:rsid w:val="004D41F2"/>
    <w:rsid w:val="004D50DC"/>
    <w:rsid w:val="004D5169"/>
    <w:rsid w:val="004D6DF8"/>
    <w:rsid w:val="004D6F95"/>
    <w:rsid w:val="004D7A75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3A38"/>
    <w:rsid w:val="00503ACE"/>
    <w:rsid w:val="00503C4D"/>
    <w:rsid w:val="00504A0C"/>
    <w:rsid w:val="00504E74"/>
    <w:rsid w:val="005055A0"/>
    <w:rsid w:val="00505F70"/>
    <w:rsid w:val="005061A2"/>
    <w:rsid w:val="00506277"/>
    <w:rsid w:val="00506A0A"/>
    <w:rsid w:val="00510C3A"/>
    <w:rsid w:val="0051144B"/>
    <w:rsid w:val="005116F8"/>
    <w:rsid w:val="00512CB6"/>
    <w:rsid w:val="005138E4"/>
    <w:rsid w:val="00513EE9"/>
    <w:rsid w:val="00514776"/>
    <w:rsid w:val="00514F05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2780B"/>
    <w:rsid w:val="00527930"/>
    <w:rsid w:val="00527964"/>
    <w:rsid w:val="00530086"/>
    <w:rsid w:val="00531559"/>
    <w:rsid w:val="00531DEE"/>
    <w:rsid w:val="00532330"/>
    <w:rsid w:val="005329C5"/>
    <w:rsid w:val="0053376C"/>
    <w:rsid w:val="00533A13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B28"/>
    <w:rsid w:val="00553D54"/>
    <w:rsid w:val="00554381"/>
    <w:rsid w:val="0055438E"/>
    <w:rsid w:val="00554393"/>
    <w:rsid w:val="00554678"/>
    <w:rsid w:val="00554B74"/>
    <w:rsid w:val="0055689B"/>
    <w:rsid w:val="005578FA"/>
    <w:rsid w:val="00560EC4"/>
    <w:rsid w:val="0056179B"/>
    <w:rsid w:val="00561897"/>
    <w:rsid w:val="00561CF7"/>
    <w:rsid w:val="00561DDC"/>
    <w:rsid w:val="00562227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445A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4B15"/>
    <w:rsid w:val="00584C63"/>
    <w:rsid w:val="005850FA"/>
    <w:rsid w:val="00586276"/>
    <w:rsid w:val="0058667E"/>
    <w:rsid w:val="00586940"/>
    <w:rsid w:val="00586DC8"/>
    <w:rsid w:val="00586FC5"/>
    <w:rsid w:val="00587B5B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14A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7622"/>
    <w:rsid w:val="005A7638"/>
    <w:rsid w:val="005A76FE"/>
    <w:rsid w:val="005A7BC7"/>
    <w:rsid w:val="005B17E1"/>
    <w:rsid w:val="005B2228"/>
    <w:rsid w:val="005B2347"/>
    <w:rsid w:val="005B23C9"/>
    <w:rsid w:val="005B27A5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262D"/>
    <w:rsid w:val="005C31B6"/>
    <w:rsid w:val="005C3375"/>
    <w:rsid w:val="005C3E63"/>
    <w:rsid w:val="005C471F"/>
    <w:rsid w:val="005C4777"/>
    <w:rsid w:val="005C4EAC"/>
    <w:rsid w:val="005C56F2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C71"/>
    <w:rsid w:val="005D5024"/>
    <w:rsid w:val="005D5888"/>
    <w:rsid w:val="005D5AEA"/>
    <w:rsid w:val="005D61C1"/>
    <w:rsid w:val="005D646A"/>
    <w:rsid w:val="005D64A5"/>
    <w:rsid w:val="005D6DC9"/>
    <w:rsid w:val="005D6E79"/>
    <w:rsid w:val="005D7F93"/>
    <w:rsid w:val="005E0943"/>
    <w:rsid w:val="005E0EA2"/>
    <w:rsid w:val="005E0F29"/>
    <w:rsid w:val="005E105A"/>
    <w:rsid w:val="005E16B5"/>
    <w:rsid w:val="005E2C52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1A7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554"/>
    <w:rsid w:val="00600210"/>
    <w:rsid w:val="00600225"/>
    <w:rsid w:val="00600A5B"/>
    <w:rsid w:val="00600AB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EC0"/>
    <w:rsid w:val="00606DB6"/>
    <w:rsid w:val="00606E8F"/>
    <w:rsid w:val="00607472"/>
    <w:rsid w:val="00607BE1"/>
    <w:rsid w:val="00607FD1"/>
    <w:rsid w:val="0061056C"/>
    <w:rsid w:val="0061068A"/>
    <w:rsid w:val="00610B8B"/>
    <w:rsid w:val="00611D17"/>
    <w:rsid w:val="006128F3"/>
    <w:rsid w:val="0061486E"/>
    <w:rsid w:val="00614DB1"/>
    <w:rsid w:val="00614F92"/>
    <w:rsid w:val="0061543D"/>
    <w:rsid w:val="00615CAC"/>
    <w:rsid w:val="00615E02"/>
    <w:rsid w:val="006160C8"/>
    <w:rsid w:val="00616BF2"/>
    <w:rsid w:val="00617548"/>
    <w:rsid w:val="00620195"/>
    <w:rsid w:val="0062327C"/>
    <w:rsid w:val="006234F2"/>
    <w:rsid w:val="00623745"/>
    <w:rsid w:val="00623A3B"/>
    <w:rsid w:val="00623D7B"/>
    <w:rsid w:val="00624C26"/>
    <w:rsid w:val="00624EA0"/>
    <w:rsid w:val="00625DAA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6116"/>
    <w:rsid w:val="006472AE"/>
    <w:rsid w:val="006507F7"/>
    <w:rsid w:val="00650B47"/>
    <w:rsid w:val="00651220"/>
    <w:rsid w:val="00651758"/>
    <w:rsid w:val="00651EB8"/>
    <w:rsid w:val="006530B5"/>
    <w:rsid w:val="00654929"/>
    <w:rsid w:val="00654DEF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3811"/>
    <w:rsid w:val="00673CBE"/>
    <w:rsid w:val="00673E1A"/>
    <w:rsid w:val="00674505"/>
    <w:rsid w:val="00674BEF"/>
    <w:rsid w:val="00675231"/>
    <w:rsid w:val="00676176"/>
    <w:rsid w:val="00676C09"/>
    <w:rsid w:val="00676C3D"/>
    <w:rsid w:val="0067734D"/>
    <w:rsid w:val="006775E7"/>
    <w:rsid w:val="006778CB"/>
    <w:rsid w:val="0068063F"/>
    <w:rsid w:val="00680C22"/>
    <w:rsid w:val="00680F0D"/>
    <w:rsid w:val="00681A91"/>
    <w:rsid w:val="0068221E"/>
    <w:rsid w:val="00682632"/>
    <w:rsid w:val="00682BD9"/>
    <w:rsid w:val="0068315C"/>
    <w:rsid w:val="00684A25"/>
    <w:rsid w:val="00684E71"/>
    <w:rsid w:val="0068505D"/>
    <w:rsid w:val="0068526E"/>
    <w:rsid w:val="006852C6"/>
    <w:rsid w:val="00685444"/>
    <w:rsid w:val="00685ABC"/>
    <w:rsid w:val="006862F6"/>
    <w:rsid w:val="006863B7"/>
    <w:rsid w:val="0068700F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25E"/>
    <w:rsid w:val="00693572"/>
    <w:rsid w:val="006939B2"/>
    <w:rsid w:val="00693D23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174D"/>
    <w:rsid w:val="006A3941"/>
    <w:rsid w:val="006A4235"/>
    <w:rsid w:val="006A5327"/>
    <w:rsid w:val="006A68D7"/>
    <w:rsid w:val="006A6A60"/>
    <w:rsid w:val="006A73C2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4D9"/>
    <w:rsid w:val="006C2729"/>
    <w:rsid w:val="006C2D93"/>
    <w:rsid w:val="006C36D0"/>
    <w:rsid w:val="006C6007"/>
    <w:rsid w:val="006D0355"/>
    <w:rsid w:val="006D10CE"/>
    <w:rsid w:val="006D1187"/>
    <w:rsid w:val="006D142D"/>
    <w:rsid w:val="006D14D8"/>
    <w:rsid w:val="006D1836"/>
    <w:rsid w:val="006D2771"/>
    <w:rsid w:val="006D38C4"/>
    <w:rsid w:val="006D4068"/>
    <w:rsid w:val="006D4FE8"/>
    <w:rsid w:val="006D5079"/>
    <w:rsid w:val="006D52FB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3F7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4C9"/>
    <w:rsid w:val="00746AAE"/>
    <w:rsid w:val="00747393"/>
    <w:rsid w:val="0074769E"/>
    <w:rsid w:val="00747A34"/>
    <w:rsid w:val="00747F04"/>
    <w:rsid w:val="007502E9"/>
    <w:rsid w:val="00750B99"/>
    <w:rsid w:val="00750C1C"/>
    <w:rsid w:val="00750F5A"/>
    <w:rsid w:val="00751F4A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DB0"/>
    <w:rsid w:val="00764F71"/>
    <w:rsid w:val="00765416"/>
    <w:rsid w:val="007656D5"/>
    <w:rsid w:val="00765725"/>
    <w:rsid w:val="00767A7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EAE"/>
    <w:rsid w:val="007760D7"/>
    <w:rsid w:val="007762A1"/>
    <w:rsid w:val="00776936"/>
    <w:rsid w:val="00776D94"/>
    <w:rsid w:val="00776FC0"/>
    <w:rsid w:val="00777C30"/>
    <w:rsid w:val="00777F1B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5075"/>
    <w:rsid w:val="0078526A"/>
    <w:rsid w:val="007856A9"/>
    <w:rsid w:val="0078580E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4B77"/>
    <w:rsid w:val="007A4CB2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C005E"/>
    <w:rsid w:val="007C089C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2BF"/>
    <w:rsid w:val="007D6512"/>
    <w:rsid w:val="007D6C23"/>
    <w:rsid w:val="007D788A"/>
    <w:rsid w:val="007E0331"/>
    <w:rsid w:val="007E169A"/>
    <w:rsid w:val="007E2B8B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3D59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DFB"/>
    <w:rsid w:val="0080378C"/>
    <w:rsid w:val="00804B7D"/>
    <w:rsid w:val="0080522B"/>
    <w:rsid w:val="0080548D"/>
    <w:rsid w:val="00805951"/>
    <w:rsid w:val="00805DE6"/>
    <w:rsid w:val="0080695D"/>
    <w:rsid w:val="008101D5"/>
    <w:rsid w:val="00810382"/>
    <w:rsid w:val="00810A38"/>
    <w:rsid w:val="0081122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E48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6EC"/>
    <w:rsid w:val="0082594B"/>
    <w:rsid w:val="00825CD2"/>
    <w:rsid w:val="00826B90"/>
    <w:rsid w:val="00826D0F"/>
    <w:rsid w:val="00827DBF"/>
    <w:rsid w:val="00827F45"/>
    <w:rsid w:val="008300A4"/>
    <w:rsid w:val="0083057A"/>
    <w:rsid w:val="008305C5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52A"/>
    <w:rsid w:val="00837CE3"/>
    <w:rsid w:val="00837DAC"/>
    <w:rsid w:val="00840F6E"/>
    <w:rsid w:val="008414D9"/>
    <w:rsid w:val="008417EE"/>
    <w:rsid w:val="00841AFA"/>
    <w:rsid w:val="00841C7D"/>
    <w:rsid w:val="00842B90"/>
    <w:rsid w:val="0084319F"/>
    <w:rsid w:val="008433FB"/>
    <w:rsid w:val="00843724"/>
    <w:rsid w:val="00844378"/>
    <w:rsid w:val="0084479A"/>
    <w:rsid w:val="0084483B"/>
    <w:rsid w:val="00844D57"/>
    <w:rsid w:val="00846913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7218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09"/>
    <w:rsid w:val="00895ABA"/>
    <w:rsid w:val="00895DBA"/>
    <w:rsid w:val="00896379"/>
    <w:rsid w:val="008964DE"/>
    <w:rsid w:val="00896790"/>
    <w:rsid w:val="00896CB3"/>
    <w:rsid w:val="00897834"/>
    <w:rsid w:val="008979C6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5C5"/>
    <w:rsid w:val="008A4883"/>
    <w:rsid w:val="008A4A5E"/>
    <w:rsid w:val="008A4DB7"/>
    <w:rsid w:val="008A4E05"/>
    <w:rsid w:val="008A5827"/>
    <w:rsid w:val="008A5E13"/>
    <w:rsid w:val="008A6847"/>
    <w:rsid w:val="008B0362"/>
    <w:rsid w:val="008B0516"/>
    <w:rsid w:val="008B0ABC"/>
    <w:rsid w:val="008B0B76"/>
    <w:rsid w:val="008B0DD1"/>
    <w:rsid w:val="008B0DF7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909"/>
    <w:rsid w:val="008C543F"/>
    <w:rsid w:val="008C69C0"/>
    <w:rsid w:val="008C700D"/>
    <w:rsid w:val="008C7497"/>
    <w:rsid w:val="008C7619"/>
    <w:rsid w:val="008D03BB"/>
    <w:rsid w:val="008D118D"/>
    <w:rsid w:val="008D1460"/>
    <w:rsid w:val="008D16F4"/>
    <w:rsid w:val="008D1A05"/>
    <w:rsid w:val="008D242D"/>
    <w:rsid w:val="008D28C2"/>
    <w:rsid w:val="008D28C9"/>
    <w:rsid w:val="008D3692"/>
    <w:rsid w:val="008D438D"/>
    <w:rsid w:val="008D43F7"/>
    <w:rsid w:val="008D440B"/>
    <w:rsid w:val="008D4566"/>
    <w:rsid w:val="008D4577"/>
    <w:rsid w:val="008D5F99"/>
    <w:rsid w:val="008D6252"/>
    <w:rsid w:val="008D6780"/>
    <w:rsid w:val="008D75D9"/>
    <w:rsid w:val="008E031F"/>
    <w:rsid w:val="008E0449"/>
    <w:rsid w:val="008E087A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9F"/>
    <w:rsid w:val="008F1324"/>
    <w:rsid w:val="008F13BA"/>
    <w:rsid w:val="008F146C"/>
    <w:rsid w:val="008F1C2C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F97"/>
    <w:rsid w:val="00903836"/>
    <w:rsid w:val="00904777"/>
    <w:rsid w:val="009047AD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E74"/>
    <w:rsid w:val="0092028F"/>
    <w:rsid w:val="00920958"/>
    <w:rsid w:val="0092108F"/>
    <w:rsid w:val="00921940"/>
    <w:rsid w:val="00921CEC"/>
    <w:rsid w:val="00921EE7"/>
    <w:rsid w:val="00922826"/>
    <w:rsid w:val="00923452"/>
    <w:rsid w:val="009240CE"/>
    <w:rsid w:val="009268A5"/>
    <w:rsid w:val="00926CFB"/>
    <w:rsid w:val="00926EE8"/>
    <w:rsid w:val="009302DA"/>
    <w:rsid w:val="00930398"/>
    <w:rsid w:val="009312EE"/>
    <w:rsid w:val="00931368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2D3"/>
    <w:rsid w:val="00957661"/>
    <w:rsid w:val="00960964"/>
    <w:rsid w:val="00960E2F"/>
    <w:rsid w:val="00960FD9"/>
    <w:rsid w:val="00961BA4"/>
    <w:rsid w:val="00961D52"/>
    <w:rsid w:val="00961E9C"/>
    <w:rsid w:val="00962DC7"/>
    <w:rsid w:val="0096304D"/>
    <w:rsid w:val="0096393B"/>
    <w:rsid w:val="009639D7"/>
    <w:rsid w:val="00963BAD"/>
    <w:rsid w:val="00964805"/>
    <w:rsid w:val="00964CAB"/>
    <w:rsid w:val="0096559A"/>
    <w:rsid w:val="009657D8"/>
    <w:rsid w:val="009660A3"/>
    <w:rsid w:val="0096630A"/>
    <w:rsid w:val="009666F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F7A"/>
    <w:rsid w:val="00976661"/>
    <w:rsid w:val="00976692"/>
    <w:rsid w:val="00977380"/>
    <w:rsid w:val="009775C0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596"/>
    <w:rsid w:val="0098260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4B38"/>
    <w:rsid w:val="009A4D59"/>
    <w:rsid w:val="009A5CC1"/>
    <w:rsid w:val="009A5D3D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ED"/>
    <w:rsid w:val="009C707E"/>
    <w:rsid w:val="009C7493"/>
    <w:rsid w:val="009C7F89"/>
    <w:rsid w:val="009D0D90"/>
    <w:rsid w:val="009D1598"/>
    <w:rsid w:val="009D22D4"/>
    <w:rsid w:val="009D2390"/>
    <w:rsid w:val="009D2E4A"/>
    <w:rsid w:val="009D3AC1"/>
    <w:rsid w:val="009D3D1C"/>
    <w:rsid w:val="009D448C"/>
    <w:rsid w:val="009D4C38"/>
    <w:rsid w:val="009D71D8"/>
    <w:rsid w:val="009D7C88"/>
    <w:rsid w:val="009E0B3E"/>
    <w:rsid w:val="009E1B68"/>
    <w:rsid w:val="009E1EF7"/>
    <w:rsid w:val="009E30FD"/>
    <w:rsid w:val="009E359E"/>
    <w:rsid w:val="009E4A19"/>
    <w:rsid w:val="009E4E71"/>
    <w:rsid w:val="009E5FF4"/>
    <w:rsid w:val="009E6117"/>
    <w:rsid w:val="009E6B45"/>
    <w:rsid w:val="009F0538"/>
    <w:rsid w:val="009F08DA"/>
    <w:rsid w:val="009F198D"/>
    <w:rsid w:val="009F233F"/>
    <w:rsid w:val="009F23BA"/>
    <w:rsid w:val="009F290E"/>
    <w:rsid w:val="009F317C"/>
    <w:rsid w:val="009F451F"/>
    <w:rsid w:val="009F4AA2"/>
    <w:rsid w:val="009F4BD7"/>
    <w:rsid w:val="009F4EBE"/>
    <w:rsid w:val="009F5B93"/>
    <w:rsid w:val="00A007B0"/>
    <w:rsid w:val="00A0081B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4398"/>
    <w:rsid w:val="00A0475E"/>
    <w:rsid w:val="00A04BC4"/>
    <w:rsid w:val="00A04E57"/>
    <w:rsid w:val="00A04FB9"/>
    <w:rsid w:val="00A055CD"/>
    <w:rsid w:val="00A06B36"/>
    <w:rsid w:val="00A07021"/>
    <w:rsid w:val="00A07059"/>
    <w:rsid w:val="00A07DE5"/>
    <w:rsid w:val="00A11826"/>
    <w:rsid w:val="00A11A4D"/>
    <w:rsid w:val="00A11A77"/>
    <w:rsid w:val="00A11C22"/>
    <w:rsid w:val="00A1254C"/>
    <w:rsid w:val="00A12AB4"/>
    <w:rsid w:val="00A13B08"/>
    <w:rsid w:val="00A14172"/>
    <w:rsid w:val="00A143BC"/>
    <w:rsid w:val="00A14487"/>
    <w:rsid w:val="00A145D6"/>
    <w:rsid w:val="00A14885"/>
    <w:rsid w:val="00A14AF2"/>
    <w:rsid w:val="00A14D6F"/>
    <w:rsid w:val="00A16777"/>
    <w:rsid w:val="00A167D7"/>
    <w:rsid w:val="00A16AA0"/>
    <w:rsid w:val="00A17506"/>
    <w:rsid w:val="00A178A9"/>
    <w:rsid w:val="00A17C99"/>
    <w:rsid w:val="00A17E51"/>
    <w:rsid w:val="00A20351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A4"/>
    <w:rsid w:val="00A31171"/>
    <w:rsid w:val="00A31EED"/>
    <w:rsid w:val="00A32B5D"/>
    <w:rsid w:val="00A33727"/>
    <w:rsid w:val="00A344B1"/>
    <w:rsid w:val="00A34D5D"/>
    <w:rsid w:val="00A34E56"/>
    <w:rsid w:val="00A35418"/>
    <w:rsid w:val="00A35CCE"/>
    <w:rsid w:val="00A35E7B"/>
    <w:rsid w:val="00A363A4"/>
    <w:rsid w:val="00A36B24"/>
    <w:rsid w:val="00A36EF6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BB2"/>
    <w:rsid w:val="00A465C5"/>
    <w:rsid w:val="00A4727B"/>
    <w:rsid w:val="00A474D0"/>
    <w:rsid w:val="00A503E5"/>
    <w:rsid w:val="00A50815"/>
    <w:rsid w:val="00A5157F"/>
    <w:rsid w:val="00A5233D"/>
    <w:rsid w:val="00A52C72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59E0"/>
    <w:rsid w:val="00A6650A"/>
    <w:rsid w:val="00A666CE"/>
    <w:rsid w:val="00A67049"/>
    <w:rsid w:val="00A70BC1"/>
    <w:rsid w:val="00A71EAD"/>
    <w:rsid w:val="00A7205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2125"/>
    <w:rsid w:val="00A82914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73B"/>
    <w:rsid w:val="00AA1991"/>
    <w:rsid w:val="00AA34CA"/>
    <w:rsid w:val="00AA47E7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1D89"/>
    <w:rsid w:val="00AE27FC"/>
    <w:rsid w:val="00AE3570"/>
    <w:rsid w:val="00AE36D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E7E8F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771"/>
    <w:rsid w:val="00AF3FE9"/>
    <w:rsid w:val="00AF4204"/>
    <w:rsid w:val="00AF44C4"/>
    <w:rsid w:val="00AF456C"/>
    <w:rsid w:val="00AF49CF"/>
    <w:rsid w:val="00AF49F9"/>
    <w:rsid w:val="00AF4A85"/>
    <w:rsid w:val="00AF4E77"/>
    <w:rsid w:val="00AF539E"/>
    <w:rsid w:val="00AF583D"/>
    <w:rsid w:val="00AF62C6"/>
    <w:rsid w:val="00AF6367"/>
    <w:rsid w:val="00AF7632"/>
    <w:rsid w:val="00B018B6"/>
    <w:rsid w:val="00B0198D"/>
    <w:rsid w:val="00B02320"/>
    <w:rsid w:val="00B02D0D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9C9"/>
    <w:rsid w:val="00B12EC2"/>
    <w:rsid w:val="00B13725"/>
    <w:rsid w:val="00B144B6"/>
    <w:rsid w:val="00B14E31"/>
    <w:rsid w:val="00B14F41"/>
    <w:rsid w:val="00B15E55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316E6"/>
    <w:rsid w:val="00B31DEC"/>
    <w:rsid w:val="00B32867"/>
    <w:rsid w:val="00B3322D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1E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3142"/>
    <w:rsid w:val="00B6370B"/>
    <w:rsid w:val="00B63A3C"/>
    <w:rsid w:val="00B64660"/>
    <w:rsid w:val="00B6565B"/>
    <w:rsid w:val="00B660FE"/>
    <w:rsid w:val="00B66381"/>
    <w:rsid w:val="00B67F67"/>
    <w:rsid w:val="00B70D20"/>
    <w:rsid w:val="00B70E7A"/>
    <w:rsid w:val="00B710B7"/>
    <w:rsid w:val="00B7168B"/>
    <w:rsid w:val="00B71C7B"/>
    <w:rsid w:val="00B72347"/>
    <w:rsid w:val="00B7238C"/>
    <w:rsid w:val="00B72B9C"/>
    <w:rsid w:val="00B72BA0"/>
    <w:rsid w:val="00B73D6B"/>
    <w:rsid w:val="00B73EEA"/>
    <w:rsid w:val="00B7402B"/>
    <w:rsid w:val="00B7452F"/>
    <w:rsid w:val="00B746DF"/>
    <w:rsid w:val="00B74787"/>
    <w:rsid w:val="00B754FF"/>
    <w:rsid w:val="00B774B3"/>
    <w:rsid w:val="00B77710"/>
    <w:rsid w:val="00B77960"/>
    <w:rsid w:val="00B77C2D"/>
    <w:rsid w:val="00B77FC8"/>
    <w:rsid w:val="00B77FD4"/>
    <w:rsid w:val="00B801D1"/>
    <w:rsid w:val="00B817A8"/>
    <w:rsid w:val="00B826EA"/>
    <w:rsid w:val="00B828C6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41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669B"/>
    <w:rsid w:val="00BC6819"/>
    <w:rsid w:val="00BD046B"/>
    <w:rsid w:val="00BD04EB"/>
    <w:rsid w:val="00BD075C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EAD"/>
    <w:rsid w:val="00BE0A6B"/>
    <w:rsid w:val="00BE0CCC"/>
    <w:rsid w:val="00BE0DE4"/>
    <w:rsid w:val="00BE1573"/>
    <w:rsid w:val="00BE1E1A"/>
    <w:rsid w:val="00BE1E6B"/>
    <w:rsid w:val="00BE1EE3"/>
    <w:rsid w:val="00BE30EA"/>
    <w:rsid w:val="00BE3670"/>
    <w:rsid w:val="00BE3D22"/>
    <w:rsid w:val="00BE43B1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FD"/>
    <w:rsid w:val="00BF680C"/>
    <w:rsid w:val="00BF72BE"/>
    <w:rsid w:val="00C0062E"/>
    <w:rsid w:val="00C008C8"/>
    <w:rsid w:val="00C009C9"/>
    <w:rsid w:val="00C00E79"/>
    <w:rsid w:val="00C011F7"/>
    <w:rsid w:val="00C0271E"/>
    <w:rsid w:val="00C03215"/>
    <w:rsid w:val="00C05862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1724C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3128"/>
    <w:rsid w:val="00C33344"/>
    <w:rsid w:val="00C33A5C"/>
    <w:rsid w:val="00C34008"/>
    <w:rsid w:val="00C35B84"/>
    <w:rsid w:val="00C36933"/>
    <w:rsid w:val="00C37602"/>
    <w:rsid w:val="00C37972"/>
    <w:rsid w:val="00C37C9A"/>
    <w:rsid w:val="00C40281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106"/>
    <w:rsid w:val="00C5128D"/>
    <w:rsid w:val="00C5140D"/>
    <w:rsid w:val="00C51E07"/>
    <w:rsid w:val="00C5243D"/>
    <w:rsid w:val="00C53B60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3022"/>
    <w:rsid w:val="00C7503F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4DC0"/>
    <w:rsid w:val="00C85407"/>
    <w:rsid w:val="00C85571"/>
    <w:rsid w:val="00C857A2"/>
    <w:rsid w:val="00C85998"/>
    <w:rsid w:val="00C85B18"/>
    <w:rsid w:val="00C863BB"/>
    <w:rsid w:val="00C86484"/>
    <w:rsid w:val="00C8660C"/>
    <w:rsid w:val="00C86F70"/>
    <w:rsid w:val="00C8735B"/>
    <w:rsid w:val="00C8792E"/>
    <w:rsid w:val="00C907FD"/>
    <w:rsid w:val="00C90BBF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300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A4B"/>
    <w:rsid w:val="00CD112B"/>
    <w:rsid w:val="00CD1642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E11A9"/>
    <w:rsid w:val="00CE1397"/>
    <w:rsid w:val="00CE3110"/>
    <w:rsid w:val="00CE3519"/>
    <w:rsid w:val="00CE3A72"/>
    <w:rsid w:val="00CE4051"/>
    <w:rsid w:val="00CE49B6"/>
    <w:rsid w:val="00CE528B"/>
    <w:rsid w:val="00CE6A96"/>
    <w:rsid w:val="00CE6B81"/>
    <w:rsid w:val="00CE6C57"/>
    <w:rsid w:val="00CE726B"/>
    <w:rsid w:val="00CE746E"/>
    <w:rsid w:val="00CE7524"/>
    <w:rsid w:val="00CE7C7D"/>
    <w:rsid w:val="00CF0E70"/>
    <w:rsid w:val="00CF1D6E"/>
    <w:rsid w:val="00CF2863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1027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BBD"/>
    <w:rsid w:val="00D12CAA"/>
    <w:rsid w:val="00D12CE3"/>
    <w:rsid w:val="00D12F44"/>
    <w:rsid w:val="00D13970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4D06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685"/>
    <w:rsid w:val="00D6270E"/>
    <w:rsid w:val="00D62D5D"/>
    <w:rsid w:val="00D62F63"/>
    <w:rsid w:val="00D63953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F9F"/>
    <w:rsid w:val="00D80D71"/>
    <w:rsid w:val="00D813EC"/>
    <w:rsid w:val="00D818FB"/>
    <w:rsid w:val="00D81BD3"/>
    <w:rsid w:val="00D8216C"/>
    <w:rsid w:val="00D821A1"/>
    <w:rsid w:val="00D82E6F"/>
    <w:rsid w:val="00D832A4"/>
    <w:rsid w:val="00D83945"/>
    <w:rsid w:val="00D83FF5"/>
    <w:rsid w:val="00D84264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160C"/>
    <w:rsid w:val="00D91ED0"/>
    <w:rsid w:val="00D91FA8"/>
    <w:rsid w:val="00D923B8"/>
    <w:rsid w:val="00D925BA"/>
    <w:rsid w:val="00D93D37"/>
    <w:rsid w:val="00D93E12"/>
    <w:rsid w:val="00D94F36"/>
    <w:rsid w:val="00D9579F"/>
    <w:rsid w:val="00D95E5F"/>
    <w:rsid w:val="00D966F6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6659"/>
    <w:rsid w:val="00DA6F5E"/>
    <w:rsid w:val="00DA7077"/>
    <w:rsid w:val="00DA71D5"/>
    <w:rsid w:val="00DA7517"/>
    <w:rsid w:val="00DA7D99"/>
    <w:rsid w:val="00DB03EB"/>
    <w:rsid w:val="00DB0537"/>
    <w:rsid w:val="00DB0C4A"/>
    <w:rsid w:val="00DB0F9F"/>
    <w:rsid w:val="00DB2C5B"/>
    <w:rsid w:val="00DB3068"/>
    <w:rsid w:val="00DB3D3D"/>
    <w:rsid w:val="00DB3F3F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1BD8"/>
    <w:rsid w:val="00DC24CE"/>
    <w:rsid w:val="00DC2A2E"/>
    <w:rsid w:val="00DC2C12"/>
    <w:rsid w:val="00DC2EFD"/>
    <w:rsid w:val="00DC31D4"/>
    <w:rsid w:val="00DC3707"/>
    <w:rsid w:val="00DC3F81"/>
    <w:rsid w:val="00DC4086"/>
    <w:rsid w:val="00DC4829"/>
    <w:rsid w:val="00DC4D01"/>
    <w:rsid w:val="00DC6324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3245"/>
    <w:rsid w:val="00DD43CB"/>
    <w:rsid w:val="00DD5C1E"/>
    <w:rsid w:val="00DD5F1B"/>
    <w:rsid w:val="00DD715E"/>
    <w:rsid w:val="00DE065B"/>
    <w:rsid w:val="00DE0E7F"/>
    <w:rsid w:val="00DE11C4"/>
    <w:rsid w:val="00DE14B5"/>
    <w:rsid w:val="00DE1D56"/>
    <w:rsid w:val="00DE1FDE"/>
    <w:rsid w:val="00DE20D5"/>
    <w:rsid w:val="00DE2BC7"/>
    <w:rsid w:val="00DE32CF"/>
    <w:rsid w:val="00DE3500"/>
    <w:rsid w:val="00DE3601"/>
    <w:rsid w:val="00DE36FC"/>
    <w:rsid w:val="00DE458B"/>
    <w:rsid w:val="00DE4BCB"/>
    <w:rsid w:val="00DE53DD"/>
    <w:rsid w:val="00DE552C"/>
    <w:rsid w:val="00DE690A"/>
    <w:rsid w:val="00DE7162"/>
    <w:rsid w:val="00DE757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F6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FBA"/>
    <w:rsid w:val="00E204BE"/>
    <w:rsid w:val="00E20757"/>
    <w:rsid w:val="00E20E75"/>
    <w:rsid w:val="00E2169F"/>
    <w:rsid w:val="00E21F80"/>
    <w:rsid w:val="00E22368"/>
    <w:rsid w:val="00E228E7"/>
    <w:rsid w:val="00E23C0A"/>
    <w:rsid w:val="00E2410F"/>
    <w:rsid w:val="00E24567"/>
    <w:rsid w:val="00E25570"/>
    <w:rsid w:val="00E25D4C"/>
    <w:rsid w:val="00E26D3D"/>
    <w:rsid w:val="00E27D0F"/>
    <w:rsid w:val="00E302BC"/>
    <w:rsid w:val="00E306AD"/>
    <w:rsid w:val="00E308CD"/>
    <w:rsid w:val="00E30D08"/>
    <w:rsid w:val="00E3104A"/>
    <w:rsid w:val="00E31A7A"/>
    <w:rsid w:val="00E329A6"/>
    <w:rsid w:val="00E32F2E"/>
    <w:rsid w:val="00E333FB"/>
    <w:rsid w:val="00E33658"/>
    <w:rsid w:val="00E33744"/>
    <w:rsid w:val="00E33AC7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22B4"/>
    <w:rsid w:val="00E43F77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1AB5"/>
    <w:rsid w:val="00E52146"/>
    <w:rsid w:val="00E5289D"/>
    <w:rsid w:val="00E53010"/>
    <w:rsid w:val="00E5377B"/>
    <w:rsid w:val="00E53DA4"/>
    <w:rsid w:val="00E548B0"/>
    <w:rsid w:val="00E54D2E"/>
    <w:rsid w:val="00E55421"/>
    <w:rsid w:val="00E56AA1"/>
    <w:rsid w:val="00E56DA8"/>
    <w:rsid w:val="00E578A2"/>
    <w:rsid w:val="00E57BC0"/>
    <w:rsid w:val="00E57F2C"/>
    <w:rsid w:val="00E60806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7F0"/>
    <w:rsid w:val="00E70D76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BDE"/>
    <w:rsid w:val="00E87BF5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805"/>
    <w:rsid w:val="00EA1DAA"/>
    <w:rsid w:val="00EA27DD"/>
    <w:rsid w:val="00EA28F7"/>
    <w:rsid w:val="00EA3D58"/>
    <w:rsid w:val="00EA49B6"/>
    <w:rsid w:val="00EA54E9"/>
    <w:rsid w:val="00EA592D"/>
    <w:rsid w:val="00EA5B3E"/>
    <w:rsid w:val="00EA688F"/>
    <w:rsid w:val="00EB02C0"/>
    <w:rsid w:val="00EB0FE4"/>
    <w:rsid w:val="00EB13DA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67C6"/>
    <w:rsid w:val="00EB6973"/>
    <w:rsid w:val="00EB6B34"/>
    <w:rsid w:val="00EB6FD7"/>
    <w:rsid w:val="00EB797A"/>
    <w:rsid w:val="00EB79A0"/>
    <w:rsid w:val="00EB79B2"/>
    <w:rsid w:val="00EC087B"/>
    <w:rsid w:val="00EC1B9D"/>
    <w:rsid w:val="00EC1F68"/>
    <w:rsid w:val="00EC2390"/>
    <w:rsid w:val="00EC2595"/>
    <w:rsid w:val="00EC29D3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D7E51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4E87"/>
    <w:rsid w:val="00EE5911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1B9"/>
    <w:rsid w:val="00F00614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C94"/>
    <w:rsid w:val="00F16979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FE8"/>
    <w:rsid w:val="00F41088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3005"/>
    <w:rsid w:val="00F532C3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1C2D"/>
    <w:rsid w:val="00F739F1"/>
    <w:rsid w:val="00F745CC"/>
    <w:rsid w:val="00F75CA2"/>
    <w:rsid w:val="00F7679E"/>
    <w:rsid w:val="00F8004C"/>
    <w:rsid w:val="00F801D4"/>
    <w:rsid w:val="00F804C4"/>
    <w:rsid w:val="00F81035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1274"/>
    <w:rsid w:val="00F91537"/>
    <w:rsid w:val="00F919B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6474"/>
    <w:rsid w:val="00FA653D"/>
    <w:rsid w:val="00FA66D9"/>
    <w:rsid w:val="00FA6DF9"/>
    <w:rsid w:val="00FA6F92"/>
    <w:rsid w:val="00FA74EA"/>
    <w:rsid w:val="00FA7747"/>
    <w:rsid w:val="00FA7F83"/>
    <w:rsid w:val="00FB100F"/>
    <w:rsid w:val="00FB26DD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3B0A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3DA"/>
    <w:rsid w:val="00FD2A27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B5F2A-EDCB-428F-83A9-BC032C0A5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20</Pages>
  <Words>3453</Words>
  <Characters>19687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14</cp:revision>
  <cp:lastPrinted>2020-11-02T04:18:00Z</cp:lastPrinted>
  <dcterms:created xsi:type="dcterms:W3CDTF">2020-10-28T06:22:00Z</dcterms:created>
  <dcterms:modified xsi:type="dcterms:W3CDTF">2020-11-06T02:28:00Z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