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EA7FB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Cordia New"/>
          <w:lang w:val="en-US" w:bidi="th-TH"/>
        </w:rPr>
      </w:pPr>
    </w:p>
    <w:p w14:paraId="500F416B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14:paraId="744D7BA9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14:paraId="5B8E01C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71E6DAAC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05FFF3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3DCE5E82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310C7B4B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6E2AC76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0FEF7E6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078DB8A" w14:textId="77777777" w:rsidR="00AE5655" w:rsidRPr="00182327" w:rsidRDefault="00AE5655" w:rsidP="0064123D">
      <w:pPr>
        <w:spacing w:line="240" w:lineRule="atLeast"/>
        <w:jc w:val="thaiDistribute"/>
        <w:rPr>
          <w:rFonts w:cs="Times New Roman"/>
          <w:lang w:val="en-US"/>
        </w:rPr>
      </w:pPr>
    </w:p>
    <w:p w14:paraId="478B24AF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00B33ED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8D3E996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4B4D4D7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68562288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4B77A0DC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4762EF83" w14:textId="77777777"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398B5B64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323DED43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0CC3E654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 xml:space="preserve">for the three-month </w:t>
      </w:r>
      <w:r w:rsidR="00431AAA">
        <w:rPr>
          <w:sz w:val="36"/>
          <w:szCs w:val="36"/>
        </w:rPr>
        <w:t xml:space="preserve">and nine-month </w:t>
      </w:r>
      <w:r w:rsidRPr="002C50D7">
        <w:rPr>
          <w:sz w:val="36"/>
          <w:szCs w:val="36"/>
        </w:rPr>
        <w:t>period</w:t>
      </w:r>
      <w:r w:rsidR="00431AAA">
        <w:rPr>
          <w:sz w:val="36"/>
          <w:szCs w:val="36"/>
        </w:rPr>
        <w:t>s</w:t>
      </w:r>
      <w:r w:rsidRPr="002C50D7">
        <w:rPr>
          <w:sz w:val="36"/>
          <w:szCs w:val="36"/>
        </w:rPr>
        <w:t xml:space="preserve"> ended</w:t>
      </w:r>
    </w:p>
    <w:p w14:paraId="5267E6D4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  <w:lang w:bidi="th-TH"/>
        </w:rPr>
      </w:pPr>
      <w:r w:rsidRPr="002C50D7">
        <w:rPr>
          <w:sz w:val="36"/>
          <w:szCs w:val="36"/>
        </w:rPr>
        <w:t>3</w:t>
      </w:r>
      <w:r w:rsidR="00822529">
        <w:rPr>
          <w:sz w:val="36"/>
          <w:szCs w:val="36"/>
        </w:rPr>
        <w:t>0</w:t>
      </w:r>
      <w:r w:rsidRPr="002C50D7">
        <w:rPr>
          <w:sz w:val="36"/>
          <w:szCs w:val="36"/>
        </w:rPr>
        <w:t xml:space="preserve"> </w:t>
      </w:r>
      <w:r w:rsidR="00636EA7">
        <w:rPr>
          <w:sz w:val="36"/>
          <w:szCs w:val="36"/>
        </w:rPr>
        <w:t>September</w:t>
      </w:r>
      <w:r w:rsidRPr="002C50D7">
        <w:rPr>
          <w:sz w:val="36"/>
          <w:szCs w:val="36"/>
        </w:rPr>
        <w:t xml:space="preserve"> 20</w:t>
      </w:r>
      <w:r>
        <w:rPr>
          <w:sz w:val="36"/>
          <w:szCs w:val="36"/>
        </w:rPr>
        <w:t>20</w:t>
      </w:r>
    </w:p>
    <w:p w14:paraId="770F2356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ACB8FA8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0E52EBCA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E2C4A00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241F9C85" w14:textId="77777777" w:rsidR="00AE5655" w:rsidRPr="006D2559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GB"/>
        </w:rPr>
      </w:pPr>
    </w:p>
    <w:p w14:paraId="6BC46ED5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9DCDD62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5925EA1E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1E9361DC" w14:textId="77777777" w:rsidR="00AE5655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14:paraId="171DEA0D" w14:textId="77777777" w:rsidR="0026455B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14:paraId="71A89FE1" w14:textId="77777777" w:rsidR="00D17C10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14:paraId="6D0A6C8D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43F35A21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69D57608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3D1E0D23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44EAD7B3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0061BBA8" w14:textId="77777777" w:rsidR="001E34D6" w:rsidRDefault="001E34D6" w:rsidP="00F63BC4">
      <w:pPr>
        <w:spacing w:line="240" w:lineRule="atLeast"/>
        <w:rPr>
          <w:b/>
          <w:bCs/>
          <w:sz w:val="28"/>
          <w:szCs w:val="28"/>
        </w:rPr>
      </w:pPr>
    </w:p>
    <w:p w14:paraId="4068D667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10F5F401" w14:textId="77777777"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469E9045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4C1192F6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593FD6C9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011FBAAF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39498100" w14:textId="77777777" w:rsidR="00F63BC4" w:rsidRPr="00A364F4" w:rsidRDefault="00F63BC4" w:rsidP="00F63BC4">
      <w:pPr>
        <w:spacing w:line="240" w:lineRule="atLeast"/>
        <w:jc w:val="both"/>
        <w:rPr>
          <w:spacing w:val="2"/>
          <w:szCs w:val="22"/>
        </w:rPr>
      </w:pPr>
    </w:p>
    <w:p w14:paraId="53E6A408" w14:textId="77777777" w:rsidR="006D2559" w:rsidRPr="002C50D7" w:rsidRDefault="006D2559" w:rsidP="008B0921">
      <w:pPr>
        <w:spacing w:line="240" w:lineRule="atLeast"/>
        <w:ind w:right="65"/>
        <w:jc w:val="thaiDistribute"/>
        <w:rPr>
          <w:szCs w:val="22"/>
        </w:rPr>
      </w:pPr>
      <w:r w:rsidRPr="002C50D7">
        <w:rPr>
          <w:spacing w:val="6"/>
          <w:szCs w:val="22"/>
        </w:rPr>
        <w:t>I have reviewed the accompanying consolidated and separate statements of financial position of</w:t>
      </w:r>
      <w:r w:rsidRPr="002C50D7">
        <w:rPr>
          <w:szCs w:val="22"/>
        </w:rPr>
        <w:t xml:space="preserve"> Quality </w:t>
      </w:r>
      <w:r w:rsidRPr="00EB0A0D">
        <w:rPr>
          <w:szCs w:val="22"/>
        </w:rPr>
        <w:t>Construction Products Public Company Limited and its subsidiary (the “Group”)</w:t>
      </w:r>
      <w:r w:rsidR="00EB0A0D" w:rsidRPr="00EB0A0D">
        <w:rPr>
          <w:rFonts w:hint="cs"/>
          <w:szCs w:val="22"/>
          <w:cs/>
          <w:lang w:bidi="th-TH"/>
        </w:rPr>
        <w:t xml:space="preserve"> </w:t>
      </w:r>
      <w:r w:rsidR="00EB0A0D" w:rsidRPr="00EB0A0D">
        <w:rPr>
          <w:szCs w:val="22"/>
          <w:lang w:val="en-US" w:bidi="th-TH"/>
        </w:rPr>
        <w:t>and of Quality Construction</w:t>
      </w:r>
      <w:r w:rsidR="00EB0A0D" w:rsidRPr="00EB0A0D">
        <w:rPr>
          <w:spacing w:val="4"/>
          <w:szCs w:val="22"/>
          <w:lang w:val="en-US" w:bidi="th-TH"/>
        </w:rPr>
        <w:t xml:space="preserve"> </w:t>
      </w:r>
      <w:r w:rsidR="00EB0A0D" w:rsidRPr="00EB0A0D">
        <w:rPr>
          <w:szCs w:val="22"/>
          <w:lang w:val="en-US" w:bidi="th-TH"/>
        </w:rPr>
        <w:t>Products Public Company Limited (the “Company”)</w:t>
      </w:r>
      <w:r w:rsidRPr="00EB0A0D">
        <w:rPr>
          <w:szCs w:val="22"/>
        </w:rPr>
        <w:t xml:space="preserve"> as at </w:t>
      </w:r>
      <w:r w:rsidR="004C1153" w:rsidRPr="00EB0A0D">
        <w:rPr>
          <w:szCs w:val="22"/>
        </w:rPr>
        <w:t xml:space="preserve">30 </w:t>
      </w:r>
      <w:r w:rsidR="00AB5A1C" w:rsidRPr="00EB0A0D">
        <w:rPr>
          <w:szCs w:val="22"/>
        </w:rPr>
        <w:t>September</w:t>
      </w:r>
      <w:r w:rsidR="004C1153" w:rsidRPr="00EB0A0D">
        <w:rPr>
          <w:szCs w:val="22"/>
        </w:rPr>
        <w:t xml:space="preserve"> 2020</w:t>
      </w:r>
      <w:r w:rsidRPr="00EB0A0D">
        <w:rPr>
          <w:szCs w:val="22"/>
        </w:rPr>
        <w:t>; the consolidated and separate</w:t>
      </w:r>
      <w:r w:rsidRPr="002C50D7">
        <w:rPr>
          <w:spacing w:val="2"/>
          <w:szCs w:val="22"/>
        </w:rPr>
        <w:t xml:space="preserve"> </w:t>
      </w:r>
      <w:r w:rsidRPr="008B0921">
        <w:rPr>
          <w:spacing w:val="10"/>
          <w:szCs w:val="22"/>
        </w:rPr>
        <w:t>statements of income, comprehensive income</w:t>
      </w:r>
      <w:r w:rsidR="00E12E0F" w:rsidRPr="008B0921">
        <w:rPr>
          <w:rFonts w:hint="cs"/>
          <w:spacing w:val="10"/>
          <w:szCs w:val="22"/>
          <w:cs/>
          <w:lang w:bidi="th-TH"/>
        </w:rPr>
        <w:t xml:space="preserve"> </w:t>
      </w:r>
      <w:r w:rsidR="00E12E0F" w:rsidRPr="008B0921">
        <w:rPr>
          <w:spacing w:val="10"/>
          <w:szCs w:val="22"/>
        </w:rPr>
        <w:t>for the three-month and nine-month periods ended</w:t>
      </w:r>
      <w:r w:rsidR="00E12E0F" w:rsidRPr="00EB0A0D">
        <w:rPr>
          <w:spacing w:val="-5"/>
          <w:szCs w:val="22"/>
        </w:rPr>
        <w:t xml:space="preserve"> 30 September 20</w:t>
      </w:r>
      <w:r w:rsidR="00E12E0F" w:rsidRPr="00EB0A0D">
        <w:rPr>
          <w:spacing w:val="-5"/>
          <w:szCs w:val="22"/>
          <w:lang w:val="en-US" w:bidi="th-TH"/>
        </w:rPr>
        <w:t>20</w:t>
      </w:r>
      <w:r w:rsidR="001E1EF3" w:rsidRPr="00EB0A0D">
        <w:rPr>
          <w:spacing w:val="-5"/>
          <w:szCs w:val="22"/>
        </w:rPr>
        <w:t xml:space="preserve">; </w:t>
      </w:r>
      <w:r w:rsidR="001E1EF3" w:rsidRPr="00EB0A0D">
        <w:rPr>
          <w:spacing w:val="4"/>
          <w:szCs w:val="22"/>
        </w:rPr>
        <w:t xml:space="preserve">and the consolidated and separate statements of </w:t>
      </w:r>
      <w:r w:rsidRPr="00EB0A0D">
        <w:rPr>
          <w:spacing w:val="4"/>
          <w:szCs w:val="22"/>
        </w:rPr>
        <w:t xml:space="preserve">changes in shareholders’ equity and </w:t>
      </w:r>
      <w:r w:rsidRPr="00E431B8">
        <w:rPr>
          <w:spacing w:val="2"/>
          <w:szCs w:val="22"/>
        </w:rPr>
        <w:t xml:space="preserve">cash flows for the </w:t>
      </w:r>
      <w:r w:rsidR="00355F7C" w:rsidRPr="00E431B8">
        <w:rPr>
          <w:spacing w:val="2"/>
          <w:szCs w:val="22"/>
        </w:rPr>
        <w:t>nine</w:t>
      </w:r>
      <w:r w:rsidR="00900600" w:rsidRPr="00E431B8">
        <w:rPr>
          <w:spacing w:val="2"/>
          <w:szCs w:val="22"/>
        </w:rPr>
        <w:t>-month</w:t>
      </w:r>
      <w:r w:rsidRPr="00E431B8">
        <w:rPr>
          <w:spacing w:val="2"/>
          <w:szCs w:val="22"/>
        </w:rPr>
        <w:t xml:space="preserve"> period ended </w:t>
      </w:r>
      <w:r w:rsidR="004C1153" w:rsidRPr="00E431B8">
        <w:rPr>
          <w:spacing w:val="2"/>
          <w:szCs w:val="22"/>
        </w:rPr>
        <w:t xml:space="preserve">30 </w:t>
      </w:r>
      <w:r w:rsidR="00AB5A1C" w:rsidRPr="00E431B8">
        <w:rPr>
          <w:spacing w:val="2"/>
          <w:szCs w:val="22"/>
        </w:rPr>
        <w:t>September</w:t>
      </w:r>
      <w:r w:rsidR="004C1153" w:rsidRPr="00E431B8">
        <w:rPr>
          <w:spacing w:val="2"/>
          <w:szCs w:val="22"/>
        </w:rPr>
        <w:t xml:space="preserve"> 2020</w:t>
      </w:r>
      <w:r w:rsidRPr="00E431B8">
        <w:rPr>
          <w:spacing w:val="2"/>
          <w:szCs w:val="22"/>
        </w:rPr>
        <w:t>; and condensed notes (“interim financial</w:t>
      </w:r>
      <w:r w:rsidRPr="00EB0A0D">
        <w:rPr>
          <w:szCs w:val="22"/>
        </w:rPr>
        <w:t xml:space="preserve"> information”).</w:t>
      </w:r>
      <w:r w:rsidRPr="002C50D7">
        <w:rPr>
          <w:szCs w:val="22"/>
        </w:rPr>
        <w:t xml:space="preserve"> Management is responsible for the preparation and presentation of this interim financial </w:t>
      </w:r>
      <w:r w:rsidRPr="002C50D7">
        <w:rPr>
          <w:spacing w:val="-2"/>
          <w:szCs w:val="22"/>
        </w:rPr>
        <w:t>information in accordance with Thai Accounting Standard 34, “Interim Financial Reporting”. My responsibility</w:t>
      </w:r>
      <w:r w:rsidRPr="002C50D7">
        <w:rPr>
          <w:szCs w:val="22"/>
        </w:rPr>
        <w:t xml:space="preserve"> is to express a conclusion on this interim financial information based on my review.</w:t>
      </w:r>
      <w:r w:rsidRPr="002C50D7">
        <w:rPr>
          <w:szCs w:val="22"/>
          <w:rtl/>
          <w:cs/>
        </w:rPr>
        <w:t xml:space="preserve"> </w:t>
      </w:r>
    </w:p>
    <w:p w14:paraId="522FB3B4" w14:textId="77777777"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14:paraId="0B0DD058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2BFE6C2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5A88DAA1" w14:textId="77777777" w:rsidR="00CE15EC" w:rsidRPr="00961B22" w:rsidRDefault="00CE15EC" w:rsidP="008B0921">
      <w:pPr>
        <w:spacing w:line="240" w:lineRule="atLeast"/>
        <w:ind w:right="65"/>
        <w:jc w:val="thaiDistribute"/>
        <w:rPr>
          <w:spacing w:val="4"/>
          <w:szCs w:val="22"/>
        </w:rPr>
      </w:pPr>
      <w:r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>
        <w:rPr>
          <w:szCs w:val="22"/>
        </w:rPr>
        <w:t xml:space="preserve"> </w:t>
      </w:r>
      <w:r>
        <w:rPr>
          <w:szCs w:val="22"/>
        </w:rPr>
        <w:t xml:space="preserve">A review is substantially less in </w:t>
      </w:r>
      <w:r w:rsidRPr="00961B22">
        <w:rPr>
          <w:spacing w:val="10"/>
          <w:szCs w:val="22"/>
        </w:rPr>
        <w:t>scope than an audit conducted in accordance with Thai Standards on Auditing and consequently</w:t>
      </w:r>
      <w:r w:rsidRPr="00961B22">
        <w:rPr>
          <w:spacing w:val="4"/>
          <w:szCs w:val="22"/>
        </w:rPr>
        <w:t xml:space="preserve"> </w:t>
      </w:r>
      <w:r w:rsidRPr="00961B22">
        <w:rPr>
          <w:szCs w:val="22"/>
        </w:rPr>
        <w:t>does not</w:t>
      </w:r>
      <w:r w:rsidR="00961B22" w:rsidRPr="00961B22">
        <w:rPr>
          <w:szCs w:val="22"/>
        </w:rPr>
        <w:t xml:space="preserve"> </w:t>
      </w:r>
      <w:r w:rsidRPr="00961B22">
        <w:rPr>
          <w:szCs w:val="22"/>
        </w:rPr>
        <w:t>enable me to obtain assurance that I would become aware of all significant matters that might be</w:t>
      </w:r>
      <w:r w:rsidRPr="00961B22">
        <w:rPr>
          <w:spacing w:val="4"/>
          <w:szCs w:val="22"/>
        </w:rPr>
        <w:t xml:space="preserve"> identified</w:t>
      </w:r>
      <w:r w:rsidR="00961B22">
        <w:rPr>
          <w:spacing w:val="4"/>
          <w:szCs w:val="22"/>
        </w:rPr>
        <w:t xml:space="preserve"> </w:t>
      </w:r>
      <w:r w:rsidRPr="00961B22">
        <w:rPr>
          <w:spacing w:val="4"/>
          <w:szCs w:val="22"/>
        </w:rPr>
        <w:t xml:space="preserve">in an audit. Accordingly, </w:t>
      </w:r>
      <w:r w:rsidRPr="00961B22">
        <w:rPr>
          <w:rFonts w:cs="Cordia New"/>
          <w:spacing w:val="4"/>
          <w:szCs w:val="22"/>
        </w:rPr>
        <w:t>I</w:t>
      </w:r>
      <w:r w:rsidRPr="00961B22">
        <w:rPr>
          <w:spacing w:val="4"/>
          <w:szCs w:val="22"/>
        </w:rPr>
        <w:t xml:space="preserve"> do not express an audit opinion.</w:t>
      </w:r>
    </w:p>
    <w:p w14:paraId="4F383BFD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3B622929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3FD1D1FA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6F71339E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64D61F65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057F4E38" w14:textId="77777777" w:rsidR="0026455B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7FE87CBA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1505E93A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1ED12113" w14:textId="77777777"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14:paraId="57EEA8EC" w14:textId="77777777"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79D34976" w14:textId="77777777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Thanyalux Keadkeaw</w:t>
      </w:r>
      <w:r w:rsidRPr="00A9419A">
        <w:rPr>
          <w:rFonts w:cs="Times New Roman"/>
          <w:lang w:val="en-US"/>
        </w:rPr>
        <w:t>)</w:t>
      </w:r>
    </w:p>
    <w:p w14:paraId="39B62B01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1C9C9803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8179</w:t>
      </w:r>
    </w:p>
    <w:p w14:paraId="3E806BFA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5FBB3B32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2CDAE427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85181A">
            <w:rPr>
              <w:szCs w:val="22"/>
            </w:rPr>
            <w:t>Bangkok</w:t>
          </w:r>
        </w:smartTag>
      </w:smartTag>
    </w:p>
    <w:p w14:paraId="646F70BA" w14:textId="77777777" w:rsidR="00947ECE" w:rsidRDefault="00530312" w:rsidP="0062018E">
      <w:pPr>
        <w:pStyle w:val="BodyText"/>
        <w:spacing w:after="0" w:line="240" w:lineRule="atLeast"/>
        <w:rPr>
          <w:lang w:val="en-US" w:bidi="th-TH"/>
        </w:rPr>
      </w:pPr>
      <w:r w:rsidRPr="00290738">
        <w:rPr>
          <w:lang w:val="en-US" w:bidi="th-TH"/>
        </w:rPr>
        <w:t>9</w:t>
      </w:r>
      <w:r w:rsidR="00D07598" w:rsidRPr="00290738">
        <w:rPr>
          <w:lang w:val="en-US" w:bidi="th-TH"/>
        </w:rPr>
        <w:t xml:space="preserve"> </w:t>
      </w:r>
      <w:r w:rsidRPr="00290738">
        <w:rPr>
          <w:lang w:val="en-US" w:bidi="th-TH"/>
        </w:rPr>
        <w:t>November</w:t>
      </w:r>
      <w:r w:rsidR="00D07598" w:rsidRPr="00290738">
        <w:rPr>
          <w:lang w:val="en-US" w:bidi="th-TH"/>
        </w:rPr>
        <w:t xml:space="preserve"> 20</w:t>
      </w:r>
      <w:r w:rsidR="006D2559" w:rsidRPr="00290738">
        <w:rPr>
          <w:lang w:val="en-US" w:bidi="th-TH"/>
        </w:rPr>
        <w:t>20</w:t>
      </w:r>
      <w:bookmarkStart w:id="0" w:name="_GoBack"/>
      <w:bookmarkEnd w:id="0"/>
    </w:p>
    <w:sectPr w:rsidR="00947ECE" w:rsidSect="00286693">
      <w:headerReference w:type="default" r:id="rId8"/>
      <w:pgSz w:w="11909" w:h="16834" w:code="9"/>
      <w:pgMar w:top="691" w:right="1116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DAFF0" w14:textId="77777777" w:rsidR="00BE1351" w:rsidRDefault="00BE1351">
      <w:r>
        <w:separator/>
      </w:r>
    </w:p>
  </w:endnote>
  <w:endnote w:type="continuationSeparator" w:id="0">
    <w:p w14:paraId="5709871C" w14:textId="77777777" w:rsidR="00BE1351" w:rsidRDefault="00BE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57628" w14:textId="77777777" w:rsidR="00BE1351" w:rsidRDefault="00BE1351">
      <w:r>
        <w:separator/>
      </w:r>
    </w:p>
  </w:footnote>
  <w:footnote w:type="continuationSeparator" w:id="0">
    <w:p w14:paraId="430DF740" w14:textId="77777777" w:rsidR="00BE1351" w:rsidRDefault="00BE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1F85C" w14:textId="77777777" w:rsidR="006B3AAD" w:rsidRPr="00E40049" w:rsidRDefault="006B3AAD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3852F20C" w14:textId="1FCCBE71" w:rsidR="006B3AAD" w:rsidRDefault="006B3AAD" w:rsidP="00EE4243">
    <w:pPr>
      <w:spacing w:line="240" w:lineRule="auto"/>
      <w:ind w:right="389"/>
      <w:rPr>
        <w:b/>
        <w:bCs/>
        <w:sz w:val="24"/>
        <w:szCs w:val="24"/>
      </w:rPr>
    </w:pPr>
  </w:p>
  <w:p w14:paraId="0CB2BA4A" w14:textId="77777777" w:rsidR="00286693" w:rsidRPr="008C45BE" w:rsidRDefault="00286693" w:rsidP="00EE4243">
    <w:pPr>
      <w:spacing w:line="240" w:lineRule="auto"/>
      <w:ind w:right="389"/>
      <w:rPr>
        <w:b/>
        <w:bCs/>
        <w:sz w:val="24"/>
        <w:szCs w:val="24"/>
      </w:rPr>
    </w:pPr>
  </w:p>
  <w:p w14:paraId="611C88A1" w14:textId="77777777" w:rsidR="006B3AAD" w:rsidRPr="008C45BE" w:rsidRDefault="006B3AAD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4C9E9B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6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7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9"/>
  </w:num>
  <w:num w:numId="5">
    <w:abstractNumId w:val="12"/>
  </w:num>
  <w:num w:numId="6">
    <w:abstractNumId w:val="42"/>
  </w:num>
  <w:num w:numId="7">
    <w:abstractNumId w:val="38"/>
  </w:num>
  <w:num w:numId="8">
    <w:abstractNumId w:val="43"/>
  </w:num>
  <w:num w:numId="9">
    <w:abstractNumId w:val="7"/>
  </w:num>
  <w:num w:numId="10">
    <w:abstractNumId w:val="16"/>
  </w:num>
  <w:num w:numId="11">
    <w:abstractNumId w:val="24"/>
  </w:num>
  <w:num w:numId="12">
    <w:abstractNumId w:val="32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6"/>
  </w:num>
  <w:num w:numId="18">
    <w:abstractNumId w:val="44"/>
  </w:num>
  <w:num w:numId="19">
    <w:abstractNumId w:val="5"/>
  </w:num>
  <w:num w:numId="20">
    <w:abstractNumId w:val="9"/>
  </w:num>
  <w:num w:numId="21">
    <w:abstractNumId w:val="20"/>
  </w:num>
  <w:num w:numId="22">
    <w:abstractNumId w:val="18"/>
  </w:num>
  <w:num w:numId="23">
    <w:abstractNumId w:val="21"/>
  </w:num>
  <w:num w:numId="24">
    <w:abstractNumId w:val="35"/>
  </w:num>
  <w:num w:numId="25">
    <w:abstractNumId w:val="26"/>
  </w:num>
  <w:num w:numId="26">
    <w:abstractNumId w:val="13"/>
  </w:num>
  <w:num w:numId="27">
    <w:abstractNumId w:val="30"/>
  </w:num>
  <w:num w:numId="28">
    <w:abstractNumId w:val="29"/>
  </w:num>
  <w:num w:numId="29">
    <w:abstractNumId w:val="11"/>
  </w:num>
  <w:num w:numId="30">
    <w:abstractNumId w:val="40"/>
  </w:num>
  <w:num w:numId="31">
    <w:abstractNumId w:val="33"/>
  </w:num>
  <w:num w:numId="32">
    <w:abstractNumId w:val="8"/>
  </w:num>
  <w:num w:numId="33">
    <w:abstractNumId w:val="22"/>
  </w:num>
  <w:num w:numId="34">
    <w:abstractNumId w:val="2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0"/>
  </w:num>
  <w:num w:numId="38">
    <w:abstractNumId w:val="41"/>
  </w:num>
  <w:num w:numId="39">
    <w:abstractNumId w:val="19"/>
  </w:num>
  <w:num w:numId="40">
    <w:abstractNumId w:val="25"/>
  </w:num>
  <w:num w:numId="41">
    <w:abstractNumId w:val="14"/>
  </w:num>
  <w:num w:numId="42">
    <w:abstractNumId w:val="27"/>
  </w:num>
  <w:num w:numId="43">
    <w:abstractNumId w:val="37"/>
  </w:num>
  <w:num w:numId="44">
    <w:abstractNumId w:val="34"/>
  </w:num>
  <w:num w:numId="45">
    <w:abstractNumId w:val="28"/>
  </w:num>
  <w:num w:numId="4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C0D"/>
    <w:rsid w:val="00000C5D"/>
    <w:rsid w:val="00001F55"/>
    <w:rsid w:val="0000249F"/>
    <w:rsid w:val="00004C0B"/>
    <w:rsid w:val="00004D48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7075"/>
    <w:rsid w:val="00017EBF"/>
    <w:rsid w:val="00017F2B"/>
    <w:rsid w:val="00021EB8"/>
    <w:rsid w:val="00022292"/>
    <w:rsid w:val="000224BF"/>
    <w:rsid w:val="0002328A"/>
    <w:rsid w:val="00023A7D"/>
    <w:rsid w:val="0002415D"/>
    <w:rsid w:val="00024545"/>
    <w:rsid w:val="000249A8"/>
    <w:rsid w:val="00024EEE"/>
    <w:rsid w:val="00025996"/>
    <w:rsid w:val="00026330"/>
    <w:rsid w:val="00026758"/>
    <w:rsid w:val="0002713A"/>
    <w:rsid w:val="00027776"/>
    <w:rsid w:val="00027D38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1F97"/>
    <w:rsid w:val="00052C2C"/>
    <w:rsid w:val="000530B3"/>
    <w:rsid w:val="000539AC"/>
    <w:rsid w:val="00054019"/>
    <w:rsid w:val="00054F6C"/>
    <w:rsid w:val="00054FF9"/>
    <w:rsid w:val="000550DF"/>
    <w:rsid w:val="00055FE3"/>
    <w:rsid w:val="00056211"/>
    <w:rsid w:val="0005664A"/>
    <w:rsid w:val="00056970"/>
    <w:rsid w:val="00057305"/>
    <w:rsid w:val="00057A8A"/>
    <w:rsid w:val="00057E89"/>
    <w:rsid w:val="00057F61"/>
    <w:rsid w:val="00060056"/>
    <w:rsid w:val="00060135"/>
    <w:rsid w:val="0006053A"/>
    <w:rsid w:val="0006154D"/>
    <w:rsid w:val="00061E38"/>
    <w:rsid w:val="000624A0"/>
    <w:rsid w:val="000625C9"/>
    <w:rsid w:val="00062788"/>
    <w:rsid w:val="00062C75"/>
    <w:rsid w:val="00064AAB"/>
    <w:rsid w:val="00064B4B"/>
    <w:rsid w:val="00064F69"/>
    <w:rsid w:val="000653B1"/>
    <w:rsid w:val="00066124"/>
    <w:rsid w:val="00070293"/>
    <w:rsid w:val="00070671"/>
    <w:rsid w:val="00071F70"/>
    <w:rsid w:val="0007200B"/>
    <w:rsid w:val="000722FE"/>
    <w:rsid w:val="0007234F"/>
    <w:rsid w:val="0007285C"/>
    <w:rsid w:val="000739D9"/>
    <w:rsid w:val="00073D83"/>
    <w:rsid w:val="00074A98"/>
    <w:rsid w:val="00074E88"/>
    <w:rsid w:val="00075294"/>
    <w:rsid w:val="00076ACB"/>
    <w:rsid w:val="00077735"/>
    <w:rsid w:val="00077962"/>
    <w:rsid w:val="000800C5"/>
    <w:rsid w:val="0008053B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6322"/>
    <w:rsid w:val="000B637C"/>
    <w:rsid w:val="000B6666"/>
    <w:rsid w:val="000B6750"/>
    <w:rsid w:val="000B6A77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3BF"/>
    <w:rsid w:val="000C616D"/>
    <w:rsid w:val="000C62C6"/>
    <w:rsid w:val="000C630B"/>
    <w:rsid w:val="000C7507"/>
    <w:rsid w:val="000C753C"/>
    <w:rsid w:val="000C795D"/>
    <w:rsid w:val="000D003A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729"/>
    <w:rsid w:val="000F7335"/>
    <w:rsid w:val="000F7B2E"/>
    <w:rsid w:val="000F7FF5"/>
    <w:rsid w:val="00101393"/>
    <w:rsid w:val="00101E19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438A"/>
    <w:rsid w:val="00114A23"/>
    <w:rsid w:val="00115020"/>
    <w:rsid w:val="00115E4D"/>
    <w:rsid w:val="00115E78"/>
    <w:rsid w:val="001160C2"/>
    <w:rsid w:val="00117974"/>
    <w:rsid w:val="001179CA"/>
    <w:rsid w:val="0012054C"/>
    <w:rsid w:val="001209CE"/>
    <w:rsid w:val="00120CA3"/>
    <w:rsid w:val="00121CFD"/>
    <w:rsid w:val="001221AC"/>
    <w:rsid w:val="00122966"/>
    <w:rsid w:val="001229DC"/>
    <w:rsid w:val="0012327D"/>
    <w:rsid w:val="001242FC"/>
    <w:rsid w:val="0012532A"/>
    <w:rsid w:val="00126484"/>
    <w:rsid w:val="001269B5"/>
    <w:rsid w:val="00126F00"/>
    <w:rsid w:val="00127111"/>
    <w:rsid w:val="00127A8B"/>
    <w:rsid w:val="00130BB1"/>
    <w:rsid w:val="00130E00"/>
    <w:rsid w:val="00133905"/>
    <w:rsid w:val="00133E57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97"/>
    <w:rsid w:val="00143820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509F8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BC6"/>
    <w:rsid w:val="00161801"/>
    <w:rsid w:val="00161BF6"/>
    <w:rsid w:val="0016242C"/>
    <w:rsid w:val="00162694"/>
    <w:rsid w:val="001634B5"/>
    <w:rsid w:val="00164273"/>
    <w:rsid w:val="00164BFA"/>
    <w:rsid w:val="00164C70"/>
    <w:rsid w:val="00164DC2"/>
    <w:rsid w:val="00166AF8"/>
    <w:rsid w:val="00166BDD"/>
    <w:rsid w:val="0016714D"/>
    <w:rsid w:val="001675E1"/>
    <w:rsid w:val="0016769C"/>
    <w:rsid w:val="001709A3"/>
    <w:rsid w:val="00171412"/>
    <w:rsid w:val="00171B58"/>
    <w:rsid w:val="00173925"/>
    <w:rsid w:val="00173F81"/>
    <w:rsid w:val="00174BE9"/>
    <w:rsid w:val="00174FD5"/>
    <w:rsid w:val="00175241"/>
    <w:rsid w:val="00176220"/>
    <w:rsid w:val="001767EB"/>
    <w:rsid w:val="00176E85"/>
    <w:rsid w:val="00181C13"/>
    <w:rsid w:val="00182327"/>
    <w:rsid w:val="001825B7"/>
    <w:rsid w:val="00182FCD"/>
    <w:rsid w:val="00183D46"/>
    <w:rsid w:val="00184E6E"/>
    <w:rsid w:val="00186902"/>
    <w:rsid w:val="001878AC"/>
    <w:rsid w:val="00190B80"/>
    <w:rsid w:val="00192175"/>
    <w:rsid w:val="001926A1"/>
    <w:rsid w:val="001931A8"/>
    <w:rsid w:val="00193543"/>
    <w:rsid w:val="001944AE"/>
    <w:rsid w:val="00194ADD"/>
    <w:rsid w:val="00194D42"/>
    <w:rsid w:val="00195A0C"/>
    <w:rsid w:val="00195A0E"/>
    <w:rsid w:val="00196965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FE4"/>
    <w:rsid w:val="001A4AFD"/>
    <w:rsid w:val="001A50A4"/>
    <w:rsid w:val="001A51D0"/>
    <w:rsid w:val="001A6365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CBF"/>
    <w:rsid w:val="001B4E20"/>
    <w:rsid w:val="001B5786"/>
    <w:rsid w:val="001B580C"/>
    <w:rsid w:val="001B5948"/>
    <w:rsid w:val="001B6044"/>
    <w:rsid w:val="001B61FC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A1"/>
    <w:rsid w:val="001D44B4"/>
    <w:rsid w:val="001D45C3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1094"/>
    <w:rsid w:val="002013B5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20401"/>
    <w:rsid w:val="00220F89"/>
    <w:rsid w:val="00221128"/>
    <w:rsid w:val="0022118F"/>
    <w:rsid w:val="002214DE"/>
    <w:rsid w:val="00221710"/>
    <w:rsid w:val="00221E26"/>
    <w:rsid w:val="00222077"/>
    <w:rsid w:val="002222DD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108B"/>
    <w:rsid w:val="002312E5"/>
    <w:rsid w:val="00232BBC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E44"/>
    <w:rsid w:val="002434A3"/>
    <w:rsid w:val="00243616"/>
    <w:rsid w:val="00243D4A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7438"/>
    <w:rsid w:val="00257E2F"/>
    <w:rsid w:val="0026020A"/>
    <w:rsid w:val="002609D9"/>
    <w:rsid w:val="00260C76"/>
    <w:rsid w:val="002619FD"/>
    <w:rsid w:val="002627BA"/>
    <w:rsid w:val="00262F7F"/>
    <w:rsid w:val="0026455B"/>
    <w:rsid w:val="00264F9B"/>
    <w:rsid w:val="00264FCD"/>
    <w:rsid w:val="00265E86"/>
    <w:rsid w:val="0026601C"/>
    <w:rsid w:val="00266F84"/>
    <w:rsid w:val="0026739E"/>
    <w:rsid w:val="00267AB0"/>
    <w:rsid w:val="00267EDE"/>
    <w:rsid w:val="00270D84"/>
    <w:rsid w:val="00271611"/>
    <w:rsid w:val="00271F4D"/>
    <w:rsid w:val="002729F4"/>
    <w:rsid w:val="00272CF8"/>
    <w:rsid w:val="00273A3B"/>
    <w:rsid w:val="00273AC3"/>
    <w:rsid w:val="002744AD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693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A01DA"/>
    <w:rsid w:val="002A1099"/>
    <w:rsid w:val="002A1F47"/>
    <w:rsid w:val="002A3BDA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9D0"/>
    <w:rsid w:val="002B6E64"/>
    <w:rsid w:val="002B7120"/>
    <w:rsid w:val="002B785B"/>
    <w:rsid w:val="002B7914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F9F"/>
    <w:rsid w:val="002F2049"/>
    <w:rsid w:val="002F2B95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651"/>
    <w:rsid w:val="00303740"/>
    <w:rsid w:val="00304854"/>
    <w:rsid w:val="00305482"/>
    <w:rsid w:val="003054B0"/>
    <w:rsid w:val="00305A26"/>
    <w:rsid w:val="00306F31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15DE"/>
    <w:rsid w:val="003319A8"/>
    <w:rsid w:val="00332000"/>
    <w:rsid w:val="0033270B"/>
    <w:rsid w:val="0033276B"/>
    <w:rsid w:val="00332BCA"/>
    <w:rsid w:val="00334266"/>
    <w:rsid w:val="00335A02"/>
    <w:rsid w:val="00335FF8"/>
    <w:rsid w:val="003360F3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FA2"/>
    <w:rsid w:val="00353FE1"/>
    <w:rsid w:val="00354C0C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943"/>
    <w:rsid w:val="00362BC7"/>
    <w:rsid w:val="00363354"/>
    <w:rsid w:val="00363697"/>
    <w:rsid w:val="00364E2E"/>
    <w:rsid w:val="0036518D"/>
    <w:rsid w:val="00365CC1"/>
    <w:rsid w:val="00365DAB"/>
    <w:rsid w:val="003667BB"/>
    <w:rsid w:val="003702D8"/>
    <w:rsid w:val="0037030C"/>
    <w:rsid w:val="003710D7"/>
    <w:rsid w:val="00371D41"/>
    <w:rsid w:val="00372303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60AE"/>
    <w:rsid w:val="003760B5"/>
    <w:rsid w:val="003764D3"/>
    <w:rsid w:val="003767DF"/>
    <w:rsid w:val="00377490"/>
    <w:rsid w:val="003774BF"/>
    <w:rsid w:val="00377A0B"/>
    <w:rsid w:val="0038153E"/>
    <w:rsid w:val="0038206E"/>
    <w:rsid w:val="00382094"/>
    <w:rsid w:val="003820AD"/>
    <w:rsid w:val="00382339"/>
    <w:rsid w:val="0038263F"/>
    <w:rsid w:val="00383212"/>
    <w:rsid w:val="003846B0"/>
    <w:rsid w:val="00385288"/>
    <w:rsid w:val="00385FE4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B12"/>
    <w:rsid w:val="00395F5A"/>
    <w:rsid w:val="003964C8"/>
    <w:rsid w:val="003969ED"/>
    <w:rsid w:val="00396C90"/>
    <w:rsid w:val="00397482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64C"/>
    <w:rsid w:val="003A7338"/>
    <w:rsid w:val="003B012A"/>
    <w:rsid w:val="003B1438"/>
    <w:rsid w:val="003B29DE"/>
    <w:rsid w:val="003B31F3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317B"/>
    <w:rsid w:val="003C3C90"/>
    <w:rsid w:val="003C58ED"/>
    <w:rsid w:val="003C5E77"/>
    <w:rsid w:val="003C7672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768"/>
    <w:rsid w:val="003D3D36"/>
    <w:rsid w:val="003D4071"/>
    <w:rsid w:val="003D463B"/>
    <w:rsid w:val="003D4D4A"/>
    <w:rsid w:val="003D55E8"/>
    <w:rsid w:val="003D6470"/>
    <w:rsid w:val="003D6499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A0A"/>
    <w:rsid w:val="003E3D92"/>
    <w:rsid w:val="003E445B"/>
    <w:rsid w:val="003E4E62"/>
    <w:rsid w:val="003E5515"/>
    <w:rsid w:val="003E6AC4"/>
    <w:rsid w:val="003E6F35"/>
    <w:rsid w:val="003E72BE"/>
    <w:rsid w:val="003E7449"/>
    <w:rsid w:val="003F04F0"/>
    <w:rsid w:val="003F22CA"/>
    <w:rsid w:val="003F2592"/>
    <w:rsid w:val="003F33B1"/>
    <w:rsid w:val="003F3919"/>
    <w:rsid w:val="003F3AEE"/>
    <w:rsid w:val="003F3DBF"/>
    <w:rsid w:val="003F49D4"/>
    <w:rsid w:val="003F4A51"/>
    <w:rsid w:val="003F4CE1"/>
    <w:rsid w:val="003F5215"/>
    <w:rsid w:val="003F55A8"/>
    <w:rsid w:val="003F63EA"/>
    <w:rsid w:val="003F6F8E"/>
    <w:rsid w:val="003F75BF"/>
    <w:rsid w:val="004008AE"/>
    <w:rsid w:val="004008F6"/>
    <w:rsid w:val="00400BE1"/>
    <w:rsid w:val="00400E14"/>
    <w:rsid w:val="00400F6B"/>
    <w:rsid w:val="004014FF"/>
    <w:rsid w:val="00402CA0"/>
    <w:rsid w:val="00402D1C"/>
    <w:rsid w:val="00402F48"/>
    <w:rsid w:val="00402FA4"/>
    <w:rsid w:val="00403151"/>
    <w:rsid w:val="004032DA"/>
    <w:rsid w:val="004045E0"/>
    <w:rsid w:val="004046A8"/>
    <w:rsid w:val="00404B5A"/>
    <w:rsid w:val="00404D95"/>
    <w:rsid w:val="004054E2"/>
    <w:rsid w:val="0040594E"/>
    <w:rsid w:val="0040596D"/>
    <w:rsid w:val="00405B20"/>
    <w:rsid w:val="00405B33"/>
    <w:rsid w:val="0040698D"/>
    <w:rsid w:val="004075EE"/>
    <w:rsid w:val="00407925"/>
    <w:rsid w:val="0041027E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D5D"/>
    <w:rsid w:val="004177D1"/>
    <w:rsid w:val="00420183"/>
    <w:rsid w:val="00420E6E"/>
    <w:rsid w:val="00420E7C"/>
    <w:rsid w:val="0042144F"/>
    <w:rsid w:val="00421A0C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1AAA"/>
    <w:rsid w:val="00431ACC"/>
    <w:rsid w:val="00432FEE"/>
    <w:rsid w:val="00433361"/>
    <w:rsid w:val="004334F0"/>
    <w:rsid w:val="00433ADE"/>
    <w:rsid w:val="00433E3A"/>
    <w:rsid w:val="0043429A"/>
    <w:rsid w:val="0043479E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1291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414F"/>
    <w:rsid w:val="00474C20"/>
    <w:rsid w:val="004757E2"/>
    <w:rsid w:val="00476104"/>
    <w:rsid w:val="004769E3"/>
    <w:rsid w:val="00476CFA"/>
    <w:rsid w:val="00476D70"/>
    <w:rsid w:val="00477001"/>
    <w:rsid w:val="0048075F"/>
    <w:rsid w:val="00481E76"/>
    <w:rsid w:val="00483368"/>
    <w:rsid w:val="00483728"/>
    <w:rsid w:val="004837B3"/>
    <w:rsid w:val="00483C46"/>
    <w:rsid w:val="00483CB5"/>
    <w:rsid w:val="00483FC5"/>
    <w:rsid w:val="00484BA8"/>
    <w:rsid w:val="00484E52"/>
    <w:rsid w:val="004858DA"/>
    <w:rsid w:val="00486687"/>
    <w:rsid w:val="004866FF"/>
    <w:rsid w:val="00487633"/>
    <w:rsid w:val="00487E21"/>
    <w:rsid w:val="00490A5F"/>
    <w:rsid w:val="00490C63"/>
    <w:rsid w:val="004915A6"/>
    <w:rsid w:val="004926B9"/>
    <w:rsid w:val="00493DB1"/>
    <w:rsid w:val="0049406D"/>
    <w:rsid w:val="00494920"/>
    <w:rsid w:val="004956B8"/>
    <w:rsid w:val="00495FFC"/>
    <w:rsid w:val="0049667C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9B"/>
    <w:rsid w:val="004A46B2"/>
    <w:rsid w:val="004A4BE5"/>
    <w:rsid w:val="004A511E"/>
    <w:rsid w:val="004A5808"/>
    <w:rsid w:val="004A5B2D"/>
    <w:rsid w:val="004A6FA8"/>
    <w:rsid w:val="004A7BF0"/>
    <w:rsid w:val="004B00F0"/>
    <w:rsid w:val="004B14E2"/>
    <w:rsid w:val="004B1E78"/>
    <w:rsid w:val="004B3304"/>
    <w:rsid w:val="004B35DC"/>
    <w:rsid w:val="004B3A31"/>
    <w:rsid w:val="004B42B1"/>
    <w:rsid w:val="004B498B"/>
    <w:rsid w:val="004B5D81"/>
    <w:rsid w:val="004B6A7B"/>
    <w:rsid w:val="004B7AB2"/>
    <w:rsid w:val="004C02D2"/>
    <w:rsid w:val="004C0D5A"/>
    <w:rsid w:val="004C1153"/>
    <w:rsid w:val="004C2842"/>
    <w:rsid w:val="004C2D88"/>
    <w:rsid w:val="004C33A5"/>
    <w:rsid w:val="004C3739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3A5"/>
    <w:rsid w:val="004E0E96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890"/>
    <w:rsid w:val="004E76F4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CF0"/>
    <w:rsid w:val="004F6103"/>
    <w:rsid w:val="004F68FD"/>
    <w:rsid w:val="004F6AA6"/>
    <w:rsid w:val="004F6F2C"/>
    <w:rsid w:val="004F745F"/>
    <w:rsid w:val="004F7FBC"/>
    <w:rsid w:val="0050033F"/>
    <w:rsid w:val="00500B53"/>
    <w:rsid w:val="0050126C"/>
    <w:rsid w:val="005014E1"/>
    <w:rsid w:val="00501CA8"/>
    <w:rsid w:val="0050296B"/>
    <w:rsid w:val="00503A2C"/>
    <w:rsid w:val="005043F9"/>
    <w:rsid w:val="005052EC"/>
    <w:rsid w:val="00505397"/>
    <w:rsid w:val="00505654"/>
    <w:rsid w:val="00505983"/>
    <w:rsid w:val="00505B8D"/>
    <w:rsid w:val="00505F44"/>
    <w:rsid w:val="00506037"/>
    <w:rsid w:val="005065B1"/>
    <w:rsid w:val="00507527"/>
    <w:rsid w:val="00510CBA"/>
    <w:rsid w:val="005112E5"/>
    <w:rsid w:val="00511398"/>
    <w:rsid w:val="00511636"/>
    <w:rsid w:val="005125C9"/>
    <w:rsid w:val="0051288C"/>
    <w:rsid w:val="00512EE5"/>
    <w:rsid w:val="005131A3"/>
    <w:rsid w:val="00514B27"/>
    <w:rsid w:val="00514CEF"/>
    <w:rsid w:val="00516896"/>
    <w:rsid w:val="005179C0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5EA"/>
    <w:rsid w:val="00523DD3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63E"/>
    <w:rsid w:val="00551229"/>
    <w:rsid w:val="005513BC"/>
    <w:rsid w:val="00551FB5"/>
    <w:rsid w:val="00552A68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AC3"/>
    <w:rsid w:val="00557B14"/>
    <w:rsid w:val="005600BD"/>
    <w:rsid w:val="005600D0"/>
    <w:rsid w:val="0056121E"/>
    <w:rsid w:val="0056215D"/>
    <w:rsid w:val="0056253D"/>
    <w:rsid w:val="00562AC3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AC6"/>
    <w:rsid w:val="00585BC6"/>
    <w:rsid w:val="00586226"/>
    <w:rsid w:val="00586DCA"/>
    <w:rsid w:val="00586DE8"/>
    <w:rsid w:val="005902D5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61A3"/>
    <w:rsid w:val="005964BA"/>
    <w:rsid w:val="00596983"/>
    <w:rsid w:val="00597972"/>
    <w:rsid w:val="00597AE9"/>
    <w:rsid w:val="005A0513"/>
    <w:rsid w:val="005A07C9"/>
    <w:rsid w:val="005A224C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C0B0F"/>
    <w:rsid w:val="005C0D9F"/>
    <w:rsid w:val="005C0F67"/>
    <w:rsid w:val="005C0FFD"/>
    <w:rsid w:val="005C15CB"/>
    <w:rsid w:val="005C16A1"/>
    <w:rsid w:val="005C1E86"/>
    <w:rsid w:val="005C2414"/>
    <w:rsid w:val="005C37BE"/>
    <w:rsid w:val="005C3A14"/>
    <w:rsid w:val="005C3D26"/>
    <w:rsid w:val="005C4139"/>
    <w:rsid w:val="005C4603"/>
    <w:rsid w:val="005C4C17"/>
    <w:rsid w:val="005C5017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70E3"/>
    <w:rsid w:val="005D7222"/>
    <w:rsid w:val="005E00B4"/>
    <w:rsid w:val="005E044B"/>
    <w:rsid w:val="005E1201"/>
    <w:rsid w:val="005E1550"/>
    <w:rsid w:val="005E21F7"/>
    <w:rsid w:val="005E2BCB"/>
    <w:rsid w:val="005E2F85"/>
    <w:rsid w:val="005E2FCB"/>
    <w:rsid w:val="005E309A"/>
    <w:rsid w:val="005E347A"/>
    <w:rsid w:val="005E414B"/>
    <w:rsid w:val="005E42D8"/>
    <w:rsid w:val="005E5659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230A"/>
    <w:rsid w:val="005F23F8"/>
    <w:rsid w:val="005F253E"/>
    <w:rsid w:val="005F2669"/>
    <w:rsid w:val="005F2F83"/>
    <w:rsid w:val="005F324D"/>
    <w:rsid w:val="005F38F1"/>
    <w:rsid w:val="005F578C"/>
    <w:rsid w:val="005F580D"/>
    <w:rsid w:val="005F5E0E"/>
    <w:rsid w:val="005F5FBE"/>
    <w:rsid w:val="005F6175"/>
    <w:rsid w:val="005F71D6"/>
    <w:rsid w:val="005F72DF"/>
    <w:rsid w:val="005F7AC7"/>
    <w:rsid w:val="00601EFF"/>
    <w:rsid w:val="00602D6A"/>
    <w:rsid w:val="0060348A"/>
    <w:rsid w:val="006046B3"/>
    <w:rsid w:val="00606382"/>
    <w:rsid w:val="006069F0"/>
    <w:rsid w:val="00606C17"/>
    <w:rsid w:val="00606FBC"/>
    <w:rsid w:val="00607B37"/>
    <w:rsid w:val="006104FE"/>
    <w:rsid w:val="006114F5"/>
    <w:rsid w:val="00611C5D"/>
    <w:rsid w:val="00611F7F"/>
    <w:rsid w:val="00612283"/>
    <w:rsid w:val="00612606"/>
    <w:rsid w:val="006126C6"/>
    <w:rsid w:val="00612ABE"/>
    <w:rsid w:val="00612C6E"/>
    <w:rsid w:val="00612D87"/>
    <w:rsid w:val="00613916"/>
    <w:rsid w:val="00613D4D"/>
    <w:rsid w:val="00614383"/>
    <w:rsid w:val="00614BF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EB"/>
    <w:rsid w:val="00617B5E"/>
    <w:rsid w:val="0062018E"/>
    <w:rsid w:val="00620C6F"/>
    <w:rsid w:val="006210C2"/>
    <w:rsid w:val="00622E93"/>
    <w:rsid w:val="0062364F"/>
    <w:rsid w:val="00623A81"/>
    <w:rsid w:val="00623CCD"/>
    <w:rsid w:val="00623D19"/>
    <w:rsid w:val="00624941"/>
    <w:rsid w:val="00625E7C"/>
    <w:rsid w:val="006271C6"/>
    <w:rsid w:val="00627585"/>
    <w:rsid w:val="00630A27"/>
    <w:rsid w:val="00631748"/>
    <w:rsid w:val="00632F0A"/>
    <w:rsid w:val="00633372"/>
    <w:rsid w:val="0063362D"/>
    <w:rsid w:val="00633921"/>
    <w:rsid w:val="00633C81"/>
    <w:rsid w:val="0063446D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E04"/>
    <w:rsid w:val="00650F41"/>
    <w:rsid w:val="006514D7"/>
    <w:rsid w:val="006515FE"/>
    <w:rsid w:val="00651930"/>
    <w:rsid w:val="00651EB1"/>
    <w:rsid w:val="00652487"/>
    <w:rsid w:val="006524B1"/>
    <w:rsid w:val="0065275A"/>
    <w:rsid w:val="006539EA"/>
    <w:rsid w:val="00653B02"/>
    <w:rsid w:val="006545A3"/>
    <w:rsid w:val="006545B3"/>
    <w:rsid w:val="006551A5"/>
    <w:rsid w:val="00655490"/>
    <w:rsid w:val="00655849"/>
    <w:rsid w:val="00655D53"/>
    <w:rsid w:val="00655FF3"/>
    <w:rsid w:val="006576B7"/>
    <w:rsid w:val="00657745"/>
    <w:rsid w:val="006579AF"/>
    <w:rsid w:val="0066011E"/>
    <w:rsid w:val="0066017A"/>
    <w:rsid w:val="00660DAD"/>
    <w:rsid w:val="006614BB"/>
    <w:rsid w:val="006617ED"/>
    <w:rsid w:val="00661C6E"/>
    <w:rsid w:val="006622FA"/>
    <w:rsid w:val="00662337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EB0"/>
    <w:rsid w:val="0067134D"/>
    <w:rsid w:val="006715B6"/>
    <w:rsid w:val="00671601"/>
    <w:rsid w:val="00671F0E"/>
    <w:rsid w:val="006726A8"/>
    <w:rsid w:val="00672B09"/>
    <w:rsid w:val="0067359C"/>
    <w:rsid w:val="00673635"/>
    <w:rsid w:val="00673828"/>
    <w:rsid w:val="00674C16"/>
    <w:rsid w:val="00675AA5"/>
    <w:rsid w:val="00676264"/>
    <w:rsid w:val="00676D63"/>
    <w:rsid w:val="00676EE4"/>
    <w:rsid w:val="00677F55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36C7"/>
    <w:rsid w:val="00685006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3881"/>
    <w:rsid w:val="006B3AAD"/>
    <w:rsid w:val="006B3DDB"/>
    <w:rsid w:val="006B47A9"/>
    <w:rsid w:val="006B5C3B"/>
    <w:rsid w:val="006B69FF"/>
    <w:rsid w:val="006B7620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56B"/>
    <w:rsid w:val="006C2ADE"/>
    <w:rsid w:val="006C2D62"/>
    <w:rsid w:val="006C416F"/>
    <w:rsid w:val="006C4D69"/>
    <w:rsid w:val="006C4F4B"/>
    <w:rsid w:val="006C5E7E"/>
    <w:rsid w:val="006C6AC4"/>
    <w:rsid w:val="006C739A"/>
    <w:rsid w:val="006C74A3"/>
    <w:rsid w:val="006C7544"/>
    <w:rsid w:val="006C7880"/>
    <w:rsid w:val="006C7927"/>
    <w:rsid w:val="006C7D5B"/>
    <w:rsid w:val="006D1B49"/>
    <w:rsid w:val="006D2559"/>
    <w:rsid w:val="006D317B"/>
    <w:rsid w:val="006D318F"/>
    <w:rsid w:val="006D3910"/>
    <w:rsid w:val="006D3ED7"/>
    <w:rsid w:val="006D5F5E"/>
    <w:rsid w:val="006D648C"/>
    <w:rsid w:val="006D69FB"/>
    <w:rsid w:val="006D7145"/>
    <w:rsid w:val="006D71F8"/>
    <w:rsid w:val="006D7AB3"/>
    <w:rsid w:val="006E0E0E"/>
    <w:rsid w:val="006E0EEB"/>
    <w:rsid w:val="006E13F7"/>
    <w:rsid w:val="006E26C0"/>
    <w:rsid w:val="006E318B"/>
    <w:rsid w:val="006E3B76"/>
    <w:rsid w:val="006E4789"/>
    <w:rsid w:val="006E4963"/>
    <w:rsid w:val="006E4A75"/>
    <w:rsid w:val="006E51F1"/>
    <w:rsid w:val="006E5616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477B"/>
    <w:rsid w:val="006F5A49"/>
    <w:rsid w:val="006F5CEF"/>
    <w:rsid w:val="006F5F49"/>
    <w:rsid w:val="006F6047"/>
    <w:rsid w:val="006F6051"/>
    <w:rsid w:val="006F7397"/>
    <w:rsid w:val="006F73BE"/>
    <w:rsid w:val="006F74F8"/>
    <w:rsid w:val="007006DD"/>
    <w:rsid w:val="007009B2"/>
    <w:rsid w:val="00700F23"/>
    <w:rsid w:val="00701B4D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B04"/>
    <w:rsid w:val="0071423F"/>
    <w:rsid w:val="00714D81"/>
    <w:rsid w:val="00714DD0"/>
    <w:rsid w:val="00714F45"/>
    <w:rsid w:val="007150AE"/>
    <w:rsid w:val="00715217"/>
    <w:rsid w:val="007154AD"/>
    <w:rsid w:val="00715FEA"/>
    <w:rsid w:val="00716027"/>
    <w:rsid w:val="007179CC"/>
    <w:rsid w:val="00717DBB"/>
    <w:rsid w:val="0072028B"/>
    <w:rsid w:val="00720A90"/>
    <w:rsid w:val="00720B59"/>
    <w:rsid w:val="00720FF5"/>
    <w:rsid w:val="007211C2"/>
    <w:rsid w:val="0072155B"/>
    <w:rsid w:val="007218AF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69E"/>
    <w:rsid w:val="007358C4"/>
    <w:rsid w:val="00735E0B"/>
    <w:rsid w:val="0073644B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5804"/>
    <w:rsid w:val="00745AA4"/>
    <w:rsid w:val="007460EF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699"/>
    <w:rsid w:val="00766A77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51E8"/>
    <w:rsid w:val="00785AEE"/>
    <w:rsid w:val="007861EB"/>
    <w:rsid w:val="00786C46"/>
    <w:rsid w:val="007875CE"/>
    <w:rsid w:val="00787C64"/>
    <w:rsid w:val="00787E78"/>
    <w:rsid w:val="00787F01"/>
    <w:rsid w:val="00790CD8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F76"/>
    <w:rsid w:val="007C7FD1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42F"/>
    <w:rsid w:val="007D752F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E37"/>
    <w:rsid w:val="007E5FD1"/>
    <w:rsid w:val="007E694B"/>
    <w:rsid w:val="007E770B"/>
    <w:rsid w:val="007F0564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5611"/>
    <w:rsid w:val="0080649A"/>
    <w:rsid w:val="0080665F"/>
    <w:rsid w:val="00807177"/>
    <w:rsid w:val="00807C5A"/>
    <w:rsid w:val="00810515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6060"/>
    <w:rsid w:val="0082653D"/>
    <w:rsid w:val="00826F5A"/>
    <w:rsid w:val="0082741A"/>
    <w:rsid w:val="008274E6"/>
    <w:rsid w:val="0082782F"/>
    <w:rsid w:val="00830E51"/>
    <w:rsid w:val="0083182F"/>
    <w:rsid w:val="00831A49"/>
    <w:rsid w:val="00832648"/>
    <w:rsid w:val="00833D3A"/>
    <w:rsid w:val="00835188"/>
    <w:rsid w:val="00835762"/>
    <w:rsid w:val="00835ADA"/>
    <w:rsid w:val="00837F51"/>
    <w:rsid w:val="008408F5"/>
    <w:rsid w:val="00840E18"/>
    <w:rsid w:val="00841493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2EC"/>
    <w:rsid w:val="008454C1"/>
    <w:rsid w:val="008455C7"/>
    <w:rsid w:val="00845FB4"/>
    <w:rsid w:val="00846980"/>
    <w:rsid w:val="0085021F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63C8"/>
    <w:rsid w:val="00856E55"/>
    <w:rsid w:val="00857573"/>
    <w:rsid w:val="00860303"/>
    <w:rsid w:val="00860331"/>
    <w:rsid w:val="00860C5D"/>
    <w:rsid w:val="0086105E"/>
    <w:rsid w:val="00861BF7"/>
    <w:rsid w:val="00861F4A"/>
    <w:rsid w:val="0086228A"/>
    <w:rsid w:val="00862ED0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2570"/>
    <w:rsid w:val="00872F49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4053"/>
    <w:rsid w:val="0088448B"/>
    <w:rsid w:val="008849E9"/>
    <w:rsid w:val="00884B10"/>
    <w:rsid w:val="008853D5"/>
    <w:rsid w:val="00885865"/>
    <w:rsid w:val="00885FC7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72EA"/>
    <w:rsid w:val="008A788B"/>
    <w:rsid w:val="008A7AC4"/>
    <w:rsid w:val="008B0380"/>
    <w:rsid w:val="008B0921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52DF"/>
    <w:rsid w:val="008C76EE"/>
    <w:rsid w:val="008D1155"/>
    <w:rsid w:val="008D1380"/>
    <w:rsid w:val="008D1F73"/>
    <w:rsid w:val="008D20CE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38E"/>
    <w:rsid w:val="008E2785"/>
    <w:rsid w:val="008E2A74"/>
    <w:rsid w:val="008E2B69"/>
    <w:rsid w:val="008E353D"/>
    <w:rsid w:val="008E35BF"/>
    <w:rsid w:val="008E3732"/>
    <w:rsid w:val="008E3809"/>
    <w:rsid w:val="008E3A53"/>
    <w:rsid w:val="008E3D03"/>
    <w:rsid w:val="008E452B"/>
    <w:rsid w:val="008E5480"/>
    <w:rsid w:val="008E54EB"/>
    <w:rsid w:val="008E586F"/>
    <w:rsid w:val="008E5C79"/>
    <w:rsid w:val="008E65C4"/>
    <w:rsid w:val="008E6A1C"/>
    <w:rsid w:val="008E6DC4"/>
    <w:rsid w:val="008E770D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A6A"/>
    <w:rsid w:val="008F3CA8"/>
    <w:rsid w:val="008F403B"/>
    <w:rsid w:val="008F408D"/>
    <w:rsid w:val="008F40AB"/>
    <w:rsid w:val="008F42B1"/>
    <w:rsid w:val="008F4469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C4E"/>
    <w:rsid w:val="0091508F"/>
    <w:rsid w:val="00915A9E"/>
    <w:rsid w:val="00915AF1"/>
    <w:rsid w:val="00915D5F"/>
    <w:rsid w:val="0091633D"/>
    <w:rsid w:val="00916678"/>
    <w:rsid w:val="00916D44"/>
    <w:rsid w:val="009172AB"/>
    <w:rsid w:val="00917BE6"/>
    <w:rsid w:val="00917EA8"/>
    <w:rsid w:val="0092039F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521"/>
    <w:rsid w:val="0095296D"/>
    <w:rsid w:val="00952A64"/>
    <w:rsid w:val="009534DC"/>
    <w:rsid w:val="009535C1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4E"/>
    <w:rsid w:val="00971D84"/>
    <w:rsid w:val="00972585"/>
    <w:rsid w:val="00972DCE"/>
    <w:rsid w:val="00973BC3"/>
    <w:rsid w:val="00975385"/>
    <w:rsid w:val="0097789D"/>
    <w:rsid w:val="009778FC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1776"/>
    <w:rsid w:val="00992694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79B"/>
    <w:rsid w:val="009A409C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CE9"/>
    <w:rsid w:val="009D2821"/>
    <w:rsid w:val="009D2EB7"/>
    <w:rsid w:val="009D34E4"/>
    <w:rsid w:val="009D369B"/>
    <w:rsid w:val="009D37D0"/>
    <w:rsid w:val="009D3BDE"/>
    <w:rsid w:val="009D41B7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5428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B8E"/>
    <w:rsid w:val="00A06BBF"/>
    <w:rsid w:val="00A070AD"/>
    <w:rsid w:val="00A072F5"/>
    <w:rsid w:val="00A07453"/>
    <w:rsid w:val="00A07C8C"/>
    <w:rsid w:val="00A07CE4"/>
    <w:rsid w:val="00A10083"/>
    <w:rsid w:val="00A1110F"/>
    <w:rsid w:val="00A11B76"/>
    <w:rsid w:val="00A121AE"/>
    <w:rsid w:val="00A1284E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746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C11"/>
    <w:rsid w:val="00A303E5"/>
    <w:rsid w:val="00A3166A"/>
    <w:rsid w:val="00A33544"/>
    <w:rsid w:val="00A347BF"/>
    <w:rsid w:val="00A35983"/>
    <w:rsid w:val="00A364F4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619"/>
    <w:rsid w:val="00A55EE3"/>
    <w:rsid w:val="00A55F3F"/>
    <w:rsid w:val="00A57572"/>
    <w:rsid w:val="00A57DE6"/>
    <w:rsid w:val="00A60D9E"/>
    <w:rsid w:val="00A614DE"/>
    <w:rsid w:val="00A61652"/>
    <w:rsid w:val="00A61D53"/>
    <w:rsid w:val="00A629C5"/>
    <w:rsid w:val="00A63DA6"/>
    <w:rsid w:val="00A6404E"/>
    <w:rsid w:val="00A645C1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70235"/>
    <w:rsid w:val="00A70694"/>
    <w:rsid w:val="00A70F55"/>
    <w:rsid w:val="00A71771"/>
    <w:rsid w:val="00A71AFC"/>
    <w:rsid w:val="00A71D17"/>
    <w:rsid w:val="00A7288B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6BD1"/>
    <w:rsid w:val="00A7704F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B8B"/>
    <w:rsid w:val="00A97075"/>
    <w:rsid w:val="00A97658"/>
    <w:rsid w:val="00A97B73"/>
    <w:rsid w:val="00AA06F2"/>
    <w:rsid w:val="00AA104E"/>
    <w:rsid w:val="00AA1C5F"/>
    <w:rsid w:val="00AA200B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D0369"/>
    <w:rsid w:val="00AD07C9"/>
    <w:rsid w:val="00AD0ABF"/>
    <w:rsid w:val="00AD221C"/>
    <w:rsid w:val="00AD2D9C"/>
    <w:rsid w:val="00AD3706"/>
    <w:rsid w:val="00AD3E01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3B4"/>
    <w:rsid w:val="00AF148C"/>
    <w:rsid w:val="00AF15D2"/>
    <w:rsid w:val="00AF1BF1"/>
    <w:rsid w:val="00AF1E12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5BE"/>
    <w:rsid w:val="00B04150"/>
    <w:rsid w:val="00B04378"/>
    <w:rsid w:val="00B0480D"/>
    <w:rsid w:val="00B049DC"/>
    <w:rsid w:val="00B05634"/>
    <w:rsid w:val="00B05D73"/>
    <w:rsid w:val="00B06C40"/>
    <w:rsid w:val="00B06F50"/>
    <w:rsid w:val="00B06F66"/>
    <w:rsid w:val="00B073C6"/>
    <w:rsid w:val="00B07F2A"/>
    <w:rsid w:val="00B10016"/>
    <w:rsid w:val="00B11019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AC2"/>
    <w:rsid w:val="00B30BD6"/>
    <w:rsid w:val="00B31142"/>
    <w:rsid w:val="00B3382B"/>
    <w:rsid w:val="00B3436D"/>
    <w:rsid w:val="00B34442"/>
    <w:rsid w:val="00B3456E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F9"/>
    <w:rsid w:val="00B537D6"/>
    <w:rsid w:val="00B53DB4"/>
    <w:rsid w:val="00B53F91"/>
    <w:rsid w:val="00B5522E"/>
    <w:rsid w:val="00B55B06"/>
    <w:rsid w:val="00B55C10"/>
    <w:rsid w:val="00B5667C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B0D"/>
    <w:rsid w:val="00B66B45"/>
    <w:rsid w:val="00B66BD4"/>
    <w:rsid w:val="00B66CEB"/>
    <w:rsid w:val="00B6779B"/>
    <w:rsid w:val="00B67E28"/>
    <w:rsid w:val="00B708F5"/>
    <w:rsid w:val="00B70B5E"/>
    <w:rsid w:val="00B71F4B"/>
    <w:rsid w:val="00B7202E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6F79"/>
    <w:rsid w:val="00B970FB"/>
    <w:rsid w:val="00B97C67"/>
    <w:rsid w:val="00BA00E7"/>
    <w:rsid w:val="00BA042C"/>
    <w:rsid w:val="00BA1016"/>
    <w:rsid w:val="00BA1954"/>
    <w:rsid w:val="00BA33D6"/>
    <w:rsid w:val="00BA4506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3B5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351"/>
    <w:rsid w:val="00BE160A"/>
    <w:rsid w:val="00BE17BA"/>
    <w:rsid w:val="00BE1D59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769B"/>
    <w:rsid w:val="00BF09D8"/>
    <w:rsid w:val="00BF10C4"/>
    <w:rsid w:val="00BF17E7"/>
    <w:rsid w:val="00BF2464"/>
    <w:rsid w:val="00BF2DA4"/>
    <w:rsid w:val="00BF3B53"/>
    <w:rsid w:val="00BF42B3"/>
    <w:rsid w:val="00BF4814"/>
    <w:rsid w:val="00BF4FC0"/>
    <w:rsid w:val="00BF5930"/>
    <w:rsid w:val="00BF6CB7"/>
    <w:rsid w:val="00BF6E64"/>
    <w:rsid w:val="00BF7228"/>
    <w:rsid w:val="00BF73D1"/>
    <w:rsid w:val="00C005CC"/>
    <w:rsid w:val="00C009A0"/>
    <w:rsid w:val="00C009FE"/>
    <w:rsid w:val="00C01180"/>
    <w:rsid w:val="00C015BF"/>
    <w:rsid w:val="00C017B2"/>
    <w:rsid w:val="00C02168"/>
    <w:rsid w:val="00C03E72"/>
    <w:rsid w:val="00C04BB2"/>
    <w:rsid w:val="00C04CFE"/>
    <w:rsid w:val="00C04DD0"/>
    <w:rsid w:val="00C05423"/>
    <w:rsid w:val="00C05484"/>
    <w:rsid w:val="00C056B6"/>
    <w:rsid w:val="00C05E99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5305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A9A"/>
    <w:rsid w:val="00C31A24"/>
    <w:rsid w:val="00C324BC"/>
    <w:rsid w:val="00C32534"/>
    <w:rsid w:val="00C3301F"/>
    <w:rsid w:val="00C33789"/>
    <w:rsid w:val="00C3379B"/>
    <w:rsid w:val="00C33914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EC2"/>
    <w:rsid w:val="00C66F74"/>
    <w:rsid w:val="00C66FF4"/>
    <w:rsid w:val="00C6708A"/>
    <w:rsid w:val="00C67531"/>
    <w:rsid w:val="00C67C1B"/>
    <w:rsid w:val="00C70501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809A1"/>
    <w:rsid w:val="00C81825"/>
    <w:rsid w:val="00C818F7"/>
    <w:rsid w:val="00C81907"/>
    <w:rsid w:val="00C81D76"/>
    <w:rsid w:val="00C8205F"/>
    <w:rsid w:val="00C82063"/>
    <w:rsid w:val="00C8297D"/>
    <w:rsid w:val="00C83C79"/>
    <w:rsid w:val="00C84FF6"/>
    <w:rsid w:val="00C854CB"/>
    <w:rsid w:val="00C8557D"/>
    <w:rsid w:val="00C858AF"/>
    <w:rsid w:val="00C85ADC"/>
    <w:rsid w:val="00C85F7A"/>
    <w:rsid w:val="00C86596"/>
    <w:rsid w:val="00C86BEE"/>
    <w:rsid w:val="00C87E87"/>
    <w:rsid w:val="00C902AE"/>
    <w:rsid w:val="00C9116B"/>
    <w:rsid w:val="00C92D4C"/>
    <w:rsid w:val="00C93155"/>
    <w:rsid w:val="00C93BDC"/>
    <w:rsid w:val="00C94084"/>
    <w:rsid w:val="00C944A1"/>
    <w:rsid w:val="00C94526"/>
    <w:rsid w:val="00C94E92"/>
    <w:rsid w:val="00C95946"/>
    <w:rsid w:val="00C95CC3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CE7"/>
    <w:rsid w:val="00CB24EC"/>
    <w:rsid w:val="00CB3696"/>
    <w:rsid w:val="00CB36FC"/>
    <w:rsid w:val="00CB4208"/>
    <w:rsid w:val="00CB44DE"/>
    <w:rsid w:val="00CB4736"/>
    <w:rsid w:val="00CB4ABC"/>
    <w:rsid w:val="00CB5E0F"/>
    <w:rsid w:val="00CB736D"/>
    <w:rsid w:val="00CB7678"/>
    <w:rsid w:val="00CC02AE"/>
    <w:rsid w:val="00CC0619"/>
    <w:rsid w:val="00CC07DA"/>
    <w:rsid w:val="00CC18C3"/>
    <w:rsid w:val="00CC1A75"/>
    <w:rsid w:val="00CC1C4D"/>
    <w:rsid w:val="00CC25FE"/>
    <w:rsid w:val="00CC2A29"/>
    <w:rsid w:val="00CC2B28"/>
    <w:rsid w:val="00CC2FCA"/>
    <w:rsid w:val="00CC34D8"/>
    <w:rsid w:val="00CC477A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15EC"/>
    <w:rsid w:val="00CE279B"/>
    <w:rsid w:val="00CE2B38"/>
    <w:rsid w:val="00CE35F8"/>
    <w:rsid w:val="00CE3F1F"/>
    <w:rsid w:val="00CE4487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6E2"/>
    <w:rsid w:val="00D01BDE"/>
    <w:rsid w:val="00D023FA"/>
    <w:rsid w:val="00D03047"/>
    <w:rsid w:val="00D0305A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B32"/>
    <w:rsid w:val="00D1015A"/>
    <w:rsid w:val="00D10961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D9F"/>
    <w:rsid w:val="00D16F5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ACE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5E8B"/>
    <w:rsid w:val="00D360AE"/>
    <w:rsid w:val="00D36B2F"/>
    <w:rsid w:val="00D37755"/>
    <w:rsid w:val="00D40193"/>
    <w:rsid w:val="00D403C3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D89"/>
    <w:rsid w:val="00D51771"/>
    <w:rsid w:val="00D5184B"/>
    <w:rsid w:val="00D518FA"/>
    <w:rsid w:val="00D5228A"/>
    <w:rsid w:val="00D528FF"/>
    <w:rsid w:val="00D53B0C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B7C"/>
    <w:rsid w:val="00D60FC4"/>
    <w:rsid w:val="00D6146B"/>
    <w:rsid w:val="00D61537"/>
    <w:rsid w:val="00D6294C"/>
    <w:rsid w:val="00D633D1"/>
    <w:rsid w:val="00D64F27"/>
    <w:rsid w:val="00D665DF"/>
    <w:rsid w:val="00D666EB"/>
    <w:rsid w:val="00D66E48"/>
    <w:rsid w:val="00D67B48"/>
    <w:rsid w:val="00D67BA2"/>
    <w:rsid w:val="00D70402"/>
    <w:rsid w:val="00D70E96"/>
    <w:rsid w:val="00D719CF"/>
    <w:rsid w:val="00D725B4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4E4"/>
    <w:rsid w:val="00D84076"/>
    <w:rsid w:val="00D8440D"/>
    <w:rsid w:val="00D84F6F"/>
    <w:rsid w:val="00D84F85"/>
    <w:rsid w:val="00D854E3"/>
    <w:rsid w:val="00D86291"/>
    <w:rsid w:val="00D86C94"/>
    <w:rsid w:val="00D86E45"/>
    <w:rsid w:val="00D86E6D"/>
    <w:rsid w:val="00D87C28"/>
    <w:rsid w:val="00D87E3F"/>
    <w:rsid w:val="00D909C6"/>
    <w:rsid w:val="00D91B5A"/>
    <w:rsid w:val="00D94E4A"/>
    <w:rsid w:val="00D955C8"/>
    <w:rsid w:val="00D9664B"/>
    <w:rsid w:val="00D96FC4"/>
    <w:rsid w:val="00DA093D"/>
    <w:rsid w:val="00DA1AEC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1005"/>
    <w:rsid w:val="00DB1243"/>
    <w:rsid w:val="00DB1804"/>
    <w:rsid w:val="00DB19AB"/>
    <w:rsid w:val="00DB1B64"/>
    <w:rsid w:val="00DB36A7"/>
    <w:rsid w:val="00DB4799"/>
    <w:rsid w:val="00DB63B9"/>
    <w:rsid w:val="00DB71CE"/>
    <w:rsid w:val="00DB72A6"/>
    <w:rsid w:val="00DB76F9"/>
    <w:rsid w:val="00DB7B9A"/>
    <w:rsid w:val="00DB7EEA"/>
    <w:rsid w:val="00DC117B"/>
    <w:rsid w:val="00DC15FA"/>
    <w:rsid w:val="00DC30EE"/>
    <w:rsid w:val="00DC3BAB"/>
    <w:rsid w:val="00DC3D0D"/>
    <w:rsid w:val="00DC4782"/>
    <w:rsid w:val="00DC4925"/>
    <w:rsid w:val="00DC4C80"/>
    <w:rsid w:val="00DC54CB"/>
    <w:rsid w:val="00DC55AA"/>
    <w:rsid w:val="00DC64C5"/>
    <w:rsid w:val="00DC76D4"/>
    <w:rsid w:val="00DC789E"/>
    <w:rsid w:val="00DD06B8"/>
    <w:rsid w:val="00DD1062"/>
    <w:rsid w:val="00DD13C2"/>
    <w:rsid w:val="00DD1C5C"/>
    <w:rsid w:val="00DD1F1E"/>
    <w:rsid w:val="00DD1FC1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6000"/>
    <w:rsid w:val="00DD643C"/>
    <w:rsid w:val="00DD64EA"/>
    <w:rsid w:val="00DD68A9"/>
    <w:rsid w:val="00DD6BB3"/>
    <w:rsid w:val="00DD7773"/>
    <w:rsid w:val="00DD7C5E"/>
    <w:rsid w:val="00DD7C85"/>
    <w:rsid w:val="00DE0D25"/>
    <w:rsid w:val="00DE171B"/>
    <w:rsid w:val="00DE231E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7E68"/>
    <w:rsid w:val="00E000A6"/>
    <w:rsid w:val="00E0014C"/>
    <w:rsid w:val="00E0034A"/>
    <w:rsid w:val="00E00D07"/>
    <w:rsid w:val="00E012AD"/>
    <w:rsid w:val="00E01850"/>
    <w:rsid w:val="00E01F3E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7051"/>
    <w:rsid w:val="00E071C7"/>
    <w:rsid w:val="00E0721E"/>
    <w:rsid w:val="00E072E7"/>
    <w:rsid w:val="00E07C05"/>
    <w:rsid w:val="00E07D3D"/>
    <w:rsid w:val="00E07F90"/>
    <w:rsid w:val="00E106E5"/>
    <w:rsid w:val="00E10EC4"/>
    <w:rsid w:val="00E110F7"/>
    <w:rsid w:val="00E11C6C"/>
    <w:rsid w:val="00E11D20"/>
    <w:rsid w:val="00E122E8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2025E"/>
    <w:rsid w:val="00E20406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5232"/>
    <w:rsid w:val="00E253DB"/>
    <w:rsid w:val="00E26887"/>
    <w:rsid w:val="00E26C8F"/>
    <w:rsid w:val="00E26EC9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31B8"/>
    <w:rsid w:val="00E443E5"/>
    <w:rsid w:val="00E4447A"/>
    <w:rsid w:val="00E44967"/>
    <w:rsid w:val="00E44F27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87A"/>
    <w:rsid w:val="00E60F6D"/>
    <w:rsid w:val="00E61211"/>
    <w:rsid w:val="00E6123B"/>
    <w:rsid w:val="00E629FA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D56"/>
    <w:rsid w:val="00E7357A"/>
    <w:rsid w:val="00E737EC"/>
    <w:rsid w:val="00E738D0"/>
    <w:rsid w:val="00E73AA8"/>
    <w:rsid w:val="00E74B1A"/>
    <w:rsid w:val="00E74D6A"/>
    <w:rsid w:val="00E759A6"/>
    <w:rsid w:val="00E760FC"/>
    <w:rsid w:val="00E76337"/>
    <w:rsid w:val="00E765C8"/>
    <w:rsid w:val="00E76DCE"/>
    <w:rsid w:val="00E76EEC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82F"/>
    <w:rsid w:val="00E9387E"/>
    <w:rsid w:val="00E93889"/>
    <w:rsid w:val="00E93C2E"/>
    <w:rsid w:val="00E93CE0"/>
    <w:rsid w:val="00E9538F"/>
    <w:rsid w:val="00E954FE"/>
    <w:rsid w:val="00E95CC3"/>
    <w:rsid w:val="00E96628"/>
    <w:rsid w:val="00E96DFA"/>
    <w:rsid w:val="00E97C71"/>
    <w:rsid w:val="00E97CA6"/>
    <w:rsid w:val="00EA0218"/>
    <w:rsid w:val="00EA0300"/>
    <w:rsid w:val="00EA07DC"/>
    <w:rsid w:val="00EA0ACE"/>
    <w:rsid w:val="00EA0FCF"/>
    <w:rsid w:val="00EA1890"/>
    <w:rsid w:val="00EA1B37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CE3"/>
    <w:rsid w:val="00EC2EA5"/>
    <w:rsid w:val="00EC3831"/>
    <w:rsid w:val="00EC4DC7"/>
    <w:rsid w:val="00EC4FC3"/>
    <w:rsid w:val="00EC512C"/>
    <w:rsid w:val="00EC6294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BF9"/>
    <w:rsid w:val="00ED41E2"/>
    <w:rsid w:val="00ED4547"/>
    <w:rsid w:val="00ED49D0"/>
    <w:rsid w:val="00ED52B0"/>
    <w:rsid w:val="00ED5BDE"/>
    <w:rsid w:val="00ED6197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3119"/>
    <w:rsid w:val="00EE31A9"/>
    <w:rsid w:val="00EE3BAD"/>
    <w:rsid w:val="00EE4243"/>
    <w:rsid w:val="00EE556E"/>
    <w:rsid w:val="00EE5683"/>
    <w:rsid w:val="00EE5A58"/>
    <w:rsid w:val="00EE5F7E"/>
    <w:rsid w:val="00EE639B"/>
    <w:rsid w:val="00EE63D0"/>
    <w:rsid w:val="00EE64E9"/>
    <w:rsid w:val="00EE703F"/>
    <w:rsid w:val="00EE7F42"/>
    <w:rsid w:val="00EF0130"/>
    <w:rsid w:val="00EF0F5D"/>
    <w:rsid w:val="00EF3597"/>
    <w:rsid w:val="00EF404F"/>
    <w:rsid w:val="00EF431F"/>
    <w:rsid w:val="00EF5E9F"/>
    <w:rsid w:val="00EF60C7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07AF"/>
    <w:rsid w:val="00F22DDC"/>
    <w:rsid w:val="00F23E76"/>
    <w:rsid w:val="00F2434E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6F8"/>
    <w:rsid w:val="00F4309B"/>
    <w:rsid w:val="00F43659"/>
    <w:rsid w:val="00F4371E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616A"/>
    <w:rsid w:val="00F56BE6"/>
    <w:rsid w:val="00F57C06"/>
    <w:rsid w:val="00F6015F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23C0"/>
    <w:rsid w:val="00F72730"/>
    <w:rsid w:val="00F728AE"/>
    <w:rsid w:val="00F7295E"/>
    <w:rsid w:val="00F72FB6"/>
    <w:rsid w:val="00F73213"/>
    <w:rsid w:val="00F73478"/>
    <w:rsid w:val="00F73871"/>
    <w:rsid w:val="00F73954"/>
    <w:rsid w:val="00F73BAC"/>
    <w:rsid w:val="00F73D91"/>
    <w:rsid w:val="00F7422B"/>
    <w:rsid w:val="00F7424E"/>
    <w:rsid w:val="00F742B6"/>
    <w:rsid w:val="00F7548F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5683"/>
    <w:rsid w:val="00F85A1A"/>
    <w:rsid w:val="00F85A8D"/>
    <w:rsid w:val="00F85EF9"/>
    <w:rsid w:val="00F86438"/>
    <w:rsid w:val="00F866A5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B5D"/>
    <w:rsid w:val="00FA21F7"/>
    <w:rsid w:val="00FA228C"/>
    <w:rsid w:val="00FA25C7"/>
    <w:rsid w:val="00FA2F76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2427"/>
    <w:rsid w:val="00FB2664"/>
    <w:rsid w:val="00FB333E"/>
    <w:rsid w:val="00FB3ACB"/>
    <w:rsid w:val="00FB3AE0"/>
    <w:rsid w:val="00FB3AE8"/>
    <w:rsid w:val="00FB3DC1"/>
    <w:rsid w:val="00FB406A"/>
    <w:rsid w:val="00FB4A9B"/>
    <w:rsid w:val="00FB4E00"/>
    <w:rsid w:val="00FB5654"/>
    <w:rsid w:val="00FB570F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640"/>
    <w:rsid w:val="00FC245E"/>
    <w:rsid w:val="00FC38BC"/>
    <w:rsid w:val="00FC487D"/>
    <w:rsid w:val="00FC492E"/>
    <w:rsid w:val="00FC4F15"/>
    <w:rsid w:val="00FC68AE"/>
    <w:rsid w:val="00FC724E"/>
    <w:rsid w:val="00FC7466"/>
    <w:rsid w:val="00FC795F"/>
    <w:rsid w:val="00FC7D7E"/>
    <w:rsid w:val="00FC7E04"/>
    <w:rsid w:val="00FC7E20"/>
    <w:rsid w:val="00FD0B79"/>
    <w:rsid w:val="00FD0BD1"/>
    <w:rsid w:val="00FD0C2C"/>
    <w:rsid w:val="00FD1848"/>
    <w:rsid w:val="00FD196D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C05"/>
    <w:rsid w:val="00FD6DB1"/>
    <w:rsid w:val="00FD72C6"/>
    <w:rsid w:val="00FD7EB9"/>
    <w:rsid w:val="00FE0804"/>
    <w:rsid w:val="00FE0991"/>
    <w:rsid w:val="00FE09D1"/>
    <w:rsid w:val="00FE1879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1A77"/>
    <w:rsid w:val="00FF2FAE"/>
    <w:rsid w:val="00FF331F"/>
    <w:rsid w:val="00FF3E6F"/>
    <w:rsid w:val="00FF3F8D"/>
    <w:rsid w:val="00FF4160"/>
    <w:rsid w:val="00FF4484"/>
    <w:rsid w:val="00FF57BB"/>
    <w:rsid w:val="00FF6546"/>
    <w:rsid w:val="00FF6BF2"/>
    <w:rsid w:val="00FF75F0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  <w14:docId w14:val="33DE4B50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7914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4155F-5E27-4BB9-89E3-FA7F62F2A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340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Somjai, Nigonyanont</cp:lastModifiedBy>
  <cp:revision>3</cp:revision>
  <cp:lastPrinted>2020-11-05T08:45:00Z</cp:lastPrinted>
  <dcterms:created xsi:type="dcterms:W3CDTF">2020-11-06T13:29:00Z</dcterms:created>
  <dcterms:modified xsi:type="dcterms:W3CDTF">2020-11-06T13:31:00Z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