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29598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4C81A369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466E005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19ACE76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19351343" w14:textId="77777777"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430AC76" w14:textId="77777777"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A54EA67" w14:textId="77777777"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6B172D2" w14:textId="77777777" w:rsidR="009153F1" w:rsidRPr="0008263F" w:rsidRDefault="009A30A5" w:rsidP="009153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9A30A5">
        <w:rPr>
          <w:rFonts w:ascii="Angsana New" w:hAnsi="Angsana New" w:cs="Angsana New"/>
          <w:sz w:val="52"/>
          <w:szCs w:val="52"/>
          <w:cs/>
        </w:rPr>
        <w:t xml:space="preserve">บริษัท ฟูรูกาวา เม็ททัล (ไทยแลนด์) จำกัด (มหาชน) </w:t>
      </w:r>
    </w:p>
    <w:p w14:paraId="008EB072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D13A3D5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58118D7" w14:textId="77777777" w:rsidR="00670D5A" w:rsidRPr="006B6495" w:rsidRDefault="00670D5A" w:rsidP="00670D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2B52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23098" w:rsidRPr="00B23098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B52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23098" w:rsidRPr="00B23098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4A2DC39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6E77B1B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6A9327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289BF891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029B8B67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243F8ECA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3555A0D8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3108578F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2813E1AB" w14:textId="77777777" w:rsidR="0064070A" w:rsidRDefault="0064070A" w:rsidP="00856649">
      <w:pPr>
        <w:rPr>
          <w:sz w:val="32"/>
          <w:szCs w:val="32"/>
        </w:rPr>
        <w:sectPr w:rsidR="0064070A" w:rsidSect="00FB0DC5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1DC512FF" w14:textId="77777777" w:rsidR="0064070A" w:rsidRPr="00173600" w:rsidRDefault="0064070A" w:rsidP="0064070A">
      <w:pPr>
        <w:rPr>
          <w:sz w:val="32"/>
          <w:szCs w:val="32"/>
        </w:rPr>
      </w:pPr>
    </w:p>
    <w:p w14:paraId="2C768B1E" w14:textId="77777777" w:rsidR="0064070A" w:rsidRDefault="0064070A" w:rsidP="0064070A">
      <w:pPr>
        <w:rPr>
          <w:sz w:val="32"/>
          <w:szCs w:val="32"/>
        </w:rPr>
      </w:pPr>
    </w:p>
    <w:p w14:paraId="5AC3C681" w14:textId="77777777" w:rsidR="00173600" w:rsidRDefault="00173600" w:rsidP="0064070A">
      <w:pPr>
        <w:rPr>
          <w:sz w:val="32"/>
          <w:szCs w:val="32"/>
        </w:rPr>
      </w:pPr>
    </w:p>
    <w:p w14:paraId="23A31D14" w14:textId="77777777" w:rsidR="00173600" w:rsidRDefault="00173600" w:rsidP="0064070A">
      <w:pPr>
        <w:rPr>
          <w:sz w:val="32"/>
          <w:szCs w:val="32"/>
        </w:rPr>
      </w:pPr>
    </w:p>
    <w:p w14:paraId="439F566A" w14:textId="77777777" w:rsidR="00173600" w:rsidRDefault="00173600" w:rsidP="0064070A">
      <w:pPr>
        <w:rPr>
          <w:sz w:val="32"/>
          <w:szCs w:val="32"/>
        </w:rPr>
      </w:pPr>
    </w:p>
    <w:p w14:paraId="52C30BA8" w14:textId="77777777" w:rsidR="00173600" w:rsidRDefault="00173600" w:rsidP="0064070A">
      <w:pPr>
        <w:rPr>
          <w:sz w:val="32"/>
          <w:szCs w:val="32"/>
        </w:rPr>
      </w:pPr>
    </w:p>
    <w:p w14:paraId="1FA2FC22" w14:textId="77777777" w:rsidR="00173600" w:rsidRDefault="00173600" w:rsidP="0064070A">
      <w:pPr>
        <w:rPr>
          <w:sz w:val="32"/>
          <w:szCs w:val="32"/>
        </w:rPr>
      </w:pPr>
    </w:p>
    <w:p w14:paraId="4AAF5E7F" w14:textId="77777777" w:rsidR="00173600" w:rsidRDefault="00173600" w:rsidP="0064070A">
      <w:pPr>
        <w:rPr>
          <w:sz w:val="32"/>
          <w:szCs w:val="32"/>
        </w:rPr>
      </w:pPr>
    </w:p>
    <w:p w14:paraId="44C9062D" w14:textId="77777777" w:rsidR="0064070A" w:rsidRPr="00173600" w:rsidRDefault="0064070A" w:rsidP="0064070A">
      <w:pPr>
        <w:rPr>
          <w:sz w:val="32"/>
          <w:szCs w:val="32"/>
        </w:rPr>
      </w:pPr>
    </w:p>
    <w:p w14:paraId="6EFED698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417B74CA" w14:textId="77777777" w:rsidR="00484E04" w:rsidRPr="0086788A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383C2EB1" w14:textId="77777777" w:rsidR="00484E04" w:rsidRPr="008F19CD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8263F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="008F19CD" w:rsidRPr="0008263F">
        <w:rPr>
          <w:rFonts w:ascii="Angsana New" w:hAnsi="Angsana New"/>
          <w:b/>
          <w:bCs/>
          <w:sz w:val="30"/>
          <w:szCs w:val="30"/>
          <w:cs/>
        </w:rPr>
        <w:t xml:space="preserve">บริษัท ฟูรูกาวา เม็ททัล </w:t>
      </w:r>
      <w:r w:rsidR="008F19CD" w:rsidRPr="0008263F">
        <w:rPr>
          <w:rFonts w:ascii="Angsana New" w:hAnsi="Angsana New"/>
          <w:b/>
          <w:bCs/>
          <w:sz w:val="30"/>
          <w:szCs w:val="30"/>
        </w:rPr>
        <w:t>(</w:t>
      </w:r>
      <w:r w:rsidR="008F19CD" w:rsidRPr="0008263F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="008F19CD" w:rsidRPr="0008263F">
        <w:rPr>
          <w:rFonts w:ascii="Angsana New" w:hAnsi="Angsana New"/>
          <w:b/>
          <w:bCs/>
          <w:sz w:val="30"/>
          <w:szCs w:val="30"/>
        </w:rPr>
        <w:t xml:space="preserve">) </w:t>
      </w:r>
      <w:r w:rsidR="008F19CD" w:rsidRPr="0008263F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="008F19CD" w:rsidRPr="0008263F">
        <w:rPr>
          <w:rFonts w:ascii="Angsana New" w:hAnsi="Angsana New"/>
          <w:b/>
          <w:bCs/>
          <w:sz w:val="30"/>
          <w:szCs w:val="30"/>
        </w:rPr>
        <w:t>(</w:t>
      </w:r>
      <w:r w:rsidR="008F19CD" w:rsidRPr="0008263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8F19CD" w:rsidRPr="0008263F">
        <w:rPr>
          <w:rFonts w:ascii="Angsana New" w:hAnsi="Angsana New"/>
          <w:b/>
          <w:bCs/>
          <w:sz w:val="30"/>
          <w:szCs w:val="30"/>
        </w:rPr>
        <w:t>)</w:t>
      </w:r>
    </w:p>
    <w:p w14:paraId="77D816D0" w14:textId="77777777" w:rsidR="00415307" w:rsidRPr="0086788A" w:rsidRDefault="00415307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F01396" w14:textId="77777777" w:rsidR="00847E53" w:rsidRPr="00E049BA" w:rsidRDefault="00847E53" w:rsidP="003F1D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30</w:t>
      </w:r>
      <w:r w:rsidR="00670D5A">
        <w:rPr>
          <w:rFonts w:ascii="Angsana New" w:hAnsi="Angsana New"/>
          <w:sz w:val="30"/>
          <w:szCs w:val="30"/>
        </w:rPr>
        <w:t xml:space="preserve"> </w:t>
      </w:r>
      <w:r w:rsidR="002B5205">
        <w:rPr>
          <w:rFonts w:ascii="Angsana New" w:hAnsi="Angsana New" w:hint="cs"/>
          <w:sz w:val="30"/>
          <w:szCs w:val="30"/>
          <w:cs/>
        </w:rPr>
        <w:t>กันยายน</w:t>
      </w:r>
      <w:r w:rsidR="00670D5A" w:rsidRPr="0008263F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="00670D5A" w:rsidRPr="0008263F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670D5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2C46DF">
        <w:rPr>
          <w:rFonts w:ascii="Angsana New" w:hAnsi="Angsana New"/>
          <w:sz w:val="30"/>
          <w:szCs w:val="30"/>
        </w:rPr>
        <w:br/>
      </w:r>
      <w:r w:rsidR="002B5205">
        <w:rPr>
          <w:rFonts w:ascii="Angsana New" w:hAnsi="Angsana New" w:hint="cs"/>
          <w:sz w:val="30"/>
          <w:szCs w:val="30"/>
          <w:cs/>
        </w:rPr>
        <w:t>เก้า</w:t>
      </w:r>
      <w:r w:rsidR="00670D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23098">
        <w:rPr>
          <w:rFonts w:ascii="Angsana New" w:hAnsi="Angsana New"/>
          <w:sz w:val="30"/>
          <w:szCs w:val="30"/>
        </w:rPr>
        <w:t>30</w:t>
      </w:r>
      <w:r w:rsidR="00670D5A">
        <w:rPr>
          <w:rFonts w:ascii="Angsana New" w:hAnsi="Angsana New"/>
          <w:sz w:val="30"/>
          <w:szCs w:val="30"/>
        </w:rPr>
        <w:t xml:space="preserve"> </w:t>
      </w:r>
      <w:r w:rsidR="002B5205">
        <w:rPr>
          <w:rFonts w:ascii="Angsana New" w:hAnsi="Angsana New" w:hint="cs"/>
          <w:sz w:val="30"/>
          <w:szCs w:val="30"/>
          <w:cs/>
        </w:rPr>
        <w:t>กันยายน</w:t>
      </w:r>
      <w:r w:rsidR="00670D5A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="00670D5A" w:rsidRPr="0008263F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670D5A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="00670D5A" w:rsidRPr="0008263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2B5205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670D5A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670D5A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670D5A">
        <w:rPr>
          <w:rFonts w:ascii="Angsana New" w:hAnsi="Angsana New"/>
          <w:spacing w:val="-4"/>
          <w:sz w:val="30"/>
          <w:szCs w:val="30"/>
        </w:rPr>
        <w:t xml:space="preserve"> </w:t>
      </w:r>
      <w:r w:rsidR="00B23098">
        <w:rPr>
          <w:rFonts w:ascii="Angsana New" w:hAnsi="Angsana New"/>
          <w:spacing w:val="-4"/>
          <w:sz w:val="30"/>
          <w:szCs w:val="30"/>
        </w:rPr>
        <w:t>30</w:t>
      </w:r>
      <w:r w:rsidR="00670D5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B520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670D5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pacing w:val="-4"/>
          <w:sz w:val="30"/>
          <w:szCs w:val="30"/>
        </w:rPr>
        <w:t>2563</w:t>
      </w:r>
      <w:r w:rsidR="00670D5A">
        <w:rPr>
          <w:rFonts w:ascii="Angsana New" w:hAnsi="Angsana New"/>
          <w:spacing w:val="-4"/>
          <w:sz w:val="30"/>
          <w:szCs w:val="30"/>
        </w:rPr>
        <w:t xml:space="preserve"> </w:t>
      </w:r>
      <w:r w:rsidR="00670D5A" w:rsidRPr="0008263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670D5A">
        <w:rPr>
          <w:rFonts w:ascii="Angsana New" w:hAnsi="Angsana New" w:hint="cs"/>
          <w:spacing w:val="-4"/>
          <w:sz w:val="30"/>
          <w:szCs w:val="30"/>
          <w:cs/>
        </w:rPr>
        <w:t>แ</w:t>
      </w:r>
      <w:r w:rsidR="00670D5A"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="00670D5A" w:rsidRPr="0008263F">
        <w:rPr>
          <w:rFonts w:ascii="Angsana New" w:hAnsi="Angsana New"/>
          <w:sz w:val="30"/>
          <w:szCs w:val="30"/>
        </w:rPr>
        <w:t>(</w:t>
      </w:r>
      <w:r w:rsidR="00670D5A">
        <w:rPr>
          <w:rFonts w:ascii="Angsana New" w:hAnsi="Angsana New" w:hint="cs"/>
          <w:sz w:val="30"/>
          <w:szCs w:val="30"/>
          <w:cs/>
        </w:rPr>
        <w:t>ข้อมูลทาง</w:t>
      </w:r>
      <w:r w:rsidR="00670D5A" w:rsidRPr="0008263F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670D5A" w:rsidRPr="00670D5A">
        <w:rPr>
          <w:rFonts w:ascii="Angsana New" w:hAnsi="Angsana New"/>
          <w:sz w:val="30"/>
          <w:szCs w:val="30"/>
          <w:cs/>
        </w:rPr>
        <w:t>)</w:t>
      </w:r>
      <w:r w:rsidRPr="00670D5A">
        <w:rPr>
          <w:rFonts w:ascii="Angsana New" w:hAnsi="Angsana New"/>
          <w:sz w:val="30"/>
          <w:szCs w:val="30"/>
          <w:cs/>
        </w:rPr>
        <w:t xml:space="preserve"> ของ</w:t>
      </w:r>
      <w:r w:rsidR="009A30A5" w:rsidRPr="009A30A5">
        <w:rPr>
          <w:rFonts w:ascii="Angsana New" w:hAnsi="Angsana New"/>
          <w:sz w:val="30"/>
          <w:szCs w:val="30"/>
          <w:cs/>
        </w:rPr>
        <w:t>บริษัท ฟูรูกาวา เม็ททัล (ไทยแลนด์) จำกัด (มหาชน)</w:t>
      </w:r>
      <w:r w:rsidR="009A30A5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</w:t>
      </w:r>
      <w:r w:rsidR="00D845F1"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</w:t>
      </w:r>
      <w:r w:rsidRPr="00C45150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B23098" w:rsidRPr="00B23098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E049BA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</w:t>
      </w:r>
      <w:r w:rsidR="009E6EEE" w:rsidRPr="00C45150">
        <w:rPr>
          <w:rFonts w:ascii="Angsana New" w:hAnsi="Angsana New"/>
          <w:sz w:val="30"/>
          <w:szCs w:val="30"/>
          <w:cs/>
        </w:rPr>
        <w:t>รเงินระหว่างกาล ส่วนข้าพเจ้า</w:t>
      </w:r>
      <w:r w:rsidR="009E6EEE">
        <w:rPr>
          <w:rFonts w:ascii="Angsana New" w:hAnsi="Angsana New"/>
          <w:sz w:val="30"/>
          <w:szCs w:val="30"/>
          <w:cs/>
        </w:rPr>
        <w:t>เป็</w:t>
      </w:r>
      <w:r w:rsidR="00AA452B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102C3C3C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0C0F7C01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914DA4D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40078EB2" w14:textId="7777777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CFA0A84" w14:textId="77777777" w:rsidR="00FB0DC5" w:rsidRDefault="00FB0DC5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727193" w14:textId="77777777" w:rsidR="00FB0DC5" w:rsidRPr="0064070A" w:rsidRDefault="00FB0DC5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FB0DC5" w:rsidRPr="0064070A" w:rsidSect="00FB0DC5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47BE58E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0222133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860663C" w14:textId="77777777" w:rsidR="00847E53" w:rsidRPr="00D6250B" w:rsidRDefault="00847E53" w:rsidP="0086788A">
      <w:pPr>
        <w:pStyle w:val="FSBlank"/>
      </w:pPr>
    </w:p>
    <w:p w14:paraId="053EFB4B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</w:t>
      </w:r>
      <w:bookmarkStart w:id="0" w:name="_GoBack"/>
      <w:bookmarkEnd w:id="0"/>
      <w:r w:rsidRPr="0008263F">
        <w:rPr>
          <w:rFonts w:ascii="Angsana New" w:hAnsi="Angsana New"/>
          <w:sz w:val="30"/>
          <w:szCs w:val="30"/>
          <w:cs/>
        </w:rPr>
        <w:t xml:space="preserve">งกาลดังกล่าวไม่ได้จัดทำขึ้นตามมาตรฐานการบัญชี ฉบับที่ </w:t>
      </w:r>
      <w:r w:rsidR="00B23098" w:rsidRPr="00B23098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C3B2A83" w14:textId="77777777"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4DABB41" w14:textId="77777777"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64E9A62" w14:textId="77777777"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00857F6A" w14:textId="77777777"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C75C8DF" w14:textId="77777777" w:rsidR="00A86E49" w:rsidRDefault="00A86E49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DA7D1CD" w14:textId="77777777"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5C7BD6">
        <w:rPr>
          <w:rFonts w:ascii="Angsana New" w:hAnsi="Angsana New" w:cs="Angsana New" w:hint="cs"/>
          <w:cs/>
        </w:rPr>
        <w:t xml:space="preserve">ทรงชัย </w:t>
      </w:r>
      <w:r w:rsidR="00135889">
        <w:rPr>
          <w:rFonts w:ascii="Angsana New" w:hAnsi="Angsana New" w:cs="Angsana New" w:hint="cs"/>
          <w:cs/>
        </w:rPr>
        <w:t>วงศ์พิริยาภรณ์</w:t>
      </w:r>
      <w:r w:rsidR="00844BEB" w:rsidRPr="0008263F">
        <w:rPr>
          <w:rFonts w:ascii="Angsana New" w:hAnsi="Angsana New" w:cs="Angsana New"/>
          <w:cs/>
        </w:rPr>
        <w:t>)</w:t>
      </w:r>
    </w:p>
    <w:p w14:paraId="5A28930E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19E5FC5" w14:textId="77777777"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B23098" w:rsidRPr="00B23098">
        <w:rPr>
          <w:rFonts w:ascii="Angsana New" w:hAnsi="Angsana New" w:cs="Angsana New"/>
          <w:lang w:val="en-US"/>
        </w:rPr>
        <w:t>10996</w:t>
      </w:r>
    </w:p>
    <w:p w14:paraId="13CCE0AF" w14:textId="77777777"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35D4646E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301D950C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9EBB2F7" w14:textId="77777777" w:rsidR="005F4458" w:rsidRPr="008D08B1" w:rsidRDefault="009153F1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9</w:t>
      </w:r>
      <w:r w:rsidR="00670D5A" w:rsidRPr="00604596">
        <w:rPr>
          <w:rFonts w:ascii="Angsana New" w:hAnsi="Angsana New" w:cs="Angsana New" w:hint="cs"/>
          <w:cs/>
          <w:lang w:val="en-US"/>
        </w:rPr>
        <w:t xml:space="preserve"> </w:t>
      </w:r>
      <w:r w:rsidR="002B5205">
        <w:rPr>
          <w:rFonts w:ascii="Angsana New" w:hAnsi="Angsana New" w:cs="Angsana New" w:hint="cs"/>
          <w:cs/>
          <w:lang w:val="en-US"/>
        </w:rPr>
        <w:t>พฤศจิกายน</w:t>
      </w:r>
      <w:r w:rsidR="008618FD" w:rsidRPr="00604596">
        <w:rPr>
          <w:rFonts w:ascii="Angsana New" w:hAnsi="Angsana New" w:cs="Angsana New" w:hint="cs"/>
          <w:cs/>
          <w:lang w:val="en-US"/>
        </w:rPr>
        <w:t xml:space="preserve"> </w:t>
      </w:r>
      <w:r w:rsidR="00B23098" w:rsidRPr="00B23098">
        <w:rPr>
          <w:rFonts w:ascii="Angsana New" w:hAnsi="Angsana New" w:cs="Angsana New"/>
          <w:lang w:val="en-US"/>
        </w:rPr>
        <w:t>2563</w:t>
      </w:r>
    </w:p>
    <w:p w14:paraId="03F460DA" w14:textId="77777777" w:rsidR="002D5E09" w:rsidRPr="00E241A6" w:rsidRDefault="002D5E09" w:rsidP="006522A9">
      <w:pPr>
        <w:pStyle w:val="FSBlank"/>
        <w:ind w:left="0"/>
        <w:rPr>
          <w:sz w:val="30"/>
          <w:szCs w:val="30"/>
        </w:rPr>
      </w:pPr>
    </w:p>
    <w:sectPr w:rsidR="002D5E09" w:rsidRPr="00E241A6" w:rsidSect="00FB0DC5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EE26A" w14:textId="77777777" w:rsidR="00322298" w:rsidRDefault="00322298">
      <w:r>
        <w:separator/>
      </w:r>
    </w:p>
  </w:endnote>
  <w:endnote w:type="continuationSeparator" w:id="0">
    <w:p w14:paraId="66CF9772" w14:textId="77777777" w:rsidR="00322298" w:rsidRDefault="00322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6D884" w14:textId="77777777" w:rsidR="005139C5" w:rsidRDefault="005139C5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B23098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403CECE9" w14:textId="77777777" w:rsidR="005139C5" w:rsidRDefault="005139C5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BE7C2" w14:textId="77777777" w:rsidR="005139C5" w:rsidRPr="00B501AF" w:rsidRDefault="005139C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4DC24" w14:textId="77777777" w:rsidR="005139C5" w:rsidRPr="00DA5F86" w:rsidRDefault="005139C5">
    <w:pPr>
      <w:pStyle w:val="Footer"/>
      <w:jc w:val="center"/>
      <w:rPr>
        <w:rFonts w:ascii="Angsana New" w:hAnsi="Angsana New"/>
        <w:sz w:val="30"/>
        <w:szCs w:val="30"/>
      </w:rPr>
    </w:pPr>
    <w:r w:rsidRPr="00B23098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7FA88" w14:textId="77777777" w:rsidR="00FB0DC5" w:rsidRPr="00B501AF" w:rsidRDefault="00FB0DC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E5F21" w14:textId="77777777" w:rsidR="005139C5" w:rsidRPr="001C2877" w:rsidRDefault="005139C5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B23098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0DB42911" w14:textId="77777777" w:rsidR="005139C5" w:rsidRPr="00C70DC4" w:rsidRDefault="005139C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5F4B" w14:textId="77777777" w:rsidR="005139C5" w:rsidRPr="00C70DC4" w:rsidRDefault="005139C5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B23098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84FA16E" w14:textId="77777777" w:rsidR="005139C5" w:rsidRPr="00C70DC4" w:rsidRDefault="005139C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C5284" w14:textId="77777777" w:rsidR="00322298" w:rsidRDefault="00322298">
      <w:r>
        <w:separator/>
      </w:r>
    </w:p>
  </w:footnote>
  <w:footnote w:type="continuationSeparator" w:id="0">
    <w:p w14:paraId="00A8B9F7" w14:textId="77777777" w:rsidR="00322298" w:rsidRDefault="00322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55194" w14:textId="77777777" w:rsidR="005139C5" w:rsidRPr="00A86E49" w:rsidRDefault="005139C5" w:rsidP="00312D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2D5E09">
      <w:rPr>
        <w:rFonts w:ascii="Angsana New" w:hAnsi="Angsana New"/>
        <w:b/>
        <w:bCs/>
        <w:sz w:val="32"/>
        <w:szCs w:val="32"/>
        <w:cs/>
      </w:rPr>
      <w:t>บริษัท ฟูรูกาวา เม็ททัล (ไทยแลนด์) จำกัด (มหาชน)</w:t>
    </w:r>
  </w:p>
  <w:p w14:paraId="22875EA7" w14:textId="77777777" w:rsidR="005139C5" w:rsidRPr="00A86E49" w:rsidRDefault="005139C5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A86E49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</w:p>
  <w:p w14:paraId="3E46F5E0" w14:textId="77777777" w:rsidR="005139C5" w:rsidRDefault="005139C5" w:rsidP="00670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B2309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 w:rsidRPr="00B2309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353579C" w14:textId="77777777" w:rsidR="005139C5" w:rsidRPr="0064466F" w:rsidRDefault="005139C5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0E66C" w14:textId="2EAC26BB" w:rsidR="005139C5" w:rsidRDefault="005139C5" w:rsidP="005B0B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</w:p>
  <w:p w14:paraId="1D5699D8" w14:textId="77777777" w:rsidR="00FB0DC5" w:rsidRPr="005B0BAA" w:rsidRDefault="00FB0DC5" w:rsidP="005B0B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16"/>
  </w:num>
  <w:num w:numId="18">
    <w:abstractNumId w:val="10"/>
  </w:num>
  <w:num w:numId="19">
    <w:abstractNumId w:val="17"/>
  </w:num>
  <w:num w:numId="20">
    <w:abstractNumId w:val="2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40BB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37E3"/>
    <w:rsid w:val="000145D4"/>
    <w:rsid w:val="0001487D"/>
    <w:rsid w:val="00015051"/>
    <w:rsid w:val="00015376"/>
    <w:rsid w:val="0001565E"/>
    <w:rsid w:val="00017111"/>
    <w:rsid w:val="000221C0"/>
    <w:rsid w:val="000222A9"/>
    <w:rsid w:val="00023947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373D0"/>
    <w:rsid w:val="000377B1"/>
    <w:rsid w:val="0004030D"/>
    <w:rsid w:val="00040FB6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53FB6"/>
    <w:rsid w:val="00057946"/>
    <w:rsid w:val="000608FA"/>
    <w:rsid w:val="0006092B"/>
    <w:rsid w:val="00060CE2"/>
    <w:rsid w:val="00061710"/>
    <w:rsid w:val="00061BCB"/>
    <w:rsid w:val="00061F90"/>
    <w:rsid w:val="0006316A"/>
    <w:rsid w:val="00063FF1"/>
    <w:rsid w:val="0006447D"/>
    <w:rsid w:val="000668DC"/>
    <w:rsid w:val="00067EFA"/>
    <w:rsid w:val="00071855"/>
    <w:rsid w:val="000753B9"/>
    <w:rsid w:val="00075442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CD5"/>
    <w:rsid w:val="00083DDF"/>
    <w:rsid w:val="00084E5B"/>
    <w:rsid w:val="00090425"/>
    <w:rsid w:val="00090CC0"/>
    <w:rsid w:val="00090F00"/>
    <w:rsid w:val="000918A8"/>
    <w:rsid w:val="00091AB6"/>
    <w:rsid w:val="000922B5"/>
    <w:rsid w:val="0009235A"/>
    <w:rsid w:val="00094EC6"/>
    <w:rsid w:val="00095E87"/>
    <w:rsid w:val="000972AC"/>
    <w:rsid w:val="00097439"/>
    <w:rsid w:val="000A00CD"/>
    <w:rsid w:val="000A0CDE"/>
    <w:rsid w:val="000A2D59"/>
    <w:rsid w:val="000A4576"/>
    <w:rsid w:val="000A4F17"/>
    <w:rsid w:val="000A4FE3"/>
    <w:rsid w:val="000A50D5"/>
    <w:rsid w:val="000A51A2"/>
    <w:rsid w:val="000A6A16"/>
    <w:rsid w:val="000A6E2F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5BC9"/>
    <w:rsid w:val="000B6061"/>
    <w:rsid w:val="000B64CC"/>
    <w:rsid w:val="000B6B44"/>
    <w:rsid w:val="000B7875"/>
    <w:rsid w:val="000B7F4F"/>
    <w:rsid w:val="000B7FA1"/>
    <w:rsid w:val="000C017F"/>
    <w:rsid w:val="000C0585"/>
    <w:rsid w:val="000C1503"/>
    <w:rsid w:val="000C1D31"/>
    <w:rsid w:val="000C1E95"/>
    <w:rsid w:val="000C26EC"/>
    <w:rsid w:val="000C3F71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8CC"/>
    <w:rsid w:val="00114C18"/>
    <w:rsid w:val="00114EEC"/>
    <w:rsid w:val="001156F5"/>
    <w:rsid w:val="00115E1C"/>
    <w:rsid w:val="0011655A"/>
    <w:rsid w:val="00121275"/>
    <w:rsid w:val="0012169E"/>
    <w:rsid w:val="00121E13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5889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676E5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7226"/>
    <w:rsid w:val="00190916"/>
    <w:rsid w:val="00190CDF"/>
    <w:rsid w:val="001919D1"/>
    <w:rsid w:val="00191FF9"/>
    <w:rsid w:val="00194609"/>
    <w:rsid w:val="0019493E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A7A1F"/>
    <w:rsid w:val="001B092A"/>
    <w:rsid w:val="001B1017"/>
    <w:rsid w:val="001B1A63"/>
    <w:rsid w:val="001B2199"/>
    <w:rsid w:val="001B21B6"/>
    <w:rsid w:val="001B22AB"/>
    <w:rsid w:val="001B2D7A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958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D79D9"/>
    <w:rsid w:val="001E2842"/>
    <w:rsid w:val="001E2C7C"/>
    <w:rsid w:val="001E2EFE"/>
    <w:rsid w:val="001E421E"/>
    <w:rsid w:val="001E64FA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463D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5ABA"/>
    <w:rsid w:val="00227BB7"/>
    <w:rsid w:val="00230B7E"/>
    <w:rsid w:val="00230C71"/>
    <w:rsid w:val="00231412"/>
    <w:rsid w:val="002325AE"/>
    <w:rsid w:val="00234F79"/>
    <w:rsid w:val="002353B8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C9D"/>
    <w:rsid w:val="00255FDB"/>
    <w:rsid w:val="00256A46"/>
    <w:rsid w:val="002573C1"/>
    <w:rsid w:val="002607D0"/>
    <w:rsid w:val="00261303"/>
    <w:rsid w:val="00261D31"/>
    <w:rsid w:val="0026204C"/>
    <w:rsid w:val="0026254C"/>
    <w:rsid w:val="0026443D"/>
    <w:rsid w:val="00265C2A"/>
    <w:rsid w:val="002663EA"/>
    <w:rsid w:val="00267138"/>
    <w:rsid w:val="002676CB"/>
    <w:rsid w:val="00267E32"/>
    <w:rsid w:val="00271CB6"/>
    <w:rsid w:val="00271D80"/>
    <w:rsid w:val="002724C5"/>
    <w:rsid w:val="00272E6A"/>
    <w:rsid w:val="00276505"/>
    <w:rsid w:val="00277305"/>
    <w:rsid w:val="002809D4"/>
    <w:rsid w:val="002817B3"/>
    <w:rsid w:val="002818C6"/>
    <w:rsid w:val="00283D5F"/>
    <w:rsid w:val="00283DA9"/>
    <w:rsid w:val="002854C0"/>
    <w:rsid w:val="0028550A"/>
    <w:rsid w:val="00285EAA"/>
    <w:rsid w:val="0029062F"/>
    <w:rsid w:val="00291247"/>
    <w:rsid w:val="002913DD"/>
    <w:rsid w:val="00291648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205"/>
    <w:rsid w:val="002B5FF1"/>
    <w:rsid w:val="002B6A04"/>
    <w:rsid w:val="002B7D6A"/>
    <w:rsid w:val="002C0E6B"/>
    <w:rsid w:val="002C0FE9"/>
    <w:rsid w:val="002C136C"/>
    <w:rsid w:val="002C150E"/>
    <w:rsid w:val="002C42D2"/>
    <w:rsid w:val="002C46DF"/>
    <w:rsid w:val="002C4705"/>
    <w:rsid w:val="002C51F5"/>
    <w:rsid w:val="002C53B5"/>
    <w:rsid w:val="002C5913"/>
    <w:rsid w:val="002C62E8"/>
    <w:rsid w:val="002C6684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5E09"/>
    <w:rsid w:val="002D657F"/>
    <w:rsid w:val="002D6A23"/>
    <w:rsid w:val="002D7036"/>
    <w:rsid w:val="002E0835"/>
    <w:rsid w:val="002E1A20"/>
    <w:rsid w:val="002E1B71"/>
    <w:rsid w:val="002E1E38"/>
    <w:rsid w:val="002E2673"/>
    <w:rsid w:val="002E3646"/>
    <w:rsid w:val="002E480D"/>
    <w:rsid w:val="002E56C0"/>
    <w:rsid w:val="002E6AC7"/>
    <w:rsid w:val="002E6CD3"/>
    <w:rsid w:val="002E7AC9"/>
    <w:rsid w:val="002F1DD9"/>
    <w:rsid w:val="002F303B"/>
    <w:rsid w:val="002F42BF"/>
    <w:rsid w:val="002F47E2"/>
    <w:rsid w:val="002F504C"/>
    <w:rsid w:val="002F5C14"/>
    <w:rsid w:val="002F730D"/>
    <w:rsid w:val="002F76DC"/>
    <w:rsid w:val="002F7DD3"/>
    <w:rsid w:val="00301198"/>
    <w:rsid w:val="00301349"/>
    <w:rsid w:val="00301375"/>
    <w:rsid w:val="0030252A"/>
    <w:rsid w:val="003040CF"/>
    <w:rsid w:val="003059BE"/>
    <w:rsid w:val="00305FE5"/>
    <w:rsid w:val="00307D2F"/>
    <w:rsid w:val="0031007F"/>
    <w:rsid w:val="00310D55"/>
    <w:rsid w:val="0031120C"/>
    <w:rsid w:val="00312879"/>
    <w:rsid w:val="00312D58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21091"/>
    <w:rsid w:val="003210A4"/>
    <w:rsid w:val="00321558"/>
    <w:rsid w:val="00322298"/>
    <w:rsid w:val="00322FB7"/>
    <w:rsid w:val="003239DF"/>
    <w:rsid w:val="00324867"/>
    <w:rsid w:val="00325572"/>
    <w:rsid w:val="003256E1"/>
    <w:rsid w:val="00326634"/>
    <w:rsid w:val="00326CD8"/>
    <w:rsid w:val="003304D6"/>
    <w:rsid w:val="00331006"/>
    <w:rsid w:val="00331221"/>
    <w:rsid w:val="00332873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0B22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68F5"/>
    <w:rsid w:val="003772AA"/>
    <w:rsid w:val="00377A88"/>
    <w:rsid w:val="00377EA8"/>
    <w:rsid w:val="003814A6"/>
    <w:rsid w:val="003824DF"/>
    <w:rsid w:val="0038287C"/>
    <w:rsid w:val="00384B7E"/>
    <w:rsid w:val="00384E79"/>
    <w:rsid w:val="003850B5"/>
    <w:rsid w:val="003917B8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703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203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1B89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4AA9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7633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3A25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768"/>
    <w:rsid w:val="00480944"/>
    <w:rsid w:val="00480EE8"/>
    <w:rsid w:val="00481110"/>
    <w:rsid w:val="00481B37"/>
    <w:rsid w:val="00481E65"/>
    <w:rsid w:val="00482BC8"/>
    <w:rsid w:val="00484A4A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561"/>
    <w:rsid w:val="004A475A"/>
    <w:rsid w:val="004A4BBA"/>
    <w:rsid w:val="004A530F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6CC"/>
    <w:rsid w:val="004C1ED8"/>
    <w:rsid w:val="004C20E7"/>
    <w:rsid w:val="004C3AB8"/>
    <w:rsid w:val="004C457C"/>
    <w:rsid w:val="004C54D8"/>
    <w:rsid w:val="004C567E"/>
    <w:rsid w:val="004C6E5A"/>
    <w:rsid w:val="004C70B4"/>
    <w:rsid w:val="004C7CC5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1EEC"/>
    <w:rsid w:val="004E3085"/>
    <w:rsid w:val="004E38EC"/>
    <w:rsid w:val="004E488C"/>
    <w:rsid w:val="004E4DF4"/>
    <w:rsid w:val="004E500E"/>
    <w:rsid w:val="004E5916"/>
    <w:rsid w:val="004E60C3"/>
    <w:rsid w:val="004E60DE"/>
    <w:rsid w:val="004E685A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2AE"/>
    <w:rsid w:val="005117E9"/>
    <w:rsid w:val="0051199F"/>
    <w:rsid w:val="005120D2"/>
    <w:rsid w:val="005139C5"/>
    <w:rsid w:val="00514007"/>
    <w:rsid w:val="005145A0"/>
    <w:rsid w:val="005171E8"/>
    <w:rsid w:val="0051797F"/>
    <w:rsid w:val="005205C8"/>
    <w:rsid w:val="00521487"/>
    <w:rsid w:val="00521EC1"/>
    <w:rsid w:val="00522898"/>
    <w:rsid w:val="005239D0"/>
    <w:rsid w:val="005243B5"/>
    <w:rsid w:val="005245D1"/>
    <w:rsid w:val="00524CE3"/>
    <w:rsid w:val="00525167"/>
    <w:rsid w:val="00525AD0"/>
    <w:rsid w:val="005279BB"/>
    <w:rsid w:val="00527E0D"/>
    <w:rsid w:val="005307D3"/>
    <w:rsid w:val="00531638"/>
    <w:rsid w:val="0053370F"/>
    <w:rsid w:val="005346DE"/>
    <w:rsid w:val="005352E6"/>
    <w:rsid w:val="00535564"/>
    <w:rsid w:val="0053684C"/>
    <w:rsid w:val="00540516"/>
    <w:rsid w:val="00541342"/>
    <w:rsid w:val="00541AEF"/>
    <w:rsid w:val="00541B4E"/>
    <w:rsid w:val="00542284"/>
    <w:rsid w:val="0054360B"/>
    <w:rsid w:val="0054480A"/>
    <w:rsid w:val="00544AE1"/>
    <w:rsid w:val="005461D5"/>
    <w:rsid w:val="00546459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10A"/>
    <w:rsid w:val="0056078E"/>
    <w:rsid w:val="00560B5E"/>
    <w:rsid w:val="0056176F"/>
    <w:rsid w:val="005619BA"/>
    <w:rsid w:val="00561B86"/>
    <w:rsid w:val="005625E5"/>
    <w:rsid w:val="005628B4"/>
    <w:rsid w:val="00563602"/>
    <w:rsid w:val="00564CB5"/>
    <w:rsid w:val="00566F47"/>
    <w:rsid w:val="00566F95"/>
    <w:rsid w:val="0056705C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0BAA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B4B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174"/>
    <w:rsid w:val="005D296A"/>
    <w:rsid w:val="005D2EFF"/>
    <w:rsid w:val="005D42C4"/>
    <w:rsid w:val="005D4AB1"/>
    <w:rsid w:val="005D4FCD"/>
    <w:rsid w:val="005D5A64"/>
    <w:rsid w:val="005D5DFD"/>
    <w:rsid w:val="005D6E19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596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99"/>
    <w:rsid w:val="006132BC"/>
    <w:rsid w:val="00613B92"/>
    <w:rsid w:val="00615788"/>
    <w:rsid w:val="00616541"/>
    <w:rsid w:val="00617690"/>
    <w:rsid w:val="00617CE1"/>
    <w:rsid w:val="0062018E"/>
    <w:rsid w:val="00621703"/>
    <w:rsid w:val="00621D1D"/>
    <w:rsid w:val="0062409D"/>
    <w:rsid w:val="0062430E"/>
    <w:rsid w:val="00624709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57E7"/>
    <w:rsid w:val="00637537"/>
    <w:rsid w:val="006375AD"/>
    <w:rsid w:val="0064070A"/>
    <w:rsid w:val="00640D5E"/>
    <w:rsid w:val="0064116F"/>
    <w:rsid w:val="00641DE2"/>
    <w:rsid w:val="00642297"/>
    <w:rsid w:val="0064281C"/>
    <w:rsid w:val="00643A44"/>
    <w:rsid w:val="0064451E"/>
    <w:rsid w:val="0064466F"/>
    <w:rsid w:val="00644983"/>
    <w:rsid w:val="006522A9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A7B"/>
    <w:rsid w:val="00657D03"/>
    <w:rsid w:val="0066016B"/>
    <w:rsid w:val="00660F39"/>
    <w:rsid w:val="0066178F"/>
    <w:rsid w:val="00661C6A"/>
    <w:rsid w:val="00662F19"/>
    <w:rsid w:val="00663F2C"/>
    <w:rsid w:val="00663F6E"/>
    <w:rsid w:val="00664297"/>
    <w:rsid w:val="00664F5C"/>
    <w:rsid w:val="00664FD6"/>
    <w:rsid w:val="006651CB"/>
    <w:rsid w:val="006661C5"/>
    <w:rsid w:val="0066638A"/>
    <w:rsid w:val="00666C95"/>
    <w:rsid w:val="006670B9"/>
    <w:rsid w:val="00670D5A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87A88"/>
    <w:rsid w:val="00690DA4"/>
    <w:rsid w:val="006911B6"/>
    <w:rsid w:val="00692502"/>
    <w:rsid w:val="00692C92"/>
    <w:rsid w:val="00692FA3"/>
    <w:rsid w:val="00695AEE"/>
    <w:rsid w:val="00696E68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10E0"/>
    <w:rsid w:val="006B1CA6"/>
    <w:rsid w:val="006B26C6"/>
    <w:rsid w:val="006B3702"/>
    <w:rsid w:val="006B4519"/>
    <w:rsid w:val="006B5538"/>
    <w:rsid w:val="006B567E"/>
    <w:rsid w:val="006B5AD2"/>
    <w:rsid w:val="006B6495"/>
    <w:rsid w:val="006B64B7"/>
    <w:rsid w:val="006B6BE7"/>
    <w:rsid w:val="006B71F5"/>
    <w:rsid w:val="006C0B6F"/>
    <w:rsid w:val="006C1749"/>
    <w:rsid w:val="006C19CD"/>
    <w:rsid w:val="006C1AE9"/>
    <w:rsid w:val="006C2819"/>
    <w:rsid w:val="006C2DEF"/>
    <w:rsid w:val="006C330B"/>
    <w:rsid w:val="006C5C22"/>
    <w:rsid w:val="006C6037"/>
    <w:rsid w:val="006C64CF"/>
    <w:rsid w:val="006C6A3C"/>
    <w:rsid w:val="006C7525"/>
    <w:rsid w:val="006D07E2"/>
    <w:rsid w:val="006D102C"/>
    <w:rsid w:val="006D2E2C"/>
    <w:rsid w:val="006D5D35"/>
    <w:rsid w:val="006D656E"/>
    <w:rsid w:val="006E01F7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649F"/>
    <w:rsid w:val="006E79EC"/>
    <w:rsid w:val="006E7AEA"/>
    <w:rsid w:val="006F1AEA"/>
    <w:rsid w:val="006F1DF7"/>
    <w:rsid w:val="006F34D3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957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31A"/>
    <w:rsid w:val="00751C72"/>
    <w:rsid w:val="007527B6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1FD4"/>
    <w:rsid w:val="0076222E"/>
    <w:rsid w:val="00762466"/>
    <w:rsid w:val="007639C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360"/>
    <w:rsid w:val="0077299E"/>
    <w:rsid w:val="00772FF5"/>
    <w:rsid w:val="00773D6D"/>
    <w:rsid w:val="00773E5F"/>
    <w:rsid w:val="00774349"/>
    <w:rsid w:val="00774478"/>
    <w:rsid w:val="0077658B"/>
    <w:rsid w:val="00776632"/>
    <w:rsid w:val="007766AB"/>
    <w:rsid w:val="00780D21"/>
    <w:rsid w:val="00780FB0"/>
    <w:rsid w:val="0078151E"/>
    <w:rsid w:val="00782478"/>
    <w:rsid w:val="0078751A"/>
    <w:rsid w:val="007904F8"/>
    <w:rsid w:val="00791090"/>
    <w:rsid w:val="007911F4"/>
    <w:rsid w:val="0079322D"/>
    <w:rsid w:val="00795067"/>
    <w:rsid w:val="0079569F"/>
    <w:rsid w:val="007959FA"/>
    <w:rsid w:val="00795E3D"/>
    <w:rsid w:val="007968E9"/>
    <w:rsid w:val="007A0971"/>
    <w:rsid w:val="007A1335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0405"/>
    <w:rsid w:val="007C0D5E"/>
    <w:rsid w:val="007C125B"/>
    <w:rsid w:val="007C1486"/>
    <w:rsid w:val="007C27B6"/>
    <w:rsid w:val="007C4125"/>
    <w:rsid w:val="007C5693"/>
    <w:rsid w:val="007C68E9"/>
    <w:rsid w:val="007C7CEB"/>
    <w:rsid w:val="007D0498"/>
    <w:rsid w:val="007D15EE"/>
    <w:rsid w:val="007D1BB7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528"/>
    <w:rsid w:val="007E7DE6"/>
    <w:rsid w:val="007E7F66"/>
    <w:rsid w:val="007F0CA7"/>
    <w:rsid w:val="007F2A2E"/>
    <w:rsid w:val="007F2E00"/>
    <w:rsid w:val="007F2FBC"/>
    <w:rsid w:val="007F339E"/>
    <w:rsid w:val="007F3B6B"/>
    <w:rsid w:val="007F3DE6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5D"/>
    <w:rsid w:val="00861640"/>
    <w:rsid w:val="008618FD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6E0"/>
    <w:rsid w:val="008A3710"/>
    <w:rsid w:val="008A3721"/>
    <w:rsid w:val="008A474B"/>
    <w:rsid w:val="008A6330"/>
    <w:rsid w:val="008B02A6"/>
    <w:rsid w:val="008B071B"/>
    <w:rsid w:val="008B0875"/>
    <w:rsid w:val="008B0ABD"/>
    <w:rsid w:val="008B125A"/>
    <w:rsid w:val="008B1792"/>
    <w:rsid w:val="008B1C94"/>
    <w:rsid w:val="008B245C"/>
    <w:rsid w:val="008B2598"/>
    <w:rsid w:val="008B2E09"/>
    <w:rsid w:val="008B2F89"/>
    <w:rsid w:val="008B3C4E"/>
    <w:rsid w:val="008B4054"/>
    <w:rsid w:val="008B4CC0"/>
    <w:rsid w:val="008B4D82"/>
    <w:rsid w:val="008B68F2"/>
    <w:rsid w:val="008B693A"/>
    <w:rsid w:val="008B6C16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C7F1B"/>
    <w:rsid w:val="008D0200"/>
    <w:rsid w:val="008D08B1"/>
    <w:rsid w:val="008D11BF"/>
    <w:rsid w:val="008D159A"/>
    <w:rsid w:val="008D30D9"/>
    <w:rsid w:val="008D3666"/>
    <w:rsid w:val="008D5621"/>
    <w:rsid w:val="008D58DC"/>
    <w:rsid w:val="008D7ED1"/>
    <w:rsid w:val="008E0174"/>
    <w:rsid w:val="008E028B"/>
    <w:rsid w:val="008E039E"/>
    <w:rsid w:val="008E2500"/>
    <w:rsid w:val="008E32A7"/>
    <w:rsid w:val="008E3C93"/>
    <w:rsid w:val="008E4699"/>
    <w:rsid w:val="008E5479"/>
    <w:rsid w:val="008E6235"/>
    <w:rsid w:val="008E6C73"/>
    <w:rsid w:val="008E7FA2"/>
    <w:rsid w:val="008F0261"/>
    <w:rsid w:val="008F19CD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53F1"/>
    <w:rsid w:val="009167BB"/>
    <w:rsid w:val="00916A5B"/>
    <w:rsid w:val="00916F5F"/>
    <w:rsid w:val="00916F7E"/>
    <w:rsid w:val="009216D9"/>
    <w:rsid w:val="00922125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44ED4"/>
    <w:rsid w:val="00951578"/>
    <w:rsid w:val="0095389D"/>
    <w:rsid w:val="00954C7F"/>
    <w:rsid w:val="00955A87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955"/>
    <w:rsid w:val="00981C3D"/>
    <w:rsid w:val="0098251C"/>
    <w:rsid w:val="00983880"/>
    <w:rsid w:val="009838A0"/>
    <w:rsid w:val="00985167"/>
    <w:rsid w:val="009856B6"/>
    <w:rsid w:val="009857AB"/>
    <w:rsid w:val="00985BB6"/>
    <w:rsid w:val="00987EE0"/>
    <w:rsid w:val="00990025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BC4"/>
    <w:rsid w:val="009A0F8A"/>
    <w:rsid w:val="009A30A5"/>
    <w:rsid w:val="009A34B3"/>
    <w:rsid w:val="009A36F8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4A81"/>
    <w:rsid w:val="009E553B"/>
    <w:rsid w:val="009E6B99"/>
    <w:rsid w:val="009E6EEE"/>
    <w:rsid w:val="009E7597"/>
    <w:rsid w:val="009E7BE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88D"/>
    <w:rsid w:val="00A02DA8"/>
    <w:rsid w:val="00A03E4D"/>
    <w:rsid w:val="00A048CD"/>
    <w:rsid w:val="00A05617"/>
    <w:rsid w:val="00A06328"/>
    <w:rsid w:val="00A06A92"/>
    <w:rsid w:val="00A071C1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3C2B"/>
    <w:rsid w:val="00A341EE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D7F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3683"/>
    <w:rsid w:val="00A84589"/>
    <w:rsid w:val="00A84909"/>
    <w:rsid w:val="00A85BF9"/>
    <w:rsid w:val="00A85CEB"/>
    <w:rsid w:val="00A85DB4"/>
    <w:rsid w:val="00A86E49"/>
    <w:rsid w:val="00A877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C0A"/>
    <w:rsid w:val="00A95BC1"/>
    <w:rsid w:val="00A960F0"/>
    <w:rsid w:val="00A96371"/>
    <w:rsid w:val="00A97C1F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72BE"/>
    <w:rsid w:val="00AB06B6"/>
    <w:rsid w:val="00AB0912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753"/>
    <w:rsid w:val="00AC293D"/>
    <w:rsid w:val="00AC38FF"/>
    <w:rsid w:val="00AC519E"/>
    <w:rsid w:val="00AC6C28"/>
    <w:rsid w:val="00AC7850"/>
    <w:rsid w:val="00AD0D8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1F7"/>
    <w:rsid w:val="00AF14F8"/>
    <w:rsid w:val="00AF235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3098"/>
    <w:rsid w:val="00B24088"/>
    <w:rsid w:val="00B2453E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442"/>
    <w:rsid w:val="00B63E88"/>
    <w:rsid w:val="00B642DF"/>
    <w:rsid w:val="00B64CCE"/>
    <w:rsid w:val="00B65DA9"/>
    <w:rsid w:val="00B65DEB"/>
    <w:rsid w:val="00B6688F"/>
    <w:rsid w:val="00B67F8B"/>
    <w:rsid w:val="00B7099B"/>
    <w:rsid w:val="00B71DBA"/>
    <w:rsid w:val="00B72207"/>
    <w:rsid w:val="00B74402"/>
    <w:rsid w:val="00B80737"/>
    <w:rsid w:val="00B80CAA"/>
    <w:rsid w:val="00B817A4"/>
    <w:rsid w:val="00B819BF"/>
    <w:rsid w:val="00B820E8"/>
    <w:rsid w:val="00B8289E"/>
    <w:rsid w:val="00B829AF"/>
    <w:rsid w:val="00B83757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C64DE"/>
    <w:rsid w:val="00BD0377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6697"/>
    <w:rsid w:val="00BD79DD"/>
    <w:rsid w:val="00BE346A"/>
    <w:rsid w:val="00BE3BA5"/>
    <w:rsid w:val="00BE3CB5"/>
    <w:rsid w:val="00BE555C"/>
    <w:rsid w:val="00BE60E1"/>
    <w:rsid w:val="00BE78CA"/>
    <w:rsid w:val="00BE7E43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1A6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4193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83A"/>
    <w:rsid w:val="00C30B18"/>
    <w:rsid w:val="00C3226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69FB"/>
    <w:rsid w:val="00C472FC"/>
    <w:rsid w:val="00C475EF"/>
    <w:rsid w:val="00C5000B"/>
    <w:rsid w:val="00C5038C"/>
    <w:rsid w:val="00C50F0F"/>
    <w:rsid w:val="00C5244D"/>
    <w:rsid w:val="00C5265C"/>
    <w:rsid w:val="00C53226"/>
    <w:rsid w:val="00C53235"/>
    <w:rsid w:val="00C534CC"/>
    <w:rsid w:val="00C54195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9F3"/>
    <w:rsid w:val="00C64CBE"/>
    <w:rsid w:val="00C65A9E"/>
    <w:rsid w:val="00C66688"/>
    <w:rsid w:val="00C66B38"/>
    <w:rsid w:val="00C673C5"/>
    <w:rsid w:val="00C67688"/>
    <w:rsid w:val="00C70049"/>
    <w:rsid w:val="00C703B4"/>
    <w:rsid w:val="00C70DC4"/>
    <w:rsid w:val="00C74946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034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4DF"/>
    <w:rsid w:val="00CA358D"/>
    <w:rsid w:val="00CA368E"/>
    <w:rsid w:val="00CA6715"/>
    <w:rsid w:val="00CB2098"/>
    <w:rsid w:val="00CB31E9"/>
    <w:rsid w:val="00CB39F1"/>
    <w:rsid w:val="00CB51EF"/>
    <w:rsid w:val="00CB5415"/>
    <w:rsid w:val="00CB6CFB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07F"/>
    <w:rsid w:val="00CC5F44"/>
    <w:rsid w:val="00CC6025"/>
    <w:rsid w:val="00CC60A4"/>
    <w:rsid w:val="00CC657F"/>
    <w:rsid w:val="00CC7866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CFD"/>
    <w:rsid w:val="00CE0E9B"/>
    <w:rsid w:val="00CE2A44"/>
    <w:rsid w:val="00CE3442"/>
    <w:rsid w:val="00CE3F87"/>
    <w:rsid w:val="00CE61C8"/>
    <w:rsid w:val="00CE660F"/>
    <w:rsid w:val="00CE6EBE"/>
    <w:rsid w:val="00CE7896"/>
    <w:rsid w:val="00CE7B92"/>
    <w:rsid w:val="00CF031F"/>
    <w:rsid w:val="00CF05B4"/>
    <w:rsid w:val="00CF05BD"/>
    <w:rsid w:val="00CF12FB"/>
    <w:rsid w:val="00CF1E9F"/>
    <w:rsid w:val="00CF1F09"/>
    <w:rsid w:val="00CF3686"/>
    <w:rsid w:val="00CF4630"/>
    <w:rsid w:val="00CF4C9C"/>
    <w:rsid w:val="00CF75FC"/>
    <w:rsid w:val="00CF7807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118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ABB"/>
    <w:rsid w:val="00D15AC1"/>
    <w:rsid w:val="00D15CE3"/>
    <w:rsid w:val="00D15DE5"/>
    <w:rsid w:val="00D15EC7"/>
    <w:rsid w:val="00D16D69"/>
    <w:rsid w:val="00D17898"/>
    <w:rsid w:val="00D21017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3A8"/>
    <w:rsid w:val="00D30902"/>
    <w:rsid w:val="00D3144E"/>
    <w:rsid w:val="00D31576"/>
    <w:rsid w:val="00D37AC8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2EAC"/>
    <w:rsid w:val="00D53616"/>
    <w:rsid w:val="00D53D9E"/>
    <w:rsid w:val="00D53FDC"/>
    <w:rsid w:val="00D5444B"/>
    <w:rsid w:val="00D5447D"/>
    <w:rsid w:val="00D5455B"/>
    <w:rsid w:val="00D56AD7"/>
    <w:rsid w:val="00D572C1"/>
    <w:rsid w:val="00D57830"/>
    <w:rsid w:val="00D60804"/>
    <w:rsid w:val="00D61B1F"/>
    <w:rsid w:val="00D61DA1"/>
    <w:rsid w:val="00D6250B"/>
    <w:rsid w:val="00D62545"/>
    <w:rsid w:val="00D63258"/>
    <w:rsid w:val="00D632B2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6F1"/>
    <w:rsid w:val="00D87300"/>
    <w:rsid w:val="00D9157E"/>
    <w:rsid w:val="00D92288"/>
    <w:rsid w:val="00D92B12"/>
    <w:rsid w:val="00D92B56"/>
    <w:rsid w:val="00D92EC0"/>
    <w:rsid w:val="00D9435A"/>
    <w:rsid w:val="00D9494D"/>
    <w:rsid w:val="00D95854"/>
    <w:rsid w:val="00D975CD"/>
    <w:rsid w:val="00D97CC7"/>
    <w:rsid w:val="00DA0418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2F87"/>
    <w:rsid w:val="00DF365E"/>
    <w:rsid w:val="00DF4076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10E68"/>
    <w:rsid w:val="00E128C5"/>
    <w:rsid w:val="00E147E8"/>
    <w:rsid w:val="00E158DF"/>
    <w:rsid w:val="00E2007B"/>
    <w:rsid w:val="00E218C0"/>
    <w:rsid w:val="00E22C43"/>
    <w:rsid w:val="00E241A6"/>
    <w:rsid w:val="00E24A70"/>
    <w:rsid w:val="00E25DBE"/>
    <w:rsid w:val="00E262B1"/>
    <w:rsid w:val="00E26795"/>
    <w:rsid w:val="00E2746A"/>
    <w:rsid w:val="00E278E2"/>
    <w:rsid w:val="00E300E8"/>
    <w:rsid w:val="00E31409"/>
    <w:rsid w:val="00E32398"/>
    <w:rsid w:val="00E3348F"/>
    <w:rsid w:val="00E34160"/>
    <w:rsid w:val="00E34587"/>
    <w:rsid w:val="00E34D4E"/>
    <w:rsid w:val="00E35BAE"/>
    <w:rsid w:val="00E36F69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1942"/>
    <w:rsid w:val="00E560A8"/>
    <w:rsid w:val="00E56E07"/>
    <w:rsid w:val="00E56F98"/>
    <w:rsid w:val="00E577FC"/>
    <w:rsid w:val="00E57F9E"/>
    <w:rsid w:val="00E60026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6F86"/>
    <w:rsid w:val="00E677D6"/>
    <w:rsid w:val="00E67B49"/>
    <w:rsid w:val="00E703F7"/>
    <w:rsid w:val="00E71A0C"/>
    <w:rsid w:val="00E72794"/>
    <w:rsid w:val="00E739A4"/>
    <w:rsid w:val="00E73E6E"/>
    <w:rsid w:val="00E74344"/>
    <w:rsid w:val="00E75F48"/>
    <w:rsid w:val="00E76526"/>
    <w:rsid w:val="00E76A0D"/>
    <w:rsid w:val="00E77107"/>
    <w:rsid w:val="00E77749"/>
    <w:rsid w:val="00E807C1"/>
    <w:rsid w:val="00E8157A"/>
    <w:rsid w:val="00E817BF"/>
    <w:rsid w:val="00E8269E"/>
    <w:rsid w:val="00E831E1"/>
    <w:rsid w:val="00E84539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0FC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5630"/>
    <w:rsid w:val="00EA6646"/>
    <w:rsid w:val="00EA685C"/>
    <w:rsid w:val="00EB0DE6"/>
    <w:rsid w:val="00EB1BEA"/>
    <w:rsid w:val="00EB20A7"/>
    <w:rsid w:val="00EB2A56"/>
    <w:rsid w:val="00EB390E"/>
    <w:rsid w:val="00EB3BE0"/>
    <w:rsid w:val="00EB47DF"/>
    <w:rsid w:val="00EB482B"/>
    <w:rsid w:val="00EB526D"/>
    <w:rsid w:val="00EB54A4"/>
    <w:rsid w:val="00EB73D8"/>
    <w:rsid w:val="00EB77C7"/>
    <w:rsid w:val="00EC0913"/>
    <w:rsid w:val="00EC153A"/>
    <w:rsid w:val="00EC1966"/>
    <w:rsid w:val="00EC3952"/>
    <w:rsid w:val="00EC4EF2"/>
    <w:rsid w:val="00EC5D21"/>
    <w:rsid w:val="00EC6749"/>
    <w:rsid w:val="00EC6AC9"/>
    <w:rsid w:val="00EC7542"/>
    <w:rsid w:val="00EC798B"/>
    <w:rsid w:val="00EC7EBB"/>
    <w:rsid w:val="00ED1704"/>
    <w:rsid w:val="00ED1757"/>
    <w:rsid w:val="00ED2115"/>
    <w:rsid w:val="00ED27E6"/>
    <w:rsid w:val="00ED374E"/>
    <w:rsid w:val="00ED409B"/>
    <w:rsid w:val="00ED4A85"/>
    <w:rsid w:val="00ED55CC"/>
    <w:rsid w:val="00ED6418"/>
    <w:rsid w:val="00ED6B86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7E16"/>
    <w:rsid w:val="00EF08DC"/>
    <w:rsid w:val="00EF0CE7"/>
    <w:rsid w:val="00EF1173"/>
    <w:rsid w:val="00EF1474"/>
    <w:rsid w:val="00EF14FB"/>
    <w:rsid w:val="00EF1D4E"/>
    <w:rsid w:val="00EF203E"/>
    <w:rsid w:val="00EF2486"/>
    <w:rsid w:val="00EF2D34"/>
    <w:rsid w:val="00EF409C"/>
    <w:rsid w:val="00EF4CAD"/>
    <w:rsid w:val="00EF4F46"/>
    <w:rsid w:val="00EF58A9"/>
    <w:rsid w:val="00EF6276"/>
    <w:rsid w:val="00EF6697"/>
    <w:rsid w:val="00F0123A"/>
    <w:rsid w:val="00F020B9"/>
    <w:rsid w:val="00F049DB"/>
    <w:rsid w:val="00F04D3D"/>
    <w:rsid w:val="00F04DD1"/>
    <w:rsid w:val="00F05DC0"/>
    <w:rsid w:val="00F06F0B"/>
    <w:rsid w:val="00F07693"/>
    <w:rsid w:val="00F0782B"/>
    <w:rsid w:val="00F1341B"/>
    <w:rsid w:val="00F135A0"/>
    <w:rsid w:val="00F1379E"/>
    <w:rsid w:val="00F13AA0"/>
    <w:rsid w:val="00F13F30"/>
    <w:rsid w:val="00F141EB"/>
    <w:rsid w:val="00F14431"/>
    <w:rsid w:val="00F14A97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088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6519"/>
    <w:rsid w:val="00F902D7"/>
    <w:rsid w:val="00F90AA2"/>
    <w:rsid w:val="00F91D52"/>
    <w:rsid w:val="00F91D79"/>
    <w:rsid w:val="00F93008"/>
    <w:rsid w:val="00F95596"/>
    <w:rsid w:val="00F95C73"/>
    <w:rsid w:val="00F9708D"/>
    <w:rsid w:val="00F970EB"/>
    <w:rsid w:val="00FA1C05"/>
    <w:rsid w:val="00FA1DB1"/>
    <w:rsid w:val="00FA26C9"/>
    <w:rsid w:val="00FA2927"/>
    <w:rsid w:val="00FA3E95"/>
    <w:rsid w:val="00FA4609"/>
    <w:rsid w:val="00FA4F29"/>
    <w:rsid w:val="00FA53A4"/>
    <w:rsid w:val="00FA605E"/>
    <w:rsid w:val="00FA6101"/>
    <w:rsid w:val="00FA69F2"/>
    <w:rsid w:val="00FB0DB9"/>
    <w:rsid w:val="00FB0DC5"/>
    <w:rsid w:val="00FB13F5"/>
    <w:rsid w:val="00FB1451"/>
    <w:rsid w:val="00FB39A8"/>
    <w:rsid w:val="00FB5130"/>
    <w:rsid w:val="00FB5144"/>
    <w:rsid w:val="00FB61FB"/>
    <w:rsid w:val="00FB6D6B"/>
    <w:rsid w:val="00FB789A"/>
    <w:rsid w:val="00FC1330"/>
    <w:rsid w:val="00FC28B0"/>
    <w:rsid w:val="00FC31D1"/>
    <w:rsid w:val="00FC359C"/>
    <w:rsid w:val="00FC3C5D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32CF"/>
    <w:rsid w:val="00FE4081"/>
    <w:rsid w:val="00FE527F"/>
    <w:rsid w:val="00FE548E"/>
    <w:rsid w:val="00FE55AF"/>
    <w:rsid w:val="00FE5B99"/>
    <w:rsid w:val="00FE5F0E"/>
    <w:rsid w:val="00FE6225"/>
    <w:rsid w:val="00FE6818"/>
    <w:rsid w:val="00FE709E"/>
    <w:rsid w:val="00FF0612"/>
    <w:rsid w:val="00FF145A"/>
    <w:rsid w:val="00FF1CFB"/>
    <w:rsid w:val="00FF2804"/>
    <w:rsid w:val="00FF2AF9"/>
    <w:rsid w:val="00FF388C"/>
    <w:rsid w:val="00FF3C0D"/>
    <w:rsid w:val="00FF3CE0"/>
    <w:rsid w:val="00FF580E"/>
    <w:rsid w:val="00FF619A"/>
    <w:rsid w:val="00FF66C3"/>
    <w:rsid w:val="00FF6841"/>
    <w:rsid w:val="00FF6922"/>
    <w:rsid w:val="00FF6EDC"/>
    <w:rsid w:val="00FF7319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C4F6034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3EC5B-FE78-4E79-BE58-AE4026DDE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372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2020-10-21T10:58:00Z</cp:lastPrinted>
  <dcterms:created xsi:type="dcterms:W3CDTF">2020-10-27T09:45:00Z</dcterms:created>
  <dcterms:modified xsi:type="dcterms:W3CDTF">2020-10-27T09:54:00Z</dcterms:modified>
</cp:coreProperties>
</file>