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B2309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B2309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637E7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7E7" w:rsidRPr="0008263F" w:rsidRDefault="00B2309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37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B2309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604596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B23098"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B23098"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3772AA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3664C6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B35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3664C6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B23098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Default="00FE5F0E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DB5F19" w:rsidRDefault="00FE5F0E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596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4596" w:rsidRPr="0008263F" w:rsidRDefault="00604596" w:rsidP="006045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4596" w:rsidRPr="0008263F" w:rsidRDefault="00604596" w:rsidP="00604596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  <w:cs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3772AA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41766" w:rsidRPr="003772A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00FE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3772AA">
        <w:rPr>
          <w:rFonts w:ascii="Angsana New" w:hAnsi="Angsana New"/>
          <w:sz w:val="30"/>
          <w:szCs w:val="30"/>
          <w:cs/>
        </w:rPr>
        <w:t>นี้</w:t>
      </w:r>
    </w:p>
    <w:p w:rsidR="00C41766" w:rsidRPr="00EF08DC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772AA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3772A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772AA">
        <w:rPr>
          <w:rFonts w:ascii="Angsana New" w:hAnsi="Angsana New"/>
          <w:sz w:val="30"/>
          <w:szCs w:val="30"/>
          <w:cs/>
        </w:rPr>
        <w:t>จาก</w:t>
      </w:r>
      <w:r w:rsidR="003256E1" w:rsidRPr="003772AA">
        <w:rPr>
          <w:rFonts w:ascii="Angsana New" w:hAnsi="Angsana New" w:hint="cs"/>
          <w:sz w:val="30"/>
          <w:szCs w:val="30"/>
          <w:cs/>
        </w:rPr>
        <w:t>คณะ</w:t>
      </w:r>
      <w:r w:rsidRPr="003772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 w:rsidRPr="003772AA">
        <w:rPr>
          <w:rFonts w:ascii="Angsana New" w:hAnsi="Angsana New"/>
          <w:sz w:val="30"/>
          <w:szCs w:val="30"/>
        </w:rPr>
        <w:t xml:space="preserve"> </w:t>
      </w:r>
      <w:r w:rsidR="009153F1">
        <w:rPr>
          <w:rFonts w:ascii="Angsana New" w:hAnsi="Angsana New"/>
          <w:sz w:val="30"/>
          <w:szCs w:val="30"/>
        </w:rPr>
        <w:t>9</w:t>
      </w:r>
      <w:r w:rsidR="00670D5A" w:rsidRPr="00EF6697">
        <w:rPr>
          <w:rFonts w:ascii="Angsana New" w:hAnsi="Angsana New" w:hint="cs"/>
          <w:sz w:val="30"/>
          <w:szCs w:val="30"/>
          <w:cs/>
        </w:rPr>
        <w:t xml:space="preserve"> </w:t>
      </w:r>
      <w:r w:rsidR="002B5205">
        <w:rPr>
          <w:rFonts w:ascii="Angsana New" w:hAnsi="Angsana New" w:hint="cs"/>
          <w:sz w:val="30"/>
          <w:szCs w:val="30"/>
          <w:cs/>
        </w:rPr>
        <w:t>พฤศจิกายน</w:t>
      </w:r>
      <w:r w:rsidR="00D14E65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</w:p>
    <w:p w:rsidR="00C41766" w:rsidRPr="00EF08DC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C41766" w:rsidRPr="004969BE" w:rsidRDefault="00C41766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69B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EF08DC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C41766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0B6B44" w:rsidRPr="00EF08DC" w:rsidRDefault="000B6B44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0B6B44" w:rsidRDefault="006B1CA6" w:rsidP="00D5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  <w:r w:rsidRPr="00480768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B23098" w:rsidRPr="00480768">
        <w:rPr>
          <w:rFonts w:ascii="Angsana New" w:hAnsi="Angsana New"/>
          <w:sz w:val="30"/>
          <w:szCs w:val="30"/>
        </w:rPr>
        <w:t>1</w:t>
      </w:r>
      <w:r w:rsidRPr="00480768">
        <w:rPr>
          <w:rFonts w:ascii="Angsana New" w:hAnsi="Angsana New"/>
          <w:sz w:val="30"/>
          <w:szCs w:val="30"/>
        </w:rPr>
        <w:t xml:space="preserve"> </w:t>
      </w:r>
      <w:r w:rsidR="000B6B44" w:rsidRPr="00480768">
        <w:rPr>
          <w:rFonts w:ascii="Angsana New" w:hAnsi="Angsana New"/>
          <w:sz w:val="30"/>
          <w:szCs w:val="30"/>
          <w:cs/>
          <w:lang w:val="th-TH"/>
        </w:rPr>
        <w:t xml:space="preserve">มิถุนายน </w:t>
      </w:r>
      <w:r w:rsidR="000B6B44" w:rsidRPr="00480768">
        <w:rPr>
          <w:rFonts w:ascii="Angsana New" w:hAnsi="Angsana New"/>
          <w:sz w:val="30"/>
          <w:szCs w:val="30"/>
          <w:lang w:val="th-TH"/>
        </w:rPr>
        <w:t>2563</w:t>
      </w:r>
      <w:r w:rsidR="000B6B44" w:rsidRPr="0048076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52EAC" w:rsidRPr="00480768">
        <w:rPr>
          <w:rFonts w:ascii="Angsana New" w:hAnsi="Angsana New" w:hint="cs"/>
          <w:sz w:val="30"/>
          <w:szCs w:val="30"/>
          <w:cs/>
          <w:lang w:val="th-TH"/>
        </w:rPr>
        <w:t xml:space="preserve">บริษัท </w:t>
      </w:r>
      <w:r w:rsidR="000B6B44" w:rsidRPr="00480768">
        <w:rPr>
          <w:rFonts w:ascii="Angsana New" w:hAnsi="Angsana New"/>
          <w:sz w:val="30"/>
          <w:szCs w:val="30"/>
          <w:lang w:val="th-TH"/>
        </w:rPr>
        <w:t>CTJ Holdings2</w:t>
      </w:r>
      <w:r w:rsidR="001148CC" w:rsidRPr="00480768">
        <w:rPr>
          <w:rFonts w:ascii="Angsana New" w:hAnsi="Angsana New" w:hint="cs"/>
          <w:sz w:val="30"/>
          <w:szCs w:val="30"/>
          <w:cs/>
          <w:lang w:val="th-TH"/>
        </w:rPr>
        <w:t xml:space="preserve">, Ltd. </w:t>
      </w:r>
      <w:r w:rsidR="00023947" w:rsidRPr="00480768">
        <w:rPr>
          <w:rFonts w:ascii="Angsana New" w:hAnsi="Angsana New" w:hint="cs"/>
          <w:sz w:val="30"/>
          <w:szCs w:val="30"/>
          <w:cs/>
          <w:lang w:val="th-TH"/>
        </w:rPr>
        <w:t xml:space="preserve">(บริษัทประเทศญี่ปุ่น) </w:t>
      </w:r>
      <w:r w:rsidR="000B6B44" w:rsidRPr="00480768">
        <w:rPr>
          <w:rFonts w:ascii="Angsana New" w:hAnsi="Angsana New"/>
          <w:sz w:val="30"/>
          <w:szCs w:val="30"/>
          <w:cs/>
          <w:lang w:val="th-TH"/>
        </w:rPr>
        <w:t>ได้ซื้อหุ้นสามัญของบริษัท</w:t>
      </w:r>
      <w:r w:rsidR="006C2DEF" w:rsidRPr="00480768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B23098" w:rsidRPr="00480768">
        <w:rPr>
          <w:rFonts w:ascii="Angsana New" w:hAnsi="Angsana New"/>
          <w:sz w:val="30"/>
          <w:szCs w:val="30"/>
        </w:rPr>
        <w:t>20</w:t>
      </w:r>
      <w:r w:rsidR="006C2DEF" w:rsidRPr="00480768">
        <w:rPr>
          <w:rFonts w:ascii="Angsana New" w:hAnsi="Angsana New"/>
          <w:sz w:val="30"/>
          <w:szCs w:val="30"/>
        </w:rPr>
        <w:t>,</w:t>
      </w:r>
      <w:r w:rsidR="00B23098" w:rsidRPr="00480768">
        <w:rPr>
          <w:rFonts w:ascii="Angsana New" w:hAnsi="Angsana New"/>
          <w:sz w:val="30"/>
          <w:szCs w:val="30"/>
        </w:rPr>
        <w:t>280</w:t>
      </w:r>
      <w:r w:rsidR="006C2DEF" w:rsidRPr="00480768">
        <w:rPr>
          <w:rFonts w:ascii="Angsana New" w:hAnsi="Angsana New"/>
          <w:sz w:val="30"/>
          <w:szCs w:val="30"/>
        </w:rPr>
        <w:t>,</w:t>
      </w:r>
      <w:r w:rsidR="00B23098" w:rsidRPr="00480768">
        <w:rPr>
          <w:rFonts w:ascii="Angsana New" w:hAnsi="Angsana New"/>
          <w:sz w:val="30"/>
          <w:szCs w:val="30"/>
        </w:rPr>
        <w:t>280</w:t>
      </w:r>
      <w:r w:rsidR="006C2DEF" w:rsidRPr="00480768">
        <w:rPr>
          <w:rFonts w:ascii="Angsana New" w:hAnsi="Angsana New"/>
          <w:sz w:val="30"/>
          <w:szCs w:val="30"/>
        </w:rPr>
        <w:t xml:space="preserve"> </w:t>
      </w:r>
      <w:r w:rsidR="006C2DEF" w:rsidRPr="00480768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6C2DEF" w:rsidRPr="00480768">
        <w:rPr>
          <w:rFonts w:ascii="Angsana New" w:hAnsi="Angsana New"/>
          <w:sz w:val="30"/>
          <w:szCs w:val="30"/>
        </w:rPr>
        <w:t>(</w:t>
      </w:r>
      <w:r w:rsidR="006C2DEF" w:rsidRPr="0048076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23098" w:rsidRPr="00480768">
        <w:rPr>
          <w:rFonts w:ascii="Angsana New" w:hAnsi="Angsana New"/>
          <w:sz w:val="30"/>
          <w:szCs w:val="30"/>
        </w:rPr>
        <w:t>42</w:t>
      </w:r>
      <w:r w:rsidR="006C2DEF" w:rsidRPr="00480768">
        <w:rPr>
          <w:rFonts w:ascii="Angsana New" w:hAnsi="Angsana New"/>
          <w:sz w:val="30"/>
          <w:szCs w:val="30"/>
        </w:rPr>
        <w:t>.</w:t>
      </w:r>
      <w:r w:rsidR="00B23098" w:rsidRPr="00480768">
        <w:rPr>
          <w:rFonts w:ascii="Angsana New" w:hAnsi="Angsana New"/>
          <w:sz w:val="30"/>
          <w:szCs w:val="30"/>
        </w:rPr>
        <w:t>25</w:t>
      </w:r>
      <w:r w:rsidR="006C2DEF" w:rsidRPr="00480768">
        <w:rPr>
          <w:rFonts w:ascii="Angsana New" w:hAnsi="Angsana New"/>
          <w:sz w:val="30"/>
          <w:szCs w:val="30"/>
        </w:rPr>
        <w:t xml:space="preserve"> </w:t>
      </w:r>
      <w:r w:rsidR="006C2DEF" w:rsidRPr="00480768">
        <w:rPr>
          <w:rFonts w:ascii="Angsana New" w:hAnsi="Angsana New" w:hint="cs"/>
          <w:sz w:val="30"/>
          <w:szCs w:val="30"/>
          <w:cs/>
        </w:rPr>
        <w:t>ของหุ้นสามัญที่ออกและชำระแล้ว</w:t>
      </w:r>
      <w:r w:rsidR="006C2DEF" w:rsidRPr="00480768">
        <w:rPr>
          <w:rFonts w:ascii="Angsana New" w:hAnsi="Angsana New"/>
          <w:sz w:val="30"/>
          <w:szCs w:val="30"/>
        </w:rPr>
        <w:t xml:space="preserve">) </w:t>
      </w:r>
      <w:r w:rsidR="000B6B44" w:rsidRPr="00480768">
        <w:rPr>
          <w:rFonts w:ascii="Angsana New" w:hAnsi="Angsana New"/>
          <w:sz w:val="30"/>
          <w:szCs w:val="30"/>
          <w:cs/>
          <w:lang w:val="th-TH"/>
        </w:rPr>
        <w:t xml:space="preserve">จากบริษัท </w:t>
      </w:r>
      <w:r w:rsidR="000B6B44" w:rsidRPr="00480768">
        <w:rPr>
          <w:rFonts w:ascii="Angsana New" w:hAnsi="Angsana New"/>
          <w:sz w:val="30"/>
          <w:szCs w:val="30"/>
          <w:lang w:val="th-TH"/>
        </w:rPr>
        <w:t>Furukawa Electric Co.,</w:t>
      </w:r>
      <w:r w:rsidR="001148CC" w:rsidRPr="00480768">
        <w:rPr>
          <w:rFonts w:ascii="Angsana New" w:hAnsi="Angsana New" w:hint="cs"/>
          <w:sz w:val="30"/>
          <w:szCs w:val="30"/>
          <w:cs/>
          <w:lang w:val="th-TH"/>
        </w:rPr>
        <w:t xml:space="preserve"> Ltd.</w:t>
      </w:r>
      <w:r w:rsidR="000B6B44" w:rsidRPr="00480768">
        <w:rPr>
          <w:rFonts w:ascii="Angsana New" w:hAnsi="Angsana New"/>
          <w:sz w:val="30"/>
          <w:szCs w:val="30"/>
          <w:cs/>
          <w:lang w:val="th-TH"/>
        </w:rPr>
        <w:t xml:space="preserve"> ซึ่งเป็น</w:t>
      </w:r>
      <w:r w:rsidR="008C7F1B" w:rsidRPr="00480768">
        <w:rPr>
          <w:rFonts w:ascii="Angsana New" w:hAnsi="Angsana New"/>
          <w:sz w:val="30"/>
          <w:szCs w:val="30"/>
          <w:cs/>
          <w:lang w:val="th-TH"/>
        </w:rPr>
        <w:br/>
      </w:r>
      <w:r w:rsidR="000B6B44" w:rsidRPr="00480768">
        <w:rPr>
          <w:rFonts w:ascii="Angsana New" w:hAnsi="Angsana New"/>
          <w:spacing w:val="-4"/>
          <w:sz w:val="30"/>
          <w:szCs w:val="30"/>
          <w:cs/>
          <w:lang w:val="th-TH"/>
        </w:rPr>
        <w:t>ผู้ถือหุ้นรายใหญ่เดิม ทำให้</w:t>
      </w:r>
      <w:r w:rsidR="00AC2753" w:rsidRPr="00480768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บริษัทใหญ่และบริษัทใหญ่ในลำดับสูงสุด</w:t>
      </w:r>
      <w:r w:rsidR="000B6B44" w:rsidRPr="00480768">
        <w:rPr>
          <w:rFonts w:ascii="Angsana New" w:hAnsi="Angsana New"/>
          <w:spacing w:val="-4"/>
          <w:sz w:val="30"/>
          <w:szCs w:val="30"/>
          <w:cs/>
          <w:lang w:val="th-TH"/>
        </w:rPr>
        <w:t>ของบริษัท</w:t>
      </w:r>
      <w:r w:rsidR="006C2DEF" w:rsidRPr="00480768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0B6B44" w:rsidRPr="00480768">
        <w:rPr>
          <w:rFonts w:ascii="Angsana New" w:hAnsi="Angsana New"/>
          <w:spacing w:val="-4"/>
          <w:sz w:val="30"/>
          <w:szCs w:val="30"/>
          <w:cs/>
          <w:lang w:val="th-TH"/>
        </w:rPr>
        <w:t>เปลี่ยนเป็น</w:t>
      </w:r>
      <w:r w:rsidR="00D52EAC" w:rsidRPr="00480768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บริษัท </w:t>
      </w:r>
      <w:r w:rsidR="000B6B44" w:rsidRPr="00480768">
        <w:rPr>
          <w:rFonts w:ascii="Angsana New" w:hAnsi="Angsana New"/>
          <w:spacing w:val="-4"/>
          <w:sz w:val="30"/>
          <w:szCs w:val="30"/>
          <w:lang w:val="th-TH"/>
        </w:rPr>
        <w:t>CTJ Holdings2, Ltd.</w:t>
      </w:r>
    </w:p>
    <w:p w:rsidR="00480768" w:rsidRPr="00EF08DC" w:rsidRDefault="00480768" w:rsidP="00D5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4"/>
          <w:sz w:val="28"/>
          <w:szCs w:val="28"/>
          <w:lang w:val="th-TH"/>
        </w:rPr>
      </w:pPr>
    </w:p>
    <w:p w:rsidR="00842F07" w:rsidRPr="004969BE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EF08DC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77658B" w:rsidRPr="004969BE" w:rsidRDefault="0077658B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EF08DC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 w:hint="cs"/>
          <w:sz w:val="30"/>
          <w:szCs w:val="30"/>
          <w:cs/>
        </w:rPr>
        <w:t>งบ</w:t>
      </w:r>
      <w:r w:rsidRPr="003772A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>
        <w:rPr>
          <w:rFonts w:ascii="Angsana New" w:hAnsi="Angsana New" w:hint="cs"/>
          <w:sz w:val="30"/>
          <w:szCs w:val="30"/>
          <w:cs/>
        </w:rPr>
        <w:t>แบบย่อ</w:t>
      </w:r>
      <w:r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772A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772A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3772AA">
        <w:rPr>
          <w:rFonts w:ascii="Angsana New" w:hAnsi="Angsana New"/>
          <w:sz w:val="30"/>
          <w:szCs w:val="30"/>
          <w:cs/>
        </w:rPr>
        <w:t>จัดทำ</w:t>
      </w:r>
      <w:r w:rsidR="00C62C1F">
        <w:rPr>
          <w:rFonts w:ascii="Angsana New" w:hAnsi="Angsana New"/>
          <w:sz w:val="30"/>
          <w:szCs w:val="30"/>
          <w:cs/>
        </w:rPr>
        <w:br/>
      </w:r>
      <w:r w:rsidRPr="00C62C1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62C1F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C62C1F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34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 xml:space="preserve">เรื่อง </w:t>
      </w:r>
      <w:r w:rsidRPr="003772A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3772AA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772AA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F64DE5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:rsidR="00C96B00" w:rsidRPr="00EF08DC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B62EDB" w:rsidRPr="004969BE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9BE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4969BE">
        <w:rPr>
          <w:rFonts w:ascii="Angsana New" w:hAnsi="Angsana New"/>
          <w:spacing w:val="-2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969BE">
        <w:rPr>
          <w:rFonts w:ascii="Angsana New" w:hAnsi="Angsana New"/>
          <w:spacing w:val="-2"/>
          <w:sz w:val="30"/>
          <w:szCs w:val="30"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4969BE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4969BE">
        <w:rPr>
          <w:rFonts w:ascii="Angsana New" w:hAnsi="Angsana New"/>
          <w:sz w:val="30"/>
          <w:szCs w:val="30"/>
          <w:cs/>
        </w:rPr>
        <w:t xml:space="preserve">วันที่ </w:t>
      </w:r>
      <w:r w:rsidR="00B23098" w:rsidRPr="00B23098">
        <w:rPr>
          <w:rFonts w:ascii="Angsana New" w:hAnsi="Angsana New"/>
          <w:sz w:val="30"/>
          <w:szCs w:val="30"/>
        </w:rPr>
        <w:t>31</w:t>
      </w:r>
      <w:r w:rsidR="00FC6073" w:rsidRPr="004969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3098" w:rsidRPr="00B23098">
        <w:rPr>
          <w:rFonts w:ascii="Angsana New" w:hAnsi="Angsana New"/>
          <w:sz w:val="30"/>
          <w:szCs w:val="30"/>
        </w:rPr>
        <w:t>2562</w:t>
      </w:r>
    </w:p>
    <w:p w:rsidR="00D637E7" w:rsidRPr="00EF08DC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:rsidR="00D637E7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D637E7">
        <w:rPr>
          <w:rFonts w:ascii="Angsana New" w:hAnsi="Angsana New" w:hint="cs"/>
          <w:sz w:val="30"/>
          <w:szCs w:val="30"/>
          <w:cs/>
        </w:rPr>
        <w:t xml:space="preserve"> </w:t>
      </w:r>
      <w:r w:rsidRPr="00D637E7">
        <w:rPr>
          <w:rFonts w:ascii="Angsana New" w:hAnsi="Angsana New"/>
          <w:sz w:val="30"/>
          <w:szCs w:val="30"/>
          <w:cs/>
        </w:rPr>
        <w:t xml:space="preserve">ฉบับที่ </w:t>
      </w:r>
      <w:r w:rsidR="00B23098" w:rsidRPr="00B23098">
        <w:rPr>
          <w:rFonts w:ascii="Angsana New" w:hAnsi="Angsana New"/>
          <w:sz w:val="30"/>
          <w:szCs w:val="30"/>
        </w:rPr>
        <w:t>16</w:t>
      </w:r>
      <w:r w:rsidRPr="00D637E7">
        <w:rPr>
          <w:rFonts w:ascii="Angsana New" w:hAnsi="Angsana New"/>
          <w:sz w:val="30"/>
          <w:szCs w:val="30"/>
        </w:rPr>
        <w:t xml:space="preserve"> </w:t>
      </w:r>
      <w:r w:rsidRPr="00D637E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0236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02369">
        <w:rPr>
          <w:rFonts w:ascii="Angsana New" w:hAnsi="Angsana New"/>
          <w:i/>
          <w:iCs/>
          <w:sz w:val="30"/>
          <w:szCs w:val="30"/>
        </w:rPr>
        <w:t xml:space="preserve"> </w:t>
      </w:r>
      <w:r w:rsidRPr="00802369">
        <w:rPr>
          <w:rFonts w:ascii="Angsana New" w:hAnsi="Angsana New"/>
          <w:i/>
          <w:iCs/>
          <w:sz w:val="30"/>
          <w:szCs w:val="30"/>
          <w:cs/>
        </w:rPr>
        <w:t>(</w:t>
      </w:r>
      <w:r w:rsidRPr="00802369">
        <w:rPr>
          <w:rFonts w:ascii="Angsana New" w:hAnsi="Angsana New"/>
          <w:i/>
          <w:iCs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16</w:t>
      </w:r>
      <w:r w:rsidRPr="00802369">
        <w:rPr>
          <w:rFonts w:ascii="Angsana New" w:hAnsi="Angsana New"/>
          <w:i/>
          <w:iCs/>
          <w:sz w:val="30"/>
          <w:szCs w:val="30"/>
          <w:cs/>
        </w:rPr>
        <w:t>)</w:t>
      </w:r>
      <w:r w:rsidRPr="00D637E7">
        <w:rPr>
          <w:rFonts w:ascii="Angsana New" w:hAnsi="Angsana New"/>
          <w:sz w:val="30"/>
          <w:szCs w:val="30"/>
          <w:cs/>
        </w:rPr>
        <w:t xml:space="preserve"> เป็นครั้งแรกซึ่งได้เปิดเผยผลกระทบจากการเปลี่ยนแปลงนโยบาย</w:t>
      </w:r>
      <w:r w:rsidR="00312D58">
        <w:rPr>
          <w:rFonts w:ascii="Angsana New" w:hAnsi="Angsana New"/>
          <w:sz w:val="30"/>
          <w:szCs w:val="30"/>
        </w:rPr>
        <w:br/>
      </w:r>
      <w:r w:rsidRPr="00D637E7">
        <w:rPr>
          <w:rFonts w:ascii="Angsana New" w:hAnsi="Angsana New"/>
          <w:sz w:val="30"/>
          <w:szCs w:val="30"/>
          <w:cs/>
        </w:rPr>
        <w:t xml:space="preserve">การบัญชีไว้ในหมายเหตุข้อ </w:t>
      </w:r>
      <w:r w:rsidR="00B23098" w:rsidRPr="00B23098">
        <w:rPr>
          <w:rFonts w:ascii="Angsana New" w:hAnsi="Angsana New"/>
          <w:sz w:val="30"/>
          <w:szCs w:val="30"/>
        </w:rPr>
        <w:t>3</w:t>
      </w:r>
    </w:p>
    <w:p w:rsidR="00312D58" w:rsidRDefault="00312D58" w:rsidP="003D1B89">
      <w:pPr>
        <w:autoSpaceDE w:val="0"/>
        <w:autoSpaceDN w:val="0"/>
        <w:spacing w:line="192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F08DC" w:rsidRDefault="00EF08DC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60026" w:rsidRDefault="00E60026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0026">
        <w:rPr>
          <w:rFonts w:ascii="Angsana New" w:hAnsi="Angsana New"/>
          <w:sz w:val="30"/>
          <w:szCs w:val="30"/>
          <w:cs/>
        </w:rPr>
        <w:lastRenderedPageBreak/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754134">
        <w:rPr>
          <w:rFonts w:ascii="Angsana New" w:hAnsi="Angsana New"/>
          <w:sz w:val="30"/>
          <w:szCs w:val="30"/>
        </w:rPr>
        <w:t xml:space="preserve"> </w:t>
      </w:r>
      <w:r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EF08DC" w:rsidRPr="00EF08DC" w:rsidRDefault="00EF08DC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11B13" w:rsidRPr="004969BE" w:rsidRDefault="008563D6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A55125" w:rsidRPr="00754134" w:rsidRDefault="00A55125" w:rsidP="003D1B8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92" w:lineRule="auto"/>
        <w:ind w:left="547" w:right="-43"/>
        <w:rPr>
          <w:rFonts w:ascii="Angsana New" w:hAnsi="Angsana New"/>
          <w:sz w:val="28"/>
          <w:szCs w:val="28"/>
        </w:rPr>
      </w:pPr>
    </w:p>
    <w:p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23098" w:rsidRPr="00B23098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3098" w:rsidRPr="00B23098">
        <w:rPr>
          <w:rFonts w:ascii="Angsana New" w:hAnsi="Angsana New"/>
          <w:sz w:val="30"/>
          <w:szCs w:val="30"/>
        </w:rPr>
        <w:t>2562</w:t>
      </w:r>
      <w:r w:rsidR="00541342">
        <w:rPr>
          <w:rFonts w:ascii="Angsana New" w:hAnsi="Angsana New" w:hint="cs"/>
          <w:sz w:val="30"/>
          <w:szCs w:val="30"/>
          <w:cs/>
        </w:rPr>
        <w:t xml:space="preserve"> </w:t>
      </w:r>
      <w:r w:rsidR="001676E5" w:rsidRPr="001676E5">
        <w:rPr>
          <w:rFonts w:ascii="Angsana New" w:hAnsi="Angsana New" w:hint="cs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5112AE">
        <w:rPr>
          <w:rFonts w:ascii="Angsana New" w:hAnsi="Angsana New"/>
          <w:sz w:val="30"/>
          <w:szCs w:val="30"/>
        </w:rPr>
        <w:t>2019</w:t>
      </w:r>
      <w:r w:rsidR="001676E5" w:rsidRPr="001676E5">
        <w:rPr>
          <w:rFonts w:ascii="Angsana New" w:hAnsi="Angsana New" w:hint="cs"/>
          <w:sz w:val="30"/>
          <w:szCs w:val="30"/>
          <w:cs/>
        </w:rPr>
        <w:t xml:space="preserve"> </w:t>
      </w:r>
      <w:r w:rsidR="001676E5" w:rsidRPr="001676E5">
        <w:rPr>
          <w:rFonts w:ascii="Angsana New" w:hAnsi="Angsana New" w:hint="cs"/>
          <w:sz w:val="30"/>
          <w:szCs w:val="30"/>
        </w:rPr>
        <w:t>(Covid-</w:t>
      </w:r>
      <w:r w:rsidR="00B23098" w:rsidRPr="00B23098">
        <w:rPr>
          <w:rFonts w:ascii="Angsana New" w:hAnsi="Angsana New" w:hint="cs"/>
          <w:sz w:val="30"/>
          <w:szCs w:val="30"/>
        </w:rPr>
        <w:t>19</w:t>
      </w:r>
      <w:r w:rsidR="001676E5" w:rsidRPr="001676E5">
        <w:rPr>
          <w:rFonts w:ascii="Angsana New" w:hAnsi="Angsana New" w:hint="cs"/>
          <w:sz w:val="30"/>
          <w:szCs w:val="30"/>
        </w:rPr>
        <w:t>)</w:t>
      </w:r>
      <w:r w:rsidR="001676E5" w:rsidRPr="001676E5">
        <w:rPr>
          <w:rFonts w:ascii="Angsana New" w:hAnsi="Angsana New" w:hint="cs"/>
          <w:sz w:val="30"/>
          <w:szCs w:val="30"/>
          <w:cs/>
        </w:rPr>
        <w:t xml:space="preserve"> ตามที่ได้อธิบายไว้ในหมายเหตุข้อ </w:t>
      </w:r>
      <w:r w:rsidR="00B23098" w:rsidRPr="00B23098">
        <w:rPr>
          <w:rFonts w:ascii="Angsana New" w:hAnsi="Angsana New"/>
          <w:sz w:val="30"/>
          <w:szCs w:val="30"/>
        </w:rPr>
        <w:t>4</w:t>
      </w:r>
    </w:p>
    <w:p w:rsidR="003E4AA9" w:rsidRPr="005139C5" w:rsidRDefault="003E4AA9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E4AA9" w:rsidRDefault="003E4AA9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E4AA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</w:t>
      </w:r>
    </w:p>
    <w:p w:rsidR="003E4AA9" w:rsidRPr="005139C5" w:rsidRDefault="003E4AA9" w:rsidP="005139C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3E4AA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3E4AA9" w:rsidRPr="005C4617" w:rsidRDefault="003E4AA9" w:rsidP="003E4AA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461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23098" w:rsidRPr="00B23098">
        <w:rPr>
          <w:rFonts w:ascii="Angsana New" w:hAnsi="Angsana New"/>
          <w:sz w:val="30"/>
          <w:szCs w:val="30"/>
        </w:rPr>
        <w:t>1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/>
          <w:sz w:val="30"/>
          <w:szCs w:val="30"/>
          <w:cs/>
        </w:rPr>
        <w:t xml:space="preserve">มกราคม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5C4617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16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5C4617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3E4AA9" w:rsidRPr="005139C5" w:rsidRDefault="003E4AA9" w:rsidP="003D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60"/>
        <w:gridCol w:w="180"/>
        <w:gridCol w:w="1080"/>
        <w:gridCol w:w="180"/>
        <w:gridCol w:w="1350"/>
      </w:tblGrid>
      <w:tr w:rsidR="003E4AA9" w:rsidRPr="005C4617" w:rsidTr="0020463D">
        <w:trPr>
          <w:cantSplit/>
          <w:trHeight w:val="20"/>
          <w:tblHeader/>
        </w:trPr>
        <w:tc>
          <w:tcPr>
            <w:tcW w:w="5130" w:type="dxa"/>
            <w:vAlign w:val="bottom"/>
          </w:tcPr>
          <w:p w:rsidR="003E4AA9" w:rsidRPr="005C4617" w:rsidRDefault="003E4AA9" w:rsidP="0029124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6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ของส่วน</w:t>
            </w:r>
          </w:p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E4AA9" w:rsidRPr="005C4617" w:rsidTr="0020463D">
        <w:trPr>
          <w:cantSplit/>
          <w:trHeight w:val="20"/>
          <w:tblHeader/>
        </w:trPr>
        <w:tc>
          <w:tcPr>
            <w:tcW w:w="5130" w:type="dxa"/>
            <w:vAlign w:val="bottom"/>
          </w:tcPr>
          <w:p w:rsidR="003E4AA9" w:rsidRPr="005C4617" w:rsidRDefault="003E4AA9" w:rsidP="0029124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E4AA9" w:rsidRPr="005C4617" w:rsidRDefault="003E4AA9" w:rsidP="003E4A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46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:rsidR="004C54D8" w:rsidRPr="001E2C7C" w:rsidRDefault="004C54D8" w:rsidP="004C54D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2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C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 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E2C7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:rsidR="004C54D8" w:rsidRPr="001E2C7C" w:rsidRDefault="004C54D8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A522CD" w:rsidRDefault="00B23098" w:rsidP="00A522C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 w:rsidR="00A52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4C54D8" w:rsidRPr="001E2C7C" w:rsidRDefault="004C54D8" w:rsidP="004C54D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</w:tcPr>
          <w:p w:rsidR="004C54D8" w:rsidRPr="001E2C7C" w:rsidRDefault="004C54D8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4C54D8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4C54D8" w:rsidRPr="001E2C7C" w:rsidRDefault="004C54D8" w:rsidP="004C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1E2C7C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B23098" w:rsidRPr="00B23098">
              <w:rPr>
                <w:rFonts w:asciiTheme="majorBidi" w:hAnsiTheme="majorBidi"/>
                <w:sz w:val="30"/>
                <w:szCs w:val="30"/>
              </w:rPr>
              <w:t>16</w:t>
            </w:r>
            <w:r w:rsidRPr="001E2C7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4C54D8" w:rsidRPr="001E2C7C" w:rsidRDefault="00A522CD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5C4617" w:rsidRDefault="00A522CD" w:rsidP="00A522C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23098"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C7C" w:rsidRPr="005C4617" w:rsidTr="00761FD4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1E2C7C" w:rsidRPr="001E2C7C" w:rsidRDefault="001E2C7C" w:rsidP="004C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7C">
              <w:rPr>
                <w:rFonts w:asciiTheme="majorBidi" w:hAnsi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</w:tcPr>
          <w:p w:rsidR="001E2C7C" w:rsidRPr="001E2C7C" w:rsidRDefault="00A522CD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1E2C7C" w:rsidRPr="005C4617" w:rsidRDefault="001E2C7C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E2C7C" w:rsidRPr="005C4617" w:rsidRDefault="00B2309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80" w:type="dxa"/>
            <w:vAlign w:val="bottom"/>
          </w:tcPr>
          <w:p w:rsidR="001E2C7C" w:rsidRPr="005C4617" w:rsidRDefault="001E2C7C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E2C7C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4D8" w:rsidRPr="005C4617" w:rsidTr="0020463D">
        <w:trPr>
          <w:cantSplit/>
          <w:trHeight w:val="20"/>
        </w:trPr>
        <w:tc>
          <w:tcPr>
            <w:tcW w:w="5130" w:type="dxa"/>
            <w:shd w:val="clear" w:color="auto" w:fill="auto"/>
          </w:tcPr>
          <w:p w:rsidR="004C54D8" w:rsidRPr="001E2C7C" w:rsidRDefault="0068338A" w:rsidP="004C54D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D22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4C54D8" w:rsidRPr="001E2C7C" w:rsidRDefault="004C54D8" w:rsidP="004C54D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4D8" w:rsidRPr="00A522CD" w:rsidRDefault="00B2309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522</w:t>
            </w:r>
            <w:r w:rsidR="00A522CD" w:rsidRPr="00A52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3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180" w:type="dxa"/>
            <w:vAlign w:val="bottom"/>
          </w:tcPr>
          <w:p w:rsidR="004C54D8" w:rsidRPr="00A522CD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E7528" w:rsidRDefault="007E7528">
      <w:pPr>
        <w:rPr>
          <w:cs/>
        </w:rPr>
      </w:pPr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60"/>
        <w:gridCol w:w="180"/>
        <w:gridCol w:w="1080"/>
        <w:gridCol w:w="180"/>
        <w:gridCol w:w="1350"/>
      </w:tblGrid>
      <w:tr w:rsidR="00687A88" w:rsidRPr="005D2174" w:rsidTr="006B5AD2">
        <w:trPr>
          <w:cantSplit/>
          <w:trHeight w:val="20"/>
        </w:trPr>
        <w:tc>
          <w:tcPr>
            <w:tcW w:w="5130" w:type="dxa"/>
            <w:vAlign w:val="bottom"/>
          </w:tcPr>
          <w:p w:rsidR="00687A88" w:rsidRPr="005D2174" w:rsidRDefault="00687A88" w:rsidP="00687A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D21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:rsidR="00687A88" w:rsidRPr="005D2174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D21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ของส่วน</w:t>
            </w:r>
          </w:p>
          <w:p w:rsidR="00687A88" w:rsidRPr="005D2174" w:rsidRDefault="00687A88" w:rsidP="00687A8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687A88" w:rsidRPr="005D2174" w:rsidTr="006B5AD2">
        <w:trPr>
          <w:cantSplit/>
          <w:trHeight w:val="20"/>
        </w:trPr>
        <w:tc>
          <w:tcPr>
            <w:tcW w:w="5130" w:type="dxa"/>
            <w:vAlign w:val="bottom"/>
          </w:tcPr>
          <w:p w:rsidR="00687A88" w:rsidRPr="005D2174" w:rsidRDefault="00687A88" w:rsidP="00687A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D21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3098" w:rsidRPr="005D21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21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21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23098" w:rsidRPr="005D21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5D21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21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D217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B2309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="00687A88" w:rsidRPr="005D2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687A88" w:rsidP="007209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5D2174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tabs>
                <w:tab w:val="clear" w:pos="227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="007766AB" w:rsidRPr="005D2174">
              <w:rPr>
                <w:rFonts w:asciiTheme="majorBidi" w:hAnsiTheme="majorBidi"/>
                <w:sz w:val="30"/>
                <w:szCs w:val="30"/>
                <w:cs/>
              </w:rPr>
              <w:t>กลุ่ม</w:t>
            </w:r>
            <w:r w:rsidRPr="005D2174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/>
                <w:sz w:val="30"/>
                <w:szCs w:val="30"/>
                <w:cs/>
              </w:rPr>
              <w:t>การบัญชีป้องกันความเสี่ยง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23098"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B2309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7A88"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687A88" w:rsidP="0072095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098"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D2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3098"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  <w:r w:rsidRPr="005D21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5D2174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B23098" w:rsidRPr="005D2174">
              <w:rPr>
                <w:rFonts w:asciiTheme="majorBidi" w:hAnsiTheme="majorBidi"/>
                <w:sz w:val="30"/>
                <w:szCs w:val="30"/>
              </w:rPr>
              <w:t>16</w:t>
            </w:r>
            <w:r w:rsidRPr="005D217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23098"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D21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D217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5D21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23098"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87A88" w:rsidRPr="005D2174" w:rsidRDefault="00B2309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7A88" w:rsidRPr="005D2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</w:tr>
      <w:tr w:rsidR="00687A88" w:rsidRPr="005D2174" w:rsidTr="0020463D">
        <w:trPr>
          <w:cantSplit/>
          <w:trHeight w:val="20"/>
        </w:trPr>
        <w:tc>
          <w:tcPr>
            <w:tcW w:w="5130" w:type="dxa"/>
          </w:tcPr>
          <w:p w:rsidR="00687A88" w:rsidRPr="005D2174" w:rsidRDefault="00687A88" w:rsidP="00687A88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23098"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A88" w:rsidRPr="005D2174" w:rsidRDefault="00B23098" w:rsidP="00687A88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  <w:r w:rsidR="00687A88"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180" w:type="dxa"/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A88" w:rsidRPr="005D2174" w:rsidRDefault="00687A88" w:rsidP="00687A8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3098" w:rsidRPr="005D2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3098" w:rsidRPr="005D2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  <w:r w:rsidRPr="005D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5C4617" w:rsidRPr="005D2174" w:rsidRDefault="005C4617" w:rsidP="005D21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192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highlight w:val="cyan"/>
        </w:rPr>
      </w:pPr>
    </w:p>
    <w:p w:rsidR="003E4AA9" w:rsidRPr="005D2174" w:rsidRDefault="003E4AA9" w:rsidP="00F446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D217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D217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D217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3E4AA9" w:rsidRPr="005D2174" w:rsidRDefault="003E4AA9" w:rsidP="005D21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192" w:lineRule="auto"/>
        <w:ind w:left="907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lang w:val="en-GB"/>
        </w:rPr>
      </w:pPr>
    </w:p>
    <w:p w:rsidR="003E4AA9" w:rsidRPr="005D2174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D2174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5D2174">
        <w:rPr>
          <w:rFonts w:ascii="Angsana New" w:hAnsi="Angsana New"/>
          <w:sz w:val="30"/>
          <w:szCs w:val="30"/>
          <w:cs/>
        </w:rPr>
        <w:t>ได้</w:t>
      </w:r>
      <w:r w:rsidRPr="005D217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271CB6" w:rsidRPr="005D2174">
        <w:rPr>
          <w:rFonts w:ascii="Angsana New" w:hAnsi="Angsana New" w:hint="cs"/>
          <w:sz w:val="30"/>
          <w:szCs w:val="30"/>
          <w:cs/>
        </w:rPr>
        <w:t>และองค์ประกอบอื่นของส่วนของผู้ถือหุ้น</w:t>
      </w:r>
      <w:r w:rsidRPr="005D2174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D217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23098" w:rsidRPr="005D2174">
        <w:rPr>
          <w:rFonts w:ascii="Angsana New" w:hAnsi="Angsana New"/>
          <w:sz w:val="30"/>
          <w:szCs w:val="30"/>
        </w:rPr>
        <w:t>1</w:t>
      </w:r>
      <w:r w:rsidRPr="005D2174">
        <w:rPr>
          <w:rFonts w:ascii="Angsana New" w:hAnsi="Angsana New"/>
          <w:sz w:val="30"/>
          <w:szCs w:val="30"/>
        </w:rPr>
        <w:t xml:space="preserve"> </w:t>
      </w:r>
      <w:r w:rsidRPr="005D217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23098" w:rsidRPr="005D2174">
        <w:rPr>
          <w:rFonts w:ascii="Angsana New" w:hAnsi="Angsana New"/>
          <w:sz w:val="30"/>
          <w:szCs w:val="30"/>
        </w:rPr>
        <w:t>2563</w:t>
      </w:r>
      <w:r w:rsidRPr="005D2174">
        <w:rPr>
          <w:rFonts w:ascii="Angsana New" w:hAnsi="Angsana New"/>
          <w:sz w:val="30"/>
          <w:szCs w:val="30"/>
        </w:rPr>
        <w:t xml:space="preserve"> </w:t>
      </w:r>
      <w:r w:rsidRPr="005D2174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5D2174">
        <w:rPr>
          <w:rFonts w:asciiTheme="majorBidi" w:hAnsiTheme="majorBidi" w:cstheme="majorBidi"/>
          <w:sz w:val="30"/>
          <w:szCs w:val="30"/>
        </w:rPr>
        <w:t xml:space="preserve"> </w:t>
      </w:r>
      <w:r w:rsidR="00B23098" w:rsidRPr="005D2174">
        <w:rPr>
          <w:rFonts w:asciiTheme="majorBidi" w:hAnsiTheme="majorBidi" w:cstheme="majorBidi"/>
          <w:sz w:val="30"/>
          <w:szCs w:val="30"/>
        </w:rPr>
        <w:t>2562</w:t>
      </w:r>
    </w:p>
    <w:p w:rsidR="003E4AA9" w:rsidRPr="005D2174" w:rsidRDefault="003E4AA9" w:rsidP="005D21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907"/>
        <w:jc w:val="thaiDistribute"/>
        <w:rPr>
          <w:rFonts w:ascii="Angsana New" w:hAnsi="Angsana New"/>
          <w:sz w:val="28"/>
          <w:szCs w:val="28"/>
        </w:rPr>
      </w:pPr>
    </w:p>
    <w:p w:rsidR="003E4AA9" w:rsidRPr="005D2174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D217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D2174">
        <w:rPr>
          <w:rFonts w:ascii="Angsana New" w:hAnsi="Angsana New" w:hint="cs"/>
          <w:sz w:val="30"/>
          <w:szCs w:val="30"/>
          <w:cs/>
        </w:rPr>
        <w:t>กลุ่ม</w:t>
      </w:r>
      <w:r w:rsidRPr="005D217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D2174">
        <w:rPr>
          <w:rFonts w:ascii="Angsana New" w:hAnsi="Angsana New"/>
          <w:sz w:val="30"/>
          <w:szCs w:val="30"/>
        </w:rPr>
        <w:t xml:space="preserve"> </w:t>
      </w:r>
      <w:r w:rsidRPr="005D2174">
        <w:rPr>
          <w:rFonts w:ascii="Angsana New" w:hAnsi="Angsana New"/>
          <w:sz w:val="30"/>
          <w:szCs w:val="30"/>
          <w:cs/>
        </w:rPr>
        <w:t>โดย</w:t>
      </w:r>
      <w:r w:rsidRPr="005D2174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5D217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5D217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5D2174">
        <w:rPr>
          <w:rFonts w:ascii="Angsana New" w:hAnsi="Angsana New" w:hint="cs"/>
          <w:sz w:val="30"/>
          <w:szCs w:val="30"/>
          <w:cs/>
        </w:rPr>
        <w:t>กลุ่ม</w:t>
      </w:r>
      <w:r w:rsidRPr="005D2174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:rsidR="003E4AA9" w:rsidRPr="005D2174" w:rsidRDefault="003E4AA9" w:rsidP="005D2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rPr>
          <w:rFonts w:ascii="Angsana New" w:hAnsi="Angsana New"/>
          <w:sz w:val="28"/>
          <w:szCs w:val="28"/>
          <w:highlight w:val="cyan"/>
          <w:cs/>
        </w:rPr>
      </w:pPr>
    </w:p>
    <w:p w:rsidR="003E4AA9" w:rsidRPr="005D2174" w:rsidRDefault="003E4AA9" w:rsidP="00F446D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D2174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3E4AA9" w:rsidRPr="005D2174" w:rsidRDefault="003E4AA9" w:rsidP="005D21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28"/>
          <w:szCs w:val="28"/>
          <w:highlight w:val="cyan"/>
        </w:rPr>
      </w:pPr>
    </w:p>
    <w:p w:rsidR="0050458C" w:rsidRPr="002F504C" w:rsidRDefault="0050458C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D21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B23098" w:rsidRPr="005D2174">
        <w:rPr>
          <w:rFonts w:ascii="Angsana New" w:hAnsi="Angsana New"/>
          <w:sz w:val="30"/>
          <w:szCs w:val="30"/>
        </w:rPr>
        <w:t>9</w:t>
      </w:r>
      <w:r w:rsidRPr="005D2174">
        <w:rPr>
          <w:rFonts w:ascii="Angsana New" w:hAnsi="Angsana New"/>
          <w:sz w:val="30"/>
          <w:szCs w:val="30"/>
        </w:rPr>
        <w:t xml:space="preserve"> (“TFRS </w:t>
      </w:r>
      <w:r w:rsidR="00B23098" w:rsidRPr="005D2174">
        <w:rPr>
          <w:rFonts w:ascii="Angsana New" w:hAnsi="Angsana New"/>
          <w:sz w:val="30"/>
          <w:szCs w:val="30"/>
        </w:rPr>
        <w:t>9</w:t>
      </w:r>
      <w:r w:rsidRPr="005D2174">
        <w:rPr>
          <w:rFonts w:ascii="Angsana New" w:hAnsi="Angsana New"/>
          <w:sz w:val="30"/>
          <w:szCs w:val="30"/>
        </w:rPr>
        <w:t xml:space="preserve">”) </w:t>
      </w:r>
      <w:r w:rsidRPr="005D21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B23098" w:rsidRPr="005D2174">
        <w:rPr>
          <w:rFonts w:ascii="Angsana New" w:hAnsi="Angsana New"/>
          <w:sz w:val="30"/>
          <w:szCs w:val="30"/>
        </w:rPr>
        <w:t>3</w:t>
      </w:r>
      <w:r w:rsidRPr="005D2174">
        <w:rPr>
          <w:rFonts w:ascii="Angsana New" w:hAnsi="Angsana New"/>
          <w:sz w:val="30"/>
          <w:szCs w:val="30"/>
        </w:rPr>
        <w:t xml:space="preserve"> </w:t>
      </w:r>
      <w:r w:rsidRPr="005D2174">
        <w:rPr>
          <w:rFonts w:ascii="Angsana New" w:hAnsi="Angsana New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5D2174">
        <w:rPr>
          <w:rFonts w:ascii="Angsana New" w:hAnsi="Angsana New"/>
          <w:sz w:val="30"/>
          <w:szCs w:val="30"/>
        </w:rPr>
        <w:t xml:space="preserve">FVOCI) </w:t>
      </w:r>
      <w:r w:rsidRPr="005D2174">
        <w:rPr>
          <w:rFonts w:ascii="Angsana New" w:hAnsi="Angsana New"/>
          <w:sz w:val="30"/>
          <w:szCs w:val="30"/>
          <w:cs/>
        </w:rPr>
        <w:t>และมูลค่ายุติธรรมผ่านกำไรหรือขาดทุน (</w:t>
      </w:r>
      <w:r w:rsidRPr="005D2174">
        <w:rPr>
          <w:rFonts w:ascii="Angsana New" w:hAnsi="Angsana New"/>
          <w:sz w:val="30"/>
          <w:szCs w:val="30"/>
        </w:rPr>
        <w:t xml:space="preserve">FVTPL) </w:t>
      </w:r>
      <w:r w:rsidRPr="005D2174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5D2174">
        <w:rPr>
          <w:rFonts w:ascii="Angsana New" w:hAnsi="Angsana New"/>
          <w:sz w:val="30"/>
          <w:szCs w:val="30"/>
        </w:rPr>
        <w:t xml:space="preserve">TFRS </w:t>
      </w:r>
      <w:r w:rsidR="00B23098" w:rsidRPr="005D2174">
        <w:rPr>
          <w:rFonts w:ascii="Angsana New" w:hAnsi="Angsana New"/>
          <w:sz w:val="30"/>
          <w:szCs w:val="30"/>
        </w:rPr>
        <w:t>9</w:t>
      </w:r>
      <w:r w:rsidRPr="005D2174">
        <w:rPr>
          <w:rFonts w:ascii="Angsana New" w:hAnsi="Angsana New"/>
          <w:sz w:val="30"/>
          <w:szCs w:val="30"/>
        </w:rPr>
        <w:t xml:space="preserve"> </w:t>
      </w:r>
      <w:r w:rsidRPr="005D2174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</w:t>
      </w:r>
      <w:r w:rsidRPr="002F504C">
        <w:rPr>
          <w:rFonts w:ascii="Angsana New" w:hAnsi="Angsana New"/>
          <w:sz w:val="30"/>
          <w:szCs w:val="30"/>
          <w:cs/>
        </w:rPr>
        <w:t xml:space="preserve"> </w:t>
      </w:r>
      <w:r w:rsidR="00997E2F" w:rsidRPr="002F504C">
        <w:rPr>
          <w:rFonts w:ascii="Angsana New" w:hAnsi="Angsana New"/>
          <w:sz w:val="30"/>
          <w:szCs w:val="30"/>
          <w:cs/>
        </w:rPr>
        <w:br/>
      </w:r>
      <w:r w:rsidRPr="002F504C">
        <w:rPr>
          <w:rFonts w:ascii="Angsana New" w:hAnsi="Angsana New"/>
          <w:sz w:val="30"/>
          <w:szCs w:val="30"/>
        </w:rPr>
        <w:t>TFRS</w:t>
      </w:r>
      <w:r w:rsidR="00997E2F" w:rsidRPr="002F504C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B23098" w:rsidRPr="00B23098">
        <w:rPr>
          <w:rFonts w:ascii="Angsana New" w:hAnsi="Angsana New"/>
          <w:sz w:val="30"/>
          <w:szCs w:val="30"/>
        </w:rPr>
        <w:t>105</w:t>
      </w:r>
    </w:p>
    <w:p w:rsidR="003E4AA9" w:rsidRDefault="003E4AA9" w:rsidP="003E4AA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2F504C">
        <w:rPr>
          <w:rFonts w:ascii="Angsana New" w:hAnsi="Angsana New"/>
          <w:sz w:val="30"/>
          <w:szCs w:val="30"/>
          <w:cs/>
        </w:rPr>
        <w:lastRenderedPageBreak/>
        <w:t xml:space="preserve">ตาม </w:t>
      </w:r>
      <w:r w:rsidRPr="002F504C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2F504C">
        <w:rPr>
          <w:rFonts w:ascii="Angsana New" w:hAnsi="Angsana New"/>
          <w:sz w:val="30"/>
          <w:szCs w:val="30"/>
        </w:rPr>
        <w:t xml:space="preserve"> </w:t>
      </w:r>
      <w:r w:rsidRPr="002F504C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2F504C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2F504C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2F504C">
        <w:rPr>
          <w:rFonts w:ascii="Angsana New" w:hAnsi="Angsana New" w:hint="cs"/>
          <w:sz w:val="30"/>
          <w:szCs w:val="30"/>
          <w:cs/>
        </w:rPr>
        <w:t>ใช้สิทธิใน</w:t>
      </w:r>
      <w:r w:rsidRPr="002F504C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2F504C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 </w:t>
      </w:r>
    </w:p>
    <w:p w:rsidR="002F504C" w:rsidRPr="002F504C" w:rsidRDefault="002F504C" w:rsidP="008A36E0">
      <w:pPr>
        <w:pStyle w:val="ListParagraph"/>
        <w:tabs>
          <w:tab w:val="clear" w:pos="907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30"/>
          <w:szCs w:val="30"/>
          <w:cs/>
        </w:rPr>
      </w:pPr>
    </w:p>
    <w:p w:rsidR="003E4AA9" w:rsidRPr="005C4617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50458C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50458C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50458C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บริษัท </w:t>
      </w:r>
      <w:r w:rsidRPr="005045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23098" w:rsidRPr="00B23098">
        <w:rPr>
          <w:rFonts w:ascii="Angsana New" w:hAnsi="Angsana New"/>
          <w:sz w:val="30"/>
          <w:szCs w:val="30"/>
        </w:rPr>
        <w:t>1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50458C">
        <w:rPr>
          <w:rFonts w:ascii="Angsana New" w:hAnsi="Angsana New"/>
          <w:sz w:val="30"/>
          <w:szCs w:val="30"/>
        </w:rPr>
        <w:t xml:space="preserve"> </w:t>
      </w:r>
    </w:p>
    <w:p w:rsidR="003E4AA9" w:rsidRPr="005C4617" w:rsidRDefault="003E4AA9" w:rsidP="008A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rPr>
          <w:rFonts w:ascii="Angsana New" w:hAnsi="Angsana New"/>
          <w:sz w:val="30"/>
          <w:szCs w:val="30"/>
          <w:highlight w:val="cyan"/>
          <w:cs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90"/>
        <w:gridCol w:w="259"/>
        <w:gridCol w:w="1181"/>
        <w:gridCol w:w="249"/>
        <w:gridCol w:w="1136"/>
        <w:gridCol w:w="239"/>
        <w:gridCol w:w="1133"/>
        <w:gridCol w:w="236"/>
        <w:gridCol w:w="1057"/>
      </w:tblGrid>
      <w:tr w:rsidR="003E4AA9" w:rsidRPr="005C4617" w:rsidTr="0020463D">
        <w:trPr>
          <w:tblHeader/>
        </w:trPr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ารจัดประเภทตามมาตรฐาน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E4AA9" w:rsidRPr="005C4617" w:rsidTr="0020463D">
        <w:trPr>
          <w:tblHeader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  <w:r w:rsidR="00277305"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9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5045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3E4AA9" w:rsidRPr="005C4617" w:rsidTr="0020463D">
        <w:trPr>
          <w:tblHeader/>
        </w:trPr>
        <w:tc>
          <w:tcPr>
            <w:tcW w:w="2340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A57F1C" w:rsidRPr="005C4617" w:rsidTr="0020463D">
        <w:tc>
          <w:tcPr>
            <w:tcW w:w="234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50458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หนี้สินทางการเงินอื่น </w:t>
            </w:r>
            <w:r w:rsidR="003A3063">
              <w:rPr>
                <w:rFonts w:ascii="Angsana New" w:hAnsi="Angsana New" w:cstheme="minorBidi"/>
                <w:sz w:val="30"/>
                <w:szCs w:val="30"/>
                <w:cs/>
              </w:rPr>
              <w:br/>
            </w:r>
            <w:r w:rsidR="000D734E">
              <w:rPr>
                <w:rFonts w:ascii="Angsana New" w:hAnsi="Angsana New"/>
                <w:sz w:val="30"/>
                <w:szCs w:val="30"/>
              </w:rPr>
              <w:t>-</w:t>
            </w:r>
            <w:r w:rsidRPr="0050458C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019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A57F1C" w:rsidRPr="00A019D6" w:rsidRDefault="00B23098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 w:cstheme="minorBidi"/>
                <w:color w:val="000000"/>
                <w:sz w:val="30"/>
                <w:szCs w:val="30"/>
              </w:rPr>
            </w:pPr>
            <w:r w:rsidRPr="00B23098">
              <w:rPr>
                <w:rFonts w:ascii="Angsana New" w:hAnsi="Angsana New" w:cstheme="minorBidi"/>
                <w:color w:val="000000"/>
                <w:sz w:val="30"/>
                <w:szCs w:val="30"/>
              </w:rPr>
              <w:t>2</w:t>
            </w:r>
            <w:r w:rsidR="00A57F1C">
              <w:rPr>
                <w:rFonts w:ascii="Angsana New" w:hAnsi="Angsana New" w:cstheme="minorBidi"/>
                <w:color w:val="000000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theme="min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4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57F1C" w:rsidRPr="005C4617" w:rsidTr="0020463D">
        <w:tc>
          <w:tcPr>
            <w:tcW w:w="2340" w:type="dxa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3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019D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3A306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E66F86" w:rsidRDefault="00E66F86" w:rsidP="00E66F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</w:rPr>
              <w:t>-</w:t>
            </w:r>
          </w:p>
        </w:tc>
        <w:tc>
          <w:tcPr>
            <w:tcW w:w="259" w:type="dxa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A57F1C" w:rsidRDefault="00B23098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</w:pPr>
            <w:r w:rsidRPr="00B23098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2</w:t>
            </w:r>
            <w:r w:rsidR="00A57F1C" w:rsidRPr="00A57F1C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4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F23E5F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E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50458C" w:rsidRDefault="00E66F86" w:rsidP="00E66F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3E4AA9" w:rsidRPr="005C4617" w:rsidRDefault="003E4AA9" w:rsidP="008A36E0">
      <w:pPr>
        <w:pStyle w:val="NoSpacing"/>
        <w:tabs>
          <w:tab w:val="clear" w:pos="227"/>
          <w:tab w:val="left" w:pos="106"/>
        </w:tabs>
        <w:spacing w:line="192" w:lineRule="auto"/>
        <w:ind w:left="547" w:right="-115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:rsidR="00857806" w:rsidRDefault="00271CB6" w:rsidP="0085780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FD22F8">
        <w:rPr>
          <w:rFonts w:ascii="Angsana New" w:hAnsi="Angsana New" w:hint="cs"/>
          <w:sz w:val="30"/>
          <w:szCs w:val="30"/>
          <w:cs/>
        </w:rPr>
        <w:t>บัญชี</w:t>
      </w:r>
      <w:r w:rsidR="005B1C7D">
        <w:rPr>
          <w:rFonts w:ascii="Angsana New" w:hAnsi="Angsana New" w:hint="cs"/>
          <w:sz w:val="30"/>
          <w:szCs w:val="30"/>
          <w:cs/>
        </w:rPr>
        <w:t>ป้องกันความเสี่ยง</w:t>
      </w:r>
    </w:p>
    <w:p w:rsidR="00A57F1C" w:rsidRDefault="00A57F1C" w:rsidP="008A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/>
          <w:sz w:val="30"/>
          <w:szCs w:val="30"/>
        </w:rPr>
      </w:pPr>
    </w:p>
    <w:p w:rsidR="00B936BE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81955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981955">
        <w:rPr>
          <w:rFonts w:ascii="Angsana New" w:hAnsi="Angsana New"/>
          <w:sz w:val="30"/>
          <w:szCs w:val="30"/>
        </w:rPr>
        <w:t xml:space="preserve"> </w:t>
      </w:r>
      <w:r w:rsidRPr="00981955">
        <w:rPr>
          <w:rFonts w:ascii="Angsana New" w:hAnsi="Angsana New"/>
          <w:sz w:val="30"/>
          <w:szCs w:val="30"/>
          <w:cs/>
        </w:rPr>
        <w:t>แนะนำแนวปฏิบัติเกี่ยวกับการบัญชีป้องกันความเสี่ยงในขณะที่มาตรฐานการรายงานทางการเงิน</w:t>
      </w:r>
      <w:r w:rsidR="00271CB6">
        <w:rPr>
          <w:rFonts w:ascii="Angsana New" w:hAnsi="Angsana New" w:hint="cs"/>
          <w:sz w:val="30"/>
          <w:szCs w:val="30"/>
          <w:cs/>
        </w:rPr>
        <w:t>เดิม</w:t>
      </w:r>
      <w:r w:rsidRPr="00981955">
        <w:rPr>
          <w:rFonts w:ascii="Angsana New" w:hAnsi="Angsana New"/>
          <w:sz w:val="30"/>
          <w:szCs w:val="30"/>
          <w:cs/>
        </w:rPr>
        <w:t xml:space="preserve">ไม่ได้กล่าวถึง โดยการบัญชีป้องกันความเสี่ยงมี </w:t>
      </w:r>
      <w:r w:rsidR="00B23098" w:rsidRPr="00B23098">
        <w:rPr>
          <w:rFonts w:ascii="Angsana New" w:hAnsi="Angsana New"/>
          <w:sz w:val="30"/>
          <w:szCs w:val="30"/>
        </w:rPr>
        <w:t>3</w:t>
      </w:r>
      <w:r w:rsidRPr="00981955">
        <w:rPr>
          <w:rFonts w:ascii="Angsana New" w:hAnsi="Angsana New"/>
          <w:sz w:val="30"/>
          <w:szCs w:val="30"/>
        </w:rPr>
        <w:t xml:space="preserve"> </w:t>
      </w:r>
      <w:r w:rsidRPr="00981955">
        <w:rPr>
          <w:rFonts w:ascii="Angsana New" w:hAnsi="Angsana New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</w:t>
      </w:r>
      <w:r>
        <w:rPr>
          <w:rFonts w:ascii="Angsana New" w:hAnsi="Angsana New"/>
          <w:sz w:val="30"/>
          <w:szCs w:val="30"/>
        </w:rPr>
        <w:br/>
      </w:r>
      <w:r w:rsidRPr="00981955">
        <w:rPr>
          <w:rFonts w:ascii="Angsana New" w:hAnsi="Angsana New"/>
          <w:sz w:val="30"/>
          <w:szCs w:val="30"/>
          <w:cs/>
        </w:rPr>
        <w:t>การป้องกันความเสี่ยงในกระแสเงินสดและการป้องกันความเสี่ยง</w:t>
      </w:r>
      <w:r w:rsidR="00271CB6">
        <w:rPr>
          <w:rFonts w:ascii="Angsana New" w:hAnsi="Angsana New" w:hint="cs"/>
          <w:sz w:val="30"/>
          <w:szCs w:val="30"/>
          <w:cs/>
        </w:rPr>
        <w:t>อัตราแลกเปลี่ยนในเงินตราต่างประเทศ</w:t>
      </w:r>
      <w:r w:rsidRPr="00981955">
        <w:rPr>
          <w:rFonts w:ascii="Angsana New" w:hAnsi="Angsana New"/>
          <w:sz w:val="30"/>
          <w:szCs w:val="30"/>
          <w:cs/>
        </w:rPr>
        <w:t>ของเงินลงทุนสุทธิในหน่วยงานต่างประเทศ</w:t>
      </w:r>
    </w:p>
    <w:p w:rsidR="00981955" w:rsidRDefault="00981955" w:rsidP="008A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30"/>
          <w:szCs w:val="30"/>
        </w:rPr>
      </w:pPr>
    </w:p>
    <w:p w:rsidR="00981955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บริษัทได้ถือปฏิบัติตาม </w:t>
      </w:r>
      <w:r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="00271CB6">
        <w:rPr>
          <w:rFonts w:ascii="Angsana New" w:hAnsi="Angsana New" w:hint="cs"/>
          <w:sz w:val="30"/>
          <w:szCs w:val="30"/>
          <w:cs/>
        </w:rPr>
        <w:t>เรื่อง</w:t>
      </w:r>
      <w:r>
        <w:rPr>
          <w:rFonts w:ascii="Angsana New" w:hAnsi="Angsana New" w:hint="cs"/>
          <w:sz w:val="30"/>
          <w:szCs w:val="30"/>
          <w:cs/>
        </w:rPr>
        <w:t>การบัญชีป้องกันความเสี่ยง ซึ่ง</w:t>
      </w:r>
      <w:r w:rsidRPr="00981955">
        <w:rPr>
          <w:rFonts w:ascii="Angsana New" w:hAnsi="Angsana New"/>
          <w:sz w:val="30"/>
          <w:szCs w:val="30"/>
          <w:cs/>
        </w:rPr>
        <w:t>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981955">
        <w:rPr>
          <w:rFonts w:ascii="Angsana New" w:hAnsi="Angsana New"/>
          <w:sz w:val="30"/>
          <w:szCs w:val="30"/>
          <w:cs/>
        </w:rPr>
        <w:t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:rsidR="005D2174" w:rsidRDefault="005D2174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81955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54A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การป้องกันความเสี่ยง</w:t>
      </w:r>
      <w:r w:rsidR="00D8544F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FD54AA">
        <w:rPr>
          <w:rFonts w:ascii="Angsana New" w:hAnsi="Angsana New" w:hint="cs"/>
          <w:i/>
          <w:iCs/>
          <w:sz w:val="30"/>
          <w:szCs w:val="30"/>
          <w:cs/>
        </w:rPr>
        <w:t>กระแสเงินสด</w:t>
      </w:r>
    </w:p>
    <w:p w:rsidR="00FD54AA" w:rsidRPr="00E66F86" w:rsidRDefault="00FD54AA" w:rsidP="003D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FD54AA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D54AA">
        <w:rPr>
          <w:rFonts w:ascii="Angsana New" w:hAnsi="Angsana New"/>
          <w:sz w:val="30"/>
          <w:szCs w:val="30"/>
          <w:cs/>
        </w:rPr>
        <w:t>ใช้</w:t>
      </w:r>
      <w:r w:rsidR="00C40D6D">
        <w:rPr>
          <w:rFonts w:ascii="Angsana New" w:hAnsi="Angsana New" w:hint="cs"/>
          <w:sz w:val="30"/>
          <w:szCs w:val="30"/>
          <w:cs/>
        </w:rPr>
        <w:t>สัญญาซื้อขายเงินตราต่างประเทศล่วงหน้า</w:t>
      </w:r>
      <w:r w:rsidRPr="00FD54AA">
        <w:rPr>
          <w:rFonts w:ascii="Angsana New" w:hAnsi="Angsana New"/>
          <w:sz w:val="30"/>
          <w:szCs w:val="30"/>
          <w:cs/>
        </w:rPr>
        <w:t>ในการป้องกัน</w:t>
      </w:r>
      <w:r w:rsidR="00D8544F" w:rsidRPr="00D8544F">
        <w:rPr>
          <w:rFonts w:ascii="Angsana New" w:hAnsi="Angsana New"/>
          <w:sz w:val="30"/>
          <w:szCs w:val="30"/>
          <w:cs/>
        </w:rPr>
        <w:t>การเปลี่ยนแปลงในกระแสเงินสด</w:t>
      </w:r>
      <w:r w:rsidR="002C7BD5">
        <w:rPr>
          <w:rFonts w:ascii="Angsana New" w:hAnsi="Angsana New" w:hint="cs"/>
          <w:sz w:val="30"/>
          <w:szCs w:val="30"/>
          <w:cs/>
        </w:rPr>
        <w:t>จากอัตราแลกเปลี่ยน</w:t>
      </w:r>
      <w:r>
        <w:rPr>
          <w:rFonts w:ascii="Angsana New" w:hAnsi="Angsana New" w:hint="cs"/>
          <w:sz w:val="30"/>
          <w:szCs w:val="30"/>
          <w:cs/>
        </w:rPr>
        <w:t>ที่เกิด</w:t>
      </w:r>
      <w:r w:rsidRPr="00FD54AA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การซื้อสินค้าและการขายสินค้าเป็นเงินตรา</w:t>
      </w:r>
      <w:r w:rsidR="002C7BD5">
        <w:rPr>
          <w:rFonts w:ascii="Angsana New" w:hAnsi="Angsana New" w:hint="cs"/>
          <w:sz w:val="30"/>
          <w:szCs w:val="30"/>
          <w:cs/>
        </w:rPr>
        <w:t xml:space="preserve">ต่างประเทศ </w:t>
      </w:r>
      <w:r w:rsidR="00D8544F" w:rsidRPr="00D8544F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</w:t>
      </w:r>
      <w:r w:rsidR="003304D6">
        <w:rPr>
          <w:rFonts w:ascii="Angsana New" w:hAnsi="Angsana New" w:hint="cs"/>
          <w:sz w:val="30"/>
          <w:szCs w:val="30"/>
          <w:cs/>
        </w:rPr>
        <w:t>สะสม</w:t>
      </w:r>
      <w:r w:rsidR="00D8544F" w:rsidRPr="00D8544F">
        <w:rPr>
          <w:rFonts w:ascii="Angsana New" w:hAnsi="Angsana New"/>
          <w:sz w:val="30"/>
          <w:szCs w:val="30"/>
          <w:cs/>
        </w:rPr>
        <w:t>ใน</w:t>
      </w:r>
      <w:r w:rsidR="00455DB9">
        <w:rPr>
          <w:rFonts w:ascii="Angsana New" w:hAnsi="Angsana New" w:hint="cs"/>
          <w:sz w:val="30"/>
          <w:szCs w:val="30"/>
          <w:cs/>
        </w:rPr>
        <w:t>สำรอ</w:t>
      </w:r>
      <w:r w:rsidR="0017723A">
        <w:rPr>
          <w:rFonts w:ascii="Angsana New" w:hAnsi="Angsana New" w:hint="cs"/>
          <w:sz w:val="30"/>
          <w:szCs w:val="30"/>
          <w:cs/>
        </w:rPr>
        <w:t>ง</w:t>
      </w:r>
      <w:r w:rsidR="00455DB9">
        <w:rPr>
          <w:rFonts w:ascii="Angsana New" w:hAnsi="Angsana New" w:hint="cs"/>
          <w:sz w:val="30"/>
          <w:szCs w:val="30"/>
          <w:cs/>
        </w:rPr>
        <w:t>การป้องกันความเสี่ยงกระแสเงินสด</w:t>
      </w:r>
      <w:r w:rsidR="00271CB6">
        <w:rPr>
          <w:rFonts w:ascii="Angsana New" w:hAnsi="Angsana New" w:hint="cs"/>
          <w:sz w:val="30"/>
          <w:szCs w:val="30"/>
          <w:cs/>
        </w:rPr>
        <w:t>ซึ่งแสดงแยกภายใต้องค์ประกอบอื่นของ</w:t>
      </w:r>
      <w:r w:rsidR="00D8544F" w:rsidRPr="00D8544F">
        <w:rPr>
          <w:rFonts w:ascii="Angsana New" w:hAnsi="Angsana New"/>
          <w:sz w:val="30"/>
          <w:szCs w:val="30"/>
          <w:cs/>
        </w:rPr>
        <w:t xml:space="preserve">ส่วนของผู้ถือหุ้น  </w:t>
      </w:r>
    </w:p>
    <w:p w:rsidR="003304D6" w:rsidRPr="00E66F86" w:rsidRDefault="003304D6" w:rsidP="003D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24"/>
          <w:szCs w:val="24"/>
        </w:rPr>
      </w:pPr>
    </w:p>
    <w:p w:rsidR="00271CB6" w:rsidRPr="00C30058" w:rsidRDefault="00271CB6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C30058">
        <w:rPr>
          <w:rFonts w:ascii="Angsana New" w:hAnsi="Angsana New" w:hint="cs"/>
          <w:sz w:val="30"/>
          <w:szCs w:val="30"/>
          <w:cs/>
        </w:rPr>
        <w:t xml:space="preserve">จำนวนเงินที่สะสมไว้ในสำรองสำหรับการป้องกันความเสี่ยงได้รับการจัดประเภทรายการใหม่ไปยังกำไรหรือขาดทุนในงวดเดียวกันกับหรือระหว่างงวดที่กระแสเงินสดที่คาดการณ์ซึ่งได้รับการป้องกันความเสี่ยงกระทบกำไรหรือขาดทุน </w:t>
      </w:r>
    </w:p>
    <w:p w:rsidR="00524CE3" w:rsidRPr="00C30058" w:rsidRDefault="00524CE3" w:rsidP="003D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24"/>
          <w:szCs w:val="24"/>
        </w:rPr>
      </w:pPr>
    </w:p>
    <w:p w:rsidR="00524CE3" w:rsidRDefault="00524CE3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C30058">
        <w:rPr>
          <w:rFonts w:ascii="Angsana New" w:hAnsi="Angsana New" w:hint="cs"/>
          <w:sz w:val="30"/>
          <w:szCs w:val="30"/>
          <w:cs/>
        </w:rPr>
        <w:t xml:space="preserve">เดิมบริษัทใช้อนุพันธ์ในการป้องกันความเสี่ยงจากอัตราแลกเปลี่ยน โดยจะรับรู้รายการเมื่อใช้สิทธิในอนุพันธ์ดังกล่าว ทั้งนี้บริษัทเลือก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ตาม </w:t>
      </w:r>
      <w:r w:rsidRPr="00C30058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 w:rsidRPr="00C30058">
        <w:rPr>
          <w:rFonts w:ascii="Angsana New" w:hAnsi="Angsana New"/>
          <w:sz w:val="30"/>
          <w:szCs w:val="30"/>
        </w:rPr>
        <w:t xml:space="preserve"> </w:t>
      </w:r>
      <w:r w:rsidRPr="00C30058">
        <w:rPr>
          <w:rFonts w:ascii="Angsana New" w:hAnsi="Angsana New" w:hint="cs"/>
          <w:sz w:val="30"/>
          <w:szCs w:val="30"/>
          <w:cs/>
        </w:rPr>
        <w:t>ณ วันที่ถือปฏิบัติเป็นครั้งแรก</w:t>
      </w:r>
    </w:p>
    <w:p w:rsidR="00CF031F" w:rsidRPr="00E66F86" w:rsidRDefault="00271CB6" w:rsidP="003D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24"/>
          <w:szCs w:val="24"/>
        </w:rPr>
      </w:pPr>
      <w:r w:rsidRPr="00E66F86">
        <w:rPr>
          <w:rFonts w:ascii="Angsana New" w:hAnsi="Angsana New"/>
          <w:sz w:val="24"/>
          <w:szCs w:val="24"/>
        </w:rPr>
        <w:t xml:space="preserve"> </w:t>
      </w:r>
    </w:p>
    <w:p w:rsidR="00F656CE" w:rsidRPr="00F656CE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56CE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การป้องกันความเสี่ยงจากมูลค่ายุติธรรม</w:t>
      </w:r>
    </w:p>
    <w:p w:rsidR="00F656CE" w:rsidRPr="00E66F86" w:rsidRDefault="00F656CE" w:rsidP="003D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24"/>
          <w:szCs w:val="24"/>
        </w:rPr>
      </w:pPr>
    </w:p>
    <w:p w:rsidR="00CF031F" w:rsidRPr="00FD54AA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F656CE">
        <w:rPr>
          <w:rFonts w:ascii="Angsana New" w:hAnsi="Angsana New"/>
          <w:sz w:val="30"/>
          <w:szCs w:val="30"/>
          <w:cs/>
        </w:rPr>
        <w:t>ในกรณีที่ตราสารอนุพันธ์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 (หรือเฉพาะส่วนที่เจาะจงของสินทรัพย์ หนี้สิน หรือข้อผูกมัด)  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สี่ยงถูกบันทึกในกำไรหรือขาดทุน 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  กำไรหรือขาดทุนที่เกิดขึ้นถูกบันทึกในกำไรหรือขาดทุน</w:t>
      </w:r>
    </w:p>
    <w:p w:rsidR="00857806" w:rsidRPr="00E66F86" w:rsidRDefault="00857806" w:rsidP="00857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857806" w:rsidRDefault="009857AB" w:rsidP="00624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="Angsana New" w:hAnsi="Angsana New"/>
          <w:sz w:val="30"/>
          <w:szCs w:val="30"/>
        </w:rPr>
      </w:pPr>
      <w:r w:rsidRPr="009857AB">
        <w:rPr>
          <w:rFonts w:ascii="Angsana New" w:hAnsi="Angsana New"/>
          <w:sz w:val="30"/>
          <w:szCs w:val="30"/>
          <w:cs/>
        </w:rPr>
        <w:t xml:space="preserve">ผลกระทบต่องบการเงินจากการถือปฏิบัติตาม </w:t>
      </w:r>
      <w:r w:rsidRPr="009857AB">
        <w:rPr>
          <w:rFonts w:ascii="Angsana New" w:hAnsi="Angsana New"/>
          <w:sz w:val="30"/>
          <w:szCs w:val="30"/>
        </w:rPr>
        <w:t xml:space="preserve">TFRS </w:t>
      </w:r>
      <w:r w:rsidR="00B23098" w:rsidRPr="00B23098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9857AB">
        <w:rPr>
          <w:rFonts w:ascii="Angsana New" w:hAnsi="Angsana New"/>
          <w:sz w:val="30"/>
          <w:szCs w:val="30"/>
          <w:cs/>
        </w:rPr>
        <w:t>การบัญชีป้องกันความเสี่ยง แสดงได้ดังนี้</w:t>
      </w:r>
    </w:p>
    <w:p w:rsidR="007D0498" w:rsidRPr="00E66F86" w:rsidRDefault="007D0498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280" w:type="dxa"/>
        <w:tblInd w:w="1170" w:type="dxa"/>
        <w:tblLook w:val="0000" w:firstRow="0" w:lastRow="0" w:firstColumn="0" w:lastColumn="0" w:noHBand="0" w:noVBand="0"/>
      </w:tblPr>
      <w:tblGrid>
        <w:gridCol w:w="6750"/>
        <w:gridCol w:w="1530"/>
      </w:tblGrid>
      <w:tr w:rsidR="007D0498" w:rsidRPr="00D5409B" w:rsidTr="00624709">
        <w:trPr>
          <w:tblHeader/>
        </w:trPr>
        <w:tc>
          <w:tcPr>
            <w:tcW w:w="675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04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D0498" w:rsidRPr="00D5409B" w:rsidTr="00624709">
        <w:trPr>
          <w:tblHeader/>
        </w:trPr>
        <w:tc>
          <w:tcPr>
            <w:tcW w:w="675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0498" w:rsidRPr="007D0498" w:rsidRDefault="007D0498" w:rsidP="007D049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04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04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D049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0498" w:rsidRPr="00D5409B" w:rsidTr="00624709">
        <w:tc>
          <w:tcPr>
            <w:tcW w:w="6750" w:type="dxa"/>
          </w:tcPr>
          <w:p w:rsidR="007D0498" w:rsidRPr="00D5409B" w:rsidRDefault="007D0498" w:rsidP="001B71D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049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B23098" w:rsidRPr="00B2309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7D049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มกราคม </w:t>
            </w:r>
            <w:r w:rsidR="00B23098" w:rsidRPr="00B2309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530" w:type="dxa"/>
          </w:tcPr>
          <w:p w:rsidR="007D0498" w:rsidRPr="00D5409B" w:rsidRDefault="007D0498" w:rsidP="001B71D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="00BA56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A23F5B" w:rsidRPr="00D5409B" w:rsidRDefault="00B23098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หนี้สินอนุพันธ์เพิ่มขึ้น</w:t>
            </w:r>
          </w:p>
        </w:tc>
        <w:tc>
          <w:tcPr>
            <w:tcW w:w="1530" w:type="dxa"/>
          </w:tcPr>
          <w:p w:rsidR="00A23F5B" w:rsidRPr="00D5409B" w:rsidRDefault="00BA5610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966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530" w:type="dxa"/>
          </w:tcPr>
          <w:p w:rsidR="00A23F5B" w:rsidRPr="00D5409B" w:rsidRDefault="00BA5610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F5B" w:rsidRPr="00D5409B" w:rsidTr="00624709">
        <w:tc>
          <w:tcPr>
            <w:tcW w:w="675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530" w:type="dxa"/>
          </w:tcPr>
          <w:p w:rsidR="00A23F5B" w:rsidRPr="00D5409B" w:rsidRDefault="00B23098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6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</w:tbl>
    <w:p w:rsidR="005B1C7D" w:rsidRDefault="005B1C7D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Cs w:val="20"/>
          <w:highlight w:val="cyan"/>
          <w:cs/>
        </w:rPr>
      </w:pPr>
      <w:r>
        <w:rPr>
          <w:rFonts w:ascii="Angsana New" w:hAnsi="Angsana New"/>
          <w:szCs w:val="20"/>
          <w:highlight w:val="cyan"/>
          <w:cs/>
        </w:rPr>
        <w:br w:type="page"/>
      </w:r>
    </w:p>
    <w:p w:rsidR="003E4AA9" w:rsidRPr="005062E3" w:rsidRDefault="003E4AA9" w:rsidP="00F446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062E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B23098" w:rsidRPr="00B2309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062E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062E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3E4AA9" w:rsidRPr="005B1C7D" w:rsidRDefault="003E4AA9" w:rsidP="008A36E0">
      <w:pPr>
        <w:spacing w:line="192" w:lineRule="auto"/>
        <w:ind w:left="1267"/>
        <w:jc w:val="thaiDistribute"/>
        <w:rPr>
          <w:rFonts w:ascii="Angsana New" w:hAnsi="Angsana New"/>
        </w:rPr>
      </w:pPr>
    </w:p>
    <w:p w:rsidR="003E4AA9" w:rsidRPr="005C4617" w:rsidRDefault="003E4AA9" w:rsidP="003E4A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062E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1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B23098" w:rsidRPr="00B23098">
        <w:rPr>
          <w:rFonts w:asciiTheme="majorBidi" w:hAnsiTheme="majorBidi" w:cstheme="majorBidi"/>
          <w:sz w:val="30"/>
          <w:szCs w:val="30"/>
        </w:rPr>
        <w:t>2563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5062E3">
        <w:rPr>
          <w:rFonts w:asciiTheme="majorBidi" w:hAnsiTheme="majorBidi" w:cstheme="majorBidi"/>
          <w:sz w:val="30"/>
          <w:szCs w:val="30"/>
        </w:rPr>
        <w:t xml:space="preserve">TFRS </w:t>
      </w:r>
      <w:r w:rsidR="00B23098" w:rsidRPr="00B23098">
        <w:rPr>
          <w:rFonts w:asciiTheme="majorBidi" w:hAnsiTheme="majorBidi" w:cstheme="majorBidi"/>
          <w:sz w:val="30"/>
          <w:szCs w:val="30"/>
        </w:rPr>
        <w:t>16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17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062E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</w:rPr>
        <w:t xml:space="preserve">(TAS </w:t>
      </w:r>
      <w:r w:rsidR="00B23098" w:rsidRPr="00B23098">
        <w:rPr>
          <w:rFonts w:asciiTheme="majorBidi" w:hAnsiTheme="majorBidi" w:cstheme="majorBidi"/>
          <w:sz w:val="30"/>
          <w:szCs w:val="30"/>
        </w:rPr>
        <w:t>17</w:t>
      </w:r>
      <w:r w:rsidRPr="005062E3">
        <w:rPr>
          <w:rFonts w:asciiTheme="majorBidi" w:hAnsiTheme="majorBidi" w:cstheme="majorBidi"/>
          <w:sz w:val="30"/>
          <w:szCs w:val="30"/>
        </w:rPr>
        <w:t xml:space="preserve">)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4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062E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062E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</w:rPr>
        <w:t xml:space="preserve">(TFRIC </w:t>
      </w:r>
      <w:r w:rsidR="00B23098" w:rsidRPr="00B23098">
        <w:rPr>
          <w:rFonts w:asciiTheme="majorBidi" w:hAnsiTheme="majorBidi" w:cstheme="majorBidi"/>
          <w:sz w:val="30"/>
          <w:szCs w:val="30"/>
        </w:rPr>
        <w:t>4</w:t>
      </w:r>
      <w:r w:rsidRPr="005062E3">
        <w:rPr>
          <w:rFonts w:asciiTheme="majorBidi" w:hAnsiTheme="majorBidi" w:cstheme="majorBidi"/>
          <w:sz w:val="30"/>
          <w:szCs w:val="30"/>
        </w:rPr>
        <w:t xml:space="preserve">)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วิธีปรับปรุงย้อนหลัง </w:t>
      </w:r>
    </w:p>
    <w:p w:rsidR="003E4AA9" w:rsidRPr="005B1C7D" w:rsidRDefault="003E4AA9" w:rsidP="008A36E0">
      <w:pPr>
        <w:spacing w:line="192" w:lineRule="auto"/>
        <w:ind w:left="1267"/>
        <w:jc w:val="thaiDistribute"/>
        <w:rPr>
          <w:rFonts w:asciiTheme="majorBidi" w:hAnsiTheme="majorBidi" w:cstheme="majorBidi"/>
          <w:b/>
          <w:bCs/>
        </w:rPr>
      </w:pPr>
    </w:p>
    <w:p w:rsidR="003E4AA9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062E3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23098" w:rsidRPr="00B23098">
        <w:rPr>
          <w:rFonts w:asciiTheme="majorBidi" w:eastAsia="Calibri" w:hAnsiTheme="majorBidi" w:cstheme="majorBidi"/>
          <w:sz w:val="30"/>
          <w:szCs w:val="30"/>
        </w:rPr>
        <w:t>16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5062E3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5062E3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="003947FD" w:rsidRPr="003947FD">
        <w:rPr>
          <w:rFonts w:asciiTheme="majorBidi" w:hAnsiTheme="majorBidi"/>
          <w:sz w:val="30"/>
          <w:szCs w:val="30"/>
          <w:cs/>
        </w:rPr>
        <w:t>วันที</w:t>
      </w:r>
      <w:r w:rsidR="003947FD">
        <w:rPr>
          <w:rFonts w:asciiTheme="majorBidi" w:hAnsiTheme="majorBidi" w:hint="cs"/>
          <w:sz w:val="30"/>
          <w:szCs w:val="30"/>
          <w:cs/>
        </w:rPr>
        <w:t>่</w:t>
      </w:r>
      <w:r w:rsidR="003947FD" w:rsidRPr="003947FD">
        <w:rPr>
          <w:rFonts w:asciiTheme="majorBidi" w:hAnsiTheme="majorBidi"/>
          <w:sz w:val="30"/>
          <w:szCs w:val="30"/>
          <w:cs/>
        </w:rPr>
        <w:t xml:space="preserve"> สัญญามีผลบังคับใช้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676199" w:rsidRPr="005062E3">
        <w:rPr>
          <w:rFonts w:asciiTheme="majorBidi" w:eastAsia="Calibri" w:hAnsiTheme="majorBidi" w:cstheme="majorBidi" w:hint="cs"/>
          <w:sz w:val="30"/>
          <w:szCs w:val="30"/>
          <w:cs/>
        </w:rPr>
        <w:t>บ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11503" w:rsidRPr="005B1C7D" w:rsidRDefault="00011503" w:rsidP="008A3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907"/>
        <w:jc w:val="thaiDistribute"/>
        <w:rPr>
          <w:rFonts w:asciiTheme="majorBidi" w:eastAsia="Calibri" w:hAnsiTheme="majorBidi" w:cstheme="majorBidi"/>
          <w:szCs w:val="20"/>
          <w:cs/>
        </w:rPr>
      </w:pPr>
    </w:p>
    <w:p w:rsidR="00011503" w:rsidRDefault="00011503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/>
          <w:sz w:val="30"/>
          <w:szCs w:val="30"/>
        </w:rPr>
      </w:pPr>
      <w:r w:rsidRPr="00011503">
        <w:rPr>
          <w:rFonts w:asciiTheme="majorBidi" w:eastAsia="Calibri" w:hAnsiTheme="majorBidi"/>
          <w:sz w:val="30"/>
          <w:szCs w:val="30"/>
          <w:cs/>
        </w:rPr>
        <w:t xml:space="preserve">ผลกระทบต่องบการเงินจากการถือปฏิบัติตาม </w:t>
      </w:r>
      <w:r w:rsidRPr="00011503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B23098" w:rsidRPr="00B23098">
        <w:rPr>
          <w:rFonts w:asciiTheme="majorBidi" w:eastAsia="Calibri" w:hAnsiTheme="majorBidi"/>
          <w:sz w:val="30"/>
          <w:szCs w:val="30"/>
        </w:rPr>
        <w:t>16</w:t>
      </w:r>
      <w:r w:rsidRPr="00011503">
        <w:rPr>
          <w:rFonts w:asciiTheme="majorBidi" w:eastAsia="Calibri" w:hAnsiTheme="majorBidi"/>
          <w:sz w:val="30"/>
          <w:szCs w:val="30"/>
          <w:cs/>
        </w:rPr>
        <w:t xml:space="preserve"> แสดงได้ดังนี้</w:t>
      </w:r>
    </w:p>
    <w:p w:rsidR="00E66F86" w:rsidRPr="005B1C7D" w:rsidRDefault="00E66F86" w:rsidP="008A3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907" w:hanging="360"/>
        <w:jc w:val="thaiDistribute"/>
        <w:rPr>
          <w:rFonts w:asciiTheme="majorBidi" w:eastAsia="Calibri" w:hAnsiTheme="majorBidi"/>
          <w:szCs w:val="20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i/>
                <w:iCs/>
                <w:sz w:val="30"/>
                <w:szCs w:val="30"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B71DB" w:rsidRPr="00011503" w:rsidRDefault="001B71DB" w:rsidP="0020463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11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150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47A3F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524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B2309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522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950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1B71DB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05" w:type="dxa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5B1C7D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1C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11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11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27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27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5B1C7D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5B1C7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B1C7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4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334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4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334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5B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7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882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7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882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570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238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B2309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569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810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B71DB" w:rsidRDefault="001B71DB" w:rsidP="002855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" w:lineRule="auto"/>
        <w:ind w:left="907" w:hanging="360"/>
        <w:jc w:val="thaiDistribute"/>
        <w:rPr>
          <w:rFonts w:asciiTheme="majorBidi" w:eastAsia="Calibri" w:hAnsiTheme="majorBidi"/>
          <w:sz w:val="30"/>
          <w:szCs w:val="30"/>
          <w:cs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i/>
                <w:iCs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05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C67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B07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44E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C32268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11503" w:rsidRDefault="00C32268" w:rsidP="00C3226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05" w:type="dxa"/>
            <w:vAlign w:val="bottom"/>
          </w:tcPr>
          <w:p w:rsidR="00C32268" w:rsidRPr="00C32268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1,260,217</w:t>
            </w:r>
          </w:p>
        </w:tc>
        <w:tc>
          <w:tcPr>
            <w:tcW w:w="410" w:type="dxa"/>
            <w:vAlign w:val="bottom"/>
          </w:tcPr>
          <w:p w:rsidR="00C32268" w:rsidRPr="00944ED4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C32268" w:rsidRDefault="00C32268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0B5BC9" w:rsidRDefault="00C32268" w:rsidP="00C32268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0B5BC9" w:rsidRDefault="00C32268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5BC9">
              <w:rPr>
                <w:rFonts w:asciiTheme="majorBidi" w:hAnsiTheme="majorBidi" w:cstheme="majorBidi"/>
                <w:sz w:val="30"/>
                <w:szCs w:val="30"/>
              </w:rPr>
              <w:t>1,260,049</w:t>
            </w:r>
          </w:p>
        </w:tc>
      </w:tr>
      <w:tr w:rsidR="00C32268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11503" w:rsidRDefault="00C32268" w:rsidP="00C3226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5" w:type="dxa"/>
            <w:vAlign w:val="bottom"/>
          </w:tcPr>
          <w:p w:rsidR="00C32268" w:rsidRPr="00C32268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34,460</w:t>
            </w:r>
          </w:p>
        </w:tc>
        <w:tc>
          <w:tcPr>
            <w:tcW w:w="410" w:type="dxa"/>
            <w:vAlign w:val="bottom"/>
          </w:tcPr>
          <w:p w:rsidR="00C32268" w:rsidRPr="00944ED4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C32268" w:rsidRDefault="00C32268" w:rsidP="000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0B5BC9" w:rsidRDefault="00C32268" w:rsidP="00C32268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0B5BC9" w:rsidRDefault="00C32268" w:rsidP="000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5BC9">
              <w:rPr>
                <w:rFonts w:asciiTheme="majorBidi" w:hAnsiTheme="majorBidi" w:cstheme="majorBidi"/>
                <w:sz w:val="30"/>
                <w:szCs w:val="30"/>
              </w:rPr>
              <w:t>34,445</w:t>
            </w:r>
          </w:p>
        </w:tc>
      </w:tr>
      <w:tr w:rsidR="00C32268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11503" w:rsidRDefault="00C32268" w:rsidP="00C3226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vAlign w:val="bottom"/>
          </w:tcPr>
          <w:p w:rsidR="00C32268" w:rsidRPr="00C32268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29,335</w:t>
            </w:r>
          </w:p>
        </w:tc>
        <w:tc>
          <w:tcPr>
            <w:tcW w:w="410" w:type="dxa"/>
            <w:vAlign w:val="bottom"/>
          </w:tcPr>
          <w:p w:rsidR="00C32268" w:rsidRPr="00944ED4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C32268" w:rsidRDefault="00C32268" w:rsidP="000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0B5BC9" w:rsidRDefault="00C32268" w:rsidP="00C32268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0B5BC9" w:rsidRDefault="00C32268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5BC9">
              <w:rPr>
                <w:rFonts w:asciiTheme="majorBidi" w:hAnsiTheme="majorBidi" w:cstheme="majorBidi"/>
                <w:sz w:val="30"/>
                <w:szCs w:val="30"/>
              </w:rPr>
              <w:t>29,263</w:t>
            </w:r>
          </w:p>
        </w:tc>
      </w:tr>
      <w:tr w:rsidR="00C32268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972AC" w:rsidRDefault="00C32268" w:rsidP="00C3226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5" w:type="dxa"/>
            <w:vAlign w:val="bottom"/>
          </w:tcPr>
          <w:p w:rsidR="00C32268" w:rsidRPr="00C32268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  <w:tc>
          <w:tcPr>
            <w:tcW w:w="410" w:type="dxa"/>
            <w:vAlign w:val="bottom"/>
          </w:tcPr>
          <w:p w:rsidR="00C32268" w:rsidRPr="00944ED4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C32268" w:rsidRDefault="00C32268" w:rsidP="000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0B5BC9" w:rsidRDefault="00C32268" w:rsidP="00C32268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0B5BC9" w:rsidRDefault="00C32268" w:rsidP="000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5BC9">
              <w:rPr>
                <w:rFonts w:asciiTheme="majorBidi" w:hAnsiTheme="majorBidi" w:cstheme="majorBidi"/>
                <w:sz w:val="30"/>
                <w:szCs w:val="30"/>
              </w:rPr>
              <w:t>3,151</w:t>
            </w:r>
          </w:p>
        </w:tc>
      </w:tr>
      <w:tr w:rsidR="00C32268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972AC" w:rsidRDefault="00C32268" w:rsidP="00C3226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E3B2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C32268" w:rsidRPr="00C32268" w:rsidRDefault="00C32268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5,093</w:t>
            </w:r>
          </w:p>
        </w:tc>
        <w:tc>
          <w:tcPr>
            <w:tcW w:w="410" w:type="dxa"/>
            <w:vAlign w:val="bottom"/>
          </w:tcPr>
          <w:p w:rsidR="00C32268" w:rsidRPr="00944ED4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268" w:rsidRPr="00C32268" w:rsidRDefault="00C32268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32268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0B5BC9" w:rsidRDefault="00C32268" w:rsidP="000B5BC9">
            <w:pPr>
              <w:pStyle w:val="Heading1"/>
              <w:numPr>
                <w:ilvl w:val="0"/>
                <w:numId w:val="0"/>
              </w:numPr>
              <w:tabs>
                <w:tab w:val="decimal" w:pos="882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268" w:rsidRPr="000B5BC9" w:rsidRDefault="00C32268" w:rsidP="000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B5BC9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</w:tr>
      <w:tr w:rsidR="00C32268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972AC" w:rsidRDefault="00C32268" w:rsidP="00C3226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268" w:rsidRPr="006C6037" w:rsidRDefault="00C32268" w:rsidP="007C5693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20,410</w:t>
            </w:r>
          </w:p>
        </w:tc>
        <w:tc>
          <w:tcPr>
            <w:tcW w:w="410" w:type="dxa"/>
            <w:vAlign w:val="bottom"/>
          </w:tcPr>
          <w:p w:rsidR="00C32268" w:rsidRPr="006C6037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268" w:rsidRPr="006C6037" w:rsidRDefault="00C32268" w:rsidP="007C569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6C6037" w:rsidRDefault="00C32268" w:rsidP="00C32268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268" w:rsidRPr="006C6037" w:rsidRDefault="00C32268" w:rsidP="007C56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20,541</w:t>
            </w:r>
          </w:p>
        </w:tc>
      </w:tr>
      <w:tr w:rsidR="00541342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41342" w:rsidRPr="00D866F1" w:rsidRDefault="00541342" w:rsidP="00541342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541342" w:rsidRPr="00944ED4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410" w:type="dxa"/>
            <w:vAlign w:val="bottom"/>
          </w:tcPr>
          <w:p w:rsidR="00541342" w:rsidRPr="00944ED4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C32268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41342" w:rsidRPr="00944ED4" w:rsidRDefault="00541342" w:rsidP="00541342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1342" w:rsidRPr="00944ED4" w:rsidRDefault="00541342" w:rsidP="0054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32268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972AC" w:rsidRDefault="00C32268" w:rsidP="00C32268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97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bottom"/>
          </w:tcPr>
          <w:p w:rsidR="00C32268" w:rsidRPr="006C6037" w:rsidRDefault="00C32268" w:rsidP="007C569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0.43</w:t>
            </w:r>
          </w:p>
        </w:tc>
        <w:tc>
          <w:tcPr>
            <w:tcW w:w="410" w:type="dxa"/>
            <w:vAlign w:val="bottom"/>
          </w:tcPr>
          <w:p w:rsidR="00C32268" w:rsidRPr="006C6037" w:rsidRDefault="00C32268" w:rsidP="007C5693">
            <w:pPr>
              <w:pStyle w:val="acctfourfigures"/>
              <w:tabs>
                <w:tab w:val="clear" w:pos="765"/>
                <w:tab w:val="decimal" w:pos="704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2268" w:rsidRPr="006C6037" w:rsidRDefault="00C32268" w:rsidP="007C569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2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6C6037" w:rsidRDefault="00C32268" w:rsidP="007C5693">
            <w:pPr>
              <w:pStyle w:val="Heading1"/>
              <w:numPr>
                <w:ilvl w:val="0"/>
                <w:numId w:val="0"/>
              </w:numPr>
              <w:tabs>
                <w:tab w:val="decimal" w:pos="732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2268" w:rsidRPr="006C6037" w:rsidRDefault="007C5693" w:rsidP="007C569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0.43</w:t>
            </w:r>
          </w:p>
        </w:tc>
      </w:tr>
      <w:tr w:rsidR="00C32268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D866F1" w:rsidRDefault="00C32268" w:rsidP="00C32268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C32268" w:rsidRPr="00D866F1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dxa"/>
            <w:vAlign w:val="bottom"/>
          </w:tcPr>
          <w:p w:rsidR="00C32268" w:rsidRPr="00D866F1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2268" w:rsidRPr="00D866F1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D866F1" w:rsidRDefault="00C32268" w:rsidP="00C32268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2268" w:rsidRPr="00D866F1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2268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011503" w:rsidRDefault="00C32268" w:rsidP="00C3226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C32268" w:rsidRPr="00011503" w:rsidRDefault="00C32268" w:rsidP="00C32268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C32268" w:rsidRPr="00011503" w:rsidRDefault="00C32268" w:rsidP="00C3226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011503" w:rsidRDefault="00C32268" w:rsidP="00C3226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011503" w:rsidRDefault="00C32268" w:rsidP="00C32268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2268" w:rsidRPr="00011503" w:rsidRDefault="00C32268" w:rsidP="00C3226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7C5693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7C5693" w:rsidRPr="00011503" w:rsidRDefault="007C5693" w:rsidP="007C569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05" w:type="dxa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4,372,471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4,371,888</w:t>
            </w:r>
          </w:p>
        </w:tc>
      </w:tr>
      <w:tr w:rsidR="007C5693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7C5693" w:rsidRPr="00011503" w:rsidRDefault="007C5693" w:rsidP="007C569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5" w:type="dxa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108,028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107,971</w:t>
            </w:r>
          </w:p>
        </w:tc>
      </w:tr>
      <w:tr w:rsidR="007C5693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7C5693" w:rsidRPr="00011503" w:rsidRDefault="007C5693" w:rsidP="007C5693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91,681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(253)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91,428</w:t>
            </w:r>
          </w:p>
        </w:tc>
      </w:tr>
      <w:tr w:rsidR="007C5693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7C5693" w:rsidRPr="000972AC" w:rsidRDefault="007C5693" w:rsidP="007C569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5" w:type="dxa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8,969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9,217</w:t>
            </w:r>
          </w:p>
        </w:tc>
      </w:tr>
      <w:tr w:rsidR="007C5693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7C5693" w:rsidRPr="000972AC" w:rsidRDefault="007C5693" w:rsidP="007C569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E3B2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22,563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22,692</w:t>
            </w:r>
          </w:p>
        </w:tc>
      </w:tr>
      <w:tr w:rsidR="007C5693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7C5693" w:rsidRPr="000972AC" w:rsidRDefault="007C5693" w:rsidP="007C569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90,299</w:t>
            </w:r>
          </w:p>
        </w:tc>
        <w:tc>
          <w:tcPr>
            <w:tcW w:w="410" w:type="dxa"/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6C6037" w:rsidRDefault="007C5693" w:rsidP="007C5693">
            <w:pPr>
              <w:tabs>
                <w:tab w:val="clear" w:pos="680"/>
                <w:tab w:val="decimal" w:pos="106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90,815</w:t>
            </w:r>
          </w:p>
        </w:tc>
      </w:tr>
      <w:tr w:rsidR="00C32268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32268" w:rsidRPr="00D866F1" w:rsidRDefault="00C32268" w:rsidP="00C32268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C32268" w:rsidRPr="006C6037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10" w:type="dxa"/>
            <w:vAlign w:val="bottom"/>
          </w:tcPr>
          <w:p w:rsidR="00C32268" w:rsidRPr="006C6037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2268" w:rsidRPr="006C6037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C32268" w:rsidRPr="006C6037" w:rsidRDefault="00C32268" w:rsidP="00C32268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2268" w:rsidRPr="006C6037" w:rsidRDefault="00C32268" w:rsidP="00C3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C5693" w:rsidRPr="00247A3F" w:rsidTr="0054134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7C5693" w:rsidRPr="000972AC" w:rsidRDefault="007C5693" w:rsidP="007C569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97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1.88</w:t>
            </w:r>
          </w:p>
        </w:tc>
        <w:tc>
          <w:tcPr>
            <w:tcW w:w="410" w:type="dxa"/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704"/>
                <w:tab w:val="decimal" w:pos="732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6C6037" w:rsidRDefault="007C5693" w:rsidP="007C569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5693" w:rsidRPr="006C6037" w:rsidRDefault="007C5693" w:rsidP="007C569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6C6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1.89</w:t>
            </w:r>
          </w:p>
        </w:tc>
      </w:tr>
    </w:tbl>
    <w:p w:rsidR="000972AC" w:rsidRPr="00D866F1" w:rsidRDefault="000972AC" w:rsidP="008A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90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i/>
                <w:iCs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505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944E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3E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469FB" w:rsidRPr="00C46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44E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C469FB" w:rsidRPr="00C46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7C5693" w:rsidRPr="00247A3F" w:rsidTr="00987EE0">
        <w:trPr>
          <w:tblHeader/>
        </w:trPr>
        <w:tc>
          <w:tcPr>
            <w:tcW w:w="4320" w:type="dxa"/>
            <w:shd w:val="clear" w:color="auto" w:fill="auto"/>
          </w:tcPr>
          <w:p w:rsidR="007C5693" w:rsidRPr="00CD2DBE" w:rsidRDefault="007C5693" w:rsidP="007C5693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 w:rsidR="00780FB0">
              <w:rPr>
                <w:rFonts w:hint="cs"/>
                <w:sz w:val="30"/>
                <w:szCs w:val="30"/>
                <w:cs/>
              </w:rPr>
              <w:t>ได้มาจาก</w:t>
            </w:r>
            <w:r w:rsidRPr="00CD2DBE">
              <w:rPr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05" w:type="dxa"/>
            <w:vAlign w:val="bottom"/>
          </w:tcPr>
          <w:p w:rsidR="007C5693" w:rsidRPr="007C5693" w:rsidRDefault="007C5693" w:rsidP="008B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30,735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8B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5,065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944ED4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8B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35,800</w:t>
            </w:r>
          </w:p>
        </w:tc>
      </w:tr>
      <w:tr w:rsidR="007C5693" w:rsidTr="00987EE0">
        <w:trPr>
          <w:tblHeader/>
        </w:trPr>
        <w:tc>
          <w:tcPr>
            <w:tcW w:w="4320" w:type="dxa"/>
            <w:shd w:val="clear" w:color="auto" w:fill="auto"/>
          </w:tcPr>
          <w:p w:rsidR="007C5693" w:rsidRPr="00CD2DBE" w:rsidRDefault="007C5693" w:rsidP="007C5693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>
              <w:rPr>
                <w:rFonts w:hint="cs"/>
                <w:sz w:val="30"/>
                <w:szCs w:val="30"/>
                <w:cs/>
              </w:rPr>
              <w:t>ใช้ไปใน</w:t>
            </w:r>
            <w:r w:rsidRPr="00CD2DBE">
              <w:rPr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05" w:type="dxa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(22,843)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28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944ED4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8B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(22,843)</w:t>
            </w:r>
          </w:p>
        </w:tc>
      </w:tr>
      <w:tr w:rsidR="007C5693" w:rsidRPr="00247A3F" w:rsidTr="00987EE0">
        <w:trPr>
          <w:tblHeader/>
        </w:trPr>
        <w:tc>
          <w:tcPr>
            <w:tcW w:w="4320" w:type="dxa"/>
            <w:shd w:val="clear" w:color="auto" w:fill="auto"/>
          </w:tcPr>
          <w:p w:rsidR="007C5693" w:rsidRPr="00CD2DBE" w:rsidRDefault="007C5693" w:rsidP="007C5693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>
              <w:rPr>
                <w:rFonts w:hint="cs"/>
                <w:sz w:val="30"/>
                <w:szCs w:val="30"/>
                <w:cs/>
              </w:rPr>
              <w:t>ได้มา</w:t>
            </w:r>
            <w:r w:rsidRPr="00CD2DBE">
              <w:rPr>
                <w:sz w:val="30"/>
                <w:szCs w:val="30"/>
                <w:cs/>
              </w:rPr>
              <w:t>จากกิจกรรมจัดหาเงิน</w:t>
            </w:r>
          </w:p>
        </w:tc>
        <w:tc>
          <w:tcPr>
            <w:tcW w:w="1505" w:type="dxa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10,012</w:t>
            </w:r>
          </w:p>
        </w:tc>
        <w:tc>
          <w:tcPr>
            <w:tcW w:w="410" w:type="dxa"/>
            <w:vAlign w:val="bottom"/>
          </w:tcPr>
          <w:p w:rsidR="007C5693" w:rsidRPr="00944ED4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(5,065)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7C5693" w:rsidRPr="00944ED4" w:rsidRDefault="007C5693" w:rsidP="007C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C5693" w:rsidRPr="007C5693" w:rsidRDefault="007C5693" w:rsidP="008B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5693">
              <w:rPr>
                <w:rFonts w:asciiTheme="majorBidi" w:hAnsiTheme="majorBidi" w:cstheme="majorBidi"/>
                <w:sz w:val="30"/>
                <w:szCs w:val="30"/>
              </w:rPr>
              <w:t>4,947</w:t>
            </w:r>
          </w:p>
        </w:tc>
      </w:tr>
    </w:tbl>
    <w:p w:rsidR="008F0261" w:rsidRPr="00D866F1" w:rsidRDefault="008F0261" w:rsidP="00285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firstLine="547"/>
        <w:jc w:val="thaiDistribute"/>
        <w:rPr>
          <w:rFonts w:ascii="Angsana New" w:hAnsi="Angsana New"/>
          <w:sz w:val="24"/>
          <w:szCs w:val="24"/>
        </w:rPr>
      </w:pPr>
    </w:p>
    <w:p w:rsidR="005139C5" w:rsidRDefault="003E4AA9" w:rsidP="00D9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D97CC7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D97CC7">
        <w:rPr>
          <w:rFonts w:ascii="Angsana New" w:hAnsi="Angsana New" w:hint="cs"/>
          <w:sz w:val="30"/>
          <w:szCs w:val="30"/>
          <w:cs/>
        </w:rPr>
        <w:t>แสดง</w:t>
      </w:r>
      <w:r w:rsidRPr="00D97CC7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011503" w:rsidRPr="00D97CC7">
        <w:rPr>
          <w:rFonts w:ascii="Angsana New" w:hAnsi="Angsana New" w:hint="cs"/>
          <w:sz w:val="30"/>
          <w:szCs w:val="30"/>
          <w:cs/>
        </w:rPr>
        <w:t>ผลิตท่อทองแดงไร้ตะเข็บ</w:t>
      </w:r>
      <w:r w:rsidR="005139C5">
        <w:rPr>
          <w:rFonts w:ascii="Angsana New" w:hAnsi="Angsana New"/>
          <w:sz w:val="30"/>
          <w:szCs w:val="30"/>
          <w:cs/>
        </w:rPr>
        <w:br w:type="page"/>
      </w:r>
    </w:p>
    <w:p w:rsidR="001C2958" w:rsidRDefault="001C2958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C295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ผลกระทบจากการแพร่ระบาดของโรคติดเชื้อโคโรนา </w:t>
      </w:r>
      <w:r w:rsidR="00B23098" w:rsidRPr="00B23098">
        <w:rPr>
          <w:rFonts w:ascii="Angsana New" w:hAnsi="Angsana New"/>
          <w:b/>
          <w:bCs/>
          <w:sz w:val="30"/>
          <w:szCs w:val="30"/>
        </w:rPr>
        <w:t>2019</w:t>
      </w:r>
      <w:r w:rsidRPr="001C2958">
        <w:rPr>
          <w:rFonts w:ascii="Angsana New" w:hAnsi="Angsana New"/>
          <w:b/>
          <w:bCs/>
          <w:sz w:val="30"/>
          <w:szCs w:val="30"/>
        </w:rPr>
        <w:t xml:space="preserve"> (Covid-</w:t>
      </w:r>
      <w:r w:rsidR="00B23098" w:rsidRPr="00B23098">
        <w:rPr>
          <w:rFonts w:ascii="Angsana New" w:hAnsi="Angsana New"/>
          <w:b/>
          <w:bCs/>
          <w:sz w:val="30"/>
          <w:szCs w:val="30"/>
        </w:rPr>
        <w:t>19</w:t>
      </w:r>
      <w:r w:rsidRPr="001C2958">
        <w:rPr>
          <w:rFonts w:ascii="Angsana New" w:hAnsi="Angsana New"/>
          <w:b/>
          <w:bCs/>
          <w:sz w:val="30"/>
          <w:szCs w:val="30"/>
        </w:rPr>
        <w:t>)</w:t>
      </w:r>
    </w:p>
    <w:p w:rsidR="001C2958" w:rsidRPr="005B7B4B" w:rsidRDefault="001C2958" w:rsidP="001C2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922125" w:rsidRDefault="001C2958" w:rsidP="001C2958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2958">
        <w:rPr>
          <w:rFonts w:ascii="Angsana New" w:hAnsi="Angsana New" w:hint="cs"/>
          <w:sz w:val="30"/>
          <w:szCs w:val="30"/>
          <w:cs/>
        </w:rPr>
        <w:t>ในช่วง</w:t>
      </w:r>
      <w:r w:rsidR="0019493E">
        <w:rPr>
          <w:rFonts w:ascii="Angsana New" w:hAnsi="Angsana New" w:hint="cs"/>
          <w:sz w:val="30"/>
          <w:szCs w:val="30"/>
          <w:cs/>
        </w:rPr>
        <w:t>ต้น</w:t>
      </w:r>
      <w:r w:rsidRPr="001C2958">
        <w:rPr>
          <w:rFonts w:ascii="Angsana New" w:hAnsi="Angsana New" w:hint="cs"/>
          <w:sz w:val="30"/>
          <w:szCs w:val="30"/>
          <w:cs/>
        </w:rPr>
        <w:t xml:space="preserve">ปี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1C2958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="00B23098" w:rsidRPr="00B23098">
        <w:rPr>
          <w:rFonts w:ascii="Angsana New" w:hAnsi="Angsana New"/>
          <w:sz w:val="30"/>
          <w:szCs w:val="30"/>
        </w:rPr>
        <w:t>2019</w:t>
      </w:r>
      <w:r w:rsidRPr="001C2958">
        <w:rPr>
          <w:rFonts w:ascii="Angsana New" w:hAnsi="Angsana New"/>
          <w:sz w:val="30"/>
          <w:szCs w:val="30"/>
        </w:rPr>
        <w:t xml:space="preserve"> (Covid-</w:t>
      </w:r>
      <w:r w:rsidR="00B23098" w:rsidRPr="00B23098">
        <w:rPr>
          <w:rFonts w:ascii="Angsana New" w:hAnsi="Angsana New"/>
          <w:sz w:val="30"/>
          <w:szCs w:val="30"/>
        </w:rPr>
        <w:t>19</w:t>
      </w:r>
      <w:r w:rsidRPr="001C2958">
        <w:rPr>
          <w:rFonts w:ascii="Angsana New" w:hAnsi="Angsana New"/>
          <w:sz w:val="30"/>
          <w:szCs w:val="30"/>
        </w:rPr>
        <w:t xml:space="preserve">) </w:t>
      </w:r>
      <w:r w:rsidRPr="001C2958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1C2958">
        <w:rPr>
          <w:rFonts w:ascii="Angsana New" w:hAnsi="Angsana New" w:hint="cs"/>
          <w:sz w:val="30"/>
          <w:szCs w:val="30"/>
          <w:cs/>
        </w:rPr>
        <w:t xml:space="preserve"> </w:t>
      </w:r>
    </w:p>
    <w:p w:rsidR="00922125" w:rsidRPr="005B7B4B" w:rsidRDefault="00922125" w:rsidP="001C2958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C2958" w:rsidRPr="001C2958" w:rsidRDefault="001C2958" w:rsidP="001C2958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2958">
        <w:rPr>
          <w:rFonts w:ascii="Angsana New" w:hAnsi="Angsana New" w:hint="cs"/>
          <w:sz w:val="30"/>
          <w:szCs w:val="30"/>
          <w:cs/>
        </w:rPr>
        <w:t xml:space="preserve">ทั้งนี้ ณ วันที่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="00944ED4">
        <w:rPr>
          <w:rFonts w:ascii="Angsana New" w:hAnsi="Angsana New" w:hint="cs"/>
          <w:sz w:val="30"/>
          <w:szCs w:val="30"/>
          <w:cs/>
        </w:rPr>
        <w:t>กันยายน</w:t>
      </w:r>
      <w:r w:rsidRPr="001C2958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1C2958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="00922125" w:rsidRPr="00922125">
        <w:rPr>
          <w:rFonts w:ascii="Angsana New" w:hAnsi="Angsana New"/>
          <w:sz w:val="30"/>
          <w:szCs w:val="30"/>
          <w:cs/>
        </w:rPr>
        <w:t xml:space="preserve">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19493E">
        <w:rPr>
          <w:rFonts w:ascii="Angsana New" w:hAnsi="Angsana New"/>
          <w:sz w:val="30"/>
          <w:szCs w:val="30"/>
        </w:rPr>
        <w:t>2019</w:t>
      </w:r>
      <w:r w:rsidR="00922125" w:rsidRPr="00922125">
        <w:rPr>
          <w:rFonts w:ascii="Angsana New" w:hAnsi="Angsana New"/>
          <w:sz w:val="30"/>
          <w:szCs w:val="30"/>
          <w:cs/>
        </w:rPr>
        <w:t xml:space="preserve"> (</w:t>
      </w:r>
      <w:r w:rsidR="00922125" w:rsidRPr="00922125">
        <w:rPr>
          <w:rFonts w:ascii="Angsana New" w:hAnsi="Angsana New"/>
          <w:sz w:val="30"/>
          <w:szCs w:val="30"/>
        </w:rPr>
        <w:t>COVID-</w:t>
      </w:r>
      <w:r w:rsidR="00E77749">
        <w:rPr>
          <w:rFonts w:ascii="Angsana New" w:hAnsi="Angsana New"/>
          <w:sz w:val="30"/>
          <w:szCs w:val="30"/>
        </w:rPr>
        <w:t>19</w:t>
      </w:r>
      <w:r w:rsidR="00922125" w:rsidRPr="00922125">
        <w:rPr>
          <w:rFonts w:ascii="Angsana New" w:hAnsi="Angsana New"/>
          <w:sz w:val="30"/>
          <w:szCs w:val="30"/>
          <w:cs/>
        </w:rPr>
        <w:t>) ใน</w:t>
      </w:r>
      <w:r w:rsidR="00922125">
        <w:rPr>
          <w:rFonts w:ascii="Angsana New" w:hAnsi="Angsana New" w:hint="cs"/>
          <w:sz w:val="30"/>
          <w:szCs w:val="30"/>
          <w:cs/>
        </w:rPr>
        <w:t>การ</w:t>
      </w:r>
      <w:r w:rsidR="00922125" w:rsidRPr="00922125">
        <w:rPr>
          <w:rFonts w:ascii="Angsana New" w:hAnsi="Angsana New"/>
          <w:sz w:val="30"/>
          <w:szCs w:val="30"/>
          <w:cs/>
        </w:rPr>
        <w:t>พิจารณาการด้อยค่าของลูกหนี้การค้าตามวิธีการอย่างง่าย (</w:t>
      </w:r>
      <w:r w:rsidR="00922125" w:rsidRPr="00922125">
        <w:rPr>
          <w:rFonts w:ascii="Angsana New" w:hAnsi="Angsana New"/>
          <w:sz w:val="30"/>
          <w:szCs w:val="30"/>
        </w:rPr>
        <w:t xml:space="preserve">Simplified approach) </w:t>
      </w:r>
      <w:r w:rsidR="00922125" w:rsidRPr="00922125">
        <w:rPr>
          <w:rFonts w:ascii="Angsana New" w:hAnsi="Angsana New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="00922125" w:rsidRPr="00922125">
        <w:rPr>
          <w:rFonts w:ascii="Angsana New" w:hAnsi="Angsana New"/>
          <w:sz w:val="30"/>
          <w:szCs w:val="30"/>
        </w:rPr>
        <w:t xml:space="preserve">loss rate) </w:t>
      </w:r>
      <w:r w:rsidR="00922125" w:rsidRPr="00922125">
        <w:rPr>
          <w:rFonts w:ascii="Angsana New" w:hAnsi="Angsana New"/>
          <w:sz w:val="30"/>
          <w:szCs w:val="30"/>
          <w:cs/>
        </w:rPr>
        <w:t>และไม่นำข้อมูลที่มีการคาดการณ์ในอนาคต (</w:t>
      </w:r>
      <w:r w:rsidR="00922125" w:rsidRPr="00922125">
        <w:rPr>
          <w:rFonts w:ascii="Angsana New" w:hAnsi="Angsana New"/>
          <w:sz w:val="30"/>
          <w:szCs w:val="30"/>
        </w:rPr>
        <w:t xml:space="preserve">Forward-looking information) </w:t>
      </w:r>
      <w:r w:rsidR="00922125" w:rsidRPr="00922125">
        <w:rPr>
          <w:rFonts w:ascii="Angsana New" w:hAnsi="Angsana New"/>
          <w:sz w:val="30"/>
          <w:szCs w:val="30"/>
          <w:cs/>
        </w:rPr>
        <w:t>มาพิจารณา</w:t>
      </w:r>
    </w:p>
    <w:p w:rsidR="001C2958" w:rsidRPr="005B7B4B" w:rsidRDefault="001C2958" w:rsidP="001C2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842F07" w:rsidRPr="00B62EDB" w:rsidRDefault="001B47C1" w:rsidP="007766A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5B7B4B" w:rsidRDefault="00842F07" w:rsidP="00467021">
      <w:pPr>
        <w:pStyle w:val="FSBlank"/>
        <w:rPr>
          <w:sz w:val="24"/>
          <w:szCs w:val="24"/>
        </w:rPr>
      </w:pPr>
    </w:p>
    <w:p w:rsidR="001C2958" w:rsidRPr="006B5AD2" w:rsidRDefault="001C2958" w:rsidP="007766AB">
      <w:pPr>
        <w:pStyle w:val="FSHeadMain"/>
        <w:tabs>
          <w:tab w:val="clear" w:pos="518"/>
        </w:tabs>
        <w:ind w:left="540" w:firstLine="0"/>
        <w:rPr>
          <w:b w:val="0"/>
          <w:bCs w:val="0"/>
          <w:spacing w:val="-6"/>
          <w:lang w:val="en-US"/>
        </w:rPr>
      </w:pPr>
      <w:r w:rsidRPr="006B5AD2">
        <w:rPr>
          <w:b w:val="0"/>
          <w:bCs w:val="0"/>
          <w:spacing w:val="-6"/>
          <w:cs/>
          <w:lang w:val="en-US"/>
        </w:rPr>
        <w:t>บุคคลหรือกิจการอื่นที่เกี่ยวข้องกัน</w:t>
      </w:r>
      <w:r w:rsidR="006B5AD2" w:rsidRPr="006B5AD2">
        <w:rPr>
          <w:rFonts w:hint="cs"/>
          <w:b w:val="0"/>
          <w:bCs w:val="0"/>
          <w:spacing w:val="-6"/>
          <w:cs/>
          <w:lang w:val="en-US"/>
        </w:rPr>
        <w:t>กับบริษัท</w:t>
      </w:r>
      <w:r w:rsidRPr="006B5AD2">
        <w:rPr>
          <w:b w:val="0"/>
          <w:bCs w:val="0"/>
          <w:spacing w:val="-6"/>
          <w:cs/>
          <w:lang w:val="en-US"/>
        </w:rPr>
        <w:t>ที่</w:t>
      </w:r>
      <w:r w:rsidR="006B5AD2" w:rsidRPr="006B5AD2">
        <w:rPr>
          <w:rFonts w:hint="cs"/>
          <w:b w:val="0"/>
          <w:bCs w:val="0"/>
          <w:spacing w:val="-6"/>
          <w:cs/>
          <w:lang w:val="en-US"/>
        </w:rPr>
        <w:t>ความสัมพันธ์เปลี่ยนแปลงอย่างมีสาระสำคัญ</w:t>
      </w:r>
      <w:r w:rsidRPr="006B5AD2">
        <w:rPr>
          <w:b w:val="0"/>
          <w:bCs w:val="0"/>
          <w:spacing w:val="-6"/>
          <w:cs/>
          <w:lang w:val="en-US"/>
        </w:rPr>
        <w:t xml:space="preserve"> ในระหว่าง</w:t>
      </w:r>
      <w:r w:rsidR="006B5AD2" w:rsidRPr="006B5AD2">
        <w:rPr>
          <w:rFonts w:hint="cs"/>
          <w:b w:val="0"/>
          <w:bCs w:val="0"/>
          <w:spacing w:val="-6"/>
          <w:cs/>
          <w:lang w:val="en-US"/>
        </w:rPr>
        <w:t>งวด</w:t>
      </w:r>
      <w:r w:rsidRPr="006B5AD2">
        <w:rPr>
          <w:b w:val="0"/>
          <w:bCs w:val="0"/>
          <w:spacing w:val="-6"/>
          <w:cs/>
          <w:lang w:val="en-US"/>
        </w:rPr>
        <w:t xml:space="preserve">มีดังต่อไปนี้ </w:t>
      </w:r>
    </w:p>
    <w:p w:rsidR="001C2958" w:rsidRPr="005B7B4B" w:rsidRDefault="001C2958" w:rsidP="001C2958">
      <w:pPr>
        <w:pStyle w:val="FSBlank"/>
        <w:rPr>
          <w:sz w:val="24"/>
          <w:szCs w:val="24"/>
          <w:highlight w:val="cyan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230"/>
        <w:gridCol w:w="1422"/>
        <w:gridCol w:w="3510"/>
      </w:tblGrid>
      <w:tr w:rsidR="001C2958" w:rsidRPr="009209DB" w:rsidTr="001E2EFE">
        <w:trPr>
          <w:tblHeader/>
        </w:trPr>
        <w:tc>
          <w:tcPr>
            <w:tcW w:w="4230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510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2958" w:rsidRPr="009209DB" w:rsidTr="001E2EFE">
        <w:trPr>
          <w:tblHeader/>
        </w:trPr>
        <w:tc>
          <w:tcPr>
            <w:tcW w:w="4230" w:type="dxa"/>
          </w:tcPr>
          <w:p w:rsidR="001C2958" w:rsidRPr="009209DB" w:rsidRDefault="001C2958" w:rsidP="006C2DEF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10" w:type="dxa"/>
          </w:tcPr>
          <w:p w:rsidR="001C2958" w:rsidRPr="009209DB" w:rsidRDefault="001C2958" w:rsidP="006C2DEF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C2958" w:rsidRPr="009209DB" w:rsidTr="001E2EFE">
        <w:tc>
          <w:tcPr>
            <w:tcW w:w="4230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2958">
              <w:rPr>
                <w:rFonts w:ascii="Angsana New" w:hAnsi="Angsana New"/>
                <w:sz w:val="30"/>
                <w:szCs w:val="30"/>
              </w:rPr>
              <w:t>CTJ Holding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</w:t>
            </w:r>
            <w:r w:rsidRPr="001C2958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0040BB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422" w:type="dxa"/>
          </w:tcPr>
          <w:p w:rsidR="001C2958" w:rsidRPr="009209D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5B7B4B" w:rsidRDefault="001C295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1C2958" w:rsidRPr="00F72990" w:rsidRDefault="005B7B4B" w:rsidP="005B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246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40BB" w:rsidRPr="009209DB" w:rsidTr="001E2EFE">
        <w:tc>
          <w:tcPr>
            <w:tcW w:w="4230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0040BB" w:rsidRPr="00F72990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0040BB" w:rsidRPr="009209DB" w:rsidTr="001E2EFE">
        <w:tc>
          <w:tcPr>
            <w:tcW w:w="4230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Sangyo Kaisha Co., Ltd.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0040BB" w:rsidRPr="00F72990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Pr="00F72990"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0040BB" w:rsidRPr="001E2EFE" w:rsidTr="001E2EFE">
        <w:tc>
          <w:tcPr>
            <w:tcW w:w="4230" w:type="dxa"/>
          </w:tcPr>
          <w:p w:rsidR="000040BB" w:rsidRPr="007505AC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ฟูรูกาวา ไทยโฮลดิ้ง จำกัด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0040BB" w:rsidRPr="00F72990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E2EFE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0</w:t>
            </w:r>
            <w:r w:rsidRPr="00F72990">
              <w:rPr>
                <w:rFonts w:ascii="Angsana New" w:hAnsi="Angsana New"/>
                <w:sz w:val="30"/>
                <w:szCs w:val="30"/>
              </w:rPr>
              <w:t>.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0040BB" w:rsidRPr="009209DB" w:rsidTr="001E2EFE">
        <w:tc>
          <w:tcPr>
            <w:tcW w:w="4230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Co., Ltd.</w:t>
            </w:r>
          </w:p>
        </w:tc>
        <w:tc>
          <w:tcPr>
            <w:tcW w:w="1422" w:type="dxa"/>
          </w:tcPr>
          <w:p w:rsidR="000040BB" w:rsidRPr="009209DB" w:rsidRDefault="000040BB" w:rsidP="0000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5B7B4B" w:rsidRDefault="007D1BB7" w:rsidP="007D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43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กิจการที่ให้บริการด้านผู้บริหารสำคัญแก่บริษัท</w:t>
            </w:r>
            <w:r w:rsidR="008B2F8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B2F89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ผู้ถือหุ้นใหญ่รายเดิม</w:t>
            </w:r>
            <w:r w:rsidR="005B7B4B"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  <w:p w:rsidR="000040BB" w:rsidRPr="00F72990" w:rsidRDefault="005B7B4B" w:rsidP="007D1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43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  <w:r w:rsidR="008B2F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061A6">
              <w:rPr>
                <w:rFonts w:ascii="Angsana New" w:hAnsi="Angsana New"/>
                <w:sz w:val="30"/>
                <w:szCs w:val="30"/>
              </w:rPr>
              <w:t>Daishin</w:t>
            </w:r>
            <w:proofErr w:type="spellEnd"/>
            <w:r w:rsidRPr="00C061A6">
              <w:rPr>
                <w:rFonts w:ascii="Angsana New" w:hAnsi="Angsana New"/>
                <w:sz w:val="30"/>
                <w:szCs w:val="30"/>
              </w:rPr>
              <w:t xml:space="preserve"> P&amp;T Co., Ltd.</w:t>
            </w:r>
          </w:p>
        </w:tc>
        <w:tc>
          <w:tcPr>
            <w:tcW w:w="1422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AD3FF9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โอคุมุระ เมทัลส์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Okumura Metals (Malaysia)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ฟูรูกาว่า ซังเกียว ไคชา</w:t>
            </w:r>
            <w:r w:rsidRPr="009209D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Singapore Pte. Ltd.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 xml:space="preserve">P.T. Furukawa Electric Indonesia 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Furukawa Sangyo Kaisha (Malaysia)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:rsidR="002663EA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2663EA" w:rsidRPr="009209DB" w:rsidTr="001E2EFE">
        <w:tc>
          <w:tcPr>
            <w:tcW w:w="423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2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2663EA" w:rsidRPr="009209DB" w:rsidRDefault="002663EA" w:rsidP="0026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บุ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คคลที่มีอำนาจและความรับผิดชอบการ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วาง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แผนสั่งการ และควบคุมกิจกรรมต่าง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ๆของกิจการ ไม่ว่าทางตรงหรือทางอ้อมทั้งนี้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CC507F" w:rsidRDefault="00CC507F" w:rsidP="00D0686C">
      <w:pPr>
        <w:pStyle w:val="FSContent"/>
      </w:pPr>
    </w:p>
    <w:p w:rsidR="00D0686C" w:rsidRPr="00CC657F" w:rsidRDefault="00D0686C" w:rsidP="00D0686C">
      <w:pPr>
        <w:pStyle w:val="FSContent"/>
      </w:pPr>
      <w:r w:rsidRPr="00CC657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3059BE" w:rsidRPr="00CC657F" w:rsidRDefault="003059BE" w:rsidP="00D0686C">
      <w:pPr>
        <w:pStyle w:val="FSContent"/>
      </w:pPr>
    </w:p>
    <w:tbl>
      <w:tblPr>
        <w:tblW w:w="8982" w:type="dxa"/>
        <w:tblInd w:w="558" w:type="dxa"/>
        <w:tblLook w:val="0000" w:firstRow="0" w:lastRow="0" w:firstColumn="0" w:lastColumn="0" w:noHBand="0" w:noVBand="0"/>
      </w:tblPr>
      <w:tblGrid>
        <w:gridCol w:w="5112"/>
        <w:gridCol w:w="3870"/>
      </w:tblGrid>
      <w:tr w:rsidR="00D0686C" w:rsidRPr="00CC657F" w:rsidTr="006B10E0">
        <w:trPr>
          <w:tblHeader/>
        </w:trPr>
        <w:tc>
          <w:tcPr>
            <w:tcW w:w="5112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:rsidR="00D0686C" w:rsidRPr="00CC657F" w:rsidRDefault="00D0686C" w:rsidP="006B10E0">
            <w:pPr>
              <w:tabs>
                <w:tab w:val="left" w:pos="364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6B5AD2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>(</w:t>
            </w: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  <w:r w:rsidR="00CC657F" w:rsidRPr="00CC65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686C"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10E0" w:rsidRPr="00CC657F" w:rsidTr="006B10E0">
        <w:tc>
          <w:tcPr>
            <w:tcW w:w="5112" w:type="dxa"/>
          </w:tcPr>
          <w:p w:rsidR="006B10E0" w:rsidRPr="00CC657F" w:rsidRDefault="00D303A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B10E0" w:rsidRPr="00CC657F">
              <w:rPr>
                <w:rFonts w:ascii="Angsana New" w:hAnsi="Angsana New" w:hint="cs"/>
                <w:sz w:val="30"/>
                <w:szCs w:val="30"/>
                <w:cs/>
              </w:rPr>
              <w:t>ราคาทองแดงและค่าบริการ</w:t>
            </w:r>
          </w:p>
        </w:tc>
        <w:tc>
          <w:tcPr>
            <w:tcW w:w="3870" w:type="dxa"/>
          </w:tcPr>
          <w:p w:rsidR="006B10E0" w:rsidRPr="00CC657F" w:rsidRDefault="006B10E0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ดอกเบี้ยรับหรือดอกเบี้ยจ่าย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D0686C" w:rsidRPr="00CC657F" w:rsidTr="006B10E0">
        <w:tc>
          <w:tcPr>
            <w:tcW w:w="5112" w:type="dxa"/>
          </w:tcPr>
          <w:p w:rsidR="00D0686C" w:rsidRPr="00CC657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3870" w:type="dxa"/>
          </w:tcPr>
          <w:p w:rsidR="00D0686C" w:rsidRPr="00CC657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:rsidR="005C3FE6" w:rsidRPr="00CC657F" w:rsidRDefault="005C3FE6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C657F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A14B7B" w:rsidRPr="00CC657F">
        <w:rPr>
          <w:rFonts w:ascii="Angsana New" w:hAnsi="Angsana New" w:hint="cs"/>
          <w:sz w:val="30"/>
          <w:szCs w:val="30"/>
          <w:cs/>
        </w:rPr>
        <w:t>สามเดือน</w:t>
      </w:r>
      <w:r w:rsidR="008B6C16" w:rsidRPr="00CC657F">
        <w:rPr>
          <w:rFonts w:ascii="Angsana New" w:hAnsi="Angsana New" w:hint="cs"/>
          <w:sz w:val="30"/>
          <w:szCs w:val="30"/>
          <w:cs/>
        </w:rPr>
        <w:t>และ</w:t>
      </w:r>
      <w:r w:rsidR="00944ED4">
        <w:rPr>
          <w:rFonts w:ascii="Angsana New" w:hAnsi="Angsana New" w:hint="cs"/>
          <w:sz w:val="30"/>
          <w:szCs w:val="30"/>
          <w:cs/>
        </w:rPr>
        <w:t>เ</w:t>
      </w:r>
      <w:r w:rsidR="008B6C16" w:rsidRPr="00CC657F">
        <w:rPr>
          <w:rFonts w:ascii="Angsana New" w:hAnsi="Angsana New" w:hint="cs"/>
          <w:sz w:val="30"/>
          <w:szCs w:val="30"/>
          <w:cs/>
        </w:rPr>
        <w:t>ก</w:t>
      </w:r>
      <w:r w:rsidR="00944ED4">
        <w:rPr>
          <w:rFonts w:ascii="Angsana New" w:hAnsi="Angsana New" w:hint="cs"/>
          <w:sz w:val="30"/>
          <w:szCs w:val="30"/>
          <w:cs/>
        </w:rPr>
        <w:t>้า</w:t>
      </w:r>
      <w:r w:rsidR="008B6C16" w:rsidRPr="00CC657F">
        <w:rPr>
          <w:rFonts w:ascii="Angsana New" w:hAnsi="Angsana New" w:hint="cs"/>
          <w:sz w:val="30"/>
          <w:szCs w:val="30"/>
          <w:cs/>
        </w:rPr>
        <w:t>เดือน</w:t>
      </w:r>
      <w:r w:rsidRPr="00CC657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="00772360" w:rsidRPr="00CC657F">
        <w:rPr>
          <w:rFonts w:ascii="Angsana New" w:hAnsi="Angsana New"/>
          <w:sz w:val="30"/>
          <w:szCs w:val="30"/>
        </w:rPr>
        <w:t xml:space="preserve"> </w:t>
      </w:r>
      <w:r w:rsidR="00944ED4">
        <w:rPr>
          <w:rFonts w:ascii="Angsana New" w:hAnsi="Angsana New" w:hint="cs"/>
          <w:sz w:val="30"/>
          <w:szCs w:val="30"/>
          <w:cs/>
        </w:rPr>
        <w:t>กันยายน</w:t>
      </w:r>
      <w:r w:rsidR="00FD22F8" w:rsidRPr="00CC657F">
        <w:rPr>
          <w:rFonts w:ascii="Angsana New" w:hAnsi="Angsana New" w:hint="cs"/>
          <w:sz w:val="30"/>
          <w:szCs w:val="30"/>
          <w:cs/>
        </w:rPr>
        <w:t xml:space="preserve"> </w:t>
      </w:r>
      <w:r w:rsidR="00CC657F" w:rsidRPr="00CC657F">
        <w:rPr>
          <w:rFonts w:ascii="Angsana New" w:hAnsi="Angsana New"/>
          <w:sz w:val="30"/>
          <w:szCs w:val="30"/>
        </w:rPr>
        <w:br/>
      </w:r>
      <w:r w:rsidRPr="00CC657F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8D30D9" w:rsidRPr="00CC657F" w:rsidRDefault="008D30D9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8D30D9" w:rsidRPr="00CC657F" w:rsidTr="00C8706C">
        <w:trPr>
          <w:tblHeader/>
        </w:trPr>
        <w:tc>
          <w:tcPr>
            <w:tcW w:w="6399" w:type="dxa"/>
          </w:tcPr>
          <w:p w:rsidR="008D30D9" w:rsidRPr="00CC657F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14193"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4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8D30D9" w:rsidRPr="00CC657F" w:rsidRDefault="00B2309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8D30D9" w:rsidRPr="00CC657F" w:rsidRDefault="008D30D9" w:rsidP="00D637E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D30D9" w:rsidRPr="00CC657F" w:rsidRDefault="00B2309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D30D9" w:rsidRPr="00CC657F" w:rsidTr="00C8706C">
        <w:trPr>
          <w:tblHeader/>
        </w:trPr>
        <w:tc>
          <w:tcPr>
            <w:tcW w:w="6399" w:type="dxa"/>
          </w:tcPr>
          <w:p w:rsidR="008D30D9" w:rsidRPr="00CC657F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8D30D9" w:rsidRPr="00CC657F" w:rsidRDefault="008D30D9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19493E"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ผู้ถือหุ้นใหญ่รายเดิม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260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3,978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15,769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657F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3,516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19,446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319,817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435,551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179,694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185,035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2,1</w:t>
            </w:r>
            <w:r w:rsidR="0052289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1,598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90025" w:rsidRPr="00CC657F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7,748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6,740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990025" w:rsidRPr="00CC657F" w:rsidTr="00C8706C">
        <w:tc>
          <w:tcPr>
            <w:tcW w:w="6399" w:type="dxa"/>
          </w:tcPr>
          <w:p w:rsidR="00990025" w:rsidRPr="00CC657F" w:rsidRDefault="00990025" w:rsidP="00990025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088">
              <w:rPr>
                <w:rFonts w:ascii="Angsana New" w:hAnsi="Angsana New"/>
                <w:b/>
                <w:bCs/>
                <w:sz w:val="30"/>
                <w:szCs w:val="30"/>
              </w:rPr>
              <w:t>8,149</w:t>
            </w:r>
          </w:p>
        </w:tc>
        <w:tc>
          <w:tcPr>
            <w:tcW w:w="236" w:type="dxa"/>
          </w:tcPr>
          <w:p w:rsidR="00990025" w:rsidRPr="00944ED4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990025" w:rsidRPr="00F42088" w:rsidRDefault="00990025" w:rsidP="0099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088">
              <w:rPr>
                <w:rFonts w:ascii="Angsana New" w:hAnsi="Angsana New"/>
                <w:b/>
                <w:bCs/>
                <w:sz w:val="30"/>
                <w:szCs w:val="30"/>
              </w:rPr>
              <w:t>7,141</w:t>
            </w:r>
          </w:p>
        </w:tc>
      </w:tr>
    </w:tbl>
    <w:p w:rsidR="005139C5" w:rsidRDefault="005139C5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5139C5" w:rsidRPr="00CC657F" w:rsidTr="005139C5">
        <w:trPr>
          <w:tblHeader/>
        </w:trPr>
        <w:tc>
          <w:tcPr>
            <w:tcW w:w="6399" w:type="dxa"/>
          </w:tcPr>
          <w:p w:rsidR="005139C5" w:rsidRPr="00CC657F" w:rsidRDefault="005139C5" w:rsidP="005139C5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5139C5" w:rsidRPr="00CC657F" w:rsidRDefault="005139C5" w:rsidP="005139C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5139C5" w:rsidRPr="00CC657F" w:rsidRDefault="005139C5" w:rsidP="005139C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5139C5" w:rsidRPr="00CC657F" w:rsidRDefault="005139C5" w:rsidP="005139C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139C5" w:rsidRPr="00CC657F" w:rsidTr="005139C5">
        <w:trPr>
          <w:tblHeader/>
        </w:trPr>
        <w:tc>
          <w:tcPr>
            <w:tcW w:w="6399" w:type="dxa"/>
          </w:tcPr>
          <w:p w:rsidR="005139C5" w:rsidRPr="00CC657F" w:rsidRDefault="005139C5" w:rsidP="005139C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5139C5" w:rsidRPr="00CC657F" w:rsidRDefault="005139C5" w:rsidP="005139C5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39C5" w:rsidRPr="00CC657F" w:rsidTr="005139C5">
        <w:tc>
          <w:tcPr>
            <w:tcW w:w="6399" w:type="dxa"/>
          </w:tcPr>
          <w:p w:rsidR="005139C5" w:rsidRPr="00CC657F" w:rsidRDefault="005139C5" w:rsidP="005139C5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19493E"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ผู้ถือหุ้นใหญ่รายเดิม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260" w:type="dxa"/>
          </w:tcPr>
          <w:p w:rsidR="005139C5" w:rsidRPr="00CC657F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139C5" w:rsidRPr="00CC657F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5139C5" w:rsidRPr="00CC657F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9C5" w:rsidRPr="00F42088" w:rsidTr="005139C5">
        <w:tc>
          <w:tcPr>
            <w:tcW w:w="6399" w:type="dxa"/>
          </w:tcPr>
          <w:p w:rsidR="005139C5" w:rsidRPr="00CC657F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5139C5" w:rsidRPr="00F42088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4,807</w:t>
            </w:r>
          </w:p>
        </w:tc>
        <w:tc>
          <w:tcPr>
            <w:tcW w:w="236" w:type="dxa"/>
          </w:tcPr>
          <w:p w:rsidR="005139C5" w:rsidRPr="00F42088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5139C5" w:rsidRPr="00F42088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13,912</w:t>
            </w:r>
          </w:p>
        </w:tc>
      </w:tr>
      <w:tr w:rsidR="005139C5" w:rsidRPr="00F42088" w:rsidTr="005139C5">
        <w:tc>
          <w:tcPr>
            <w:tcW w:w="6399" w:type="dxa"/>
          </w:tcPr>
          <w:p w:rsidR="005139C5" w:rsidRPr="00CC657F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5139C5" w:rsidRPr="00F42088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45,632</w:t>
            </w:r>
          </w:p>
        </w:tc>
        <w:tc>
          <w:tcPr>
            <w:tcW w:w="236" w:type="dxa"/>
          </w:tcPr>
          <w:p w:rsidR="005139C5" w:rsidRPr="00F42088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5139C5" w:rsidRPr="00F42088" w:rsidRDefault="005139C5" w:rsidP="0051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30,053</w:t>
            </w:r>
          </w:p>
        </w:tc>
      </w:tr>
    </w:tbl>
    <w:p w:rsidR="00B2453E" w:rsidRDefault="00B2453E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C14193" w:rsidRPr="00CC657F" w:rsidTr="00EF6697">
        <w:trPr>
          <w:tblHeader/>
        </w:trPr>
        <w:tc>
          <w:tcPr>
            <w:tcW w:w="6399" w:type="dxa"/>
          </w:tcPr>
          <w:p w:rsidR="00C14193" w:rsidRPr="00CC657F" w:rsidRDefault="00C14193" w:rsidP="00EF669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944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4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C14193" w:rsidRPr="00CC657F" w:rsidRDefault="00B23098" w:rsidP="00EF66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14193" w:rsidRPr="00CC657F" w:rsidRDefault="00C14193" w:rsidP="00EF66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14193" w:rsidRPr="00CC657F" w:rsidRDefault="00B23098" w:rsidP="00EF66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14193" w:rsidRPr="00CC657F" w:rsidTr="00EF6697">
        <w:trPr>
          <w:tblHeader/>
        </w:trPr>
        <w:tc>
          <w:tcPr>
            <w:tcW w:w="6399" w:type="dxa"/>
          </w:tcPr>
          <w:p w:rsidR="00C14193" w:rsidRPr="00CC657F" w:rsidRDefault="00C14193" w:rsidP="00EF669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C14193" w:rsidRPr="00CC657F" w:rsidRDefault="00C14193" w:rsidP="00EF669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BC4" w:rsidRPr="00CC657F" w:rsidTr="00EF6697">
        <w:tc>
          <w:tcPr>
            <w:tcW w:w="6399" w:type="dxa"/>
          </w:tcPr>
          <w:p w:rsidR="009A0BC4" w:rsidRPr="00CC657F" w:rsidRDefault="009A0BC4" w:rsidP="009A0BC4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657F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A0BC4" w:rsidRPr="00CC657F" w:rsidRDefault="009A0BC4" w:rsidP="009A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2088" w:rsidRPr="00CC657F" w:rsidTr="00EF6697">
        <w:tc>
          <w:tcPr>
            <w:tcW w:w="6399" w:type="dxa"/>
          </w:tcPr>
          <w:p w:rsidR="00F42088" w:rsidRPr="00CC657F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5,66</w:t>
            </w:r>
            <w:r w:rsidR="0099002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F42088" w:rsidRPr="00944ED4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F42088" w:rsidRPr="00F42088" w:rsidRDefault="00F42088" w:rsidP="0078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088" w:rsidRPr="00CC657F" w:rsidTr="00EF6697">
        <w:tc>
          <w:tcPr>
            <w:tcW w:w="6399" w:type="dxa"/>
          </w:tcPr>
          <w:p w:rsidR="00F42088" w:rsidRPr="00CC657F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24,201</w:t>
            </w:r>
          </w:p>
        </w:tc>
        <w:tc>
          <w:tcPr>
            <w:tcW w:w="236" w:type="dxa"/>
          </w:tcPr>
          <w:p w:rsidR="00F42088" w:rsidRPr="00944ED4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F42088" w:rsidRPr="00F42088" w:rsidRDefault="00F42088" w:rsidP="0078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088" w:rsidRPr="00CC657F" w:rsidTr="00EF6697">
        <w:tc>
          <w:tcPr>
            <w:tcW w:w="6399" w:type="dxa"/>
          </w:tcPr>
          <w:p w:rsidR="00F42088" w:rsidRPr="00CC657F" w:rsidRDefault="00F42088" w:rsidP="00F4208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1,021,923</w:t>
            </w:r>
          </w:p>
        </w:tc>
        <w:tc>
          <w:tcPr>
            <w:tcW w:w="236" w:type="dxa"/>
          </w:tcPr>
          <w:p w:rsidR="00F42088" w:rsidRPr="00944ED4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1,406,568</w:t>
            </w:r>
          </w:p>
        </w:tc>
      </w:tr>
      <w:tr w:rsidR="00F42088" w:rsidRPr="00CC657F" w:rsidTr="00EF6697">
        <w:tc>
          <w:tcPr>
            <w:tcW w:w="6399" w:type="dxa"/>
          </w:tcPr>
          <w:p w:rsidR="00F42088" w:rsidRPr="00CC657F" w:rsidRDefault="00F42088" w:rsidP="00F4208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551,467</w:t>
            </w:r>
          </w:p>
        </w:tc>
        <w:tc>
          <w:tcPr>
            <w:tcW w:w="236" w:type="dxa"/>
          </w:tcPr>
          <w:p w:rsidR="00F42088" w:rsidRPr="00944ED4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660,776</w:t>
            </w:r>
          </w:p>
        </w:tc>
      </w:tr>
      <w:tr w:rsidR="00F42088" w:rsidRPr="00CC657F" w:rsidTr="00EF6697">
        <w:tc>
          <w:tcPr>
            <w:tcW w:w="6399" w:type="dxa"/>
          </w:tcPr>
          <w:p w:rsidR="00F42088" w:rsidRPr="00CC657F" w:rsidRDefault="00F42088" w:rsidP="00F4208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8,3</w:t>
            </w:r>
            <w:r w:rsidR="0052289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F42088" w:rsidRPr="00944ED4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F42088" w:rsidRPr="00CC657F" w:rsidTr="00EF6697">
        <w:tc>
          <w:tcPr>
            <w:tcW w:w="6399" w:type="dxa"/>
          </w:tcPr>
          <w:p w:rsidR="00F42088" w:rsidRPr="00CC657F" w:rsidRDefault="00F42088" w:rsidP="00F4208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236" w:type="dxa"/>
          </w:tcPr>
          <w:p w:rsidR="00F42088" w:rsidRPr="00944ED4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6,990</w:t>
            </w:r>
          </w:p>
        </w:tc>
      </w:tr>
      <w:tr w:rsidR="00F42088" w:rsidRPr="00CC657F" w:rsidTr="00EF6697">
        <w:tc>
          <w:tcPr>
            <w:tcW w:w="6399" w:type="dxa"/>
          </w:tcPr>
          <w:p w:rsidR="00F42088" w:rsidRPr="00CC657F" w:rsidRDefault="00F42088" w:rsidP="00F4208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2,537</w:t>
            </w:r>
          </w:p>
        </w:tc>
        <w:tc>
          <w:tcPr>
            <w:tcW w:w="236" w:type="dxa"/>
          </w:tcPr>
          <w:p w:rsidR="00F42088" w:rsidRPr="00944ED4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F42088" w:rsidRPr="00F42088" w:rsidRDefault="00F42088" w:rsidP="00F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</w:tbl>
    <w:p w:rsidR="004E1EEC" w:rsidRPr="009A0BC4" w:rsidRDefault="004E1EE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C66B38" w:rsidRPr="00CC657F" w:rsidTr="00EF6697">
        <w:tc>
          <w:tcPr>
            <w:tcW w:w="6399" w:type="dxa"/>
          </w:tcPr>
          <w:p w:rsidR="00C66B38" w:rsidRPr="00CC657F" w:rsidRDefault="00C66B38" w:rsidP="00C66B3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6B38" w:rsidRPr="00CC657F" w:rsidTr="00EF6697">
        <w:tc>
          <w:tcPr>
            <w:tcW w:w="6399" w:type="dxa"/>
          </w:tcPr>
          <w:p w:rsidR="00C66B38" w:rsidRPr="00CC657F" w:rsidRDefault="00C66B38" w:rsidP="00C66B38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66B38" w:rsidRPr="00CC657F" w:rsidRDefault="00C66B38" w:rsidP="00C6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768" w:rsidRPr="00CC657F" w:rsidTr="00EF6697">
        <w:tc>
          <w:tcPr>
            <w:tcW w:w="6399" w:type="dxa"/>
          </w:tcPr>
          <w:p w:rsidR="00480768" w:rsidRPr="00CC657F" w:rsidRDefault="00480768" w:rsidP="0048076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:rsidR="00480768" w:rsidRPr="00F42088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21,654</w:t>
            </w:r>
          </w:p>
        </w:tc>
        <w:tc>
          <w:tcPr>
            <w:tcW w:w="236" w:type="dxa"/>
          </w:tcPr>
          <w:p w:rsidR="00480768" w:rsidRPr="00944ED4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480768" w:rsidRPr="00480768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80768">
              <w:rPr>
                <w:rFonts w:ascii="Angsana New" w:hAnsi="Angsana New"/>
                <w:sz w:val="30"/>
                <w:szCs w:val="30"/>
              </w:rPr>
              <w:t>22,293</w:t>
            </w:r>
          </w:p>
        </w:tc>
      </w:tr>
      <w:tr w:rsidR="00480768" w:rsidRPr="00CC657F" w:rsidTr="00EF6697">
        <w:tc>
          <w:tcPr>
            <w:tcW w:w="6399" w:type="dxa"/>
          </w:tcPr>
          <w:p w:rsidR="00480768" w:rsidRPr="00CC657F" w:rsidRDefault="00480768" w:rsidP="0048076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480768" w:rsidRPr="00F42088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36" w:type="dxa"/>
          </w:tcPr>
          <w:p w:rsidR="00480768" w:rsidRPr="00944ED4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:rsidR="00480768" w:rsidRPr="00480768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80768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</w:tr>
      <w:tr w:rsidR="00480768" w:rsidRPr="00CC657F" w:rsidTr="00EF6697">
        <w:tc>
          <w:tcPr>
            <w:tcW w:w="6399" w:type="dxa"/>
          </w:tcPr>
          <w:p w:rsidR="00480768" w:rsidRPr="00CC657F" w:rsidRDefault="00480768" w:rsidP="00480768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80768" w:rsidRPr="00F42088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088">
              <w:rPr>
                <w:rFonts w:ascii="Angsana New" w:hAnsi="Angsana New"/>
                <w:b/>
                <w:bCs/>
                <w:sz w:val="30"/>
                <w:szCs w:val="30"/>
              </w:rPr>
              <w:t>22,856</w:t>
            </w:r>
          </w:p>
        </w:tc>
        <w:tc>
          <w:tcPr>
            <w:tcW w:w="236" w:type="dxa"/>
          </w:tcPr>
          <w:p w:rsidR="00480768" w:rsidRPr="00944ED4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480768" w:rsidRPr="00480768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768">
              <w:rPr>
                <w:rFonts w:ascii="Angsana New" w:hAnsi="Angsana New"/>
                <w:b/>
                <w:bCs/>
                <w:sz w:val="30"/>
                <w:szCs w:val="30"/>
              </w:rPr>
              <w:t>23,495</w:t>
            </w:r>
          </w:p>
        </w:tc>
      </w:tr>
    </w:tbl>
    <w:p w:rsidR="00CC657F" w:rsidRPr="009A0BC4" w:rsidRDefault="00CC657F" w:rsidP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842F07" w:rsidRPr="00CC657F" w:rsidRDefault="00842F07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  <w:cs/>
        </w:rPr>
      </w:pPr>
      <w:r w:rsidRPr="00CC657F">
        <w:rPr>
          <w:rFonts w:ascii="Angsana New" w:hAnsi="Angsana New" w:cs="Angsana New"/>
          <w:cs/>
        </w:rPr>
        <w:t>ยอดคงเหลือ</w:t>
      </w:r>
      <w:r w:rsidR="000B7875" w:rsidRPr="00CC657F">
        <w:rPr>
          <w:rFonts w:ascii="Angsana New" w:hAnsi="Angsana New" w:cs="Angsana New"/>
          <w:cs/>
        </w:rPr>
        <w:t>กับ</w:t>
      </w:r>
      <w:r w:rsidR="00401F5F" w:rsidRPr="00CC657F">
        <w:rPr>
          <w:rFonts w:ascii="Angsana New" w:hAnsi="Angsana New" w:cs="Angsana New"/>
          <w:cs/>
        </w:rPr>
        <w:t>บุคคลหรือ</w:t>
      </w:r>
      <w:r w:rsidR="000B7875" w:rsidRPr="00CC657F">
        <w:rPr>
          <w:rFonts w:ascii="Angsana New" w:hAnsi="Angsana New" w:cs="Angsana New"/>
          <w:cs/>
        </w:rPr>
        <w:t>กิจการที่เกี่ยวข้องกัน</w:t>
      </w:r>
      <w:r w:rsidRPr="00CC657F">
        <w:rPr>
          <w:rFonts w:ascii="Angsana New" w:hAnsi="Angsana New" w:cs="Angsana New"/>
          <w:cs/>
        </w:rPr>
        <w:t xml:space="preserve"> ณ วันที่ </w:t>
      </w:r>
      <w:r w:rsidR="00664297">
        <w:rPr>
          <w:rFonts w:asciiTheme="majorBidi" w:hAnsiTheme="majorBidi" w:cstheme="majorBidi"/>
        </w:rPr>
        <w:t>30</w:t>
      </w:r>
      <w:r w:rsidR="00664297" w:rsidRPr="00CC657F">
        <w:rPr>
          <w:rFonts w:asciiTheme="majorBidi" w:hAnsiTheme="majorBidi" w:cstheme="majorBidi" w:hint="cs"/>
          <w:cs/>
        </w:rPr>
        <w:t xml:space="preserve"> </w:t>
      </w:r>
      <w:r w:rsidR="00944ED4">
        <w:rPr>
          <w:rFonts w:ascii="Angsana New" w:hAnsi="Angsana New" w:cs="Angsana New" w:hint="cs"/>
          <w:cs/>
        </w:rPr>
        <w:t>กันยายน</w:t>
      </w:r>
      <w:r w:rsidR="008D30D9" w:rsidRPr="00CC657F">
        <w:rPr>
          <w:rFonts w:ascii="Angsana New" w:hAnsi="Angsana New" w:cs="Angsana New"/>
          <w:cs/>
          <w:lang w:val="en-US"/>
        </w:rPr>
        <w:t xml:space="preserve"> </w:t>
      </w:r>
      <w:r w:rsidR="00B23098" w:rsidRPr="00B23098">
        <w:rPr>
          <w:rFonts w:ascii="Angsana New" w:hAnsi="Angsana New" w:cs="Angsana New"/>
          <w:lang w:val="en-US"/>
        </w:rPr>
        <w:t>2563</w:t>
      </w:r>
      <w:r w:rsidR="008D30D9" w:rsidRPr="00CC657F">
        <w:rPr>
          <w:rFonts w:ascii="Angsana New" w:hAnsi="Angsana New" w:cs="Angsana New"/>
          <w:lang w:val="en-US"/>
        </w:rPr>
        <w:t xml:space="preserve"> </w:t>
      </w:r>
      <w:r w:rsidR="008D30D9" w:rsidRPr="00CC657F">
        <w:rPr>
          <w:rFonts w:ascii="Angsana New" w:hAnsi="Angsana New" w:cs="Angsana New"/>
          <w:cs/>
          <w:lang w:val="en-US"/>
        </w:rPr>
        <w:t xml:space="preserve">และ </w:t>
      </w:r>
      <w:r w:rsidR="00B23098" w:rsidRPr="00B23098">
        <w:rPr>
          <w:rFonts w:ascii="Angsana New" w:hAnsi="Angsana New" w:cs="Angsana New"/>
          <w:lang w:val="en-US"/>
        </w:rPr>
        <w:t>31</w:t>
      </w:r>
      <w:r w:rsidR="008D30D9" w:rsidRPr="00CC657F">
        <w:rPr>
          <w:rFonts w:ascii="Angsana New" w:hAnsi="Angsana New" w:cs="Angsana New"/>
          <w:cs/>
          <w:lang w:val="en-US"/>
        </w:rPr>
        <w:t xml:space="preserve"> </w:t>
      </w:r>
      <w:r w:rsidR="008D30D9" w:rsidRPr="00CC657F">
        <w:rPr>
          <w:rFonts w:ascii="Angsana New" w:hAnsi="Angsana New" w:cs="Angsana New"/>
          <w:cs/>
        </w:rPr>
        <w:t xml:space="preserve">ธันวาคม </w:t>
      </w:r>
      <w:r w:rsidR="00B23098" w:rsidRPr="00B23098">
        <w:rPr>
          <w:rFonts w:ascii="Angsana New" w:hAnsi="Angsana New" w:cs="Angsana New" w:hint="cs"/>
          <w:lang w:val="en-US"/>
        </w:rPr>
        <w:t>2562</w:t>
      </w:r>
      <w:r w:rsidR="008D30D9" w:rsidRPr="00CC657F">
        <w:rPr>
          <w:rFonts w:ascii="Angsana New" w:hAnsi="Angsana New" w:cs="Angsana New"/>
          <w:cs/>
        </w:rPr>
        <w:t xml:space="preserve"> </w:t>
      </w:r>
      <w:r w:rsidRPr="00CC657F">
        <w:rPr>
          <w:rFonts w:ascii="Angsana New" w:hAnsi="Angsana New" w:cs="Angsana New"/>
          <w:cs/>
        </w:rPr>
        <w:t>มีดังนี้</w:t>
      </w:r>
    </w:p>
    <w:p w:rsidR="00D770E3" w:rsidRPr="009A0BC4" w:rsidRDefault="00D770E3" w:rsidP="008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6" w:type="dxa"/>
        <w:tblInd w:w="450" w:type="dxa"/>
        <w:tblLook w:val="0000" w:firstRow="0" w:lastRow="0" w:firstColumn="0" w:lastColumn="0" w:noHBand="0" w:noVBand="0"/>
      </w:tblPr>
      <w:tblGrid>
        <w:gridCol w:w="6390"/>
        <w:gridCol w:w="1265"/>
        <w:gridCol w:w="236"/>
        <w:gridCol w:w="1265"/>
      </w:tblGrid>
      <w:tr w:rsidR="00C8706C" w:rsidRPr="00CC657F" w:rsidTr="003917B8">
        <w:trPr>
          <w:tblHeader/>
        </w:trPr>
        <w:tc>
          <w:tcPr>
            <w:tcW w:w="6390" w:type="dxa"/>
          </w:tcPr>
          <w:p w:rsidR="00C8706C" w:rsidRPr="00CC657F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DA041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0377" w:rsidRPr="00CC65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44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C8706C" w:rsidRPr="00CC657F" w:rsidRDefault="00C8706C" w:rsidP="00255F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B2309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5FDB"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706C" w:rsidRPr="00CC657F" w:rsidTr="003917B8">
        <w:trPr>
          <w:tblHeader/>
        </w:trPr>
        <w:tc>
          <w:tcPr>
            <w:tcW w:w="6390" w:type="dxa"/>
          </w:tcPr>
          <w:p w:rsidR="00C8706C" w:rsidRPr="00CC657F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B2309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8706C" w:rsidRPr="00CC657F" w:rsidRDefault="00C8706C" w:rsidP="00255F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CC657F" w:rsidRDefault="00B2309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706C" w:rsidRPr="00CC657F" w:rsidTr="003917B8">
        <w:trPr>
          <w:cantSplit/>
          <w:tblHeader/>
        </w:trPr>
        <w:tc>
          <w:tcPr>
            <w:tcW w:w="6390" w:type="dxa"/>
          </w:tcPr>
          <w:p w:rsidR="00C8706C" w:rsidRPr="00CC657F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C8706C" w:rsidRPr="00CC657F" w:rsidRDefault="00C8706C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7B8" w:rsidRPr="00CC657F" w:rsidTr="00C8706C">
        <w:trPr>
          <w:cantSplit/>
        </w:trPr>
        <w:tc>
          <w:tcPr>
            <w:tcW w:w="6390" w:type="dxa"/>
          </w:tcPr>
          <w:p w:rsidR="003917B8" w:rsidRPr="00CC657F" w:rsidRDefault="003917B8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6" w:type="dxa"/>
            <w:gridSpan w:val="3"/>
          </w:tcPr>
          <w:p w:rsidR="003917B8" w:rsidRPr="00CC657F" w:rsidRDefault="003917B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55FDB" w:rsidRPr="00CC657F" w:rsidTr="00C8706C">
        <w:tc>
          <w:tcPr>
            <w:tcW w:w="6390" w:type="dxa"/>
            <w:vAlign w:val="bottom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255FDB" w:rsidRPr="00480768" w:rsidRDefault="00480768" w:rsidP="0048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301,137</w:t>
            </w:r>
          </w:p>
        </w:tc>
        <w:tc>
          <w:tcPr>
            <w:tcW w:w="236" w:type="dxa"/>
            <w:vAlign w:val="bottom"/>
          </w:tcPr>
          <w:p w:rsidR="00255FDB" w:rsidRPr="00944ED4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255FDB" w:rsidRPr="000A6A16" w:rsidRDefault="00B2309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255FDB" w:rsidRPr="000A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  <w:tr w:rsidR="00255FDB" w:rsidRPr="00CC657F" w:rsidTr="004E685A">
        <w:tc>
          <w:tcPr>
            <w:tcW w:w="6390" w:type="dxa"/>
          </w:tcPr>
          <w:p w:rsidR="00255FDB" w:rsidRPr="003917B8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</w:tcPr>
          <w:p w:rsidR="00255FDB" w:rsidRPr="003917B8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255FDB" w:rsidRPr="003917B8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255FDB" w:rsidRPr="000A6A16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55FDB" w:rsidRPr="00CC657F" w:rsidTr="004E685A">
        <w:tc>
          <w:tcPr>
            <w:tcW w:w="6390" w:type="dxa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dxa"/>
          </w:tcPr>
          <w:p w:rsidR="00255FDB" w:rsidRPr="00CC657F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55FDB" w:rsidRPr="00CC657F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255FDB" w:rsidRPr="000A6A16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4E685A">
        <w:trPr>
          <w:trHeight w:val="56"/>
        </w:trPr>
        <w:tc>
          <w:tcPr>
            <w:tcW w:w="6390" w:type="dxa"/>
          </w:tcPr>
          <w:p w:rsidR="004E685A" w:rsidRPr="004E685A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685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 xml:space="preserve">(บริษัท 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Furukawa Electric Co., Ltd. -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>ผู้ถือหุ้นใหญ่</w:t>
            </w:r>
            <w:r w:rsidR="000C3F71" w:rsidRPr="004E685A">
              <w:rPr>
                <w:rFonts w:asciiTheme="majorBidi" w:hAnsiTheme="majorBidi"/>
                <w:sz w:val="30"/>
                <w:szCs w:val="30"/>
                <w:cs/>
              </w:rPr>
              <w:t>ราย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>เดิม)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48076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685A" w:rsidRPr="00944ED4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0A6A16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1,599</w:t>
            </w:r>
          </w:p>
        </w:tc>
      </w:tr>
      <w:tr w:rsidR="005139C5" w:rsidRPr="00CC657F" w:rsidTr="005245D1">
        <w:tc>
          <w:tcPr>
            <w:tcW w:w="6390" w:type="dxa"/>
          </w:tcPr>
          <w:p w:rsidR="005139C5" w:rsidRPr="00CC657F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5139C5" w:rsidRPr="00480768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139C5" w:rsidRPr="00944ED4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</w:tcPr>
          <w:p w:rsidR="005139C5" w:rsidRPr="000A6A16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5245D1"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5" w:type="dxa"/>
          </w:tcPr>
          <w:p w:rsidR="004E685A" w:rsidRPr="0048076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944ED4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</w:tcPr>
          <w:p w:rsidR="004E685A" w:rsidRPr="000A6A16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5245D1">
        <w:trPr>
          <w:trHeight w:val="56"/>
        </w:trPr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480768" w:rsidRDefault="00480768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96,644</w:t>
            </w:r>
          </w:p>
        </w:tc>
        <w:tc>
          <w:tcPr>
            <w:tcW w:w="236" w:type="dxa"/>
          </w:tcPr>
          <w:p w:rsidR="004E685A" w:rsidRPr="00944ED4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E685A" w:rsidRPr="000A6A16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139,523</w:t>
            </w:r>
          </w:p>
        </w:tc>
      </w:tr>
      <w:tr w:rsidR="004E685A" w:rsidRPr="00CC657F" w:rsidTr="00ED1704">
        <w:trPr>
          <w:trHeight w:val="56"/>
        </w:trPr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39C5" w:rsidRPr="00CC657F" w:rsidTr="00ED1704">
        <w:trPr>
          <w:trHeight w:val="56"/>
        </w:trPr>
        <w:tc>
          <w:tcPr>
            <w:tcW w:w="6390" w:type="dxa"/>
          </w:tcPr>
          <w:p w:rsidR="005139C5" w:rsidRPr="00CC657F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5139C5" w:rsidRPr="00B23098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139C5" w:rsidRPr="00CC657F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5139C5" w:rsidRPr="00B23098" w:rsidRDefault="005139C5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685A" w:rsidRPr="00CC657F" w:rsidTr="00ED1704">
        <w:trPr>
          <w:trHeight w:val="56"/>
        </w:trPr>
        <w:tc>
          <w:tcPr>
            <w:tcW w:w="6390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E685A" w:rsidRPr="00B2309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71C1" w:rsidRPr="00CC657F" w:rsidTr="00057F86">
        <w:trPr>
          <w:trHeight w:val="56"/>
        </w:trPr>
        <w:tc>
          <w:tcPr>
            <w:tcW w:w="6390" w:type="dxa"/>
            <w:vAlign w:val="bottom"/>
          </w:tcPr>
          <w:p w:rsidR="00A071C1" w:rsidRPr="00CC657F" w:rsidRDefault="00A071C1" w:rsidP="00A07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685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 xml:space="preserve">(บริษัท </w:t>
            </w:r>
            <w:r w:rsidRPr="004E685A">
              <w:rPr>
                <w:rFonts w:asciiTheme="majorBidi" w:hAnsiTheme="majorBidi" w:cstheme="majorBidi"/>
                <w:sz w:val="30"/>
                <w:szCs w:val="30"/>
              </w:rPr>
              <w:t xml:space="preserve">Furukawa Electric Co., Ltd. - </w:t>
            </w:r>
            <w:r w:rsidRPr="004E685A">
              <w:rPr>
                <w:rFonts w:asciiTheme="majorBidi" w:hAnsiTheme="majorBidi"/>
                <w:sz w:val="30"/>
                <w:szCs w:val="30"/>
                <w:cs/>
              </w:rPr>
              <w:t>ผู้ถือหุ้นใหญ่รายเดิม)</w:t>
            </w:r>
          </w:p>
        </w:tc>
        <w:tc>
          <w:tcPr>
            <w:tcW w:w="1265" w:type="dxa"/>
          </w:tcPr>
          <w:p w:rsidR="00A071C1" w:rsidRPr="00F42088" w:rsidRDefault="00A071C1" w:rsidP="00A07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2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071C1" w:rsidRPr="00944ED4" w:rsidRDefault="00A071C1" w:rsidP="00A07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vAlign w:val="bottom"/>
          </w:tcPr>
          <w:p w:rsidR="00A071C1" w:rsidRPr="000A6A16" w:rsidRDefault="00A071C1" w:rsidP="00A07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A6A16">
              <w:rPr>
                <w:rFonts w:asciiTheme="majorBidi" w:hAnsiTheme="majorBidi" w:cstheme="majorBidi"/>
                <w:sz w:val="30"/>
                <w:szCs w:val="30"/>
              </w:rPr>
              <w:t>8,087</w:t>
            </w:r>
          </w:p>
        </w:tc>
      </w:tr>
      <w:tr w:rsidR="004E685A" w:rsidRPr="00CC657F" w:rsidTr="003917B8">
        <w:trPr>
          <w:trHeight w:val="56"/>
        </w:trPr>
        <w:tc>
          <w:tcPr>
            <w:tcW w:w="6390" w:type="dxa"/>
            <w:vAlign w:val="bottom"/>
          </w:tcPr>
          <w:p w:rsidR="004E685A" w:rsidRPr="00CC657F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:rsidR="004E685A" w:rsidRPr="000A6A16" w:rsidRDefault="00F9708D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9,544</w:t>
            </w:r>
          </w:p>
        </w:tc>
        <w:tc>
          <w:tcPr>
            <w:tcW w:w="236" w:type="dxa"/>
            <w:vAlign w:val="bottom"/>
          </w:tcPr>
          <w:p w:rsidR="004E685A" w:rsidRPr="00944ED4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:rsidR="004E685A" w:rsidRPr="000A6A16" w:rsidRDefault="000A6A16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A6A16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4E685A" w:rsidRPr="00CC657F" w:rsidTr="003917B8">
        <w:tc>
          <w:tcPr>
            <w:tcW w:w="6390" w:type="dxa"/>
            <w:vAlign w:val="bottom"/>
          </w:tcPr>
          <w:p w:rsidR="004E685A" w:rsidRPr="003917B8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1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4E685A" w:rsidRPr="000A6A16" w:rsidRDefault="00F9708D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9,544</w:t>
            </w:r>
          </w:p>
        </w:tc>
        <w:tc>
          <w:tcPr>
            <w:tcW w:w="236" w:type="dxa"/>
            <w:vAlign w:val="bottom"/>
          </w:tcPr>
          <w:p w:rsidR="004E685A" w:rsidRPr="00944ED4" w:rsidRDefault="004E685A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85A" w:rsidRPr="000A6A16" w:rsidRDefault="000A6A16" w:rsidP="004E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9,097</w:t>
            </w:r>
          </w:p>
        </w:tc>
      </w:tr>
    </w:tbl>
    <w:p w:rsidR="00D0686C" w:rsidRPr="007E7DE6" w:rsidRDefault="00D0686C" w:rsidP="008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352"/>
        <w:gridCol w:w="1220"/>
        <w:gridCol w:w="236"/>
        <w:gridCol w:w="968"/>
        <w:gridCol w:w="236"/>
        <w:gridCol w:w="1036"/>
        <w:gridCol w:w="236"/>
        <w:gridCol w:w="1112"/>
      </w:tblGrid>
      <w:tr w:rsidR="0006092B" w:rsidRPr="00CC657F" w:rsidTr="00C649F3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:rsidR="0006092B" w:rsidRPr="00CC657F" w:rsidRDefault="0006092B" w:rsidP="0040129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6092B" w:rsidRPr="00CC65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092B"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0377"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4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6092B" w:rsidRPr="00CC657F" w:rsidTr="00C649F3">
        <w:trPr>
          <w:tblHeader/>
        </w:trPr>
        <w:tc>
          <w:tcPr>
            <w:tcW w:w="2788" w:type="dxa"/>
            <w:vAlign w:val="bottom"/>
          </w:tcPr>
          <w:p w:rsidR="0006092B" w:rsidRPr="00CC657F" w:rsidRDefault="00FD22F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2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CC657F" w:rsidRDefault="00B23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092B" w:rsidRPr="00CC657F" w:rsidTr="00C649F3">
        <w:trPr>
          <w:tblHeader/>
        </w:trPr>
        <w:tc>
          <w:tcPr>
            <w:tcW w:w="2788" w:type="dxa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044" w:type="dxa"/>
            <w:gridSpan w:val="7"/>
          </w:tcPr>
          <w:p w:rsidR="0006092B" w:rsidRPr="00CC657F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5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193" w:rsidRPr="00CC657F" w:rsidTr="00C649F3">
        <w:tc>
          <w:tcPr>
            <w:tcW w:w="2788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2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C14193" w:rsidRPr="00CC657F" w:rsidRDefault="00B23098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C14193" w:rsidRPr="00CC65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:rsidR="00C14193" w:rsidRPr="00CF05B4" w:rsidRDefault="00B23098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F05B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4193" w:rsidRPr="00CF05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05B4"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C14193" w:rsidRPr="00CF05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05B4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236" w:type="dxa"/>
          </w:tcPr>
          <w:p w:rsidR="00C14193" w:rsidRPr="00CF05B4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C14193" w:rsidRPr="00CF05B4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F05B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23098" w:rsidRPr="00CF05B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05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23098" w:rsidRPr="00CF05B4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Pr="00CF05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23098" w:rsidRPr="00CF05B4">
              <w:rPr>
                <w:rFonts w:ascii="Angsana New" w:hAnsi="Angsana New" w:cs="Angsana New"/>
                <w:sz w:val="30"/>
                <w:szCs w:val="30"/>
              </w:rPr>
              <w:t>464</w:t>
            </w:r>
            <w:r w:rsidRPr="00CF05B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14193" w:rsidRPr="00CF05B4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C14193" w:rsidRPr="00CF05B4" w:rsidRDefault="00C14193" w:rsidP="0076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sz w:val="30"/>
                <w:szCs w:val="30"/>
              </w:rPr>
            </w:pPr>
            <w:r w:rsidRPr="00CF05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4193" w:rsidRPr="00CC657F" w:rsidTr="00C649F3">
        <w:tc>
          <w:tcPr>
            <w:tcW w:w="2788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C14193" w:rsidRPr="00CC657F" w:rsidRDefault="00B23098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  <w:r w:rsidR="00C14193" w:rsidRPr="00CC6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:rsidR="00C14193" w:rsidRPr="00CC657F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:rsidR="00C14193" w:rsidRPr="00CF05B4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14193" w:rsidRPr="00CF05B4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:rsidR="00C14193" w:rsidRPr="00CF05B4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14193" w:rsidRPr="00CF05B4" w:rsidRDefault="00C14193" w:rsidP="00C1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C14193" w:rsidRPr="00CF05B4" w:rsidRDefault="00C14193" w:rsidP="004E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5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15ABB" w:rsidRPr="007E7DE6" w:rsidRDefault="00D15ABB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81645E" w:rsidRPr="009005FD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81645E" w:rsidRPr="007E7DE6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C6684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B23098" w:rsidRPr="002C6684">
        <w:rPr>
          <w:rFonts w:ascii="Angsana New" w:hAnsi="Angsana New"/>
          <w:spacing w:val="-8"/>
          <w:sz w:val="30"/>
          <w:szCs w:val="30"/>
        </w:rPr>
        <w:t>30</w:t>
      </w:r>
      <w:r w:rsidR="00C87034" w:rsidRPr="002C668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944ED4">
        <w:rPr>
          <w:rFonts w:ascii="Angsana New" w:hAnsi="Angsana New" w:hint="cs"/>
          <w:spacing w:val="-8"/>
          <w:sz w:val="30"/>
          <w:szCs w:val="30"/>
          <w:cs/>
        </w:rPr>
        <w:t>กันยายน</w:t>
      </w:r>
      <w:r w:rsidR="009005FD" w:rsidRPr="002C668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23098" w:rsidRPr="002C6684">
        <w:rPr>
          <w:rFonts w:ascii="Angsana New" w:hAnsi="Angsana New"/>
          <w:spacing w:val="-8"/>
          <w:sz w:val="30"/>
          <w:szCs w:val="30"/>
        </w:rPr>
        <w:t>2563</w:t>
      </w:r>
      <w:r w:rsidR="009005FD" w:rsidRPr="002C6684">
        <w:rPr>
          <w:rFonts w:ascii="Angsana New" w:hAnsi="Angsana New"/>
          <w:spacing w:val="-8"/>
          <w:sz w:val="30"/>
          <w:szCs w:val="30"/>
        </w:rPr>
        <w:t xml:space="preserve"> </w:t>
      </w:r>
      <w:r w:rsidRPr="002C6684">
        <w:rPr>
          <w:rFonts w:ascii="Angsana New" w:hAnsi="Angsana New"/>
          <w:spacing w:val="-8"/>
          <w:sz w:val="30"/>
          <w:szCs w:val="30"/>
          <w:cs/>
        </w:rPr>
        <w:t>บริษัทมีสัญญาซื้อราคาทองแดงล่วงหน้ากับ</w:t>
      </w:r>
      <w:r w:rsidR="002C6684" w:rsidRPr="002C6684">
        <w:rPr>
          <w:rFonts w:ascii="Angsana New" w:hAnsi="Angsana New" w:hint="cs"/>
          <w:spacing w:val="-8"/>
          <w:sz w:val="30"/>
          <w:szCs w:val="30"/>
          <w:cs/>
        </w:rPr>
        <w:t>บริษัทที่เกี่ยวข้องกัน</w:t>
      </w:r>
      <w:r w:rsidRPr="002C668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C6684" w:rsidRPr="002C6684">
        <w:rPr>
          <w:rFonts w:ascii="Angsana New" w:hAnsi="Angsana New"/>
          <w:spacing w:val="-8"/>
          <w:sz w:val="30"/>
          <w:szCs w:val="30"/>
        </w:rPr>
        <w:t>(</w:t>
      </w:r>
      <w:r w:rsidRPr="002C6684">
        <w:rPr>
          <w:rFonts w:ascii="Angsana New" w:hAnsi="Angsana New"/>
          <w:spacing w:val="-8"/>
          <w:sz w:val="30"/>
          <w:szCs w:val="30"/>
        </w:rPr>
        <w:t>Furukawa Electric Co., Ltd.</w:t>
      </w:r>
      <w:r w:rsidR="002C6684" w:rsidRPr="002C6684">
        <w:rPr>
          <w:rFonts w:ascii="Angsana New" w:hAnsi="Angsana New"/>
          <w:spacing w:val="-8"/>
          <w:sz w:val="30"/>
          <w:szCs w:val="30"/>
        </w:rPr>
        <w:t>)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เพื่อป้องกันความเสี่ยงจากการเปลี่ยนแปลงของราคาทองแดงจำนวน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CF05B4">
        <w:rPr>
          <w:rFonts w:ascii="Angsana New" w:hAnsi="Angsana New"/>
          <w:sz w:val="30"/>
          <w:szCs w:val="30"/>
        </w:rPr>
        <w:t>1,331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ตัน เป็นจำนวนเงิน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CF05B4">
        <w:rPr>
          <w:rFonts w:ascii="Angsana New" w:hAnsi="Angsana New"/>
          <w:sz w:val="30"/>
          <w:szCs w:val="30"/>
        </w:rPr>
        <w:t>6.2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9005FD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CF05B4">
        <w:rPr>
          <w:rFonts w:ascii="Angsana New" w:hAnsi="Angsana New"/>
          <w:sz w:val="30"/>
          <w:szCs w:val="30"/>
        </w:rPr>
        <w:t>197.7</w:t>
      </w:r>
      <w:r w:rsidRPr="009005F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2562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: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2</w:t>
      </w:r>
      <w:r w:rsidR="007C0405">
        <w:rPr>
          <w:rFonts w:ascii="Angsana New" w:hAnsi="Angsana New"/>
          <w:i/>
          <w:iCs/>
          <w:sz w:val="30"/>
          <w:szCs w:val="30"/>
        </w:rPr>
        <w:t>,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890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17</w:t>
      </w:r>
      <w:r w:rsidR="007C0405">
        <w:rPr>
          <w:rFonts w:ascii="Angsana New" w:hAnsi="Angsana New"/>
          <w:i/>
          <w:iCs/>
          <w:sz w:val="30"/>
          <w:szCs w:val="30"/>
        </w:rPr>
        <w:t>.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0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9005FD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515</w:t>
      </w:r>
      <w:r w:rsidR="007C0405">
        <w:rPr>
          <w:rFonts w:ascii="Angsana New" w:hAnsi="Angsana New"/>
          <w:i/>
          <w:iCs/>
          <w:sz w:val="30"/>
          <w:szCs w:val="30"/>
        </w:rPr>
        <w:t>.</w:t>
      </w:r>
      <w:r w:rsidR="00B23098" w:rsidRPr="00B23098">
        <w:rPr>
          <w:rFonts w:ascii="Angsana New" w:hAnsi="Angsana New"/>
          <w:i/>
          <w:iCs/>
          <w:sz w:val="30"/>
          <w:szCs w:val="30"/>
        </w:rPr>
        <w:t>8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05FD">
        <w:rPr>
          <w:rFonts w:ascii="Angsana New" w:hAnsi="Angsana New"/>
          <w:i/>
          <w:iCs/>
          <w:sz w:val="30"/>
          <w:szCs w:val="30"/>
        </w:rPr>
        <w:t>)</w:t>
      </w:r>
    </w:p>
    <w:p w:rsidR="00613299" w:rsidRPr="007E7DE6" w:rsidRDefault="00613299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:rsidR="001074E3" w:rsidRPr="009005FD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1074E3" w:rsidRPr="007E7DE6" w:rsidRDefault="001074E3" w:rsidP="0040129E">
      <w:pPr>
        <w:pStyle w:val="FSBlank"/>
        <w:spacing w:line="240" w:lineRule="auto"/>
        <w:rPr>
          <w:sz w:val="28"/>
          <w:szCs w:val="28"/>
        </w:rPr>
      </w:pPr>
    </w:p>
    <w:p w:rsidR="007D6D31" w:rsidRDefault="007D6D31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B44823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613299" w:rsidRPr="007E7DE6" w:rsidRDefault="00613299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u w:val="single"/>
        </w:rPr>
      </w:pPr>
    </w:p>
    <w:p w:rsidR="00613299" w:rsidRPr="00613299" w:rsidRDefault="00F86519" w:rsidP="00F86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13299">
        <w:rPr>
          <w:rFonts w:ascii="Angsana New" w:hAnsi="Angsana New" w:hint="cs"/>
          <w:sz w:val="30"/>
          <w:szCs w:val="30"/>
          <w:cs/>
        </w:rPr>
        <w:t>บริษัท</w:t>
      </w:r>
      <w:r w:rsidR="00613299">
        <w:rPr>
          <w:rFonts w:ascii="Angsana New" w:hAnsi="Angsana New" w:hint="cs"/>
          <w:spacing w:val="-8"/>
          <w:sz w:val="30"/>
          <w:szCs w:val="30"/>
          <w:cs/>
        </w:rPr>
        <w:t>ได้ตกลงสิ้นสุดสัญญา</w:t>
      </w:r>
      <w:r w:rsidR="00613299" w:rsidRPr="00613299">
        <w:rPr>
          <w:rFonts w:ascii="Angsana New" w:hAnsi="Angsana New"/>
          <w:spacing w:val="-8"/>
          <w:sz w:val="30"/>
          <w:szCs w:val="30"/>
          <w:cs/>
        </w:rPr>
        <w:t>รับการช่วยเหลือทางด้านเทคนิค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ลงวันที่ </w:t>
      </w:r>
      <w:r>
        <w:rPr>
          <w:rFonts w:ascii="Angsana New" w:hAnsi="Angsana New"/>
          <w:spacing w:val="-8"/>
          <w:sz w:val="30"/>
          <w:szCs w:val="30"/>
        </w:rPr>
        <w:t xml:space="preserve">1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8"/>
          <w:sz w:val="30"/>
          <w:szCs w:val="30"/>
        </w:rPr>
        <w:t>2563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กับ</w:t>
      </w:r>
      <w:r w:rsidRPr="00613299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Pr="00613299">
        <w:rPr>
          <w:rFonts w:ascii="Angsana New" w:hAnsi="Angsana New"/>
          <w:spacing w:val="-8"/>
          <w:sz w:val="30"/>
          <w:szCs w:val="30"/>
        </w:rPr>
        <w:t>Furukawa Electric Co., Ltd.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</w:p>
    <w:p w:rsidR="005139C5" w:rsidRDefault="005139C5" w:rsidP="002C6684">
      <w:pPr>
        <w:pStyle w:val="FSContent"/>
        <w:rPr>
          <w:spacing w:val="-4"/>
          <w:cs/>
        </w:rPr>
      </w:pPr>
      <w:r>
        <w:rPr>
          <w:spacing w:val="-4"/>
          <w:cs/>
        </w:rPr>
        <w:br w:type="page"/>
      </w:r>
    </w:p>
    <w:p w:rsidR="007D6D31" w:rsidRPr="002C6684" w:rsidRDefault="007D6D31" w:rsidP="002C6684">
      <w:pPr>
        <w:pStyle w:val="FSContent"/>
        <w:rPr>
          <w:spacing w:val="6"/>
        </w:rPr>
      </w:pPr>
      <w:r w:rsidRPr="00265C2A">
        <w:rPr>
          <w:spacing w:val="-4"/>
          <w:cs/>
        </w:rPr>
        <w:lastRenderedPageBreak/>
        <w:t xml:space="preserve">เมื่อวันที่ </w:t>
      </w:r>
      <w:r w:rsidR="00B23098" w:rsidRPr="00B23098">
        <w:rPr>
          <w:spacing w:val="-4"/>
        </w:rPr>
        <w:t>1</w:t>
      </w:r>
      <w:r w:rsidRPr="00265C2A">
        <w:rPr>
          <w:spacing w:val="-4"/>
          <w:cs/>
        </w:rPr>
        <w:t xml:space="preserve"> </w:t>
      </w:r>
      <w:r w:rsidR="00C87034" w:rsidRPr="00265C2A">
        <w:rPr>
          <w:spacing w:val="-4"/>
          <w:cs/>
        </w:rPr>
        <w:t>เมษายน</w:t>
      </w:r>
      <w:r w:rsidRPr="00265C2A">
        <w:rPr>
          <w:spacing w:val="-4"/>
        </w:rPr>
        <w:t xml:space="preserve"> </w:t>
      </w:r>
      <w:r w:rsidR="00B23098" w:rsidRPr="00B23098">
        <w:rPr>
          <w:spacing w:val="-4"/>
        </w:rPr>
        <w:t>2563</w:t>
      </w:r>
      <w:r w:rsidRPr="00265C2A">
        <w:rPr>
          <w:spacing w:val="-4"/>
          <w:cs/>
        </w:rPr>
        <w:t xml:space="preserve"> บริษัทได้ทำสัญญา</w:t>
      </w:r>
      <w:bookmarkStart w:id="1" w:name="_Hlk46928868"/>
      <w:r w:rsidRPr="00265C2A">
        <w:rPr>
          <w:spacing w:val="-4"/>
          <w:cs/>
        </w:rPr>
        <w:t>รับการช่วยเหลือทางด้านเทคนิค</w:t>
      </w:r>
      <w:bookmarkEnd w:id="1"/>
      <w:r w:rsidRPr="00265C2A">
        <w:rPr>
          <w:spacing w:val="-4"/>
          <w:cs/>
        </w:rPr>
        <w:t>กับ</w:t>
      </w:r>
      <w:r w:rsidR="002C6684">
        <w:rPr>
          <w:rFonts w:hint="cs"/>
          <w:spacing w:val="-4"/>
          <w:cs/>
        </w:rPr>
        <w:t>บริษัทที่เกี่ยวข้องกัน</w:t>
      </w:r>
      <w:r w:rsidRPr="00265C2A">
        <w:rPr>
          <w:spacing w:val="-4"/>
          <w:cs/>
        </w:rPr>
        <w:t xml:space="preserve"> </w:t>
      </w:r>
      <w:r w:rsidR="002C6684">
        <w:rPr>
          <w:spacing w:val="-4"/>
        </w:rPr>
        <w:t>(</w:t>
      </w:r>
      <w:proofErr w:type="spellStart"/>
      <w:r w:rsidR="00C87034" w:rsidRPr="00265C2A">
        <w:rPr>
          <w:spacing w:val="-4"/>
        </w:rPr>
        <w:t>Daishin</w:t>
      </w:r>
      <w:proofErr w:type="spellEnd"/>
      <w:r w:rsidR="002C6684">
        <w:rPr>
          <w:spacing w:val="-4"/>
        </w:rPr>
        <w:t xml:space="preserve"> </w:t>
      </w:r>
      <w:r w:rsidR="00C87034" w:rsidRPr="00265C2A">
        <w:rPr>
          <w:spacing w:val="-4"/>
        </w:rPr>
        <w:t>P&amp;T Co., Ltd.</w:t>
      </w:r>
      <w:r w:rsidR="002C6684">
        <w:rPr>
          <w:spacing w:val="-4"/>
        </w:rPr>
        <w:t>)</w:t>
      </w:r>
      <w:r w:rsidRPr="00265C2A">
        <w:rPr>
          <w:spacing w:val="-4"/>
        </w:rPr>
        <w:t xml:space="preserve"> </w:t>
      </w:r>
      <w:r w:rsidRPr="00265C2A">
        <w:rPr>
          <w:spacing w:val="-4"/>
          <w:cs/>
        </w:rPr>
        <w:t xml:space="preserve">เป็นเวลา </w:t>
      </w:r>
      <w:r w:rsidR="00B23098" w:rsidRPr="00B23098">
        <w:rPr>
          <w:spacing w:val="-4"/>
        </w:rPr>
        <w:t>1</w:t>
      </w:r>
      <w:r w:rsidRPr="00265C2A">
        <w:rPr>
          <w:spacing w:val="-4"/>
        </w:rPr>
        <w:t xml:space="preserve"> </w:t>
      </w:r>
      <w:r w:rsidRPr="00265C2A">
        <w:rPr>
          <w:spacing w:val="-4"/>
          <w:cs/>
        </w:rPr>
        <w:t>ปี</w:t>
      </w:r>
      <w:r w:rsidRPr="00083CD5">
        <w:rPr>
          <w:cs/>
        </w:rPr>
        <w:t xml:space="preserve"> โดยมีผลบังคับใช้ตั้งแต่วันที่ </w:t>
      </w:r>
      <w:r w:rsidR="00B23098" w:rsidRPr="00B23098">
        <w:t>1</w:t>
      </w:r>
      <w:r w:rsidRPr="00083CD5">
        <w:rPr>
          <w:cs/>
        </w:rPr>
        <w:t xml:space="preserve"> </w:t>
      </w:r>
      <w:r w:rsidR="00C87034" w:rsidRPr="00083CD5">
        <w:rPr>
          <w:cs/>
        </w:rPr>
        <w:t>เมษายน</w:t>
      </w:r>
      <w:r w:rsidRPr="00083CD5">
        <w:rPr>
          <w:cs/>
        </w:rPr>
        <w:t xml:space="preserve"> </w:t>
      </w:r>
      <w:r w:rsidR="00B23098" w:rsidRPr="00B23098">
        <w:t>2563</w:t>
      </w:r>
      <w:r w:rsidRPr="00083CD5">
        <w:rPr>
          <w:cs/>
        </w:rPr>
        <w:t xml:space="preserve"> และสามารถขยายเวลาของสัญญาออกไปโดยอัตโนมัติ คราวละ </w:t>
      </w:r>
      <w:r w:rsidR="00B23098" w:rsidRPr="00B23098">
        <w:t>1</w:t>
      </w:r>
      <w:r w:rsidRPr="00083CD5">
        <w:rPr>
          <w:cs/>
        </w:rPr>
        <w:t xml:space="preserve"> ปี</w:t>
      </w:r>
      <w:r w:rsidRPr="00083CD5">
        <w:rPr>
          <w:lang w:eastAsia="ja-JP"/>
        </w:rPr>
        <w:t xml:space="preserve"> </w:t>
      </w:r>
      <w:r w:rsidRPr="00083CD5">
        <w:rPr>
          <w:cs/>
        </w:rPr>
        <w:t xml:space="preserve">ภายใต้เงื่อนไขของสัญญา </w:t>
      </w:r>
      <w:proofErr w:type="spellStart"/>
      <w:r w:rsidR="009E4A81" w:rsidRPr="00083CD5">
        <w:t>Daishin</w:t>
      </w:r>
      <w:proofErr w:type="spellEnd"/>
      <w:r w:rsidR="009E4A81" w:rsidRPr="00083CD5">
        <w:t xml:space="preserve"> P&amp;T Co., Ltd.</w:t>
      </w:r>
      <w:r w:rsidRPr="00083CD5">
        <w:t xml:space="preserve"> </w:t>
      </w:r>
      <w:r w:rsidRPr="00083CD5">
        <w:rPr>
          <w:cs/>
        </w:rPr>
        <w:t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 จากการที่บริษัทได้รับความช่วยเหลือ</w:t>
      </w:r>
      <w:r w:rsidRPr="00053FB6">
        <w:rPr>
          <w:spacing w:val="6"/>
          <w:cs/>
        </w:rPr>
        <w:t>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Pr="00083CD5">
        <w:rPr>
          <w:cs/>
        </w:rPr>
        <w:t xml:space="preserve">ท่อไร้ตะเข็บ (ประเภทท่อเกลียว) ในอัตรา </w:t>
      </w:r>
      <w:r w:rsidR="00B23098" w:rsidRPr="00B23098">
        <w:t>2</w:t>
      </w:r>
      <w:r w:rsidR="00AA27E3" w:rsidRPr="00083CD5">
        <w:t>.</w:t>
      </w:r>
      <w:r w:rsidR="00B23098" w:rsidRPr="00B23098">
        <w:t>25</w:t>
      </w:r>
      <w:r w:rsidRPr="00083CD5">
        <w:rPr>
          <w:cs/>
        </w:rPr>
        <w:t xml:space="preserve"> บาทต่อกิโลกรัม</w:t>
      </w:r>
    </w:p>
    <w:p w:rsidR="00CC657F" w:rsidRPr="002663EA" w:rsidRDefault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875C81" w:rsidRDefault="00444C25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เงินกู้ยืมระยะสั้น</w:t>
      </w:r>
    </w:p>
    <w:p w:rsidR="00444C25" w:rsidRPr="002663EA" w:rsidRDefault="00444C25" w:rsidP="0044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94" w:type="dxa"/>
        <w:tblInd w:w="450" w:type="dxa"/>
        <w:tblLook w:val="0000" w:firstRow="0" w:lastRow="0" w:firstColumn="0" w:lastColumn="0" w:noHBand="0" w:noVBand="0"/>
      </w:tblPr>
      <w:tblGrid>
        <w:gridCol w:w="5310"/>
        <w:gridCol w:w="992"/>
        <w:gridCol w:w="1328"/>
        <w:gridCol w:w="236"/>
        <w:gridCol w:w="1328"/>
      </w:tblGrid>
      <w:tr w:rsidR="00F17C44" w:rsidRPr="00F17C44" w:rsidTr="00265C2A">
        <w:tc>
          <w:tcPr>
            <w:tcW w:w="5310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03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4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17C44"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7C44" w:rsidRPr="00F17C44" w:rsidTr="00265C2A">
        <w:tc>
          <w:tcPr>
            <w:tcW w:w="5310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B2309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17C44" w:rsidRPr="00F17C44" w:rsidTr="00265C2A">
        <w:trPr>
          <w:cantSplit/>
        </w:trPr>
        <w:tc>
          <w:tcPr>
            <w:tcW w:w="5310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2" w:type="dxa"/>
            <w:gridSpan w:val="3"/>
          </w:tcPr>
          <w:p w:rsidR="00F17C44" w:rsidRPr="00F17C44" w:rsidRDefault="00F17C44" w:rsidP="00F17C44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7C44" w:rsidRPr="00F17C44" w:rsidTr="00265C2A">
        <w:trPr>
          <w:trHeight w:val="56"/>
        </w:trPr>
        <w:tc>
          <w:tcPr>
            <w:tcW w:w="5310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C44" w:rsidRPr="00F17C44" w:rsidTr="00265C2A">
        <w:tc>
          <w:tcPr>
            <w:tcW w:w="5310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AD6" w:rsidRPr="00F17C44" w:rsidTr="00265C2A">
        <w:tc>
          <w:tcPr>
            <w:tcW w:w="5310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9A6AD6" w:rsidRPr="00CF05B4" w:rsidRDefault="00CF05B4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CF05B4">
              <w:rPr>
                <w:rFonts w:ascii="Angsana New" w:hAnsi="Angsana New"/>
                <w:sz w:val="30"/>
                <w:szCs w:val="30"/>
              </w:rPr>
              <w:t>845</w:t>
            </w:r>
            <w:r w:rsidR="009A6AD6" w:rsidRPr="00CF05B4">
              <w:rPr>
                <w:rFonts w:ascii="Angsana New" w:hAnsi="Angsana New"/>
                <w:sz w:val="30"/>
                <w:szCs w:val="30"/>
              </w:rPr>
              <w:t>,</w:t>
            </w:r>
            <w:r w:rsidR="00B23098" w:rsidRPr="00CF05B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9A6AD6" w:rsidRPr="001764C9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100</w:t>
            </w:r>
            <w:r w:rsidR="009A6AD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A6AD6" w:rsidRPr="00F17C44" w:rsidTr="00265C2A">
        <w:tc>
          <w:tcPr>
            <w:tcW w:w="5310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:rsidR="009A6AD6" w:rsidRPr="00F17C44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9A6AD6" w:rsidRPr="00CF05B4" w:rsidRDefault="002E1B71" w:rsidP="0078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05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9A6AD6" w:rsidRPr="001764C9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405</w:t>
            </w:r>
            <w:r w:rsidR="009A6AD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9A6AD6" w:rsidRPr="00F17C44" w:rsidTr="00265C2A">
        <w:tc>
          <w:tcPr>
            <w:tcW w:w="5310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9A6AD6" w:rsidRPr="00CF05B4" w:rsidRDefault="00CF05B4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5B4">
              <w:rPr>
                <w:rFonts w:ascii="Angsana New" w:hAnsi="Angsana New"/>
                <w:b/>
                <w:bCs/>
                <w:sz w:val="30"/>
                <w:szCs w:val="30"/>
              </w:rPr>
              <w:t>845,000</w:t>
            </w:r>
          </w:p>
        </w:tc>
        <w:tc>
          <w:tcPr>
            <w:tcW w:w="236" w:type="dxa"/>
          </w:tcPr>
          <w:p w:rsidR="009A6AD6" w:rsidRPr="009A6AD6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9A6AD6" w:rsidRPr="006C3A6A" w:rsidRDefault="00B2309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  <w:r w:rsidR="009A6AD6" w:rsidRPr="006C3A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</w:tbl>
    <w:p w:rsidR="00D15ABB" w:rsidRPr="002663EA" w:rsidRDefault="00D15ABB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:rsidR="000C4AA8" w:rsidRPr="002663EA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B63442">
        <w:rPr>
          <w:rFonts w:ascii="Angsana New" w:hAnsi="Angsana New"/>
          <w:sz w:val="30"/>
          <w:szCs w:val="30"/>
        </w:rPr>
        <w:t>3</w:t>
      </w:r>
      <w:r w:rsidR="00B23098" w:rsidRPr="00B23098">
        <w:rPr>
          <w:rFonts w:ascii="Angsana New" w:hAnsi="Angsana New"/>
          <w:sz w:val="30"/>
          <w:szCs w:val="30"/>
        </w:rPr>
        <w:t>0</w:t>
      </w:r>
      <w:r w:rsidR="00C87034">
        <w:rPr>
          <w:rFonts w:ascii="Angsana New" w:hAnsi="Angsana New" w:hint="cs"/>
          <w:sz w:val="30"/>
          <w:szCs w:val="30"/>
          <w:cs/>
        </w:rPr>
        <w:t xml:space="preserve"> </w:t>
      </w:r>
      <w:r w:rsidR="00944ED4">
        <w:rPr>
          <w:rFonts w:ascii="Angsana New" w:hAnsi="Angsana New" w:hint="cs"/>
          <w:sz w:val="30"/>
          <w:szCs w:val="30"/>
          <w:cs/>
        </w:rPr>
        <w:t>กันยายน</w:t>
      </w:r>
      <w:r w:rsidR="00F17C44" w:rsidRPr="009005FD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="00FA69F2" w:rsidRPr="00F17C44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เงินกู้ยืมระยะสั้นจากสถาบันการเงิน</w:t>
      </w: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Pr="00F17C4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F05B4">
        <w:rPr>
          <w:rFonts w:asciiTheme="majorBidi" w:hAnsiTheme="majorBidi" w:cstheme="majorBidi"/>
          <w:spacing w:val="2"/>
          <w:sz w:val="30"/>
          <w:szCs w:val="30"/>
        </w:rPr>
        <w:t>845</w:t>
      </w:r>
      <w:r w:rsidRPr="00F17C4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>ล้าน</w:t>
      </w:r>
      <w:r w:rsidR="004858DE" w:rsidRPr="00F17C44">
        <w:rPr>
          <w:rFonts w:asciiTheme="majorBidi" w:hAnsiTheme="majorBidi" w:cstheme="majorBidi"/>
          <w:spacing w:val="2"/>
          <w:sz w:val="30"/>
          <w:szCs w:val="30"/>
          <w:cs/>
        </w:rPr>
        <w:t>บาทมีกำหนดชำระคืนเมื่อทวงถาม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 ซึ่งเงินกู้ยืมดังกล่าวมีดอกเบี้ยในอัตราร้อย</w:t>
      </w:r>
      <w:r w:rsidR="004858DE" w:rsidRPr="00187226">
        <w:rPr>
          <w:rFonts w:asciiTheme="majorBidi" w:hAnsiTheme="majorBidi" w:cstheme="majorBidi"/>
          <w:spacing w:val="6"/>
          <w:sz w:val="30"/>
          <w:szCs w:val="30"/>
          <w:cs/>
        </w:rPr>
        <w:t xml:space="preserve">ละ </w:t>
      </w:r>
      <w:r w:rsidR="00B23098" w:rsidRPr="00187226">
        <w:rPr>
          <w:rFonts w:asciiTheme="majorBidi" w:hAnsiTheme="majorBidi" w:cstheme="majorBidi"/>
          <w:spacing w:val="6"/>
          <w:sz w:val="30"/>
          <w:szCs w:val="30"/>
        </w:rPr>
        <w:t>1</w:t>
      </w:r>
      <w:r w:rsidR="00CB31E9" w:rsidRPr="00187226">
        <w:rPr>
          <w:rFonts w:asciiTheme="majorBidi" w:hAnsiTheme="majorBidi" w:cstheme="majorBidi"/>
          <w:spacing w:val="6"/>
          <w:sz w:val="30"/>
          <w:szCs w:val="30"/>
        </w:rPr>
        <w:t>.</w:t>
      </w:r>
      <w:r w:rsidR="00CF05B4" w:rsidRPr="00187226">
        <w:rPr>
          <w:rFonts w:asciiTheme="majorBidi" w:hAnsiTheme="majorBidi" w:cstheme="majorBidi"/>
          <w:spacing w:val="6"/>
          <w:sz w:val="30"/>
          <w:szCs w:val="30"/>
        </w:rPr>
        <w:t>08</w:t>
      </w:r>
      <w:r w:rsidR="00CB31E9" w:rsidRPr="0018722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4858DE" w:rsidRPr="00187226">
        <w:rPr>
          <w:rFonts w:asciiTheme="majorBidi" w:hAnsiTheme="majorBidi" w:cstheme="majorBidi"/>
          <w:spacing w:val="6"/>
          <w:sz w:val="30"/>
          <w:szCs w:val="30"/>
          <w:cs/>
        </w:rPr>
        <w:t>ต่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  <w:cs/>
        </w:rPr>
        <w:t>อปี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243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100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A69F2"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และอัตราร้อยละ 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23098" w:rsidRPr="00B23098">
        <w:rPr>
          <w:rFonts w:asciiTheme="majorBidi" w:hAnsiTheme="majorBidi" w:cstheme="majorBidi"/>
          <w:i/>
          <w:iCs/>
          <w:sz w:val="30"/>
          <w:szCs w:val="30"/>
        </w:rPr>
        <w:t>39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663EA" w:rsidRPr="002663EA" w:rsidRDefault="002663EA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:rsidR="008C3D67" w:rsidRPr="00F17C44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875C81" w:rsidRPr="00F17C44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75C81" w:rsidRDefault="00875C81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="00C87034">
        <w:rPr>
          <w:rFonts w:ascii="Angsana New" w:hAnsi="Angsana New" w:hint="cs"/>
          <w:sz w:val="30"/>
          <w:szCs w:val="30"/>
          <w:cs/>
        </w:rPr>
        <w:t xml:space="preserve"> </w:t>
      </w:r>
      <w:r w:rsidR="00944ED4">
        <w:rPr>
          <w:rFonts w:ascii="Angsana New" w:hAnsi="Angsana New" w:hint="cs"/>
          <w:sz w:val="30"/>
          <w:szCs w:val="30"/>
          <w:cs/>
        </w:rPr>
        <w:t>กันยายน</w:t>
      </w:r>
      <w:r w:rsidR="00F17C44" w:rsidRPr="009005FD">
        <w:rPr>
          <w:rFonts w:ascii="Angsana New" w:hAnsi="Angsana New" w:hint="cs"/>
          <w:sz w:val="30"/>
          <w:szCs w:val="30"/>
          <w:cs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</w:t>
      </w:r>
      <w:r w:rsidRPr="00187226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Pr="0018722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B23098" w:rsidRPr="00187226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18722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87226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187226">
        <w:rPr>
          <w:rFonts w:asciiTheme="majorBidi" w:hAnsiTheme="majorBidi" w:cstheme="majorBidi"/>
          <w:sz w:val="30"/>
          <w:szCs w:val="30"/>
        </w:rPr>
        <w:t xml:space="preserve"> </w:t>
      </w:r>
      <w:r w:rsidR="00B23098" w:rsidRPr="00187226">
        <w:rPr>
          <w:rFonts w:asciiTheme="majorBidi" w:hAnsiTheme="majorBidi" w:cstheme="majorBidi"/>
          <w:sz w:val="30"/>
          <w:szCs w:val="30"/>
        </w:rPr>
        <w:t>2</w:t>
      </w:r>
      <w:r w:rsidR="000377B1" w:rsidRPr="00187226">
        <w:rPr>
          <w:rFonts w:asciiTheme="majorBidi" w:hAnsiTheme="majorBidi" w:cstheme="majorBidi"/>
          <w:sz w:val="30"/>
          <w:szCs w:val="30"/>
        </w:rPr>
        <w:t>,</w:t>
      </w:r>
      <w:r w:rsidR="00187226" w:rsidRPr="00187226">
        <w:rPr>
          <w:rFonts w:asciiTheme="majorBidi" w:hAnsiTheme="majorBidi" w:cstheme="majorBidi"/>
          <w:sz w:val="30"/>
          <w:szCs w:val="30"/>
        </w:rPr>
        <w:t>602</w:t>
      </w:r>
      <w:r w:rsidRPr="00187226">
        <w:rPr>
          <w:rFonts w:asciiTheme="majorBidi" w:hAnsiTheme="majorBidi" w:cstheme="majorBidi"/>
          <w:sz w:val="30"/>
          <w:szCs w:val="30"/>
        </w:rPr>
        <w:t xml:space="preserve"> </w:t>
      </w:r>
      <w:r w:rsidRPr="0018722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872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23098" w:rsidRPr="0018722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87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7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23098" w:rsidRPr="00187226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18722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C0405" w:rsidRPr="0018722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23098" w:rsidRPr="00187226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87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7226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และ</w:t>
      </w:r>
      <w:r w:rsidRPr="00187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23098" w:rsidRPr="0018722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C0405" w:rsidRPr="0018722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23098" w:rsidRPr="00187226">
        <w:rPr>
          <w:rFonts w:asciiTheme="majorBidi" w:hAnsiTheme="majorBidi" w:cstheme="majorBidi"/>
          <w:i/>
          <w:iCs/>
          <w:sz w:val="30"/>
          <w:szCs w:val="30"/>
        </w:rPr>
        <w:t>347</w:t>
      </w:r>
      <w:r w:rsidRPr="00187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7226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E7DE6" w:rsidRDefault="007E7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E1D47" w:rsidRPr="00E5036B" w:rsidRDefault="00BE7E43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B817A4" w:rsidRDefault="00B817A4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92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54"/>
        <w:gridCol w:w="1171"/>
        <w:gridCol w:w="260"/>
        <w:gridCol w:w="1171"/>
        <w:gridCol w:w="333"/>
        <w:gridCol w:w="1171"/>
        <w:gridCol w:w="260"/>
        <w:gridCol w:w="1350"/>
      </w:tblGrid>
      <w:tr w:rsidR="000377B1" w:rsidRPr="00E5036B" w:rsidTr="00187226">
        <w:tc>
          <w:tcPr>
            <w:tcW w:w="355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33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shd w:val="clear" w:color="auto" w:fill="auto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</w:t>
            </w:r>
            <w:r w:rsidR="00944ED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เก้า</w:t>
            </w: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0377B1" w:rsidRPr="00E5036B" w:rsidTr="00187226">
        <w:tc>
          <w:tcPr>
            <w:tcW w:w="355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วันที่ 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44ED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3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shd w:val="clear" w:color="auto" w:fill="auto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44ED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0377B1" w:rsidRPr="00E5036B" w:rsidTr="00187226">
        <w:tc>
          <w:tcPr>
            <w:tcW w:w="3554" w:type="dxa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0377B1" w:rsidRPr="00E5036B" w:rsidRDefault="00B23098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0377B1" w:rsidRPr="000377B1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333" w:type="dxa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377B1" w:rsidRPr="00E5036B" w:rsidRDefault="00B23098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:rsidR="000377B1" w:rsidRPr="00E5036B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377B1" w:rsidRPr="000377B1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B23098" w:rsidRPr="00B23098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0377B1" w:rsidRPr="00E5036B" w:rsidTr="00187226">
        <w:tc>
          <w:tcPr>
            <w:tcW w:w="355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6" w:type="dxa"/>
            <w:gridSpan w:val="7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7B1" w:rsidRPr="00E5036B" w:rsidTr="00187226">
        <w:tc>
          <w:tcPr>
            <w:tcW w:w="355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716" w:type="dxa"/>
            <w:gridSpan w:val="7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377B1" w:rsidRPr="00E5036B" w:rsidTr="00187226">
        <w:tc>
          <w:tcPr>
            <w:tcW w:w="355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716" w:type="dxa"/>
            <w:gridSpan w:val="7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87226" w:rsidRPr="00E5036B" w:rsidTr="00187226">
        <w:tc>
          <w:tcPr>
            <w:tcW w:w="3554" w:type="dxa"/>
          </w:tcPr>
          <w:p w:rsidR="00187226" w:rsidRPr="00E5036B" w:rsidRDefault="00187226" w:rsidP="001872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740,921</w:t>
            </w:r>
          </w:p>
        </w:tc>
        <w:tc>
          <w:tcPr>
            <w:tcW w:w="260" w:type="dxa"/>
            <w:vAlign w:val="bottom"/>
          </w:tcPr>
          <w:p w:rsidR="00187226" w:rsidRPr="00944ED4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882,062</w:t>
            </w:r>
          </w:p>
        </w:tc>
        <w:tc>
          <w:tcPr>
            <w:tcW w:w="333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2,246,028</w:t>
            </w:r>
          </w:p>
        </w:tc>
        <w:tc>
          <w:tcPr>
            <w:tcW w:w="260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3,110,199</w:t>
            </w:r>
          </w:p>
        </w:tc>
      </w:tr>
      <w:tr w:rsidR="00187226" w:rsidRPr="00E5036B" w:rsidTr="00187226">
        <w:tc>
          <w:tcPr>
            <w:tcW w:w="3554" w:type="dxa"/>
          </w:tcPr>
          <w:p w:rsidR="00187226" w:rsidRPr="00E5036B" w:rsidRDefault="00187226" w:rsidP="001872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95,69</w:t>
            </w:r>
            <w:r w:rsidR="0026443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0" w:type="dxa"/>
            <w:vAlign w:val="bottom"/>
          </w:tcPr>
          <w:p w:rsidR="00187226" w:rsidRPr="00944ED4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114,274</w:t>
            </w:r>
          </w:p>
        </w:tc>
        <w:tc>
          <w:tcPr>
            <w:tcW w:w="333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298,295</w:t>
            </w:r>
          </w:p>
        </w:tc>
        <w:tc>
          <w:tcPr>
            <w:tcW w:w="260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425,553</w:t>
            </w:r>
          </w:p>
        </w:tc>
      </w:tr>
      <w:tr w:rsidR="00187226" w:rsidRPr="00E5036B" w:rsidTr="00187226">
        <w:tc>
          <w:tcPr>
            <w:tcW w:w="3554" w:type="dxa"/>
          </w:tcPr>
          <w:p w:rsidR="00187226" w:rsidRPr="00E5036B" w:rsidRDefault="00187226" w:rsidP="001872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25,957</w:t>
            </w:r>
          </w:p>
        </w:tc>
        <w:tc>
          <w:tcPr>
            <w:tcW w:w="260" w:type="dxa"/>
            <w:vAlign w:val="bottom"/>
          </w:tcPr>
          <w:p w:rsidR="00187226" w:rsidRPr="00944ED4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37,420</w:t>
            </w:r>
          </w:p>
        </w:tc>
        <w:tc>
          <w:tcPr>
            <w:tcW w:w="333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72,259</w:t>
            </w:r>
          </w:p>
        </w:tc>
        <w:tc>
          <w:tcPr>
            <w:tcW w:w="260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</w:tr>
      <w:tr w:rsidR="00187226" w:rsidRPr="00E5036B" w:rsidTr="00187226">
        <w:tc>
          <w:tcPr>
            <w:tcW w:w="3554" w:type="dxa"/>
          </w:tcPr>
          <w:p w:rsidR="00187226" w:rsidRPr="00E5036B" w:rsidRDefault="00187226" w:rsidP="001872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18,584</w:t>
            </w:r>
          </w:p>
        </w:tc>
        <w:tc>
          <w:tcPr>
            <w:tcW w:w="260" w:type="dxa"/>
            <w:vAlign w:val="bottom"/>
          </w:tcPr>
          <w:p w:rsidR="00187226" w:rsidRPr="00944ED4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27,532</w:t>
            </w:r>
          </w:p>
        </w:tc>
        <w:tc>
          <w:tcPr>
            <w:tcW w:w="333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58,492</w:t>
            </w:r>
          </w:p>
        </w:tc>
        <w:tc>
          <w:tcPr>
            <w:tcW w:w="260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88,999</w:t>
            </w:r>
          </w:p>
        </w:tc>
      </w:tr>
      <w:tr w:rsidR="00187226" w:rsidRPr="00E5036B" w:rsidTr="00187226">
        <w:tc>
          <w:tcPr>
            <w:tcW w:w="3554" w:type="dxa"/>
          </w:tcPr>
          <w:p w:rsidR="00187226" w:rsidRPr="00E5036B" w:rsidRDefault="00187226" w:rsidP="001872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263,49</w:t>
            </w:r>
            <w:r w:rsidR="0026443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0" w:type="dxa"/>
          </w:tcPr>
          <w:p w:rsidR="00187226" w:rsidRPr="00944ED4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310,587</w:t>
            </w:r>
          </w:p>
        </w:tc>
        <w:tc>
          <w:tcPr>
            <w:tcW w:w="333" w:type="dxa"/>
            <w:vAlign w:val="bottom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805,609</w:t>
            </w:r>
          </w:p>
        </w:tc>
        <w:tc>
          <w:tcPr>
            <w:tcW w:w="260" w:type="dxa"/>
          </w:tcPr>
          <w:p w:rsidR="00187226" w:rsidRPr="00040DBE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1,000,870</w:t>
            </w:r>
          </w:p>
        </w:tc>
      </w:tr>
      <w:tr w:rsidR="00187226" w:rsidRPr="00E5036B" w:rsidTr="00187226">
        <w:tc>
          <w:tcPr>
            <w:tcW w:w="3554" w:type="dxa"/>
            <w:vAlign w:val="bottom"/>
          </w:tcPr>
          <w:p w:rsidR="00187226" w:rsidRPr="00E5036B" w:rsidRDefault="00187226" w:rsidP="001872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50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1,144,644</w:t>
            </w:r>
          </w:p>
        </w:tc>
        <w:tc>
          <w:tcPr>
            <w:tcW w:w="260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1,371,875</w:t>
            </w:r>
          </w:p>
        </w:tc>
        <w:tc>
          <w:tcPr>
            <w:tcW w:w="333" w:type="dxa"/>
            <w:vAlign w:val="bottom"/>
          </w:tcPr>
          <w:p w:rsidR="00187226" w:rsidRPr="00187226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3,480,683</w:t>
            </w:r>
          </w:p>
        </w:tc>
        <w:tc>
          <w:tcPr>
            <w:tcW w:w="260" w:type="dxa"/>
            <w:vAlign w:val="bottom"/>
          </w:tcPr>
          <w:p w:rsidR="00187226" w:rsidRPr="00187226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4,727,987</w:t>
            </w:r>
          </w:p>
        </w:tc>
      </w:tr>
      <w:tr w:rsidR="000377B1" w:rsidRPr="00E5036B" w:rsidTr="00187226">
        <w:tc>
          <w:tcPr>
            <w:tcW w:w="3554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33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377B1" w:rsidRPr="00E5036B" w:rsidTr="00187226">
        <w:tc>
          <w:tcPr>
            <w:tcW w:w="3554" w:type="dxa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1" w:type="dxa"/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33" w:type="dxa"/>
            <w:vAlign w:val="bottom"/>
          </w:tcPr>
          <w:p w:rsidR="000377B1" w:rsidRPr="00E5036B" w:rsidRDefault="000377B1" w:rsidP="00EF66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0377B1" w:rsidRPr="00E5036B" w:rsidRDefault="000377B1" w:rsidP="00EF669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0377B1" w:rsidRPr="00E5036B" w:rsidRDefault="000377B1" w:rsidP="00EF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77B1" w:rsidRPr="00E5036B" w:rsidRDefault="000377B1" w:rsidP="00EF66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87226" w:rsidRPr="00E5036B" w:rsidTr="00187226">
        <w:tc>
          <w:tcPr>
            <w:tcW w:w="3554" w:type="dxa"/>
          </w:tcPr>
          <w:p w:rsidR="00187226" w:rsidRPr="00E5036B" w:rsidRDefault="00187226" w:rsidP="00187226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1,144,644</w:t>
            </w:r>
          </w:p>
        </w:tc>
        <w:tc>
          <w:tcPr>
            <w:tcW w:w="260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1,371,875</w:t>
            </w:r>
          </w:p>
        </w:tc>
        <w:tc>
          <w:tcPr>
            <w:tcW w:w="333" w:type="dxa"/>
            <w:vAlign w:val="bottom"/>
          </w:tcPr>
          <w:p w:rsidR="00187226" w:rsidRPr="00187226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3,480,683</w:t>
            </w:r>
          </w:p>
        </w:tc>
        <w:tc>
          <w:tcPr>
            <w:tcW w:w="260" w:type="dxa"/>
            <w:vAlign w:val="bottom"/>
          </w:tcPr>
          <w:p w:rsidR="00187226" w:rsidRPr="00187226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sz w:val="30"/>
                <w:szCs w:val="30"/>
              </w:rPr>
              <w:t>4,727,987</w:t>
            </w:r>
          </w:p>
        </w:tc>
      </w:tr>
      <w:tr w:rsidR="00187226" w:rsidRPr="00E5036B" w:rsidTr="00187226">
        <w:tc>
          <w:tcPr>
            <w:tcW w:w="3554" w:type="dxa"/>
          </w:tcPr>
          <w:p w:rsidR="00187226" w:rsidRPr="00E5036B" w:rsidRDefault="00187226" w:rsidP="001872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1,144,644</w:t>
            </w:r>
          </w:p>
        </w:tc>
        <w:tc>
          <w:tcPr>
            <w:tcW w:w="260" w:type="dxa"/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1,371,875</w:t>
            </w:r>
          </w:p>
        </w:tc>
        <w:tc>
          <w:tcPr>
            <w:tcW w:w="333" w:type="dxa"/>
            <w:vAlign w:val="bottom"/>
          </w:tcPr>
          <w:p w:rsidR="00187226" w:rsidRPr="00187226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3,480,683</w:t>
            </w:r>
          </w:p>
        </w:tc>
        <w:tc>
          <w:tcPr>
            <w:tcW w:w="260" w:type="dxa"/>
            <w:vAlign w:val="bottom"/>
          </w:tcPr>
          <w:p w:rsidR="00187226" w:rsidRPr="00187226" w:rsidRDefault="00187226" w:rsidP="0018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226" w:rsidRPr="00187226" w:rsidRDefault="00187226" w:rsidP="0018722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4,727,987</w:t>
            </w:r>
          </w:p>
        </w:tc>
      </w:tr>
    </w:tbl>
    <w:p w:rsidR="00D15ABB" w:rsidRDefault="00D15ABB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92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C87034" w:rsidRDefault="00C87034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C87034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C87034" w:rsidRDefault="00C87034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92" w:lineRule="auto"/>
        <w:ind w:left="547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C87034" w:rsidRDefault="00C87034" w:rsidP="00C87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  <w:r w:rsidRPr="00C87034">
        <w:rPr>
          <w:rFonts w:asciiTheme="majorBidi" w:hAnsiTheme="majorBidi"/>
          <w:sz w:val="30"/>
          <w:szCs w:val="30"/>
          <w:cs/>
          <w:lang w:val="en-GB"/>
        </w:rPr>
        <w:t>ผู้ถือหุ้นของบริษัทได้อนุมัติเงินปันผลดังต่อไปนี้</w:t>
      </w:r>
    </w:p>
    <w:p w:rsidR="00C87034" w:rsidRPr="00C87034" w:rsidRDefault="00C87034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92" w:lineRule="auto"/>
        <w:ind w:left="547" w:right="-43"/>
        <w:jc w:val="both"/>
        <w:rPr>
          <w:rFonts w:asciiTheme="majorBidi" w:hAnsiTheme="majorBidi"/>
          <w:sz w:val="30"/>
          <w:szCs w:val="30"/>
          <w:lang w:val="en-GB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C87034" w:rsidRPr="00BD6760" w:rsidTr="006C2DEF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C87034" w:rsidRPr="00BD6760" w:rsidDel="00D43E7A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87034" w:rsidRPr="00BD6760" w:rsidTr="006C2DEF">
        <w:trPr>
          <w:trHeight w:val="358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Gautami" w:hAnsi="Gautami" w:cs="Gautam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C87034" w:rsidRPr="00106AF5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:rsidR="00C87034" w:rsidRPr="00106AF5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:rsidR="00C87034" w:rsidRPr="00106AF5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6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06A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06A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7034" w:rsidRPr="00BD6760" w:rsidTr="006C2DEF">
        <w:trPr>
          <w:trHeight w:val="396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</w:tr>
      <w:tr w:rsidR="00C87034" w:rsidRPr="00BD6760" w:rsidTr="006C2DEF">
        <w:trPr>
          <w:trHeight w:val="387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B2309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29</w:t>
            </w:r>
            <w:r w:rsidR="00C870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34" w:rsidRPr="00BD67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C87034" w:rsidRPr="00BD67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D67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:rsidR="00C87034" w:rsidRPr="00BD6760" w:rsidRDefault="00B2309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C87034" w:rsidRPr="00BD6760">
              <w:rPr>
                <w:rFonts w:ascii="Angsana New" w:hAnsi="Angsana New"/>
                <w:sz w:val="30"/>
                <w:szCs w:val="30"/>
              </w:rPr>
              <w:t>.</w:t>
            </w:r>
            <w:r w:rsidRPr="00B23098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:rsidR="00C87034" w:rsidRPr="00BD6760" w:rsidRDefault="00B23098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78</w:t>
            </w:r>
            <w:r w:rsidR="00C87034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87034" w:rsidRPr="003B34F2" w:rsidTr="006C2DEF">
        <w:trPr>
          <w:trHeight w:val="377"/>
        </w:trPr>
        <w:tc>
          <w:tcPr>
            <w:tcW w:w="2377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49" w:type="dxa"/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:rsidR="00C87034" w:rsidRPr="003B34F2" w:rsidRDefault="00C87034" w:rsidP="006C2DEF">
            <w:pPr>
              <w:pStyle w:val="FSBlank"/>
              <w:rPr>
                <w:sz w:val="22"/>
                <w:szCs w:val="22"/>
              </w:rPr>
            </w:pPr>
          </w:p>
        </w:tc>
      </w:tr>
      <w:tr w:rsidR="00C87034" w:rsidRPr="00BD6760" w:rsidTr="006C2DEF">
        <w:trPr>
          <w:trHeight w:val="406"/>
        </w:trPr>
        <w:tc>
          <w:tcPr>
            <w:tcW w:w="2377" w:type="dxa"/>
            <w:shd w:val="clear" w:color="auto" w:fill="auto"/>
          </w:tcPr>
          <w:p w:rsidR="00C87034" w:rsidRPr="00BD6760" w:rsidRDefault="00C87034" w:rsidP="006C2DE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:rsidR="00C87034" w:rsidRPr="00BD6760" w:rsidRDefault="00C87034" w:rsidP="006C2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034" w:rsidRPr="00BD6760" w:rsidTr="006C2DEF">
        <w:trPr>
          <w:trHeight w:val="377"/>
        </w:trPr>
        <w:tc>
          <w:tcPr>
            <w:tcW w:w="2377" w:type="dxa"/>
            <w:shd w:val="clear" w:color="auto" w:fill="auto"/>
          </w:tcPr>
          <w:p w:rsidR="00C87034" w:rsidRPr="00BD6760" w:rsidRDefault="00C87034" w:rsidP="00C8703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67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D67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7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D67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:rsidR="00C87034" w:rsidRPr="00BD6760" w:rsidRDefault="00B23098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</w:t>
            </w:r>
            <w:r w:rsidR="00C87034" w:rsidRPr="00BD6760">
              <w:rPr>
                <w:rFonts w:ascii="Angsana New" w:hAnsi="Angsana New"/>
                <w:sz w:val="30"/>
                <w:szCs w:val="30"/>
              </w:rPr>
              <w:t>.</w:t>
            </w:r>
            <w:r w:rsidRPr="00B23098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C87034" w:rsidRPr="00BD6760" w:rsidRDefault="00C87034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:rsidR="00C87034" w:rsidRPr="00BD6760" w:rsidRDefault="00B23098" w:rsidP="00C87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78</w:t>
            </w:r>
            <w:r w:rsidR="00C87034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:rsidR="005139C5" w:rsidRDefault="005139C5" w:rsidP="00513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E32A7" w:rsidRPr="001F7210" w:rsidRDefault="008E32A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F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F7210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:rsidR="0012169E" w:rsidRPr="00291247" w:rsidRDefault="0012169E" w:rsidP="00121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124E71" w:rsidRDefault="00C82040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F43AD1" w:rsidRDefault="0056733A" w:rsidP="005673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bookmarkStart w:id="2" w:name="_Hlk14918793"/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:rsidR="006522A9" w:rsidRDefault="0065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810"/>
        <w:gridCol w:w="265"/>
        <w:gridCol w:w="725"/>
        <w:gridCol w:w="270"/>
        <w:gridCol w:w="810"/>
        <w:gridCol w:w="270"/>
        <w:gridCol w:w="720"/>
        <w:gridCol w:w="270"/>
        <w:gridCol w:w="810"/>
      </w:tblGrid>
      <w:tr w:rsidR="00507417" w:rsidRPr="00291247" w:rsidTr="00F06F0B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:rsidR="00507417" w:rsidRPr="00507417" w:rsidRDefault="00507417" w:rsidP="005B316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0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75" w:type="dxa"/>
            <w:gridSpan w:val="7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0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7417" w:rsidRPr="00291247" w:rsidTr="00F06F0B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:rsidR="00507417" w:rsidRPr="00507417" w:rsidRDefault="00507417" w:rsidP="0050741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E2673" w:rsidRDefault="00507417" w:rsidP="002916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  <w:r w:rsidR="002C15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C150E" w:rsidRPr="005074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:rsidR="00507417" w:rsidRPr="00507417" w:rsidRDefault="00507417" w:rsidP="002916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</w:rPr>
              <w:t>ใช้การบัญชีป้องกัน</w:t>
            </w:r>
            <w:r w:rsidR="00080B0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0741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074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074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417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5074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3098" w:rsidRPr="00B230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417" w:rsidRPr="00291247" w:rsidTr="00F06F0B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86" w:type="dxa"/>
            <w:gridSpan w:val="11"/>
            <w:vAlign w:val="center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0741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074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0741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80B06" w:rsidRPr="00291247" w:rsidTr="00F06F0B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541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4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F06F0B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79569F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และหนี้สิน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F06F0B">
        <w:trPr>
          <w:trHeight w:val="261"/>
        </w:trPr>
        <w:tc>
          <w:tcPr>
            <w:tcW w:w="2790" w:type="dxa"/>
            <w:shd w:val="clear" w:color="auto" w:fill="auto"/>
          </w:tcPr>
          <w:p w:rsidR="00507417" w:rsidRDefault="00507417" w:rsidP="00507417">
            <w:pPr>
              <w:tabs>
                <w:tab w:val="clear" w:pos="2580"/>
                <w:tab w:val="left" w:pos="2226"/>
              </w:tabs>
              <w:ind w:left="166" w:right="-192" w:hanging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530F" w:rsidRPr="00291247" w:rsidTr="00F06F0B">
        <w:trPr>
          <w:trHeight w:val="261"/>
        </w:trPr>
        <w:tc>
          <w:tcPr>
            <w:tcW w:w="2790" w:type="dxa"/>
            <w:shd w:val="clear" w:color="auto" w:fill="auto"/>
          </w:tcPr>
          <w:p w:rsidR="004A530F" w:rsidRPr="00507417" w:rsidRDefault="004A530F" w:rsidP="004A530F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170" w:type="dxa"/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810" w:type="dxa"/>
            <w:vAlign w:val="bottom"/>
          </w:tcPr>
          <w:p w:rsidR="004A530F" w:rsidRPr="004A530F" w:rsidRDefault="004A530F" w:rsidP="00F06F0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  <w:tc>
          <w:tcPr>
            <w:tcW w:w="265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5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25" w:type="dxa"/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810" w:type="dxa"/>
            <w:vAlign w:val="bottom"/>
          </w:tcPr>
          <w:p w:rsidR="004A530F" w:rsidRPr="004A530F" w:rsidRDefault="004A530F" w:rsidP="00F06F0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64" w:right="-115"/>
              <w:rPr>
                <w:rFonts w:ascii="Times New Roman" w:hAnsi="Times New Roman" w:cs="Times New Roman"/>
                <w:color w:val="000000"/>
                <w:sz w:val="22"/>
                <w:cs/>
              </w:rPr>
            </w:pPr>
          </w:p>
        </w:tc>
        <w:tc>
          <w:tcPr>
            <w:tcW w:w="720" w:type="dxa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64" w:right="-115"/>
              <w:rPr>
                <w:rFonts w:ascii="Times New Roman" w:hAnsi="Times New Roman" w:cs="Times New Roman"/>
                <w:color w:val="000000"/>
                <w:sz w:val="22"/>
                <w:cs/>
              </w:rPr>
            </w:pPr>
          </w:p>
        </w:tc>
        <w:tc>
          <w:tcPr>
            <w:tcW w:w="810" w:type="dxa"/>
            <w:vAlign w:val="bottom"/>
          </w:tcPr>
          <w:p w:rsidR="004A530F" w:rsidRPr="004A530F" w:rsidRDefault="004A530F" w:rsidP="00F06F0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</w:tr>
      <w:tr w:rsidR="004A530F" w:rsidRPr="00291247" w:rsidTr="00F06F0B">
        <w:trPr>
          <w:trHeight w:val="261"/>
        </w:trPr>
        <w:tc>
          <w:tcPr>
            <w:tcW w:w="2790" w:type="dxa"/>
            <w:shd w:val="clear" w:color="auto" w:fill="auto"/>
          </w:tcPr>
          <w:p w:rsidR="004A530F" w:rsidRDefault="004A530F" w:rsidP="004A530F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(20,260)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(20,260)</w:t>
            </w:r>
          </w:p>
        </w:tc>
        <w:tc>
          <w:tcPr>
            <w:tcW w:w="265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(20,260)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64" w:right="-115"/>
              <w:rPr>
                <w:rFonts w:ascii="Times New Roman" w:hAnsi="Times New Roman" w:cs="Times New Roman"/>
                <w:color w:val="000000"/>
                <w:sz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64" w:right="-115"/>
              <w:rPr>
                <w:rFonts w:ascii="Times New Roman" w:hAnsi="Times New Roman" w:cs="Times New Roman"/>
                <w:color w:val="000000"/>
                <w:sz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sz w:val="30"/>
                <w:szCs w:val="30"/>
              </w:rPr>
              <w:t>(20,260)</w:t>
            </w:r>
          </w:p>
        </w:tc>
      </w:tr>
      <w:tr w:rsidR="004A530F" w:rsidRPr="00291247" w:rsidTr="00F06F0B">
        <w:trPr>
          <w:trHeight w:val="261"/>
        </w:trPr>
        <w:tc>
          <w:tcPr>
            <w:tcW w:w="2790" w:type="dxa"/>
            <w:shd w:val="clear" w:color="auto" w:fill="auto"/>
          </w:tcPr>
          <w:p w:rsidR="004A530F" w:rsidRPr="00507417" w:rsidRDefault="004A530F" w:rsidP="004A530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30F" w:rsidRPr="004A530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53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(18,383)</w:t>
            </w:r>
          </w:p>
        </w:tc>
        <w:tc>
          <w:tcPr>
            <w:tcW w:w="270" w:type="dxa"/>
          </w:tcPr>
          <w:p w:rsidR="004A530F" w:rsidRPr="00040DBE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30F" w:rsidRPr="0066178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17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(18,383)</w:t>
            </w:r>
          </w:p>
        </w:tc>
        <w:tc>
          <w:tcPr>
            <w:tcW w:w="265" w:type="dxa"/>
          </w:tcPr>
          <w:p w:rsidR="004A530F" w:rsidRPr="0066178F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30F" w:rsidRPr="0066178F" w:rsidRDefault="004A530F" w:rsidP="004A530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17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530F" w:rsidRPr="0066178F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30F" w:rsidRPr="0066178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17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(18,383)</w:t>
            </w:r>
          </w:p>
        </w:tc>
        <w:tc>
          <w:tcPr>
            <w:tcW w:w="270" w:type="dxa"/>
          </w:tcPr>
          <w:p w:rsidR="004A530F" w:rsidRPr="0066178F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64" w:right="-115"/>
              <w:rPr>
                <w:rFonts w:ascii="Times New Roman" w:hAnsi="Times New Roman" w:cs="Times New Roman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4A530F" w:rsidRPr="0066178F" w:rsidRDefault="004A530F" w:rsidP="004A530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17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530F" w:rsidRPr="0066178F" w:rsidRDefault="004A530F" w:rsidP="004A53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64" w:right="-115"/>
              <w:rPr>
                <w:rFonts w:ascii="Times New Roman" w:hAnsi="Times New Roman" w:cs="Times New Roman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30F" w:rsidRPr="0066178F" w:rsidRDefault="004A530F" w:rsidP="004A530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17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(18,383)</w:t>
            </w:r>
          </w:p>
        </w:tc>
      </w:tr>
      <w:bookmarkEnd w:id="2"/>
    </w:tbl>
    <w:p w:rsidR="00507417" w:rsidRDefault="00507417" w:rsidP="00DE68A1">
      <w:pPr>
        <w:pStyle w:val="FSContent"/>
        <w:ind w:left="450" w:firstLine="90"/>
        <w:rPr>
          <w:b/>
          <w:bCs/>
          <w:i/>
          <w:i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810"/>
        <w:gridCol w:w="265"/>
        <w:gridCol w:w="725"/>
        <w:gridCol w:w="270"/>
        <w:gridCol w:w="810"/>
        <w:gridCol w:w="270"/>
        <w:gridCol w:w="720"/>
        <w:gridCol w:w="270"/>
        <w:gridCol w:w="810"/>
      </w:tblGrid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271CB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23098" w:rsidRPr="00B23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271CB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และหนี้สิน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Default="00080B06" w:rsidP="00271CB6">
            <w:pPr>
              <w:tabs>
                <w:tab w:val="clear" w:pos="2580"/>
                <w:tab w:val="left" w:pos="2226"/>
              </w:tabs>
              <w:ind w:left="166" w:right="-192" w:hanging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080B06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1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FC133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0B06" w:rsidRPr="00507417" w:rsidRDefault="00080B06" w:rsidP="00F06F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23098"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Default="00080B06" w:rsidP="00080B06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80B06" w:rsidRPr="00507417" w:rsidRDefault="00B23098" w:rsidP="002E267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80B0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80B06" w:rsidRPr="00507417" w:rsidRDefault="00B23098" w:rsidP="002E267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80B0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230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080B06" w:rsidRPr="00507417" w:rsidTr="0051400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080B0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C76930" w:rsidP="002E26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80B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C76930" w:rsidP="002E2673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80B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3098"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CC657F" w:rsidRDefault="00CC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p w:rsidR="009C5045" w:rsidRPr="00696E68" w:rsidRDefault="009C5045" w:rsidP="00DE68A1">
      <w:pPr>
        <w:pStyle w:val="FSContent"/>
        <w:ind w:left="450" w:firstLine="90"/>
        <w:rPr>
          <w:b/>
          <w:bCs/>
          <w:i/>
          <w:iCs/>
          <w:cs/>
        </w:rPr>
      </w:pPr>
      <w:r w:rsidRPr="00696E68">
        <w:rPr>
          <w:rFonts w:hint="cs"/>
          <w:b/>
          <w:bCs/>
          <w:i/>
          <w:iCs/>
          <w:cs/>
        </w:rPr>
        <w:lastRenderedPageBreak/>
        <w:t>เครื่องมือทางการเงินที่วัดมูลค่าด้วยมูลค่ายุติธรรม</w:t>
      </w:r>
    </w:p>
    <w:p w:rsidR="009C5045" w:rsidRPr="00CA34DF" w:rsidRDefault="009C5045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color w:val="FF0000"/>
          <w:sz w:val="16"/>
          <w:szCs w:val="16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696E68" w:rsidTr="00E013FD">
        <w:trPr>
          <w:tblHeader/>
        </w:trPr>
        <w:tc>
          <w:tcPr>
            <w:tcW w:w="2340" w:type="dxa"/>
          </w:tcPr>
          <w:p w:rsidR="007111D9" w:rsidRPr="00696E68" w:rsidRDefault="007111D9" w:rsidP="005F67DF">
            <w:pPr>
              <w:pStyle w:val="block"/>
              <w:spacing w:after="0" w:line="240" w:lineRule="atLeast"/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696E68" w:rsidTr="00E013FD">
        <w:tc>
          <w:tcPr>
            <w:tcW w:w="2340" w:type="dxa"/>
          </w:tcPr>
          <w:p w:rsidR="007111D9" w:rsidRPr="00696E68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696E6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96E6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696E6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96E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696E68" w:rsidTr="00E013FD">
        <w:tc>
          <w:tcPr>
            <w:tcW w:w="2340" w:type="dxa"/>
          </w:tcPr>
          <w:p w:rsidR="007111D9" w:rsidRPr="00696E68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696E6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:rsidR="007111D9" w:rsidRPr="00696E68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:rsidR="007111D9" w:rsidRPr="00696E68" w:rsidRDefault="00DB6743" w:rsidP="00CA34D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696E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="0033287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696E6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</w:t>
            </w:r>
            <w:r w:rsidR="00CA34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696E68">
              <w:rPr>
                <w:rFonts w:ascii="Angsana New" w:hAnsi="Angsana New" w:cs="Angsana New" w:hint="cs"/>
                <w:sz w:val="30"/>
                <w:szCs w:val="30"/>
                <w:cs/>
              </w:rPr>
              <w:t>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546F86" w:rsidRPr="00CA34DF" w:rsidRDefault="00546F86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color w:val="FF0000"/>
          <w:sz w:val="16"/>
          <w:szCs w:val="16"/>
        </w:rPr>
      </w:pPr>
      <w:r w:rsidRPr="00696E68">
        <w:rPr>
          <w:rFonts w:asciiTheme="majorBidi" w:hAnsiTheme="majorBidi" w:cstheme="majorBidi"/>
          <w:color w:val="FF0000"/>
          <w:sz w:val="18"/>
          <w:szCs w:val="18"/>
        </w:rPr>
        <w:tab/>
      </w:r>
    </w:p>
    <w:p w:rsidR="00291247" w:rsidRPr="00696E68" w:rsidRDefault="00DB0370" w:rsidP="00291247">
      <w:pPr>
        <w:pStyle w:val="block"/>
        <w:spacing w:after="0" w:line="240" w:lineRule="auto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696E6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ผลขาดทุนจากการด้อยค่า</w:t>
      </w:r>
    </w:p>
    <w:p w:rsidR="00594680" w:rsidRPr="00CA34DF" w:rsidRDefault="00594680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firstLine="547"/>
        <w:rPr>
          <w:rFonts w:asciiTheme="majorBidi" w:hAnsiTheme="majorBidi" w:cstheme="majorBidi"/>
          <w:color w:val="FF0000"/>
          <w:sz w:val="16"/>
          <w:szCs w:val="16"/>
        </w:rPr>
      </w:pPr>
    </w:p>
    <w:p w:rsidR="00291247" w:rsidRPr="00696E68" w:rsidRDefault="00291247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96E68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96E6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96E68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</w:t>
      </w:r>
      <w:r w:rsidR="003239DF" w:rsidRPr="003239DF">
        <w:rPr>
          <w:rFonts w:asciiTheme="majorBidi" w:hAnsiTheme="majorBidi"/>
          <w:sz w:val="30"/>
          <w:szCs w:val="30"/>
          <w:cs/>
        </w:rPr>
        <w:t>และประเมินสภาวะเศรษฐกิจที่เกิดขึ้นในปัจจุบัน</w:t>
      </w:r>
    </w:p>
    <w:p w:rsidR="00D15ABB" w:rsidRPr="00CA34DF" w:rsidRDefault="00D15ABB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color w:val="FF0000"/>
          <w:sz w:val="16"/>
          <w:szCs w:val="16"/>
          <w:cs/>
        </w:rPr>
      </w:pPr>
    </w:p>
    <w:p w:rsidR="00594680" w:rsidRPr="00696E68" w:rsidRDefault="00DF77EF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23098" w:rsidRPr="00B23098">
        <w:rPr>
          <w:rFonts w:asciiTheme="majorBidi" w:hAnsiTheme="majorBidi" w:cstheme="majorBidi"/>
          <w:sz w:val="30"/>
          <w:szCs w:val="30"/>
        </w:rPr>
        <w:t>30</w:t>
      </w:r>
      <w:r w:rsidR="00C54195"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="00944ED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3098" w:rsidRPr="00B23098">
        <w:rPr>
          <w:rFonts w:asciiTheme="majorBidi" w:hAnsiTheme="majorBidi" w:cstheme="majorBidi"/>
          <w:sz w:val="30"/>
          <w:szCs w:val="30"/>
        </w:rPr>
        <w:t>2563</w:t>
      </w:r>
      <w:r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23098" w:rsidRPr="00B23098">
        <w:rPr>
          <w:rFonts w:asciiTheme="majorBidi" w:hAnsiTheme="majorBidi" w:cstheme="majorBidi"/>
          <w:sz w:val="30"/>
          <w:szCs w:val="30"/>
        </w:rPr>
        <w:t>31</w:t>
      </w:r>
      <w:r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23098" w:rsidRPr="00B23098">
        <w:rPr>
          <w:rFonts w:asciiTheme="majorBidi" w:hAnsiTheme="majorBidi" w:cstheme="majorBidi"/>
          <w:sz w:val="30"/>
          <w:szCs w:val="30"/>
        </w:rPr>
        <w:t>2562</w:t>
      </w:r>
      <w:r w:rsidRPr="00696E68">
        <w:rPr>
          <w:rFonts w:asciiTheme="majorBidi" w:hAnsiTheme="majorBidi" w:cstheme="majorBidi"/>
          <w:sz w:val="30"/>
          <w:szCs w:val="30"/>
        </w:rPr>
        <w:t xml:space="preserve"> 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</w:t>
      </w:r>
      <w:r w:rsidR="00003A59" w:rsidRPr="00696E68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96E68">
        <w:rPr>
          <w:rFonts w:asciiTheme="majorBidi" w:hAnsiTheme="majorBidi" w:cstheme="majorBidi" w:hint="cs"/>
          <w:sz w:val="30"/>
          <w:szCs w:val="30"/>
          <w:cs/>
        </w:rPr>
        <w:t>จากการด้อยค่าของลูกหนี้การค้า</w:t>
      </w:r>
    </w:p>
    <w:p w:rsidR="00291247" w:rsidRPr="00CA34DF" w:rsidRDefault="00291247" w:rsidP="0078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color w:val="FF0000"/>
          <w:sz w:val="16"/>
          <w:szCs w:val="16"/>
          <w:cs/>
        </w:rPr>
      </w:pPr>
    </w:p>
    <w:tbl>
      <w:tblPr>
        <w:tblW w:w="922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589"/>
        <w:gridCol w:w="864"/>
        <w:gridCol w:w="1267"/>
        <w:gridCol w:w="236"/>
        <w:gridCol w:w="1267"/>
      </w:tblGrid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54195" w:rsidRPr="00696E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4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4C25" w:rsidRPr="00696E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E960FC" w:rsidRDefault="00E66F86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60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696E68" w:rsidRDefault="00B2309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Gautami" w:hAnsi="Gautami" w:cs="Gautami"/>
                <w:sz w:val="30"/>
                <w:szCs w:val="30"/>
              </w:rPr>
            </w:pPr>
            <w:r w:rsidRPr="00696E68">
              <w:rPr>
                <w:rFonts w:ascii="Gautami" w:hAnsi="Gautami" w:cs="Gautami"/>
                <w:sz w:val="30"/>
                <w:szCs w:val="30"/>
                <w:cs/>
              </w:rPr>
              <w:t>ยังไม่</w:t>
            </w:r>
            <w:r w:rsidRPr="00696E68">
              <w:rPr>
                <w:rFonts w:ascii="Gautami" w:hAnsi="Gautami" w:cs="Gautam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C54195" w:rsidRPr="004A530F" w:rsidRDefault="004A530F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530F">
              <w:rPr>
                <w:rFonts w:ascii="Angsana New" w:hAnsi="Angsana New"/>
                <w:sz w:val="30"/>
                <w:szCs w:val="30"/>
              </w:rPr>
              <w:t>301,137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396</w:t>
            </w:r>
            <w:r w:rsidR="00C54195" w:rsidRPr="00696E68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C54195" w:rsidRPr="00696E68" w:rsidTr="00256A46">
        <w:tc>
          <w:tcPr>
            <w:tcW w:w="5589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54195" w:rsidRPr="004A530F" w:rsidRDefault="004A530F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0F">
              <w:rPr>
                <w:rFonts w:ascii="Angsana New" w:hAnsi="Angsana New"/>
                <w:b/>
                <w:bCs/>
                <w:sz w:val="30"/>
                <w:szCs w:val="30"/>
              </w:rPr>
              <w:t>301,137</w:t>
            </w:r>
          </w:p>
        </w:tc>
        <w:tc>
          <w:tcPr>
            <w:tcW w:w="236" w:type="dxa"/>
          </w:tcPr>
          <w:p w:rsidR="00C54195" w:rsidRPr="00696E68" w:rsidRDefault="00C54195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54195" w:rsidRPr="00696E68" w:rsidRDefault="00B23098" w:rsidP="00C5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  <w:r w:rsidR="00C5419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E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44C25" w:rsidRPr="004A530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0F" w:rsidRPr="00696E68" w:rsidTr="00256A46">
        <w:tc>
          <w:tcPr>
            <w:tcW w:w="5589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696E6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530F">
              <w:rPr>
                <w:rFonts w:ascii="Angsana New" w:hAnsi="Angsana New"/>
                <w:sz w:val="30"/>
                <w:szCs w:val="30"/>
              </w:rPr>
              <w:t>1,133,835</w:t>
            </w:r>
          </w:p>
        </w:tc>
        <w:tc>
          <w:tcPr>
            <w:tcW w:w="236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530F">
              <w:rPr>
                <w:rFonts w:ascii="Angsana New" w:hAnsi="Angsana New"/>
                <w:sz w:val="30"/>
                <w:szCs w:val="30"/>
              </w:rPr>
              <w:t>1,193,447</w:t>
            </w:r>
          </w:p>
        </w:tc>
      </w:tr>
      <w:tr w:rsidR="004A530F" w:rsidRPr="00696E68" w:rsidTr="00256A46">
        <w:tc>
          <w:tcPr>
            <w:tcW w:w="5589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696E6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64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0F" w:rsidRPr="00696E68" w:rsidTr="00256A46">
        <w:tc>
          <w:tcPr>
            <w:tcW w:w="5589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6E6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B23098">
              <w:rPr>
                <w:rFonts w:ascii="Angsana New" w:hAnsi="Angsana New"/>
                <w:sz w:val="30"/>
                <w:szCs w:val="30"/>
              </w:rPr>
              <w:t>3</w:t>
            </w:r>
            <w:r w:rsidRPr="00696E6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530F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36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530F">
              <w:rPr>
                <w:rFonts w:ascii="Angsana New" w:hAnsi="Angsana New"/>
                <w:sz w:val="30"/>
                <w:szCs w:val="30"/>
              </w:rPr>
              <w:t>2,694</w:t>
            </w:r>
          </w:p>
        </w:tc>
      </w:tr>
      <w:tr w:rsidR="004A530F" w:rsidRPr="00696E68" w:rsidTr="00256A46">
        <w:tc>
          <w:tcPr>
            <w:tcW w:w="5589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0F">
              <w:rPr>
                <w:rFonts w:ascii="Angsana New" w:hAnsi="Angsana New"/>
                <w:b/>
                <w:bCs/>
                <w:sz w:val="30"/>
                <w:szCs w:val="30"/>
              </w:rPr>
              <w:t>1,134,771</w:t>
            </w:r>
          </w:p>
        </w:tc>
        <w:tc>
          <w:tcPr>
            <w:tcW w:w="236" w:type="dxa"/>
          </w:tcPr>
          <w:p w:rsidR="004A530F" w:rsidRPr="00696E68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A530F" w:rsidRPr="004A530F" w:rsidRDefault="004A530F" w:rsidP="004A5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0F">
              <w:rPr>
                <w:rFonts w:ascii="Angsana New" w:hAnsi="Angsana New"/>
                <w:b/>
                <w:bCs/>
                <w:sz w:val="30"/>
                <w:szCs w:val="30"/>
              </w:rPr>
              <w:t>1,196,141</w:t>
            </w:r>
          </w:p>
        </w:tc>
      </w:tr>
      <w:tr w:rsidR="00444C25" w:rsidRPr="00696E68" w:rsidTr="00256A46">
        <w:tc>
          <w:tcPr>
            <w:tcW w:w="5589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E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444C25" w:rsidRPr="004A530F" w:rsidRDefault="004A530F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0F">
              <w:rPr>
                <w:rFonts w:ascii="Angsana New" w:hAnsi="Angsana New"/>
                <w:b/>
                <w:bCs/>
                <w:sz w:val="30"/>
                <w:szCs w:val="30"/>
              </w:rPr>
              <w:t>1,435,908</w:t>
            </w:r>
          </w:p>
        </w:tc>
        <w:tc>
          <w:tcPr>
            <w:tcW w:w="236" w:type="dxa"/>
          </w:tcPr>
          <w:p w:rsidR="00444C25" w:rsidRPr="00696E68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444C25" w:rsidRPr="00696E68" w:rsidRDefault="00B2309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4C2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="00444C25" w:rsidRPr="00696E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</w:tr>
    </w:tbl>
    <w:p w:rsidR="00DF4076" w:rsidRDefault="00DF4076" w:rsidP="002D5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195F57" w:rsidRPr="003153C0" w:rsidRDefault="00195F5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153C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66016B" w:rsidRPr="00E241A6" w:rsidRDefault="0066016B" w:rsidP="003153C0">
      <w:pPr>
        <w:pStyle w:val="FSBlank"/>
        <w:rPr>
          <w:sz w:val="30"/>
          <w:szCs w:val="30"/>
        </w:rPr>
      </w:pPr>
    </w:p>
    <w:tbl>
      <w:tblPr>
        <w:tblW w:w="9182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426"/>
        <w:gridCol w:w="1260"/>
        <w:gridCol w:w="236"/>
        <w:gridCol w:w="1254"/>
        <w:gridCol w:w="6"/>
      </w:tblGrid>
      <w:tr w:rsidR="00CF1E9F" w:rsidRPr="00E241A6" w:rsidTr="00955A87">
        <w:trPr>
          <w:tblHeader/>
        </w:trPr>
        <w:tc>
          <w:tcPr>
            <w:tcW w:w="6426" w:type="dxa"/>
          </w:tcPr>
          <w:p w:rsidR="00CF1E9F" w:rsidRPr="00E241A6" w:rsidRDefault="00CF1E9F" w:rsidP="00955A87">
            <w:pPr>
              <w:tabs>
                <w:tab w:val="clear" w:pos="6549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54195" w:rsidRPr="00E241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4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CF1E9F" w:rsidRPr="00E241A6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E241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E241A6" w:rsidTr="00955A87">
        <w:trPr>
          <w:tblHeader/>
        </w:trPr>
        <w:tc>
          <w:tcPr>
            <w:tcW w:w="6426" w:type="dxa"/>
          </w:tcPr>
          <w:p w:rsidR="00CF1E9F" w:rsidRPr="00E241A6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F1E9F" w:rsidRPr="00E241A6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F1E9F" w:rsidRPr="00E241A6" w:rsidRDefault="00B2309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0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52EF5" w:rsidRPr="00E241A6" w:rsidTr="00955A87">
        <w:trPr>
          <w:gridAfter w:val="1"/>
          <w:wAfter w:w="6" w:type="dxa"/>
          <w:cantSplit/>
          <w:tblHeader/>
        </w:trPr>
        <w:tc>
          <w:tcPr>
            <w:tcW w:w="6426" w:type="dxa"/>
          </w:tcPr>
          <w:p w:rsidR="00752EF5" w:rsidRPr="00E241A6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752EF5" w:rsidRPr="00E241A6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41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13" w:rsidRPr="00E241A6" w:rsidTr="00955A87">
        <w:tc>
          <w:tcPr>
            <w:tcW w:w="6426" w:type="dxa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41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DF2A13" w:rsidRPr="00E241A6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3A44" w:rsidRPr="00E241A6" w:rsidTr="00955A87">
        <w:tc>
          <w:tcPr>
            <w:tcW w:w="6426" w:type="dxa"/>
          </w:tcPr>
          <w:p w:rsidR="00643A44" w:rsidRPr="00E241A6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41A6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60" w:type="dxa"/>
          </w:tcPr>
          <w:p w:rsidR="00643A44" w:rsidRPr="00643A44" w:rsidRDefault="00EB47DF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B47DF">
              <w:rPr>
                <w:rFonts w:ascii="Angsana New" w:hAnsi="Angsana New"/>
                <w:sz w:val="30"/>
                <w:szCs w:val="30"/>
              </w:rPr>
              <w:t>264,802</w:t>
            </w:r>
          </w:p>
        </w:tc>
        <w:tc>
          <w:tcPr>
            <w:tcW w:w="236" w:type="dxa"/>
          </w:tcPr>
          <w:p w:rsidR="00643A44" w:rsidRPr="00E241A6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43A44" w:rsidRPr="00E241A6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151</w:t>
            </w:r>
            <w:r w:rsidRPr="00E241A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643A44" w:rsidRPr="00E241A6" w:rsidTr="00955A87">
        <w:tc>
          <w:tcPr>
            <w:tcW w:w="6426" w:type="dxa"/>
          </w:tcPr>
          <w:p w:rsidR="00643A44" w:rsidRPr="00E241A6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41A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3A44" w:rsidRPr="00643A44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643A44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643A44" w:rsidRPr="00E241A6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643A44" w:rsidRPr="00E241A6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23098">
              <w:rPr>
                <w:rFonts w:ascii="Angsana New" w:hAnsi="Angsana New"/>
                <w:sz w:val="30"/>
                <w:szCs w:val="30"/>
              </w:rPr>
              <w:t>13</w:t>
            </w:r>
            <w:r w:rsidRPr="00E241A6">
              <w:rPr>
                <w:rFonts w:ascii="Angsana New" w:hAnsi="Angsana New"/>
                <w:sz w:val="30"/>
                <w:szCs w:val="30"/>
              </w:rPr>
              <w:t>,</w:t>
            </w:r>
            <w:r w:rsidRPr="00B2309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643A44" w:rsidRPr="00E241A6" w:rsidTr="00955A87">
        <w:tc>
          <w:tcPr>
            <w:tcW w:w="6426" w:type="dxa"/>
          </w:tcPr>
          <w:p w:rsidR="00643A44" w:rsidRPr="00E241A6" w:rsidRDefault="00643A44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43A44" w:rsidRPr="00EB47DF" w:rsidRDefault="00EB47DF" w:rsidP="0064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7DF">
              <w:rPr>
                <w:rFonts w:ascii="Angsana New" w:hAnsi="Angsana New"/>
                <w:b/>
                <w:bCs/>
                <w:sz w:val="30"/>
                <w:szCs w:val="30"/>
              </w:rPr>
              <w:t>278,171</w:t>
            </w:r>
          </w:p>
        </w:tc>
        <w:tc>
          <w:tcPr>
            <w:tcW w:w="236" w:type="dxa"/>
          </w:tcPr>
          <w:p w:rsidR="00643A44" w:rsidRPr="00E241A6" w:rsidRDefault="00643A44" w:rsidP="00643A4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3A44" w:rsidRPr="00E241A6" w:rsidRDefault="00643A44" w:rsidP="00643A44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164</w:t>
            </w:r>
            <w:r w:rsidRPr="00E241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30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</w:tbl>
    <w:p w:rsidR="00BC0A42" w:rsidRDefault="00BC0A42" w:rsidP="006522A9">
      <w:pPr>
        <w:pStyle w:val="FSBlank"/>
        <w:ind w:left="0"/>
        <w:rPr>
          <w:sz w:val="30"/>
          <w:szCs w:val="30"/>
        </w:rPr>
      </w:pPr>
    </w:p>
    <w:p w:rsidR="002D5E09" w:rsidRPr="002D5E09" w:rsidRDefault="002D5E09" w:rsidP="002D5E0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D5E0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2D5E09" w:rsidRPr="002D5E09" w:rsidRDefault="002D5E09" w:rsidP="002D5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2D5E09" w:rsidRPr="00480768" w:rsidRDefault="002D5E09" w:rsidP="002D5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80768">
        <w:rPr>
          <w:rFonts w:ascii="Angsana New" w:hAnsi="Angsana New"/>
          <w:sz w:val="30"/>
          <w:szCs w:val="30"/>
          <w:cs/>
          <w:lang w:val="th-TH"/>
        </w:rPr>
        <w:t>ในการประชุมวิสามัญผู้ถือหุ้นของบริษัท เมื่อวันที่</w:t>
      </w:r>
      <w:r w:rsidRPr="00480768">
        <w:rPr>
          <w:rFonts w:ascii="Angsana New" w:hAnsi="Angsana New"/>
          <w:sz w:val="30"/>
          <w:szCs w:val="30"/>
          <w:lang w:val="th-TH"/>
        </w:rPr>
        <w:t xml:space="preserve"> 9 </w:t>
      </w:r>
      <w:r w:rsidRPr="00480768">
        <w:rPr>
          <w:rFonts w:ascii="Angsana New" w:hAnsi="Angsana New"/>
          <w:sz w:val="30"/>
          <w:szCs w:val="30"/>
          <w:cs/>
          <w:lang w:val="th-TH"/>
        </w:rPr>
        <w:t>พฤศจิกายน</w:t>
      </w:r>
      <w:r w:rsidRPr="00480768">
        <w:rPr>
          <w:rFonts w:ascii="Angsana New" w:hAnsi="Angsana New"/>
          <w:sz w:val="30"/>
          <w:szCs w:val="30"/>
          <w:lang w:val="th-TH"/>
        </w:rPr>
        <w:t xml:space="preserve"> 2563 </w:t>
      </w:r>
      <w:r w:rsidRPr="00480768">
        <w:rPr>
          <w:rFonts w:ascii="Angsana New" w:hAnsi="Angsana New"/>
          <w:sz w:val="30"/>
          <w:szCs w:val="30"/>
          <w:cs/>
          <w:lang w:val="th-TH"/>
        </w:rPr>
        <w:t>ผู้ถือหุ้นมีมติอนุมัติให้เปลี่ยนชื่อบริษัทเป็น “บริษัท ไฟน์ เม็ททัล เทคโนโลยีส์ จำกัด</w:t>
      </w:r>
      <w:r w:rsidRPr="00480768">
        <w:rPr>
          <w:rFonts w:ascii="Angsana New" w:hAnsi="Angsana New"/>
          <w:sz w:val="30"/>
          <w:szCs w:val="30"/>
          <w:lang w:val="th-TH"/>
        </w:rPr>
        <w:t xml:space="preserve"> (</w:t>
      </w:r>
      <w:r w:rsidRPr="00480768">
        <w:rPr>
          <w:rFonts w:ascii="Angsana New" w:hAnsi="Angsana New"/>
          <w:sz w:val="30"/>
          <w:szCs w:val="30"/>
          <w:cs/>
          <w:lang w:val="th-TH"/>
        </w:rPr>
        <w:t>มหาชน</w:t>
      </w:r>
      <w:r w:rsidRPr="00480768">
        <w:rPr>
          <w:rFonts w:ascii="Angsana New" w:hAnsi="Angsana New"/>
          <w:sz w:val="30"/>
          <w:szCs w:val="30"/>
          <w:lang w:val="th-TH"/>
        </w:rPr>
        <w:t xml:space="preserve">)” </w:t>
      </w:r>
      <w:r w:rsidRPr="00480768">
        <w:rPr>
          <w:rFonts w:ascii="Angsana New" w:hAnsi="Angsana New"/>
          <w:sz w:val="30"/>
          <w:szCs w:val="30"/>
          <w:cs/>
          <w:lang w:val="th-TH"/>
        </w:rPr>
        <w:t>ชื่อภาษาอังกฤษ “</w:t>
      </w:r>
      <w:r w:rsidRPr="00480768">
        <w:rPr>
          <w:rFonts w:ascii="Angsana New" w:hAnsi="Angsana New"/>
          <w:sz w:val="30"/>
          <w:szCs w:val="30"/>
          <w:lang w:val="th-TH"/>
        </w:rPr>
        <w:t xml:space="preserve">Fine Metal Technologies Public Company Limited” </w:t>
      </w:r>
      <w:r w:rsidRPr="00480768">
        <w:rPr>
          <w:rFonts w:ascii="Angsana New" w:hAnsi="Angsana New"/>
          <w:sz w:val="30"/>
          <w:szCs w:val="30"/>
          <w:cs/>
          <w:lang w:val="th-TH"/>
        </w:rPr>
        <w:t>โดยบริษัทอยู่ระหว่างการจัดเตรียมเอกสารเพื่อจดทะเบียนกับกรมพัฒนาธุรกิจการค้า กระทรวงพาณิชย์ ทั้งนี้ผู้บริหารของบริษัทคาดว่าจะเสร็จสิ้นภายในเดือนพฤศจิกายน</w:t>
      </w:r>
      <w:r w:rsidRPr="00480768">
        <w:rPr>
          <w:rFonts w:ascii="Angsana New" w:hAnsi="Angsana New"/>
          <w:sz w:val="30"/>
          <w:szCs w:val="30"/>
          <w:lang w:val="th-TH"/>
        </w:rPr>
        <w:t xml:space="preserve"> 2563</w:t>
      </w:r>
    </w:p>
    <w:p w:rsidR="002D5E09" w:rsidRPr="00E241A6" w:rsidRDefault="002D5E09" w:rsidP="006522A9">
      <w:pPr>
        <w:pStyle w:val="FSBlank"/>
        <w:ind w:left="0"/>
        <w:rPr>
          <w:sz w:val="30"/>
          <w:szCs w:val="30"/>
        </w:rPr>
      </w:pPr>
    </w:p>
    <w:sectPr w:rsidR="002D5E09" w:rsidRPr="00E241A6" w:rsidSect="006522A9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298" w:rsidRDefault="00322298">
      <w:r>
        <w:separator/>
      </w:r>
    </w:p>
  </w:endnote>
  <w:endnote w:type="continuationSeparator" w:id="0">
    <w:p w:rsidR="00322298" w:rsidRDefault="0032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9C5" w:rsidRPr="001C2877" w:rsidRDefault="005139C5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B2309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5139C5" w:rsidRPr="00C70DC4" w:rsidRDefault="005139C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9C5" w:rsidRPr="00C70DC4" w:rsidRDefault="005139C5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2309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5139C5" w:rsidRPr="00C70DC4" w:rsidRDefault="005139C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298" w:rsidRDefault="00322298">
      <w:r>
        <w:separator/>
      </w:r>
    </w:p>
  </w:footnote>
  <w:footnote w:type="continuationSeparator" w:id="0">
    <w:p w:rsidR="00322298" w:rsidRDefault="00322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9C5" w:rsidRPr="00A86E49" w:rsidRDefault="005139C5" w:rsidP="00312D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2D5E09">
      <w:rPr>
        <w:rFonts w:ascii="Angsana New" w:hAnsi="Angsana New"/>
        <w:b/>
        <w:bCs/>
        <w:sz w:val="32"/>
        <w:szCs w:val="32"/>
        <w:cs/>
      </w:rPr>
      <w:t>บริษัท ฟูรูกาวา เม็ททัล (ไทยแลนด์) จำกัด (มหาชน)</w:t>
    </w:r>
  </w:p>
  <w:p w:rsidR="005139C5" w:rsidRPr="00A86E49" w:rsidRDefault="005139C5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:rsidR="005139C5" w:rsidRDefault="005139C5" w:rsidP="00670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B2309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 w:rsidRPr="00B2309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5139C5" w:rsidRPr="0064466F" w:rsidRDefault="005139C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9C5" w:rsidRDefault="005139C5" w:rsidP="000F30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/>
      <w:jc w:val="both"/>
      <w:rPr>
        <w:rFonts w:ascii="Angsana New" w:hAnsi="Angsana New"/>
        <w:b/>
        <w:bCs/>
        <w:sz w:val="32"/>
        <w:szCs w:val="32"/>
      </w:rPr>
    </w:pPr>
    <w:r w:rsidRPr="00FE5F0E">
      <w:rPr>
        <w:rFonts w:ascii="Angsana New" w:hAnsi="Angsana New"/>
        <w:b/>
        <w:bCs/>
        <w:sz w:val="32"/>
        <w:szCs w:val="32"/>
        <w:cs/>
      </w:rPr>
      <w:t>บริษัท ฟูรูกาวา เม็ททัล (ไทยแลนด์) จำกัด (มหาชน</w:t>
    </w:r>
    <w:r w:rsidRPr="00C32268">
      <w:rPr>
        <w:rFonts w:ascii="Angsana New" w:hAnsi="Angsana New"/>
        <w:b/>
        <w:bCs/>
        <w:sz w:val="32"/>
        <w:szCs w:val="32"/>
      </w:rPr>
      <w:t>)</w:t>
    </w:r>
  </w:p>
  <w:p w:rsidR="005139C5" w:rsidRPr="00A86E49" w:rsidRDefault="005139C5" w:rsidP="000F30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:rsidR="005139C5" w:rsidRDefault="005139C5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5139C5" w:rsidRPr="005B0BAA" w:rsidRDefault="005139C5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16"/>
  </w:num>
  <w:num w:numId="18">
    <w:abstractNumId w:val="10"/>
  </w:num>
  <w:num w:numId="19">
    <w:abstractNumId w:val="17"/>
  </w:num>
  <w:num w:numId="20">
    <w:abstractNumId w:val="2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40BB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37E3"/>
    <w:rsid w:val="000145D4"/>
    <w:rsid w:val="0001487D"/>
    <w:rsid w:val="00015051"/>
    <w:rsid w:val="00015376"/>
    <w:rsid w:val="0001565E"/>
    <w:rsid w:val="00017111"/>
    <w:rsid w:val="000221C0"/>
    <w:rsid w:val="000222A9"/>
    <w:rsid w:val="00023947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373D0"/>
    <w:rsid w:val="000377B1"/>
    <w:rsid w:val="0004030D"/>
    <w:rsid w:val="00040FB6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53FB6"/>
    <w:rsid w:val="00057946"/>
    <w:rsid w:val="000608FA"/>
    <w:rsid w:val="0006092B"/>
    <w:rsid w:val="00060CE2"/>
    <w:rsid w:val="00061710"/>
    <w:rsid w:val="00061BCB"/>
    <w:rsid w:val="00061F90"/>
    <w:rsid w:val="0006316A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CD5"/>
    <w:rsid w:val="00083DDF"/>
    <w:rsid w:val="00084E5B"/>
    <w:rsid w:val="00090425"/>
    <w:rsid w:val="00090CC0"/>
    <w:rsid w:val="00090F00"/>
    <w:rsid w:val="000918A8"/>
    <w:rsid w:val="00091AB6"/>
    <w:rsid w:val="000922B5"/>
    <w:rsid w:val="0009235A"/>
    <w:rsid w:val="00094EC6"/>
    <w:rsid w:val="00095E87"/>
    <w:rsid w:val="000972AC"/>
    <w:rsid w:val="00097439"/>
    <w:rsid w:val="000A00CD"/>
    <w:rsid w:val="000A0CDE"/>
    <w:rsid w:val="000A2D59"/>
    <w:rsid w:val="000A4576"/>
    <w:rsid w:val="000A4F17"/>
    <w:rsid w:val="000A4FE3"/>
    <w:rsid w:val="000A50D5"/>
    <w:rsid w:val="000A51A2"/>
    <w:rsid w:val="000A6A16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5BC9"/>
    <w:rsid w:val="000B6061"/>
    <w:rsid w:val="000B64CC"/>
    <w:rsid w:val="000B6B44"/>
    <w:rsid w:val="000B7875"/>
    <w:rsid w:val="000B7F4F"/>
    <w:rsid w:val="000B7FA1"/>
    <w:rsid w:val="000C017F"/>
    <w:rsid w:val="000C0585"/>
    <w:rsid w:val="000C1503"/>
    <w:rsid w:val="000C1D31"/>
    <w:rsid w:val="000C1E95"/>
    <w:rsid w:val="000C26EC"/>
    <w:rsid w:val="000C3F71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8CC"/>
    <w:rsid w:val="00114C18"/>
    <w:rsid w:val="00114EEC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676E5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7226"/>
    <w:rsid w:val="00190916"/>
    <w:rsid w:val="00190CDF"/>
    <w:rsid w:val="001919D1"/>
    <w:rsid w:val="00191FF9"/>
    <w:rsid w:val="00194609"/>
    <w:rsid w:val="0019493E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A7A1F"/>
    <w:rsid w:val="001B092A"/>
    <w:rsid w:val="001B1017"/>
    <w:rsid w:val="001B1A63"/>
    <w:rsid w:val="001B2199"/>
    <w:rsid w:val="001B21B6"/>
    <w:rsid w:val="001B22AB"/>
    <w:rsid w:val="001B2D7A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958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D79D9"/>
    <w:rsid w:val="001E2842"/>
    <w:rsid w:val="001E2C7C"/>
    <w:rsid w:val="001E2EFE"/>
    <w:rsid w:val="001E421E"/>
    <w:rsid w:val="001E64FA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463D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5ABA"/>
    <w:rsid w:val="00227BB7"/>
    <w:rsid w:val="00230B7E"/>
    <w:rsid w:val="00230C71"/>
    <w:rsid w:val="00231412"/>
    <w:rsid w:val="002325AE"/>
    <w:rsid w:val="00234F79"/>
    <w:rsid w:val="002353B8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6A46"/>
    <w:rsid w:val="002573C1"/>
    <w:rsid w:val="002607D0"/>
    <w:rsid w:val="00261303"/>
    <w:rsid w:val="00261D31"/>
    <w:rsid w:val="0026204C"/>
    <w:rsid w:val="0026254C"/>
    <w:rsid w:val="0026443D"/>
    <w:rsid w:val="00265C2A"/>
    <w:rsid w:val="002663EA"/>
    <w:rsid w:val="00267138"/>
    <w:rsid w:val="002676CB"/>
    <w:rsid w:val="00267E32"/>
    <w:rsid w:val="00271CB6"/>
    <w:rsid w:val="00271D80"/>
    <w:rsid w:val="002724C5"/>
    <w:rsid w:val="00272E6A"/>
    <w:rsid w:val="00276505"/>
    <w:rsid w:val="00277305"/>
    <w:rsid w:val="002809D4"/>
    <w:rsid w:val="002817B3"/>
    <w:rsid w:val="002818C6"/>
    <w:rsid w:val="00283D5F"/>
    <w:rsid w:val="00283DA9"/>
    <w:rsid w:val="002854C0"/>
    <w:rsid w:val="0028550A"/>
    <w:rsid w:val="00285EAA"/>
    <w:rsid w:val="0029062F"/>
    <w:rsid w:val="00291247"/>
    <w:rsid w:val="002913DD"/>
    <w:rsid w:val="00291648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205"/>
    <w:rsid w:val="002B5FF1"/>
    <w:rsid w:val="002B6A04"/>
    <w:rsid w:val="002B7D6A"/>
    <w:rsid w:val="002C0E6B"/>
    <w:rsid w:val="002C0FE9"/>
    <w:rsid w:val="002C136C"/>
    <w:rsid w:val="002C150E"/>
    <w:rsid w:val="002C42D2"/>
    <w:rsid w:val="002C46DF"/>
    <w:rsid w:val="002C4705"/>
    <w:rsid w:val="002C51F5"/>
    <w:rsid w:val="002C53B5"/>
    <w:rsid w:val="002C5913"/>
    <w:rsid w:val="002C62E8"/>
    <w:rsid w:val="002C6684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5E09"/>
    <w:rsid w:val="002D657F"/>
    <w:rsid w:val="002D6A23"/>
    <w:rsid w:val="002D7036"/>
    <w:rsid w:val="002E0835"/>
    <w:rsid w:val="002E1A20"/>
    <w:rsid w:val="002E1B71"/>
    <w:rsid w:val="002E1E38"/>
    <w:rsid w:val="002E2673"/>
    <w:rsid w:val="002E3646"/>
    <w:rsid w:val="002E480D"/>
    <w:rsid w:val="002E56C0"/>
    <w:rsid w:val="002E6AC7"/>
    <w:rsid w:val="002E6CD3"/>
    <w:rsid w:val="002E7AC9"/>
    <w:rsid w:val="002F1DD9"/>
    <w:rsid w:val="002F303B"/>
    <w:rsid w:val="002F42BF"/>
    <w:rsid w:val="002F47E2"/>
    <w:rsid w:val="002F504C"/>
    <w:rsid w:val="002F5C14"/>
    <w:rsid w:val="002F730D"/>
    <w:rsid w:val="002F76DC"/>
    <w:rsid w:val="002F7DD3"/>
    <w:rsid w:val="00301198"/>
    <w:rsid w:val="00301349"/>
    <w:rsid w:val="00301375"/>
    <w:rsid w:val="0030252A"/>
    <w:rsid w:val="003040CF"/>
    <w:rsid w:val="003059BE"/>
    <w:rsid w:val="00305FE5"/>
    <w:rsid w:val="00307D2F"/>
    <w:rsid w:val="0031007F"/>
    <w:rsid w:val="00310D55"/>
    <w:rsid w:val="0031120C"/>
    <w:rsid w:val="00312879"/>
    <w:rsid w:val="00312D58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298"/>
    <w:rsid w:val="00322FB7"/>
    <w:rsid w:val="003239DF"/>
    <w:rsid w:val="00324867"/>
    <w:rsid w:val="00325572"/>
    <w:rsid w:val="003256E1"/>
    <w:rsid w:val="00326634"/>
    <w:rsid w:val="00326CD8"/>
    <w:rsid w:val="003304D6"/>
    <w:rsid w:val="00331006"/>
    <w:rsid w:val="00331221"/>
    <w:rsid w:val="00332873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0B22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68F5"/>
    <w:rsid w:val="003772AA"/>
    <w:rsid w:val="00377A88"/>
    <w:rsid w:val="00377EA8"/>
    <w:rsid w:val="003814A6"/>
    <w:rsid w:val="003824DF"/>
    <w:rsid w:val="0038287C"/>
    <w:rsid w:val="0038305E"/>
    <w:rsid w:val="00384B7E"/>
    <w:rsid w:val="00384E79"/>
    <w:rsid w:val="003850B5"/>
    <w:rsid w:val="003917B8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703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203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1B89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7633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768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561"/>
    <w:rsid w:val="004A475A"/>
    <w:rsid w:val="004A4BBA"/>
    <w:rsid w:val="004A530F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6CC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1EEC"/>
    <w:rsid w:val="004E3085"/>
    <w:rsid w:val="004E38EC"/>
    <w:rsid w:val="004E488C"/>
    <w:rsid w:val="004E4DF4"/>
    <w:rsid w:val="004E500E"/>
    <w:rsid w:val="004E5916"/>
    <w:rsid w:val="004E60C3"/>
    <w:rsid w:val="004E60DE"/>
    <w:rsid w:val="004E685A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2AE"/>
    <w:rsid w:val="005117E9"/>
    <w:rsid w:val="0051199F"/>
    <w:rsid w:val="005120D2"/>
    <w:rsid w:val="005139C5"/>
    <w:rsid w:val="00514007"/>
    <w:rsid w:val="005145A0"/>
    <w:rsid w:val="005171E8"/>
    <w:rsid w:val="0051797F"/>
    <w:rsid w:val="005205C8"/>
    <w:rsid w:val="00521487"/>
    <w:rsid w:val="00521EC1"/>
    <w:rsid w:val="00522898"/>
    <w:rsid w:val="005239D0"/>
    <w:rsid w:val="005243B5"/>
    <w:rsid w:val="005245D1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2E6"/>
    <w:rsid w:val="00535564"/>
    <w:rsid w:val="0053684C"/>
    <w:rsid w:val="00540516"/>
    <w:rsid w:val="00541342"/>
    <w:rsid w:val="00541AEF"/>
    <w:rsid w:val="00541B4E"/>
    <w:rsid w:val="00542284"/>
    <w:rsid w:val="0054360B"/>
    <w:rsid w:val="0054480A"/>
    <w:rsid w:val="00544AE1"/>
    <w:rsid w:val="005461D5"/>
    <w:rsid w:val="00546459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10A"/>
    <w:rsid w:val="0056078E"/>
    <w:rsid w:val="00560B5E"/>
    <w:rsid w:val="0056176F"/>
    <w:rsid w:val="005619BA"/>
    <w:rsid w:val="00561B86"/>
    <w:rsid w:val="005625E5"/>
    <w:rsid w:val="005628B4"/>
    <w:rsid w:val="00563602"/>
    <w:rsid w:val="00564CB5"/>
    <w:rsid w:val="00566F47"/>
    <w:rsid w:val="00566F95"/>
    <w:rsid w:val="0056705C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0BAA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B4B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174"/>
    <w:rsid w:val="005D296A"/>
    <w:rsid w:val="005D2EFF"/>
    <w:rsid w:val="005D42C4"/>
    <w:rsid w:val="005D4AB1"/>
    <w:rsid w:val="005D4FCD"/>
    <w:rsid w:val="005D5A64"/>
    <w:rsid w:val="005D5DFD"/>
    <w:rsid w:val="005D6E19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596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99"/>
    <w:rsid w:val="006132BC"/>
    <w:rsid w:val="00613B92"/>
    <w:rsid w:val="00615788"/>
    <w:rsid w:val="00616541"/>
    <w:rsid w:val="00617690"/>
    <w:rsid w:val="00617CE1"/>
    <w:rsid w:val="0062018E"/>
    <w:rsid w:val="00621703"/>
    <w:rsid w:val="00621D1D"/>
    <w:rsid w:val="0062409D"/>
    <w:rsid w:val="0062430E"/>
    <w:rsid w:val="00624709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57E7"/>
    <w:rsid w:val="00637537"/>
    <w:rsid w:val="006375AD"/>
    <w:rsid w:val="0064070A"/>
    <w:rsid w:val="00640D5E"/>
    <w:rsid w:val="0064116F"/>
    <w:rsid w:val="00641DE2"/>
    <w:rsid w:val="00642297"/>
    <w:rsid w:val="0064281C"/>
    <w:rsid w:val="00643A44"/>
    <w:rsid w:val="0064451E"/>
    <w:rsid w:val="0064466F"/>
    <w:rsid w:val="00644983"/>
    <w:rsid w:val="006522A9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78F"/>
    <w:rsid w:val="00661C6A"/>
    <w:rsid w:val="00662F19"/>
    <w:rsid w:val="00663F2C"/>
    <w:rsid w:val="00663F6E"/>
    <w:rsid w:val="00664297"/>
    <w:rsid w:val="00664F5C"/>
    <w:rsid w:val="00664FD6"/>
    <w:rsid w:val="006651CB"/>
    <w:rsid w:val="006661C5"/>
    <w:rsid w:val="0066638A"/>
    <w:rsid w:val="00666C95"/>
    <w:rsid w:val="006670B9"/>
    <w:rsid w:val="00670D5A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87A88"/>
    <w:rsid w:val="00690DA4"/>
    <w:rsid w:val="006911B6"/>
    <w:rsid w:val="00692502"/>
    <w:rsid w:val="00692C92"/>
    <w:rsid w:val="00692FA3"/>
    <w:rsid w:val="00695AEE"/>
    <w:rsid w:val="00696E68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10E0"/>
    <w:rsid w:val="006B1CA6"/>
    <w:rsid w:val="006B26C6"/>
    <w:rsid w:val="006B3702"/>
    <w:rsid w:val="006B4519"/>
    <w:rsid w:val="006B5538"/>
    <w:rsid w:val="006B567E"/>
    <w:rsid w:val="006B5AD2"/>
    <w:rsid w:val="006B6495"/>
    <w:rsid w:val="006B64B7"/>
    <w:rsid w:val="006B6BE7"/>
    <w:rsid w:val="006B71F5"/>
    <w:rsid w:val="006C0B6F"/>
    <w:rsid w:val="006C1749"/>
    <w:rsid w:val="006C19CD"/>
    <w:rsid w:val="006C1AE9"/>
    <w:rsid w:val="006C2819"/>
    <w:rsid w:val="006C2DEF"/>
    <w:rsid w:val="006C330B"/>
    <w:rsid w:val="006C5C22"/>
    <w:rsid w:val="006C6037"/>
    <w:rsid w:val="006C64CF"/>
    <w:rsid w:val="006C6A3C"/>
    <w:rsid w:val="006C7525"/>
    <w:rsid w:val="006D07E2"/>
    <w:rsid w:val="006D102C"/>
    <w:rsid w:val="006D2E2C"/>
    <w:rsid w:val="006D5D35"/>
    <w:rsid w:val="006D656E"/>
    <w:rsid w:val="006E01F7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649F"/>
    <w:rsid w:val="006E79EC"/>
    <w:rsid w:val="006E7AEA"/>
    <w:rsid w:val="006F1AEA"/>
    <w:rsid w:val="006F1DF7"/>
    <w:rsid w:val="006F34D3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957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1FD4"/>
    <w:rsid w:val="0076222E"/>
    <w:rsid w:val="00762466"/>
    <w:rsid w:val="007639C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360"/>
    <w:rsid w:val="0077299E"/>
    <w:rsid w:val="00772FF5"/>
    <w:rsid w:val="00773D6D"/>
    <w:rsid w:val="00773E5F"/>
    <w:rsid w:val="00774349"/>
    <w:rsid w:val="00774478"/>
    <w:rsid w:val="0077658B"/>
    <w:rsid w:val="00776632"/>
    <w:rsid w:val="007766AB"/>
    <w:rsid w:val="00780D21"/>
    <w:rsid w:val="00780FB0"/>
    <w:rsid w:val="0078151E"/>
    <w:rsid w:val="00782478"/>
    <w:rsid w:val="0078751A"/>
    <w:rsid w:val="007904F8"/>
    <w:rsid w:val="00791090"/>
    <w:rsid w:val="007911F4"/>
    <w:rsid w:val="0079322D"/>
    <w:rsid w:val="00795067"/>
    <w:rsid w:val="0079569F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0405"/>
    <w:rsid w:val="007C0D5E"/>
    <w:rsid w:val="007C125B"/>
    <w:rsid w:val="007C1486"/>
    <w:rsid w:val="007C27B6"/>
    <w:rsid w:val="007C4125"/>
    <w:rsid w:val="007C5693"/>
    <w:rsid w:val="007C68E9"/>
    <w:rsid w:val="007C7CEB"/>
    <w:rsid w:val="007D0498"/>
    <w:rsid w:val="007D15EE"/>
    <w:rsid w:val="007D1BB7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528"/>
    <w:rsid w:val="007E7DE6"/>
    <w:rsid w:val="007E7F66"/>
    <w:rsid w:val="007F0CA7"/>
    <w:rsid w:val="007F2A2E"/>
    <w:rsid w:val="007F2E00"/>
    <w:rsid w:val="007F2FBC"/>
    <w:rsid w:val="007F339E"/>
    <w:rsid w:val="007F3B6B"/>
    <w:rsid w:val="007F3DE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6E0"/>
    <w:rsid w:val="008A3710"/>
    <w:rsid w:val="008A3721"/>
    <w:rsid w:val="008A474B"/>
    <w:rsid w:val="008A6330"/>
    <w:rsid w:val="008B02A6"/>
    <w:rsid w:val="008B071B"/>
    <w:rsid w:val="008B0875"/>
    <w:rsid w:val="008B0ABD"/>
    <w:rsid w:val="008B125A"/>
    <w:rsid w:val="008B1792"/>
    <w:rsid w:val="008B1C94"/>
    <w:rsid w:val="008B245C"/>
    <w:rsid w:val="008B2598"/>
    <w:rsid w:val="008B2E09"/>
    <w:rsid w:val="008B2F89"/>
    <w:rsid w:val="008B3C4E"/>
    <w:rsid w:val="008B4054"/>
    <w:rsid w:val="008B4CC0"/>
    <w:rsid w:val="008B4D82"/>
    <w:rsid w:val="008B68F2"/>
    <w:rsid w:val="008B693A"/>
    <w:rsid w:val="008B6C16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C7F1B"/>
    <w:rsid w:val="008D0200"/>
    <w:rsid w:val="008D08B1"/>
    <w:rsid w:val="008D11BF"/>
    <w:rsid w:val="008D159A"/>
    <w:rsid w:val="008D30D9"/>
    <w:rsid w:val="008D3666"/>
    <w:rsid w:val="008D5621"/>
    <w:rsid w:val="008D58DC"/>
    <w:rsid w:val="008D7ED1"/>
    <w:rsid w:val="008E0174"/>
    <w:rsid w:val="008E028B"/>
    <w:rsid w:val="008E039E"/>
    <w:rsid w:val="008E2500"/>
    <w:rsid w:val="008E32A7"/>
    <w:rsid w:val="008E3C93"/>
    <w:rsid w:val="008E4699"/>
    <w:rsid w:val="008E5479"/>
    <w:rsid w:val="008E6235"/>
    <w:rsid w:val="008E6C73"/>
    <w:rsid w:val="008E7FA2"/>
    <w:rsid w:val="008F0261"/>
    <w:rsid w:val="008F19CD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53F1"/>
    <w:rsid w:val="009167BB"/>
    <w:rsid w:val="00916A5B"/>
    <w:rsid w:val="00916F5F"/>
    <w:rsid w:val="00916F7E"/>
    <w:rsid w:val="009216D9"/>
    <w:rsid w:val="00922125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44ED4"/>
    <w:rsid w:val="00951578"/>
    <w:rsid w:val="0095389D"/>
    <w:rsid w:val="00954C7F"/>
    <w:rsid w:val="00955A87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025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BC4"/>
    <w:rsid w:val="009A0F8A"/>
    <w:rsid w:val="009A30A5"/>
    <w:rsid w:val="009A34B3"/>
    <w:rsid w:val="009A36F8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4A81"/>
    <w:rsid w:val="009E553B"/>
    <w:rsid w:val="009E6B99"/>
    <w:rsid w:val="009E6EEE"/>
    <w:rsid w:val="009E7597"/>
    <w:rsid w:val="009E7BE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88D"/>
    <w:rsid w:val="00A02DA8"/>
    <w:rsid w:val="00A03E4D"/>
    <w:rsid w:val="00A048CD"/>
    <w:rsid w:val="00A05617"/>
    <w:rsid w:val="00A06328"/>
    <w:rsid w:val="00A06A92"/>
    <w:rsid w:val="00A071C1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41EE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D7F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CEB"/>
    <w:rsid w:val="00A85DB4"/>
    <w:rsid w:val="00A86E49"/>
    <w:rsid w:val="00A877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96371"/>
    <w:rsid w:val="00A97C1F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753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1F7"/>
    <w:rsid w:val="00AF14F8"/>
    <w:rsid w:val="00AF235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3098"/>
    <w:rsid w:val="00B24088"/>
    <w:rsid w:val="00B2453E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442"/>
    <w:rsid w:val="00B63E88"/>
    <w:rsid w:val="00B642DF"/>
    <w:rsid w:val="00B64CCE"/>
    <w:rsid w:val="00B65DA9"/>
    <w:rsid w:val="00B65DEB"/>
    <w:rsid w:val="00B6688F"/>
    <w:rsid w:val="00B67F8B"/>
    <w:rsid w:val="00B7099B"/>
    <w:rsid w:val="00B71DBA"/>
    <w:rsid w:val="00B72207"/>
    <w:rsid w:val="00B74402"/>
    <w:rsid w:val="00B80737"/>
    <w:rsid w:val="00B80CAA"/>
    <w:rsid w:val="00B817A4"/>
    <w:rsid w:val="00B819BF"/>
    <w:rsid w:val="00B820E8"/>
    <w:rsid w:val="00B8289E"/>
    <w:rsid w:val="00B829AF"/>
    <w:rsid w:val="00B83757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C64DE"/>
    <w:rsid w:val="00BD0377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6697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1A6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4193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26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69FB"/>
    <w:rsid w:val="00C472FC"/>
    <w:rsid w:val="00C475EF"/>
    <w:rsid w:val="00C5000B"/>
    <w:rsid w:val="00C5038C"/>
    <w:rsid w:val="00C50F0F"/>
    <w:rsid w:val="00C5244D"/>
    <w:rsid w:val="00C5265C"/>
    <w:rsid w:val="00C53226"/>
    <w:rsid w:val="00C53235"/>
    <w:rsid w:val="00C534CC"/>
    <w:rsid w:val="00C54195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6B38"/>
    <w:rsid w:val="00C673C5"/>
    <w:rsid w:val="00C67688"/>
    <w:rsid w:val="00C70049"/>
    <w:rsid w:val="00C703B4"/>
    <w:rsid w:val="00C70DC4"/>
    <w:rsid w:val="00C74946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034"/>
    <w:rsid w:val="00C8706C"/>
    <w:rsid w:val="00C87C5A"/>
    <w:rsid w:val="00C87C8F"/>
    <w:rsid w:val="00C87CB6"/>
    <w:rsid w:val="00C87CD0"/>
    <w:rsid w:val="00C90B64"/>
    <w:rsid w:val="00C9178D"/>
    <w:rsid w:val="00C91BBF"/>
    <w:rsid w:val="00C91DC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4DF"/>
    <w:rsid w:val="00CA358D"/>
    <w:rsid w:val="00CA368E"/>
    <w:rsid w:val="00CA6715"/>
    <w:rsid w:val="00CB2098"/>
    <w:rsid w:val="00CB31E9"/>
    <w:rsid w:val="00CB39F1"/>
    <w:rsid w:val="00CB51EF"/>
    <w:rsid w:val="00CB5415"/>
    <w:rsid w:val="00CB6CFB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07F"/>
    <w:rsid w:val="00CC5F44"/>
    <w:rsid w:val="00CC6025"/>
    <w:rsid w:val="00CC60A4"/>
    <w:rsid w:val="00CC657F"/>
    <w:rsid w:val="00CC7866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CFD"/>
    <w:rsid w:val="00CE0E9B"/>
    <w:rsid w:val="00CE2A44"/>
    <w:rsid w:val="00CE3442"/>
    <w:rsid w:val="00CE3F87"/>
    <w:rsid w:val="00CE61C8"/>
    <w:rsid w:val="00CE660F"/>
    <w:rsid w:val="00CE6EBE"/>
    <w:rsid w:val="00CE7896"/>
    <w:rsid w:val="00CE7B92"/>
    <w:rsid w:val="00CF031F"/>
    <w:rsid w:val="00CF05B4"/>
    <w:rsid w:val="00CF05BD"/>
    <w:rsid w:val="00CF12FB"/>
    <w:rsid w:val="00CF1E9F"/>
    <w:rsid w:val="00CF1F09"/>
    <w:rsid w:val="00CF3686"/>
    <w:rsid w:val="00CF4630"/>
    <w:rsid w:val="00CF4C9C"/>
    <w:rsid w:val="00CF75FC"/>
    <w:rsid w:val="00CF7807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118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ABB"/>
    <w:rsid w:val="00D15AC1"/>
    <w:rsid w:val="00D15CE3"/>
    <w:rsid w:val="00D15DE5"/>
    <w:rsid w:val="00D15EC7"/>
    <w:rsid w:val="00D16D69"/>
    <w:rsid w:val="00D17898"/>
    <w:rsid w:val="00D21017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3A8"/>
    <w:rsid w:val="00D30902"/>
    <w:rsid w:val="00D3144E"/>
    <w:rsid w:val="00D31576"/>
    <w:rsid w:val="00D37AC8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2EAC"/>
    <w:rsid w:val="00D53616"/>
    <w:rsid w:val="00D53D9E"/>
    <w:rsid w:val="00D53FDC"/>
    <w:rsid w:val="00D5444B"/>
    <w:rsid w:val="00D5447D"/>
    <w:rsid w:val="00D5455B"/>
    <w:rsid w:val="00D56AD7"/>
    <w:rsid w:val="00D572C1"/>
    <w:rsid w:val="00D57830"/>
    <w:rsid w:val="00D60804"/>
    <w:rsid w:val="00D61B1F"/>
    <w:rsid w:val="00D61DA1"/>
    <w:rsid w:val="00D6250B"/>
    <w:rsid w:val="00D62545"/>
    <w:rsid w:val="00D63258"/>
    <w:rsid w:val="00D632B2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6F1"/>
    <w:rsid w:val="00D87300"/>
    <w:rsid w:val="00D9157E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418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2F87"/>
    <w:rsid w:val="00DF365E"/>
    <w:rsid w:val="00DF4076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10E68"/>
    <w:rsid w:val="00E128C5"/>
    <w:rsid w:val="00E147E8"/>
    <w:rsid w:val="00E158DF"/>
    <w:rsid w:val="00E2007B"/>
    <w:rsid w:val="00E218C0"/>
    <w:rsid w:val="00E22C43"/>
    <w:rsid w:val="00E241A6"/>
    <w:rsid w:val="00E24A70"/>
    <w:rsid w:val="00E25DBE"/>
    <w:rsid w:val="00E262B1"/>
    <w:rsid w:val="00E26795"/>
    <w:rsid w:val="00E2746A"/>
    <w:rsid w:val="00E278E2"/>
    <w:rsid w:val="00E300E8"/>
    <w:rsid w:val="00E31409"/>
    <w:rsid w:val="00E32398"/>
    <w:rsid w:val="00E3348F"/>
    <w:rsid w:val="00E34160"/>
    <w:rsid w:val="00E34587"/>
    <w:rsid w:val="00E34D4E"/>
    <w:rsid w:val="00E35BAE"/>
    <w:rsid w:val="00E36F69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1942"/>
    <w:rsid w:val="00E560A8"/>
    <w:rsid w:val="00E56E07"/>
    <w:rsid w:val="00E56F98"/>
    <w:rsid w:val="00E577FC"/>
    <w:rsid w:val="00E57F9E"/>
    <w:rsid w:val="00E60026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6F86"/>
    <w:rsid w:val="00E677D6"/>
    <w:rsid w:val="00E67B49"/>
    <w:rsid w:val="00E703F7"/>
    <w:rsid w:val="00E71A0C"/>
    <w:rsid w:val="00E72794"/>
    <w:rsid w:val="00E739A4"/>
    <w:rsid w:val="00E73E6E"/>
    <w:rsid w:val="00E74344"/>
    <w:rsid w:val="00E75F48"/>
    <w:rsid w:val="00E76526"/>
    <w:rsid w:val="00E76A0D"/>
    <w:rsid w:val="00E77107"/>
    <w:rsid w:val="00E77749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0FC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5630"/>
    <w:rsid w:val="00EA6646"/>
    <w:rsid w:val="00EA685C"/>
    <w:rsid w:val="00EB0DE6"/>
    <w:rsid w:val="00EB1BEA"/>
    <w:rsid w:val="00EB20A7"/>
    <w:rsid w:val="00EB2A56"/>
    <w:rsid w:val="00EB390E"/>
    <w:rsid w:val="00EB3BE0"/>
    <w:rsid w:val="00EB47DF"/>
    <w:rsid w:val="00EB482B"/>
    <w:rsid w:val="00EB526D"/>
    <w:rsid w:val="00EB54A4"/>
    <w:rsid w:val="00EB73D8"/>
    <w:rsid w:val="00EB77C7"/>
    <w:rsid w:val="00EC0913"/>
    <w:rsid w:val="00EC153A"/>
    <w:rsid w:val="00EC1966"/>
    <w:rsid w:val="00EC3952"/>
    <w:rsid w:val="00EC4EF2"/>
    <w:rsid w:val="00EC5D21"/>
    <w:rsid w:val="00EC6749"/>
    <w:rsid w:val="00EC6AC9"/>
    <w:rsid w:val="00EC7542"/>
    <w:rsid w:val="00EC798B"/>
    <w:rsid w:val="00EC7EBB"/>
    <w:rsid w:val="00ED1704"/>
    <w:rsid w:val="00ED1757"/>
    <w:rsid w:val="00ED2115"/>
    <w:rsid w:val="00ED27E6"/>
    <w:rsid w:val="00ED374E"/>
    <w:rsid w:val="00ED409B"/>
    <w:rsid w:val="00ED4A85"/>
    <w:rsid w:val="00ED55CC"/>
    <w:rsid w:val="00ED6418"/>
    <w:rsid w:val="00ED6B86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7E16"/>
    <w:rsid w:val="00EF08DC"/>
    <w:rsid w:val="00EF0CE7"/>
    <w:rsid w:val="00EF1173"/>
    <w:rsid w:val="00EF1474"/>
    <w:rsid w:val="00EF14FB"/>
    <w:rsid w:val="00EF1D4E"/>
    <w:rsid w:val="00EF203E"/>
    <w:rsid w:val="00EF2486"/>
    <w:rsid w:val="00EF2D34"/>
    <w:rsid w:val="00EF409C"/>
    <w:rsid w:val="00EF4CAD"/>
    <w:rsid w:val="00EF4F46"/>
    <w:rsid w:val="00EF58A9"/>
    <w:rsid w:val="00EF6276"/>
    <w:rsid w:val="00EF6697"/>
    <w:rsid w:val="00F0123A"/>
    <w:rsid w:val="00F020B9"/>
    <w:rsid w:val="00F049DB"/>
    <w:rsid w:val="00F04D3D"/>
    <w:rsid w:val="00F04DD1"/>
    <w:rsid w:val="00F05DC0"/>
    <w:rsid w:val="00F06F0B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088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6519"/>
    <w:rsid w:val="00F902D7"/>
    <w:rsid w:val="00F90AA2"/>
    <w:rsid w:val="00F91D52"/>
    <w:rsid w:val="00F91D79"/>
    <w:rsid w:val="00F93008"/>
    <w:rsid w:val="00F95596"/>
    <w:rsid w:val="00F95C73"/>
    <w:rsid w:val="00F9708D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05E"/>
    <w:rsid w:val="00FA6101"/>
    <w:rsid w:val="00FA69F2"/>
    <w:rsid w:val="00FB0DB9"/>
    <w:rsid w:val="00FB13F5"/>
    <w:rsid w:val="00FB1451"/>
    <w:rsid w:val="00FB39A8"/>
    <w:rsid w:val="00FB5130"/>
    <w:rsid w:val="00FB5144"/>
    <w:rsid w:val="00FB61FB"/>
    <w:rsid w:val="00FB6D6B"/>
    <w:rsid w:val="00FB789A"/>
    <w:rsid w:val="00FC1330"/>
    <w:rsid w:val="00FC28B0"/>
    <w:rsid w:val="00FC31D1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32CF"/>
    <w:rsid w:val="00FE4081"/>
    <w:rsid w:val="00FE527F"/>
    <w:rsid w:val="00FE548E"/>
    <w:rsid w:val="00FE55AF"/>
    <w:rsid w:val="00FE5B99"/>
    <w:rsid w:val="00FE5F0E"/>
    <w:rsid w:val="00FE6225"/>
    <w:rsid w:val="00FE6818"/>
    <w:rsid w:val="00FE709E"/>
    <w:rsid w:val="00FF0612"/>
    <w:rsid w:val="00FF145A"/>
    <w:rsid w:val="00FF1CFB"/>
    <w:rsid w:val="00FF2804"/>
    <w:rsid w:val="00FF2AF9"/>
    <w:rsid w:val="00FF388C"/>
    <w:rsid w:val="00FF3C0D"/>
    <w:rsid w:val="00FF3CE0"/>
    <w:rsid w:val="00FF580E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71266-0930-49E8-93D4-522EA45C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18</Pages>
  <Words>4395</Words>
  <Characters>18632</Characters>
  <Application>Microsoft Office Word</Application>
  <DocSecurity>0</DocSecurity>
  <Lines>155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22982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2020-10-21T10:58:00Z</cp:lastPrinted>
  <dcterms:created xsi:type="dcterms:W3CDTF">2020-10-27T09:45:00Z</dcterms:created>
  <dcterms:modified xsi:type="dcterms:W3CDTF">2020-10-27T09:52:00Z</dcterms:modified>
</cp:coreProperties>
</file>